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6C00FE73"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AE1BA0">
              <w:t>18.</w:t>
            </w:r>
            <w:r w:rsidR="008755BA">
              <w:t>4</w:t>
            </w:r>
            <w:r w:rsidR="00AE1BA0">
              <w:t>.</w:t>
            </w:r>
            <w:r w:rsidR="008755BA">
              <w:t>0</w:t>
            </w:r>
            <w:r w:rsidRPr="004D3578">
              <w:t xml:space="preserve"> </w:t>
            </w:r>
            <w:r w:rsidRPr="00133525">
              <w:rPr>
                <w:sz w:val="32"/>
              </w:rPr>
              <w:t>(</w:t>
            </w:r>
            <w:r w:rsidR="00AE1BA0">
              <w:rPr>
                <w:sz w:val="32"/>
              </w:rPr>
              <w:t>2023-12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75pt" o:ole="">
                  <v:imagedata r:id="rId9" o:title=""/>
                </v:shape>
                <o:OLEObject Type="Embed" ProgID="Word.Picture.8" ShapeID="_x0000_i1025" DrawAspect="Content" ObjectID="_1766456952"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3pt;height:74.85pt" o:ole="">
                  <v:imagedata r:id="rId11" o:title=""/>
                </v:shape>
                <o:OLEObject Type="Embed" ProgID="Word.Picture.8" ShapeID="_x0000_i1026" DrawAspect="Content" ObjectID="_1766456953"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77337FCF" w14:textId="7E4B492E" w:rsidR="0094723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4723C">
        <w:rPr>
          <w:noProof/>
        </w:rPr>
        <w:t>Foreword</w:t>
      </w:r>
      <w:r w:rsidR="0094723C">
        <w:rPr>
          <w:noProof/>
        </w:rPr>
        <w:tab/>
      </w:r>
      <w:r w:rsidR="0094723C">
        <w:rPr>
          <w:noProof/>
        </w:rPr>
        <w:fldChar w:fldCharType="begin" w:fldLock="1"/>
      </w:r>
      <w:r w:rsidR="0094723C">
        <w:rPr>
          <w:noProof/>
        </w:rPr>
        <w:instrText xml:space="preserve"> PAGEREF _Toc155844076 \h </w:instrText>
      </w:r>
      <w:r w:rsidR="0094723C">
        <w:rPr>
          <w:noProof/>
        </w:rPr>
      </w:r>
      <w:r w:rsidR="0094723C">
        <w:rPr>
          <w:noProof/>
        </w:rPr>
        <w:fldChar w:fldCharType="separate"/>
      </w:r>
      <w:r w:rsidR="0094723C">
        <w:rPr>
          <w:noProof/>
        </w:rPr>
        <w:t>7</w:t>
      </w:r>
      <w:r w:rsidR="0094723C">
        <w:rPr>
          <w:noProof/>
        </w:rPr>
        <w:fldChar w:fldCharType="end"/>
      </w:r>
    </w:p>
    <w:p w14:paraId="0DBB2AA7" w14:textId="14431AEB" w:rsidR="0094723C" w:rsidRDefault="009472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_Toc155844077 \h </w:instrText>
      </w:r>
      <w:r>
        <w:rPr>
          <w:noProof/>
        </w:rPr>
      </w:r>
      <w:r>
        <w:rPr>
          <w:noProof/>
        </w:rPr>
        <w:fldChar w:fldCharType="separate"/>
      </w:r>
      <w:r>
        <w:rPr>
          <w:noProof/>
        </w:rPr>
        <w:t>10</w:t>
      </w:r>
      <w:r>
        <w:rPr>
          <w:noProof/>
        </w:rPr>
        <w:fldChar w:fldCharType="end"/>
      </w:r>
    </w:p>
    <w:p w14:paraId="60600549" w14:textId="2B52D46B" w:rsidR="0094723C" w:rsidRDefault="009472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_Toc155844078 \h </w:instrText>
      </w:r>
      <w:r>
        <w:rPr>
          <w:noProof/>
        </w:rPr>
      </w:r>
      <w:r>
        <w:rPr>
          <w:noProof/>
        </w:rPr>
        <w:fldChar w:fldCharType="separate"/>
      </w:r>
      <w:r>
        <w:rPr>
          <w:noProof/>
        </w:rPr>
        <w:t>10</w:t>
      </w:r>
      <w:r>
        <w:rPr>
          <w:noProof/>
        </w:rPr>
        <w:fldChar w:fldCharType="end"/>
      </w:r>
    </w:p>
    <w:p w14:paraId="5EB79955" w14:textId="08B6A966" w:rsidR="0094723C" w:rsidRDefault="009472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_Toc155844079 \h </w:instrText>
      </w:r>
      <w:r>
        <w:rPr>
          <w:noProof/>
        </w:rPr>
      </w:r>
      <w:r>
        <w:rPr>
          <w:noProof/>
        </w:rPr>
        <w:fldChar w:fldCharType="separate"/>
      </w:r>
      <w:r>
        <w:rPr>
          <w:noProof/>
        </w:rPr>
        <w:t>11</w:t>
      </w:r>
      <w:r>
        <w:rPr>
          <w:noProof/>
        </w:rPr>
        <w:fldChar w:fldCharType="end"/>
      </w:r>
    </w:p>
    <w:p w14:paraId="44824D96" w14:textId="437B33BB" w:rsidR="0094723C" w:rsidRDefault="009472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_Toc155844080 \h </w:instrText>
      </w:r>
      <w:r>
        <w:rPr>
          <w:noProof/>
        </w:rPr>
      </w:r>
      <w:r>
        <w:rPr>
          <w:noProof/>
        </w:rPr>
        <w:fldChar w:fldCharType="separate"/>
      </w:r>
      <w:r>
        <w:rPr>
          <w:noProof/>
        </w:rPr>
        <w:t>11</w:t>
      </w:r>
      <w:r>
        <w:rPr>
          <w:noProof/>
        </w:rPr>
        <w:fldChar w:fldCharType="end"/>
      </w:r>
    </w:p>
    <w:p w14:paraId="55E7490F" w14:textId="47276EAD" w:rsidR="0094723C" w:rsidRDefault="009472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_Toc155844081 \h </w:instrText>
      </w:r>
      <w:r>
        <w:rPr>
          <w:noProof/>
        </w:rPr>
      </w:r>
      <w:r>
        <w:rPr>
          <w:noProof/>
        </w:rPr>
        <w:fldChar w:fldCharType="separate"/>
      </w:r>
      <w:r>
        <w:rPr>
          <w:noProof/>
        </w:rPr>
        <w:t>12</w:t>
      </w:r>
      <w:r>
        <w:rPr>
          <w:noProof/>
        </w:rPr>
        <w:fldChar w:fldCharType="end"/>
      </w:r>
    </w:p>
    <w:p w14:paraId="24EAAEED" w14:textId="2D6959BD" w:rsidR="0094723C" w:rsidRDefault="009472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_Toc155844082 \h </w:instrText>
      </w:r>
      <w:r>
        <w:rPr>
          <w:noProof/>
        </w:rPr>
      </w:r>
      <w:r>
        <w:rPr>
          <w:noProof/>
        </w:rPr>
        <w:fldChar w:fldCharType="separate"/>
      </w:r>
      <w:r>
        <w:rPr>
          <w:noProof/>
        </w:rPr>
        <w:t>12</w:t>
      </w:r>
      <w:r>
        <w:rPr>
          <w:noProof/>
        </w:rPr>
        <w:fldChar w:fldCharType="end"/>
      </w:r>
    </w:p>
    <w:p w14:paraId="5A4571D8" w14:textId="4AC866AC" w:rsidR="0094723C" w:rsidRDefault="0094723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_Toc155844083 \h </w:instrText>
      </w:r>
      <w:r>
        <w:rPr>
          <w:noProof/>
        </w:rPr>
      </w:r>
      <w:r>
        <w:rPr>
          <w:noProof/>
        </w:rPr>
        <w:fldChar w:fldCharType="separate"/>
      </w:r>
      <w:r>
        <w:rPr>
          <w:noProof/>
        </w:rPr>
        <w:t>13</w:t>
      </w:r>
      <w:r>
        <w:rPr>
          <w:noProof/>
        </w:rPr>
        <w:fldChar w:fldCharType="end"/>
      </w:r>
    </w:p>
    <w:p w14:paraId="352D4AB4" w14:textId="5E231391" w:rsidR="0094723C" w:rsidRDefault="0094723C">
      <w:pPr>
        <w:pStyle w:val="TOC2"/>
        <w:rPr>
          <w:rFonts w:asciiTheme="minorHAnsi" w:eastAsiaTheme="minorEastAsia" w:hAnsiTheme="minorHAnsi" w:cstheme="minorBidi"/>
          <w:noProof/>
          <w:sz w:val="22"/>
          <w:szCs w:val="22"/>
          <w:lang w:eastAsia="en-GB"/>
        </w:rPr>
      </w:pPr>
      <w:r w:rsidRPr="00107294">
        <w:rPr>
          <w:noProof/>
          <w:lang w:val="en-US"/>
        </w:rPr>
        <w:t>5.1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_Toc155844084 \h </w:instrText>
      </w:r>
      <w:r>
        <w:rPr>
          <w:noProof/>
        </w:rPr>
      </w:r>
      <w:r>
        <w:rPr>
          <w:noProof/>
        </w:rPr>
        <w:fldChar w:fldCharType="separate"/>
      </w:r>
      <w:r>
        <w:rPr>
          <w:noProof/>
        </w:rPr>
        <w:t>13</w:t>
      </w:r>
      <w:r>
        <w:rPr>
          <w:noProof/>
        </w:rPr>
        <w:fldChar w:fldCharType="end"/>
      </w:r>
    </w:p>
    <w:p w14:paraId="2597B010" w14:textId="495704D4" w:rsidR="0094723C" w:rsidRDefault="0094723C">
      <w:pPr>
        <w:pStyle w:val="TOC2"/>
        <w:rPr>
          <w:rFonts w:asciiTheme="minorHAnsi" w:eastAsiaTheme="minorEastAsia" w:hAnsiTheme="minorHAnsi" w:cstheme="minorBidi"/>
          <w:noProof/>
          <w:sz w:val="22"/>
          <w:szCs w:val="22"/>
          <w:lang w:eastAsia="en-GB"/>
        </w:rPr>
      </w:pPr>
      <w:r w:rsidRPr="00107294">
        <w:rPr>
          <w:noProof/>
          <w:lang w:val="en-US"/>
        </w:rPr>
        <w:t>5.2</w:t>
      </w:r>
      <w:r>
        <w:rPr>
          <w:rFonts w:asciiTheme="minorHAnsi" w:eastAsiaTheme="minorEastAsia" w:hAnsiTheme="minorHAnsi" w:cstheme="minorBidi"/>
          <w:noProof/>
          <w:sz w:val="22"/>
          <w:szCs w:val="22"/>
          <w:lang w:eastAsia="en-GB"/>
        </w:rPr>
        <w:tab/>
      </w:r>
      <w:r w:rsidRPr="00107294">
        <w:rPr>
          <w:noProof/>
          <w:lang w:val="en-US"/>
        </w:rPr>
        <w:t xml:space="preserve">Configuration and precedence of V2X </w:t>
      </w:r>
      <w:r>
        <w:rPr>
          <w:noProof/>
        </w:rPr>
        <w:t xml:space="preserve">configuration </w:t>
      </w:r>
      <w:r w:rsidRPr="00107294">
        <w:rPr>
          <w:noProof/>
          <w:lang w:val="en-US"/>
        </w:rPr>
        <w:t>parameters</w:t>
      </w:r>
      <w:r>
        <w:rPr>
          <w:noProof/>
        </w:rPr>
        <w:tab/>
      </w:r>
      <w:r>
        <w:rPr>
          <w:noProof/>
        </w:rPr>
        <w:fldChar w:fldCharType="begin" w:fldLock="1"/>
      </w:r>
      <w:r>
        <w:rPr>
          <w:noProof/>
        </w:rPr>
        <w:instrText xml:space="preserve"> PAGEREF _Toc155844085 \h </w:instrText>
      </w:r>
      <w:r>
        <w:rPr>
          <w:noProof/>
        </w:rPr>
      </w:r>
      <w:r>
        <w:rPr>
          <w:noProof/>
        </w:rPr>
        <w:fldChar w:fldCharType="separate"/>
      </w:r>
      <w:r>
        <w:rPr>
          <w:noProof/>
        </w:rPr>
        <w:t>13</w:t>
      </w:r>
      <w:r>
        <w:rPr>
          <w:noProof/>
        </w:rPr>
        <w:fldChar w:fldCharType="end"/>
      </w:r>
    </w:p>
    <w:p w14:paraId="474A1307" w14:textId="40AB17C4"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5.2.1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_Toc155844086 \h </w:instrText>
      </w:r>
      <w:r>
        <w:rPr>
          <w:noProof/>
        </w:rPr>
      </w:r>
      <w:r>
        <w:rPr>
          <w:noProof/>
        </w:rPr>
        <w:fldChar w:fldCharType="separate"/>
      </w:r>
      <w:r>
        <w:rPr>
          <w:noProof/>
        </w:rPr>
        <w:t>13</w:t>
      </w:r>
      <w:r>
        <w:rPr>
          <w:noProof/>
        </w:rPr>
        <w:fldChar w:fldCharType="end"/>
      </w:r>
    </w:p>
    <w:p w14:paraId="7FC8DCBD" w14:textId="53AD4938"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5.2.2</w:t>
      </w:r>
      <w:r>
        <w:rPr>
          <w:rFonts w:asciiTheme="minorHAnsi" w:eastAsiaTheme="minorEastAsia" w:hAnsiTheme="minorHAnsi" w:cstheme="minorBidi"/>
          <w:noProof/>
          <w:sz w:val="22"/>
          <w:szCs w:val="22"/>
          <w:lang w:eastAsia="en-GB"/>
        </w:rPr>
        <w:tab/>
      </w:r>
      <w:r w:rsidRPr="00107294">
        <w:rPr>
          <w:noProof/>
          <w:lang w:val="en-US"/>
        </w:rPr>
        <w:t xml:space="preserve">Precedence of V2X </w:t>
      </w:r>
      <w:r>
        <w:rPr>
          <w:noProof/>
        </w:rPr>
        <w:t xml:space="preserve">configuration </w:t>
      </w:r>
      <w:r w:rsidRPr="00107294">
        <w:rPr>
          <w:noProof/>
          <w:lang w:val="en-US"/>
        </w:rPr>
        <w:t>parameters</w:t>
      </w:r>
      <w:r>
        <w:rPr>
          <w:noProof/>
        </w:rPr>
        <w:tab/>
      </w:r>
      <w:r>
        <w:rPr>
          <w:noProof/>
        </w:rPr>
        <w:fldChar w:fldCharType="begin" w:fldLock="1"/>
      </w:r>
      <w:r>
        <w:rPr>
          <w:noProof/>
        </w:rPr>
        <w:instrText xml:space="preserve"> PAGEREF _Toc155844087 \h </w:instrText>
      </w:r>
      <w:r>
        <w:rPr>
          <w:noProof/>
        </w:rPr>
      </w:r>
      <w:r>
        <w:rPr>
          <w:noProof/>
        </w:rPr>
        <w:fldChar w:fldCharType="separate"/>
      </w:r>
      <w:r>
        <w:rPr>
          <w:noProof/>
        </w:rPr>
        <w:t>13</w:t>
      </w:r>
      <w:r>
        <w:rPr>
          <w:noProof/>
        </w:rPr>
        <w:fldChar w:fldCharType="end"/>
      </w:r>
    </w:p>
    <w:p w14:paraId="57C93FC3" w14:textId="4318B7A6"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5.2.3</w:t>
      </w:r>
      <w:r>
        <w:rPr>
          <w:rFonts w:asciiTheme="minorHAnsi" w:eastAsiaTheme="minorEastAsia" w:hAnsiTheme="minorHAnsi" w:cstheme="minorBidi"/>
          <w:noProof/>
          <w:sz w:val="22"/>
          <w:szCs w:val="22"/>
          <w:lang w:eastAsia="en-GB"/>
        </w:rPr>
        <w:tab/>
      </w:r>
      <w:r w:rsidRPr="00107294">
        <w:rPr>
          <w:noProof/>
          <w:lang w:val="en-US"/>
        </w:rPr>
        <w:t>Configuration parameters for V2X communication over PC5</w:t>
      </w:r>
      <w:r>
        <w:rPr>
          <w:noProof/>
        </w:rPr>
        <w:tab/>
      </w:r>
      <w:r>
        <w:rPr>
          <w:noProof/>
        </w:rPr>
        <w:fldChar w:fldCharType="begin" w:fldLock="1"/>
      </w:r>
      <w:r>
        <w:rPr>
          <w:noProof/>
        </w:rPr>
        <w:instrText xml:space="preserve"> PAGEREF _Toc155844088 \h </w:instrText>
      </w:r>
      <w:r>
        <w:rPr>
          <w:noProof/>
        </w:rPr>
      </w:r>
      <w:r>
        <w:rPr>
          <w:noProof/>
        </w:rPr>
        <w:fldChar w:fldCharType="separate"/>
      </w:r>
      <w:r>
        <w:rPr>
          <w:noProof/>
        </w:rPr>
        <w:t>14</w:t>
      </w:r>
      <w:r>
        <w:rPr>
          <w:noProof/>
        </w:rPr>
        <w:fldChar w:fldCharType="end"/>
      </w:r>
    </w:p>
    <w:p w14:paraId="5E9FF47A" w14:textId="441C5A41"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5.2.4</w:t>
      </w:r>
      <w:r>
        <w:rPr>
          <w:rFonts w:asciiTheme="minorHAnsi" w:eastAsiaTheme="minorEastAsia" w:hAnsiTheme="minorHAnsi" w:cstheme="minorBidi"/>
          <w:noProof/>
          <w:sz w:val="22"/>
          <w:szCs w:val="22"/>
          <w:lang w:eastAsia="en-GB"/>
        </w:rPr>
        <w:tab/>
      </w:r>
      <w:r w:rsidRPr="00107294">
        <w:rPr>
          <w:noProof/>
          <w:lang w:val="en-US"/>
        </w:rPr>
        <w:t>Configuration parameters for V2X communication over Uu</w:t>
      </w:r>
      <w:r>
        <w:rPr>
          <w:noProof/>
        </w:rPr>
        <w:tab/>
      </w:r>
      <w:r>
        <w:rPr>
          <w:noProof/>
        </w:rPr>
        <w:fldChar w:fldCharType="begin" w:fldLock="1"/>
      </w:r>
      <w:r>
        <w:rPr>
          <w:noProof/>
        </w:rPr>
        <w:instrText xml:space="preserve"> PAGEREF _Toc155844089 \h </w:instrText>
      </w:r>
      <w:r>
        <w:rPr>
          <w:noProof/>
        </w:rPr>
      </w:r>
      <w:r>
        <w:rPr>
          <w:noProof/>
        </w:rPr>
        <w:fldChar w:fldCharType="separate"/>
      </w:r>
      <w:r>
        <w:rPr>
          <w:noProof/>
        </w:rPr>
        <w:t>15</w:t>
      </w:r>
      <w:r>
        <w:rPr>
          <w:noProof/>
        </w:rPr>
        <w:fldChar w:fldCharType="end"/>
      </w:r>
    </w:p>
    <w:p w14:paraId="3972E7F4" w14:textId="7A098B89" w:rsidR="0094723C" w:rsidRDefault="0094723C">
      <w:pPr>
        <w:pStyle w:val="TOC2"/>
        <w:rPr>
          <w:rFonts w:asciiTheme="minorHAnsi" w:eastAsiaTheme="minorEastAsia" w:hAnsiTheme="minorHAnsi" w:cstheme="minorBidi"/>
          <w:noProof/>
          <w:sz w:val="22"/>
          <w:szCs w:val="22"/>
          <w:lang w:eastAsia="en-GB"/>
        </w:rPr>
      </w:pPr>
      <w:r w:rsidRPr="00107294">
        <w:rPr>
          <w:noProof/>
          <w:lang w:val="en-US"/>
        </w:rPr>
        <w:t>5.3</w:t>
      </w:r>
      <w:r>
        <w:rPr>
          <w:rFonts w:asciiTheme="minorHAnsi" w:eastAsiaTheme="minorEastAsia" w:hAnsiTheme="minorHAnsi" w:cstheme="minorBidi"/>
          <w:noProof/>
          <w:sz w:val="22"/>
          <w:szCs w:val="22"/>
          <w:lang w:eastAsia="en-GB"/>
        </w:rPr>
        <w:tab/>
      </w:r>
      <w:r w:rsidRPr="00107294">
        <w:rPr>
          <w:noProof/>
          <w:lang w:val="en-US"/>
        </w:rPr>
        <w:t>Procedures</w:t>
      </w:r>
      <w:r>
        <w:rPr>
          <w:noProof/>
        </w:rPr>
        <w:tab/>
      </w:r>
      <w:r>
        <w:rPr>
          <w:noProof/>
        </w:rPr>
        <w:fldChar w:fldCharType="begin" w:fldLock="1"/>
      </w:r>
      <w:r>
        <w:rPr>
          <w:noProof/>
        </w:rPr>
        <w:instrText xml:space="preserve"> PAGEREF _Toc155844090 \h </w:instrText>
      </w:r>
      <w:r>
        <w:rPr>
          <w:noProof/>
        </w:rPr>
      </w:r>
      <w:r>
        <w:rPr>
          <w:noProof/>
        </w:rPr>
        <w:fldChar w:fldCharType="separate"/>
      </w:r>
      <w:r>
        <w:rPr>
          <w:noProof/>
        </w:rPr>
        <w:t>17</w:t>
      </w:r>
      <w:r>
        <w:rPr>
          <w:noProof/>
        </w:rPr>
        <w:fldChar w:fldCharType="end"/>
      </w:r>
    </w:p>
    <w:p w14:paraId="08394A3E" w14:textId="4B59770B"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5.3.1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_Toc155844091 \h </w:instrText>
      </w:r>
      <w:r>
        <w:rPr>
          <w:noProof/>
        </w:rPr>
      </w:r>
      <w:r>
        <w:rPr>
          <w:noProof/>
        </w:rPr>
        <w:fldChar w:fldCharType="separate"/>
      </w:r>
      <w:r>
        <w:rPr>
          <w:noProof/>
        </w:rPr>
        <w:t>17</w:t>
      </w:r>
      <w:r>
        <w:rPr>
          <w:noProof/>
        </w:rPr>
        <w:fldChar w:fldCharType="end"/>
      </w:r>
    </w:p>
    <w:p w14:paraId="18E1F4C2" w14:textId="12A963C9"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5.3.2</w:t>
      </w:r>
      <w:r>
        <w:rPr>
          <w:rFonts w:asciiTheme="minorHAnsi" w:eastAsiaTheme="minorEastAsia" w:hAnsiTheme="minorHAnsi" w:cstheme="minorBidi"/>
          <w:noProof/>
          <w:sz w:val="22"/>
          <w:szCs w:val="22"/>
          <w:lang w:eastAsia="en-GB"/>
        </w:rPr>
        <w:tab/>
      </w:r>
      <w:r w:rsidRPr="00107294">
        <w:rPr>
          <w:noProof/>
          <w:lang w:val="en-US"/>
        </w:rPr>
        <w:t>UE-requested V2X policy provisioning procedure</w:t>
      </w:r>
      <w:r>
        <w:rPr>
          <w:noProof/>
        </w:rPr>
        <w:tab/>
      </w:r>
      <w:r>
        <w:rPr>
          <w:noProof/>
        </w:rPr>
        <w:fldChar w:fldCharType="begin" w:fldLock="1"/>
      </w:r>
      <w:r>
        <w:rPr>
          <w:noProof/>
        </w:rPr>
        <w:instrText xml:space="preserve"> PAGEREF _Toc155844092 \h </w:instrText>
      </w:r>
      <w:r>
        <w:rPr>
          <w:noProof/>
        </w:rPr>
      </w:r>
      <w:r>
        <w:rPr>
          <w:noProof/>
        </w:rPr>
        <w:fldChar w:fldCharType="separate"/>
      </w:r>
      <w:r>
        <w:rPr>
          <w:noProof/>
        </w:rPr>
        <w:t>17</w:t>
      </w:r>
      <w:r>
        <w:rPr>
          <w:noProof/>
        </w:rPr>
        <w:fldChar w:fldCharType="end"/>
      </w:r>
    </w:p>
    <w:p w14:paraId="2F776DDA" w14:textId="0783ED50"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5.3.2.1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_Toc155844093 \h </w:instrText>
      </w:r>
      <w:r>
        <w:rPr>
          <w:noProof/>
        </w:rPr>
      </w:r>
      <w:r>
        <w:rPr>
          <w:noProof/>
        </w:rPr>
        <w:fldChar w:fldCharType="separate"/>
      </w:r>
      <w:r>
        <w:rPr>
          <w:noProof/>
        </w:rPr>
        <w:t>17</w:t>
      </w:r>
      <w:r>
        <w:rPr>
          <w:noProof/>
        </w:rPr>
        <w:fldChar w:fldCharType="end"/>
      </w:r>
    </w:p>
    <w:p w14:paraId="13BE0097" w14:textId="25DE9AD9"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5.3.2.2</w:t>
      </w:r>
      <w:r>
        <w:rPr>
          <w:rFonts w:asciiTheme="minorHAnsi" w:eastAsiaTheme="minorEastAsia" w:hAnsiTheme="minorHAnsi" w:cstheme="minorBidi"/>
          <w:noProof/>
          <w:sz w:val="22"/>
          <w:szCs w:val="22"/>
          <w:lang w:eastAsia="en-GB"/>
        </w:rPr>
        <w:tab/>
      </w:r>
      <w:r w:rsidRPr="00107294">
        <w:rPr>
          <w:noProof/>
          <w:lang w:val="en-US"/>
        </w:rPr>
        <w:t>UE-requested V2X policy provisioning procedure initiation</w:t>
      </w:r>
      <w:r>
        <w:rPr>
          <w:noProof/>
        </w:rPr>
        <w:tab/>
      </w:r>
      <w:r>
        <w:rPr>
          <w:noProof/>
        </w:rPr>
        <w:fldChar w:fldCharType="begin" w:fldLock="1"/>
      </w:r>
      <w:r>
        <w:rPr>
          <w:noProof/>
        </w:rPr>
        <w:instrText xml:space="preserve"> PAGEREF _Toc155844094 \h </w:instrText>
      </w:r>
      <w:r>
        <w:rPr>
          <w:noProof/>
        </w:rPr>
      </w:r>
      <w:r>
        <w:rPr>
          <w:noProof/>
        </w:rPr>
        <w:fldChar w:fldCharType="separate"/>
      </w:r>
      <w:r>
        <w:rPr>
          <w:noProof/>
        </w:rPr>
        <w:t>17</w:t>
      </w:r>
      <w:r>
        <w:rPr>
          <w:noProof/>
        </w:rPr>
        <w:fldChar w:fldCharType="end"/>
      </w:r>
    </w:p>
    <w:p w14:paraId="7B2963C3" w14:textId="4367E36F"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5.3.2.3</w:t>
      </w:r>
      <w:r>
        <w:rPr>
          <w:rFonts w:asciiTheme="minorHAnsi" w:eastAsiaTheme="minorEastAsia" w:hAnsiTheme="minorHAnsi" w:cstheme="minorBidi"/>
          <w:noProof/>
          <w:sz w:val="22"/>
          <w:szCs w:val="22"/>
          <w:lang w:eastAsia="en-GB"/>
        </w:rPr>
        <w:tab/>
      </w:r>
      <w:r w:rsidRPr="00107294">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_Toc155844095 \h </w:instrText>
      </w:r>
      <w:r>
        <w:rPr>
          <w:noProof/>
        </w:rPr>
      </w:r>
      <w:r>
        <w:rPr>
          <w:noProof/>
        </w:rPr>
        <w:fldChar w:fldCharType="separate"/>
      </w:r>
      <w:r>
        <w:rPr>
          <w:noProof/>
        </w:rPr>
        <w:t>18</w:t>
      </w:r>
      <w:r>
        <w:rPr>
          <w:noProof/>
        </w:rPr>
        <w:fldChar w:fldCharType="end"/>
      </w:r>
    </w:p>
    <w:p w14:paraId="7DE537E8" w14:textId="53E73761"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5.3.2.4</w:t>
      </w:r>
      <w:r>
        <w:rPr>
          <w:rFonts w:asciiTheme="minorHAnsi" w:eastAsiaTheme="minorEastAsia" w:hAnsiTheme="minorHAnsi" w:cstheme="minorBidi"/>
          <w:noProof/>
          <w:sz w:val="22"/>
          <w:szCs w:val="22"/>
          <w:lang w:eastAsia="en-GB"/>
        </w:rPr>
        <w:tab/>
      </w:r>
      <w:r w:rsidRPr="00107294">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_Toc155844096 \h </w:instrText>
      </w:r>
      <w:r>
        <w:rPr>
          <w:noProof/>
        </w:rPr>
      </w:r>
      <w:r>
        <w:rPr>
          <w:noProof/>
        </w:rPr>
        <w:fldChar w:fldCharType="separate"/>
      </w:r>
      <w:r>
        <w:rPr>
          <w:noProof/>
        </w:rPr>
        <w:t>18</w:t>
      </w:r>
      <w:r>
        <w:rPr>
          <w:noProof/>
        </w:rPr>
        <w:fldChar w:fldCharType="end"/>
      </w:r>
    </w:p>
    <w:p w14:paraId="5D9EBA16" w14:textId="0ACF8830" w:rsidR="0094723C" w:rsidRDefault="0094723C">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_Toc155844097 \h </w:instrText>
      </w:r>
      <w:r>
        <w:rPr>
          <w:noProof/>
        </w:rPr>
      </w:r>
      <w:r>
        <w:rPr>
          <w:noProof/>
        </w:rPr>
        <w:fldChar w:fldCharType="separate"/>
      </w:r>
      <w:r>
        <w:rPr>
          <w:noProof/>
        </w:rPr>
        <w:t>19</w:t>
      </w:r>
      <w:r>
        <w:rPr>
          <w:noProof/>
        </w:rPr>
        <w:fldChar w:fldCharType="end"/>
      </w:r>
    </w:p>
    <w:p w14:paraId="2D55D31B" w14:textId="4A271D9B" w:rsidR="0094723C" w:rsidRDefault="0094723C">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_Toc155844098 \h </w:instrText>
      </w:r>
      <w:r>
        <w:rPr>
          <w:noProof/>
        </w:rPr>
      </w:r>
      <w:r>
        <w:rPr>
          <w:noProof/>
        </w:rPr>
        <w:fldChar w:fldCharType="separate"/>
      </w:r>
      <w:r>
        <w:rPr>
          <w:noProof/>
        </w:rPr>
        <w:t>19</w:t>
      </w:r>
      <w:r>
        <w:rPr>
          <w:noProof/>
        </w:rPr>
        <w:fldChar w:fldCharType="end"/>
      </w:r>
    </w:p>
    <w:p w14:paraId="509088FA" w14:textId="2D652FAD" w:rsidR="0094723C" w:rsidRDefault="0094723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_Toc155844099 \h </w:instrText>
      </w:r>
      <w:r>
        <w:rPr>
          <w:noProof/>
        </w:rPr>
      </w:r>
      <w:r>
        <w:rPr>
          <w:noProof/>
        </w:rPr>
        <w:fldChar w:fldCharType="separate"/>
      </w:r>
      <w:r>
        <w:rPr>
          <w:noProof/>
        </w:rPr>
        <w:t>19</w:t>
      </w:r>
      <w:r>
        <w:rPr>
          <w:noProof/>
        </w:rPr>
        <w:fldChar w:fldCharType="end"/>
      </w:r>
    </w:p>
    <w:p w14:paraId="53E3B450" w14:textId="47CEECC5" w:rsidR="0094723C" w:rsidRDefault="0094723C">
      <w:pPr>
        <w:pStyle w:val="TOC2"/>
        <w:rPr>
          <w:rFonts w:asciiTheme="minorHAnsi" w:eastAsiaTheme="minorEastAsia" w:hAnsiTheme="minorHAnsi" w:cstheme="minorBidi"/>
          <w:noProof/>
          <w:sz w:val="22"/>
          <w:szCs w:val="22"/>
          <w:lang w:eastAsia="en-GB"/>
        </w:rPr>
      </w:pPr>
      <w:r w:rsidRPr="00107294">
        <w:rPr>
          <w:noProof/>
          <w:lang w:val="en-US"/>
        </w:rPr>
        <w:t>6.1</w:t>
      </w:r>
      <w:r>
        <w:rPr>
          <w:rFonts w:asciiTheme="minorHAnsi" w:eastAsiaTheme="minorEastAsia" w:hAnsiTheme="minorHAnsi" w:cstheme="minorBidi"/>
          <w:noProof/>
          <w:sz w:val="22"/>
          <w:szCs w:val="22"/>
          <w:lang w:eastAsia="en-GB"/>
        </w:rPr>
        <w:tab/>
      </w:r>
      <w:r w:rsidRPr="00107294">
        <w:rPr>
          <w:noProof/>
          <w:lang w:val="en-US"/>
        </w:rPr>
        <w:t>V2X communication over PC5</w:t>
      </w:r>
      <w:r>
        <w:rPr>
          <w:noProof/>
        </w:rPr>
        <w:tab/>
      </w:r>
      <w:r>
        <w:rPr>
          <w:noProof/>
        </w:rPr>
        <w:fldChar w:fldCharType="begin" w:fldLock="1"/>
      </w:r>
      <w:r>
        <w:rPr>
          <w:noProof/>
        </w:rPr>
        <w:instrText xml:space="preserve"> PAGEREF _Toc155844100 \h </w:instrText>
      </w:r>
      <w:r>
        <w:rPr>
          <w:noProof/>
        </w:rPr>
      </w:r>
      <w:r>
        <w:rPr>
          <w:noProof/>
        </w:rPr>
        <w:fldChar w:fldCharType="separate"/>
      </w:r>
      <w:r>
        <w:rPr>
          <w:noProof/>
        </w:rPr>
        <w:t>19</w:t>
      </w:r>
      <w:r>
        <w:rPr>
          <w:noProof/>
        </w:rPr>
        <w:fldChar w:fldCharType="end"/>
      </w:r>
    </w:p>
    <w:p w14:paraId="61894491" w14:textId="5B95AC16"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6.1.1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_Toc155844101 \h </w:instrText>
      </w:r>
      <w:r>
        <w:rPr>
          <w:noProof/>
        </w:rPr>
      </w:r>
      <w:r>
        <w:rPr>
          <w:noProof/>
        </w:rPr>
        <w:fldChar w:fldCharType="separate"/>
      </w:r>
      <w:r>
        <w:rPr>
          <w:noProof/>
        </w:rPr>
        <w:t>19</w:t>
      </w:r>
      <w:r>
        <w:rPr>
          <w:noProof/>
        </w:rPr>
        <w:fldChar w:fldCharType="end"/>
      </w:r>
    </w:p>
    <w:p w14:paraId="6A1850E8" w14:textId="1FB734F9" w:rsidR="0094723C" w:rsidRDefault="0094723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_Toc155844102 \h </w:instrText>
      </w:r>
      <w:r>
        <w:rPr>
          <w:noProof/>
        </w:rPr>
      </w:r>
      <w:r>
        <w:rPr>
          <w:noProof/>
        </w:rPr>
        <w:fldChar w:fldCharType="separate"/>
      </w:r>
      <w:r>
        <w:rPr>
          <w:noProof/>
        </w:rPr>
        <w:t>19</w:t>
      </w:r>
      <w:r>
        <w:rPr>
          <w:noProof/>
        </w:rPr>
        <w:fldChar w:fldCharType="end"/>
      </w:r>
    </w:p>
    <w:p w14:paraId="41E4B324" w14:textId="733896EE" w:rsidR="0094723C" w:rsidRDefault="0094723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_Toc155844103 \h </w:instrText>
      </w:r>
      <w:r>
        <w:rPr>
          <w:noProof/>
        </w:rPr>
      </w:r>
      <w:r>
        <w:rPr>
          <w:noProof/>
        </w:rPr>
        <w:fldChar w:fldCharType="separate"/>
      </w:r>
      <w:r>
        <w:rPr>
          <w:noProof/>
        </w:rPr>
        <w:t>19</w:t>
      </w:r>
      <w:r>
        <w:rPr>
          <w:noProof/>
        </w:rPr>
        <w:fldChar w:fldCharType="end"/>
      </w:r>
    </w:p>
    <w:p w14:paraId="7DB94444" w14:textId="06B90D20" w:rsidR="0094723C" w:rsidRDefault="0094723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_Toc155844104 \h </w:instrText>
      </w:r>
      <w:r>
        <w:rPr>
          <w:noProof/>
        </w:rPr>
      </w:r>
      <w:r>
        <w:rPr>
          <w:noProof/>
        </w:rPr>
        <w:fldChar w:fldCharType="separate"/>
      </w:r>
      <w:r>
        <w:rPr>
          <w:noProof/>
        </w:rPr>
        <w:t>20</w:t>
      </w:r>
      <w:r>
        <w:rPr>
          <w:noProof/>
        </w:rPr>
        <w:fldChar w:fldCharType="end"/>
      </w:r>
    </w:p>
    <w:p w14:paraId="477CDCE3" w14:textId="402F72CC" w:rsidR="0094723C" w:rsidRDefault="0094723C">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_Toc155844105 \h </w:instrText>
      </w:r>
      <w:r>
        <w:rPr>
          <w:noProof/>
        </w:rPr>
      </w:r>
      <w:r>
        <w:rPr>
          <w:noProof/>
        </w:rPr>
        <w:fldChar w:fldCharType="separate"/>
      </w:r>
      <w:r>
        <w:rPr>
          <w:noProof/>
        </w:rPr>
        <w:t>20</w:t>
      </w:r>
      <w:r>
        <w:rPr>
          <w:noProof/>
        </w:rPr>
        <w:fldChar w:fldCharType="end"/>
      </w:r>
    </w:p>
    <w:p w14:paraId="1C32D7CB" w14:textId="60AE8831" w:rsidR="0094723C" w:rsidRDefault="0094723C">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_Toc155844106 \h </w:instrText>
      </w:r>
      <w:r>
        <w:rPr>
          <w:noProof/>
        </w:rPr>
      </w:r>
      <w:r>
        <w:rPr>
          <w:noProof/>
        </w:rPr>
        <w:fldChar w:fldCharType="separate"/>
      </w:r>
      <w:r>
        <w:rPr>
          <w:noProof/>
        </w:rPr>
        <w:t>20</w:t>
      </w:r>
      <w:r>
        <w:rPr>
          <w:noProof/>
        </w:rPr>
        <w:fldChar w:fldCharType="end"/>
      </w:r>
    </w:p>
    <w:p w14:paraId="658D4CBA" w14:textId="58FC5FB1" w:rsidR="0094723C" w:rsidRDefault="0094723C">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_Toc155844107 \h </w:instrText>
      </w:r>
      <w:r>
        <w:rPr>
          <w:noProof/>
        </w:rPr>
      </w:r>
      <w:r>
        <w:rPr>
          <w:noProof/>
        </w:rPr>
        <w:fldChar w:fldCharType="separate"/>
      </w:r>
      <w:r>
        <w:rPr>
          <w:noProof/>
        </w:rPr>
        <w:t>23</w:t>
      </w:r>
      <w:r>
        <w:rPr>
          <w:noProof/>
        </w:rPr>
        <w:fldChar w:fldCharType="end"/>
      </w:r>
    </w:p>
    <w:p w14:paraId="78C56E6F" w14:textId="62702454" w:rsidR="0094723C" w:rsidRDefault="0094723C">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_Toc155844108 \h </w:instrText>
      </w:r>
      <w:r>
        <w:rPr>
          <w:noProof/>
        </w:rPr>
      </w:r>
      <w:r>
        <w:rPr>
          <w:noProof/>
        </w:rPr>
        <w:fldChar w:fldCharType="separate"/>
      </w:r>
      <w:r>
        <w:rPr>
          <w:noProof/>
        </w:rPr>
        <w:t>24</w:t>
      </w:r>
      <w:r>
        <w:rPr>
          <w:noProof/>
        </w:rPr>
        <w:fldChar w:fldCharType="end"/>
      </w:r>
    </w:p>
    <w:p w14:paraId="492A839F" w14:textId="0BDBE73C" w:rsidR="0094723C" w:rsidRDefault="0094723C">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_Toc155844109 \h </w:instrText>
      </w:r>
      <w:r>
        <w:rPr>
          <w:noProof/>
        </w:rPr>
      </w:r>
      <w:r>
        <w:rPr>
          <w:noProof/>
        </w:rPr>
        <w:fldChar w:fldCharType="separate"/>
      </w:r>
      <w:r>
        <w:rPr>
          <w:noProof/>
        </w:rPr>
        <w:t>25</w:t>
      </w:r>
      <w:r>
        <w:rPr>
          <w:noProof/>
        </w:rPr>
        <w:fldChar w:fldCharType="end"/>
      </w:r>
    </w:p>
    <w:p w14:paraId="7F0848CB" w14:textId="29B4ECAA" w:rsidR="0094723C" w:rsidRDefault="0094723C">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_Toc155844110 \h </w:instrText>
      </w:r>
      <w:r>
        <w:rPr>
          <w:noProof/>
        </w:rPr>
      </w:r>
      <w:r>
        <w:rPr>
          <w:noProof/>
        </w:rPr>
        <w:fldChar w:fldCharType="separate"/>
      </w:r>
      <w:r>
        <w:rPr>
          <w:noProof/>
        </w:rPr>
        <w:t>26</w:t>
      </w:r>
      <w:r>
        <w:rPr>
          <w:noProof/>
        </w:rPr>
        <w:fldChar w:fldCharType="end"/>
      </w:r>
    </w:p>
    <w:p w14:paraId="7BDD925F" w14:textId="2CF39E19" w:rsidR="0094723C" w:rsidRDefault="0094723C">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_Toc155844111 \h </w:instrText>
      </w:r>
      <w:r>
        <w:rPr>
          <w:noProof/>
        </w:rPr>
      </w:r>
      <w:r>
        <w:rPr>
          <w:noProof/>
        </w:rPr>
        <w:fldChar w:fldCharType="separate"/>
      </w:r>
      <w:r>
        <w:rPr>
          <w:noProof/>
        </w:rPr>
        <w:t>26</w:t>
      </w:r>
      <w:r>
        <w:rPr>
          <w:noProof/>
        </w:rPr>
        <w:fldChar w:fldCharType="end"/>
      </w:r>
    </w:p>
    <w:p w14:paraId="7E4545D0" w14:textId="2AA62496" w:rsidR="0094723C" w:rsidRDefault="0094723C">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_Toc155844112 \h </w:instrText>
      </w:r>
      <w:r>
        <w:rPr>
          <w:noProof/>
        </w:rPr>
      </w:r>
      <w:r>
        <w:rPr>
          <w:noProof/>
        </w:rPr>
        <w:fldChar w:fldCharType="separate"/>
      </w:r>
      <w:r>
        <w:rPr>
          <w:noProof/>
        </w:rPr>
        <w:t>26</w:t>
      </w:r>
      <w:r>
        <w:rPr>
          <w:noProof/>
        </w:rPr>
        <w:fldChar w:fldCharType="end"/>
      </w:r>
    </w:p>
    <w:p w14:paraId="42942DC8" w14:textId="68B5B1AB" w:rsidR="0094723C" w:rsidRDefault="0094723C">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_Toc155844113 \h </w:instrText>
      </w:r>
      <w:r>
        <w:rPr>
          <w:noProof/>
        </w:rPr>
      </w:r>
      <w:r>
        <w:rPr>
          <w:noProof/>
        </w:rPr>
        <w:fldChar w:fldCharType="separate"/>
      </w:r>
      <w:r>
        <w:rPr>
          <w:noProof/>
        </w:rPr>
        <w:t>27</w:t>
      </w:r>
      <w:r>
        <w:rPr>
          <w:noProof/>
        </w:rPr>
        <w:fldChar w:fldCharType="end"/>
      </w:r>
    </w:p>
    <w:p w14:paraId="49AD16D1" w14:textId="12EE324B" w:rsidR="0094723C" w:rsidRDefault="009472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_Toc155844114 \h </w:instrText>
      </w:r>
      <w:r>
        <w:rPr>
          <w:noProof/>
        </w:rPr>
      </w:r>
      <w:r>
        <w:rPr>
          <w:noProof/>
        </w:rPr>
        <w:fldChar w:fldCharType="separate"/>
      </w:r>
      <w:r>
        <w:rPr>
          <w:noProof/>
        </w:rPr>
        <w:t>27</w:t>
      </w:r>
      <w:r>
        <w:rPr>
          <w:noProof/>
        </w:rPr>
        <w:fldChar w:fldCharType="end"/>
      </w:r>
    </w:p>
    <w:p w14:paraId="10511C81" w14:textId="16DB116C" w:rsidR="0094723C" w:rsidRDefault="009472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_Toc155844115 \h </w:instrText>
      </w:r>
      <w:r>
        <w:rPr>
          <w:noProof/>
        </w:rPr>
      </w:r>
      <w:r>
        <w:rPr>
          <w:noProof/>
        </w:rPr>
        <w:fldChar w:fldCharType="separate"/>
      </w:r>
      <w:r>
        <w:rPr>
          <w:noProof/>
        </w:rPr>
        <w:t>27</w:t>
      </w:r>
      <w:r>
        <w:rPr>
          <w:noProof/>
        </w:rPr>
        <w:fldChar w:fldCharType="end"/>
      </w:r>
    </w:p>
    <w:p w14:paraId="12BF4CC5" w14:textId="7DC65937" w:rsidR="0094723C" w:rsidRDefault="009472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_Toc155844116 \h </w:instrText>
      </w:r>
      <w:r>
        <w:rPr>
          <w:noProof/>
        </w:rPr>
      </w:r>
      <w:r>
        <w:rPr>
          <w:noProof/>
        </w:rPr>
        <w:fldChar w:fldCharType="separate"/>
      </w:r>
      <w:r>
        <w:rPr>
          <w:noProof/>
        </w:rPr>
        <w:t>28</w:t>
      </w:r>
      <w:r>
        <w:rPr>
          <w:noProof/>
        </w:rPr>
        <w:fldChar w:fldCharType="end"/>
      </w:r>
    </w:p>
    <w:p w14:paraId="4FF0D51E" w14:textId="310D4C59" w:rsidR="0094723C" w:rsidRDefault="009472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_Toc155844117 \h </w:instrText>
      </w:r>
      <w:r>
        <w:rPr>
          <w:noProof/>
        </w:rPr>
      </w:r>
      <w:r>
        <w:rPr>
          <w:noProof/>
        </w:rPr>
        <w:fldChar w:fldCharType="separate"/>
      </w:r>
      <w:r>
        <w:rPr>
          <w:noProof/>
        </w:rPr>
        <w:t>29</w:t>
      </w:r>
      <w:r>
        <w:rPr>
          <w:noProof/>
        </w:rPr>
        <w:fldChar w:fldCharType="end"/>
      </w:r>
    </w:p>
    <w:p w14:paraId="652CB889" w14:textId="31403941" w:rsidR="0094723C" w:rsidRDefault="009472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_Toc155844118 \h </w:instrText>
      </w:r>
      <w:r>
        <w:rPr>
          <w:noProof/>
        </w:rPr>
      </w:r>
      <w:r>
        <w:rPr>
          <w:noProof/>
        </w:rPr>
        <w:fldChar w:fldCharType="separate"/>
      </w:r>
      <w:r>
        <w:rPr>
          <w:noProof/>
        </w:rPr>
        <w:t>29</w:t>
      </w:r>
      <w:r>
        <w:rPr>
          <w:noProof/>
        </w:rPr>
        <w:fldChar w:fldCharType="end"/>
      </w:r>
    </w:p>
    <w:p w14:paraId="7FB05B66" w14:textId="53B8DC1C" w:rsidR="0094723C" w:rsidRDefault="0094723C">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_Toc155844119 \h </w:instrText>
      </w:r>
      <w:r>
        <w:rPr>
          <w:noProof/>
        </w:rPr>
      </w:r>
      <w:r>
        <w:rPr>
          <w:noProof/>
        </w:rPr>
        <w:fldChar w:fldCharType="separate"/>
      </w:r>
      <w:r>
        <w:rPr>
          <w:noProof/>
        </w:rPr>
        <w:t>30</w:t>
      </w:r>
      <w:r>
        <w:rPr>
          <w:noProof/>
        </w:rPr>
        <w:fldChar w:fldCharType="end"/>
      </w:r>
    </w:p>
    <w:p w14:paraId="2BAF4D05" w14:textId="5483B632" w:rsidR="0094723C" w:rsidRDefault="0094723C">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_Toc155844120 \h </w:instrText>
      </w:r>
      <w:r>
        <w:rPr>
          <w:noProof/>
        </w:rPr>
      </w:r>
      <w:r>
        <w:rPr>
          <w:noProof/>
        </w:rPr>
        <w:fldChar w:fldCharType="separate"/>
      </w:r>
      <w:r>
        <w:rPr>
          <w:noProof/>
        </w:rPr>
        <w:t>30</w:t>
      </w:r>
      <w:r>
        <w:rPr>
          <w:noProof/>
        </w:rPr>
        <w:fldChar w:fldCharType="end"/>
      </w:r>
    </w:p>
    <w:p w14:paraId="7F2A811E" w14:textId="6B851257" w:rsidR="0094723C" w:rsidRDefault="0094723C">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_Toc155844121 \h </w:instrText>
      </w:r>
      <w:r>
        <w:rPr>
          <w:noProof/>
        </w:rPr>
      </w:r>
      <w:r>
        <w:rPr>
          <w:noProof/>
        </w:rPr>
        <w:fldChar w:fldCharType="separate"/>
      </w:r>
      <w:r>
        <w:rPr>
          <w:noProof/>
        </w:rPr>
        <w:t>30</w:t>
      </w:r>
      <w:r>
        <w:rPr>
          <w:noProof/>
        </w:rPr>
        <w:fldChar w:fldCharType="end"/>
      </w:r>
    </w:p>
    <w:p w14:paraId="1CA866F8" w14:textId="03B580A6" w:rsidR="0094723C" w:rsidRDefault="0094723C">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_Toc155844122 \h </w:instrText>
      </w:r>
      <w:r>
        <w:rPr>
          <w:noProof/>
        </w:rPr>
      </w:r>
      <w:r>
        <w:rPr>
          <w:noProof/>
        </w:rPr>
        <w:fldChar w:fldCharType="separate"/>
      </w:r>
      <w:r>
        <w:rPr>
          <w:noProof/>
        </w:rPr>
        <w:t>30</w:t>
      </w:r>
      <w:r>
        <w:rPr>
          <w:noProof/>
        </w:rPr>
        <w:fldChar w:fldCharType="end"/>
      </w:r>
    </w:p>
    <w:p w14:paraId="0382F05E" w14:textId="51B97843" w:rsidR="0094723C" w:rsidRDefault="0094723C">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_Toc155844123 \h </w:instrText>
      </w:r>
      <w:r>
        <w:rPr>
          <w:noProof/>
        </w:rPr>
      </w:r>
      <w:r>
        <w:rPr>
          <w:noProof/>
        </w:rPr>
        <w:fldChar w:fldCharType="separate"/>
      </w:r>
      <w:r>
        <w:rPr>
          <w:noProof/>
        </w:rPr>
        <w:t>31</w:t>
      </w:r>
      <w:r>
        <w:rPr>
          <w:noProof/>
        </w:rPr>
        <w:fldChar w:fldCharType="end"/>
      </w:r>
    </w:p>
    <w:p w14:paraId="514C096F" w14:textId="4AC356BF" w:rsidR="0094723C" w:rsidRDefault="0094723C">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_Toc155844124 \h </w:instrText>
      </w:r>
      <w:r>
        <w:rPr>
          <w:noProof/>
        </w:rPr>
      </w:r>
      <w:r>
        <w:rPr>
          <w:noProof/>
        </w:rPr>
        <w:fldChar w:fldCharType="separate"/>
      </w:r>
      <w:r>
        <w:rPr>
          <w:noProof/>
        </w:rPr>
        <w:t>31</w:t>
      </w:r>
      <w:r>
        <w:rPr>
          <w:noProof/>
        </w:rPr>
        <w:fldChar w:fldCharType="end"/>
      </w:r>
    </w:p>
    <w:p w14:paraId="6D12C582" w14:textId="26036301" w:rsidR="0094723C" w:rsidRDefault="0094723C">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_Toc155844125 \h </w:instrText>
      </w:r>
      <w:r>
        <w:rPr>
          <w:noProof/>
        </w:rPr>
      </w:r>
      <w:r>
        <w:rPr>
          <w:noProof/>
        </w:rPr>
        <w:fldChar w:fldCharType="separate"/>
      </w:r>
      <w:r>
        <w:rPr>
          <w:noProof/>
        </w:rPr>
        <w:t>32</w:t>
      </w:r>
      <w:r>
        <w:rPr>
          <w:noProof/>
        </w:rPr>
        <w:fldChar w:fldCharType="end"/>
      </w:r>
    </w:p>
    <w:p w14:paraId="042FF26F" w14:textId="4DCF79B1" w:rsidR="0094723C" w:rsidRDefault="0094723C">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_Toc155844126 \h </w:instrText>
      </w:r>
      <w:r>
        <w:rPr>
          <w:noProof/>
        </w:rPr>
      </w:r>
      <w:r>
        <w:rPr>
          <w:noProof/>
        </w:rPr>
        <w:fldChar w:fldCharType="separate"/>
      </w:r>
      <w:r>
        <w:rPr>
          <w:noProof/>
        </w:rPr>
        <w:t>32</w:t>
      </w:r>
      <w:r>
        <w:rPr>
          <w:noProof/>
        </w:rPr>
        <w:fldChar w:fldCharType="end"/>
      </w:r>
    </w:p>
    <w:p w14:paraId="3E743682" w14:textId="47D91989" w:rsidR="0094723C" w:rsidRDefault="0094723C">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_Toc155844127 \h </w:instrText>
      </w:r>
      <w:r>
        <w:rPr>
          <w:noProof/>
        </w:rPr>
      </w:r>
      <w:r>
        <w:rPr>
          <w:noProof/>
        </w:rPr>
        <w:fldChar w:fldCharType="separate"/>
      </w:r>
      <w:r>
        <w:rPr>
          <w:noProof/>
        </w:rPr>
        <w:t>32</w:t>
      </w:r>
      <w:r>
        <w:rPr>
          <w:noProof/>
        </w:rPr>
        <w:fldChar w:fldCharType="end"/>
      </w:r>
    </w:p>
    <w:p w14:paraId="0B5BFD2F" w14:textId="5F349142" w:rsidR="0094723C" w:rsidRDefault="0094723C">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_Toc155844128 \h </w:instrText>
      </w:r>
      <w:r>
        <w:rPr>
          <w:noProof/>
        </w:rPr>
      </w:r>
      <w:r>
        <w:rPr>
          <w:noProof/>
        </w:rPr>
        <w:fldChar w:fldCharType="separate"/>
      </w:r>
      <w:r>
        <w:rPr>
          <w:noProof/>
        </w:rPr>
        <w:t>32</w:t>
      </w:r>
      <w:r>
        <w:rPr>
          <w:noProof/>
        </w:rPr>
        <w:fldChar w:fldCharType="end"/>
      </w:r>
    </w:p>
    <w:p w14:paraId="630CB363" w14:textId="5FC9C287" w:rsidR="0094723C" w:rsidRDefault="0094723C">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_Toc155844129 \h </w:instrText>
      </w:r>
      <w:r>
        <w:rPr>
          <w:noProof/>
        </w:rPr>
      </w:r>
      <w:r>
        <w:rPr>
          <w:noProof/>
        </w:rPr>
        <w:fldChar w:fldCharType="separate"/>
      </w:r>
      <w:r>
        <w:rPr>
          <w:noProof/>
        </w:rPr>
        <w:t>32</w:t>
      </w:r>
      <w:r>
        <w:rPr>
          <w:noProof/>
        </w:rPr>
        <w:fldChar w:fldCharType="end"/>
      </w:r>
    </w:p>
    <w:p w14:paraId="794AC975" w14:textId="7BBAED87" w:rsidR="0094723C" w:rsidRDefault="0094723C">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_Toc155844130 \h </w:instrText>
      </w:r>
      <w:r>
        <w:rPr>
          <w:noProof/>
        </w:rPr>
      </w:r>
      <w:r>
        <w:rPr>
          <w:noProof/>
        </w:rPr>
        <w:fldChar w:fldCharType="separate"/>
      </w:r>
      <w:r>
        <w:rPr>
          <w:noProof/>
        </w:rPr>
        <w:t>33</w:t>
      </w:r>
      <w:r>
        <w:rPr>
          <w:noProof/>
        </w:rPr>
        <w:fldChar w:fldCharType="end"/>
      </w:r>
    </w:p>
    <w:p w14:paraId="451F8E4E" w14:textId="36231C2E" w:rsidR="0094723C" w:rsidRDefault="0094723C">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_Toc155844131 \h </w:instrText>
      </w:r>
      <w:r>
        <w:rPr>
          <w:noProof/>
        </w:rPr>
      </w:r>
      <w:r>
        <w:rPr>
          <w:noProof/>
        </w:rPr>
        <w:fldChar w:fldCharType="separate"/>
      </w:r>
      <w:r>
        <w:rPr>
          <w:noProof/>
        </w:rPr>
        <w:t>34</w:t>
      </w:r>
      <w:r>
        <w:rPr>
          <w:noProof/>
        </w:rPr>
        <w:fldChar w:fldCharType="end"/>
      </w:r>
    </w:p>
    <w:p w14:paraId="66A32977" w14:textId="4646148B" w:rsidR="0094723C" w:rsidRDefault="0094723C">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_Toc155844132 \h </w:instrText>
      </w:r>
      <w:r>
        <w:rPr>
          <w:noProof/>
        </w:rPr>
      </w:r>
      <w:r>
        <w:rPr>
          <w:noProof/>
        </w:rPr>
        <w:fldChar w:fldCharType="separate"/>
      </w:r>
      <w:r>
        <w:rPr>
          <w:noProof/>
        </w:rPr>
        <w:t>34</w:t>
      </w:r>
      <w:r>
        <w:rPr>
          <w:noProof/>
        </w:rPr>
        <w:fldChar w:fldCharType="end"/>
      </w:r>
    </w:p>
    <w:p w14:paraId="1C7A9FFC" w14:textId="4A2C8013" w:rsidR="0094723C" w:rsidRDefault="0094723C">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_Toc155844133 \h </w:instrText>
      </w:r>
      <w:r>
        <w:rPr>
          <w:noProof/>
        </w:rPr>
      </w:r>
      <w:r>
        <w:rPr>
          <w:noProof/>
        </w:rPr>
        <w:fldChar w:fldCharType="separate"/>
      </w:r>
      <w:r>
        <w:rPr>
          <w:noProof/>
        </w:rPr>
        <w:t>34</w:t>
      </w:r>
      <w:r>
        <w:rPr>
          <w:noProof/>
        </w:rPr>
        <w:fldChar w:fldCharType="end"/>
      </w:r>
    </w:p>
    <w:p w14:paraId="275853A6" w14:textId="4971B35E" w:rsidR="0094723C" w:rsidRDefault="0094723C">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_Toc155844134 \h </w:instrText>
      </w:r>
      <w:r>
        <w:rPr>
          <w:noProof/>
        </w:rPr>
      </w:r>
      <w:r>
        <w:rPr>
          <w:noProof/>
        </w:rPr>
        <w:fldChar w:fldCharType="separate"/>
      </w:r>
      <w:r>
        <w:rPr>
          <w:noProof/>
        </w:rPr>
        <w:t>35</w:t>
      </w:r>
      <w:r>
        <w:rPr>
          <w:noProof/>
        </w:rPr>
        <w:fldChar w:fldCharType="end"/>
      </w:r>
    </w:p>
    <w:p w14:paraId="028DDDA0" w14:textId="2ED95407" w:rsidR="0094723C" w:rsidRDefault="0094723C">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_Toc155844135 \h </w:instrText>
      </w:r>
      <w:r>
        <w:rPr>
          <w:noProof/>
        </w:rPr>
      </w:r>
      <w:r>
        <w:rPr>
          <w:noProof/>
        </w:rPr>
        <w:fldChar w:fldCharType="separate"/>
      </w:r>
      <w:r>
        <w:rPr>
          <w:noProof/>
        </w:rPr>
        <w:t>35</w:t>
      </w:r>
      <w:r>
        <w:rPr>
          <w:noProof/>
        </w:rPr>
        <w:fldChar w:fldCharType="end"/>
      </w:r>
    </w:p>
    <w:p w14:paraId="177C0032" w14:textId="57283857" w:rsidR="0094723C" w:rsidRDefault="0094723C">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_Toc155844136 \h </w:instrText>
      </w:r>
      <w:r>
        <w:rPr>
          <w:noProof/>
        </w:rPr>
      </w:r>
      <w:r>
        <w:rPr>
          <w:noProof/>
        </w:rPr>
        <w:fldChar w:fldCharType="separate"/>
      </w:r>
      <w:r>
        <w:rPr>
          <w:noProof/>
        </w:rPr>
        <w:t>35</w:t>
      </w:r>
      <w:r>
        <w:rPr>
          <w:noProof/>
        </w:rPr>
        <w:fldChar w:fldCharType="end"/>
      </w:r>
    </w:p>
    <w:p w14:paraId="0B203312" w14:textId="20359302" w:rsidR="0094723C" w:rsidRDefault="0094723C">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_Toc155844137 \h </w:instrText>
      </w:r>
      <w:r>
        <w:rPr>
          <w:noProof/>
        </w:rPr>
      </w:r>
      <w:r>
        <w:rPr>
          <w:noProof/>
        </w:rPr>
        <w:fldChar w:fldCharType="separate"/>
      </w:r>
      <w:r>
        <w:rPr>
          <w:noProof/>
        </w:rPr>
        <w:t>36</w:t>
      </w:r>
      <w:r>
        <w:rPr>
          <w:noProof/>
        </w:rPr>
        <w:fldChar w:fldCharType="end"/>
      </w:r>
    </w:p>
    <w:p w14:paraId="6D53E6CB" w14:textId="0D7A71B5" w:rsidR="0094723C" w:rsidRDefault="0094723C">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_Toc155844138 \h </w:instrText>
      </w:r>
      <w:r>
        <w:rPr>
          <w:noProof/>
        </w:rPr>
      </w:r>
      <w:r>
        <w:rPr>
          <w:noProof/>
        </w:rPr>
        <w:fldChar w:fldCharType="separate"/>
      </w:r>
      <w:r>
        <w:rPr>
          <w:noProof/>
        </w:rPr>
        <w:t>36</w:t>
      </w:r>
      <w:r>
        <w:rPr>
          <w:noProof/>
        </w:rPr>
        <w:fldChar w:fldCharType="end"/>
      </w:r>
    </w:p>
    <w:p w14:paraId="46C9EEDC" w14:textId="711F6A28" w:rsidR="0094723C" w:rsidRDefault="0094723C">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_Toc155844139 \h </w:instrText>
      </w:r>
      <w:r>
        <w:rPr>
          <w:noProof/>
        </w:rPr>
      </w:r>
      <w:r>
        <w:rPr>
          <w:noProof/>
        </w:rPr>
        <w:fldChar w:fldCharType="separate"/>
      </w:r>
      <w:r>
        <w:rPr>
          <w:noProof/>
        </w:rPr>
        <w:t>36</w:t>
      </w:r>
      <w:r>
        <w:rPr>
          <w:noProof/>
        </w:rPr>
        <w:fldChar w:fldCharType="end"/>
      </w:r>
    </w:p>
    <w:p w14:paraId="4BDD442A" w14:textId="7924DF0E" w:rsidR="0094723C" w:rsidRDefault="0094723C">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_Toc155844140 \h </w:instrText>
      </w:r>
      <w:r>
        <w:rPr>
          <w:noProof/>
        </w:rPr>
      </w:r>
      <w:r>
        <w:rPr>
          <w:noProof/>
        </w:rPr>
        <w:fldChar w:fldCharType="separate"/>
      </w:r>
      <w:r>
        <w:rPr>
          <w:noProof/>
        </w:rPr>
        <w:t>37</w:t>
      </w:r>
      <w:r>
        <w:rPr>
          <w:noProof/>
        </w:rPr>
        <w:fldChar w:fldCharType="end"/>
      </w:r>
    </w:p>
    <w:p w14:paraId="028CDBB9" w14:textId="4E386569" w:rsidR="0094723C" w:rsidRDefault="0094723C">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_Toc155844141 \h </w:instrText>
      </w:r>
      <w:r>
        <w:rPr>
          <w:noProof/>
        </w:rPr>
      </w:r>
      <w:r>
        <w:rPr>
          <w:noProof/>
        </w:rPr>
        <w:fldChar w:fldCharType="separate"/>
      </w:r>
      <w:r>
        <w:rPr>
          <w:noProof/>
        </w:rPr>
        <w:t>37</w:t>
      </w:r>
      <w:r>
        <w:rPr>
          <w:noProof/>
        </w:rPr>
        <w:fldChar w:fldCharType="end"/>
      </w:r>
    </w:p>
    <w:p w14:paraId="70D6013A" w14:textId="61C91A85" w:rsidR="0094723C" w:rsidRDefault="0094723C">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_Toc155844142 \h </w:instrText>
      </w:r>
      <w:r>
        <w:rPr>
          <w:noProof/>
        </w:rPr>
      </w:r>
      <w:r>
        <w:rPr>
          <w:noProof/>
        </w:rPr>
        <w:fldChar w:fldCharType="separate"/>
      </w:r>
      <w:r>
        <w:rPr>
          <w:noProof/>
        </w:rPr>
        <w:t>38</w:t>
      </w:r>
      <w:r>
        <w:rPr>
          <w:noProof/>
        </w:rPr>
        <w:fldChar w:fldCharType="end"/>
      </w:r>
    </w:p>
    <w:p w14:paraId="5CF9F0AD" w14:textId="14BFB637" w:rsidR="0094723C" w:rsidRDefault="0094723C">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_Toc155844143 \h </w:instrText>
      </w:r>
      <w:r>
        <w:rPr>
          <w:noProof/>
        </w:rPr>
      </w:r>
      <w:r>
        <w:rPr>
          <w:noProof/>
        </w:rPr>
        <w:fldChar w:fldCharType="separate"/>
      </w:r>
      <w:r>
        <w:rPr>
          <w:noProof/>
        </w:rPr>
        <w:t>38</w:t>
      </w:r>
      <w:r>
        <w:rPr>
          <w:noProof/>
        </w:rPr>
        <w:fldChar w:fldCharType="end"/>
      </w:r>
    </w:p>
    <w:p w14:paraId="7B930F43" w14:textId="576E74B8" w:rsidR="0094723C" w:rsidRDefault="0094723C">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_Toc155844144 \h </w:instrText>
      </w:r>
      <w:r>
        <w:rPr>
          <w:noProof/>
        </w:rPr>
      </w:r>
      <w:r>
        <w:rPr>
          <w:noProof/>
        </w:rPr>
        <w:fldChar w:fldCharType="separate"/>
      </w:r>
      <w:r>
        <w:rPr>
          <w:noProof/>
        </w:rPr>
        <w:t>38</w:t>
      </w:r>
      <w:r>
        <w:rPr>
          <w:noProof/>
        </w:rPr>
        <w:fldChar w:fldCharType="end"/>
      </w:r>
    </w:p>
    <w:p w14:paraId="53BD6531" w14:textId="7E63D813" w:rsidR="0094723C" w:rsidRDefault="0094723C">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_Toc155844145 \h </w:instrText>
      </w:r>
      <w:r>
        <w:rPr>
          <w:noProof/>
        </w:rPr>
      </w:r>
      <w:r>
        <w:rPr>
          <w:noProof/>
        </w:rPr>
        <w:fldChar w:fldCharType="separate"/>
      </w:r>
      <w:r>
        <w:rPr>
          <w:noProof/>
        </w:rPr>
        <w:t>38</w:t>
      </w:r>
      <w:r>
        <w:rPr>
          <w:noProof/>
        </w:rPr>
        <w:fldChar w:fldCharType="end"/>
      </w:r>
    </w:p>
    <w:p w14:paraId="23DFD95A" w14:textId="5B1D9EE2" w:rsidR="0094723C" w:rsidRDefault="0094723C">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_Toc155844146 \h </w:instrText>
      </w:r>
      <w:r>
        <w:rPr>
          <w:noProof/>
        </w:rPr>
      </w:r>
      <w:r>
        <w:rPr>
          <w:noProof/>
        </w:rPr>
        <w:fldChar w:fldCharType="separate"/>
      </w:r>
      <w:r>
        <w:rPr>
          <w:noProof/>
        </w:rPr>
        <w:t>39</w:t>
      </w:r>
      <w:r>
        <w:rPr>
          <w:noProof/>
        </w:rPr>
        <w:fldChar w:fldCharType="end"/>
      </w:r>
    </w:p>
    <w:p w14:paraId="5DA20F49" w14:textId="1AE207C1" w:rsidR="0094723C" w:rsidRDefault="0094723C">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_Toc155844147 \h </w:instrText>
      </w:r>
      <w:r>
        <w:rPr>
          <w:noProof/>
        </w:rPr>
      </w:r>
      <w:r>
        <w:rPr>
          <w:noProof/>
        </w:rPr>
        <w:fldChar w:fldCharType="separate"/>
      </w:r>
      <w:r>
        <w:rPr>
          <w:noProof/>
        </w:rPr>
        <w:t>39</w:t>
      </w:r>
      <w:r>
        <w:rPr>
          <w:noProof/>
        </w:rPr>
        <w:fldChar w:fldCharType="end"/>
      </w:r>
    </w:p>
    <w:p w14:paraId="2D314933" w14:textId="4DCD5DBE" w:rsidR="0094723C" w:rsidRDefault="0094723C">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_Toc155844148 \h </w:instrText>
      </w:r>
      <w:r>
        <w:rPr>
          <w:noProof/>
        </w:rPr>
      </w:r>
      <w:r>
        <w:rPr>
          <w:noProof/>
        </w:rPr>
        <w:fldChar w:fldCharType="separate"/>
      </w:r>
      <w:r>
        <w:rPr>
          <w:noProof/>
        </w:rPr>
        <w:t>39</w:t>
      </w:r>
      <w:r>
        <w:rPr>
          <w:noProof/>
        </w:rPr>
        <w:fldChar w:fldCharType="end"/>
      </w:r>
    </w:p>
    <w:p w14:paraId="56D1EFA9" w14:textId="4A946B58" w:rsidR="0094723C" w:rsidRDefault="0094723C">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_Toc155844149 \h </w:instrText>
      </w:r>
      <w:r>
        <w:rPr>
          <w:noProof/>
        </w:rPr>
      </w:r>
      <w:r>
        <w:rPr>
          <w:noProof/>
        </w:rPr>
        <w:fldChar w:fldCharType="separate"/>
      </w:r>
      <w:r>
        <w:rPr>
          <w:noProof/>
        </w:rPr>
        <w:t>41</w:t>
      </w:r>
      <w:r>
        <w:rPr>
          <w:noProof/>
        </w:rPr>
        <w:fldChar w:fldCharType="end"/>
      </w:r>
    </w:p>
    <w:p w14:paraId="4EE400D5" w14:textId="6D82FE20" w:rsidR="0094723C" w:rsidRDefault="0094723C">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_Toc155844150 \h </w:instrText>
      </w:r>
      <w:r>
        <w:rPr>
          <w:noProof/>
        </w:rPr>
      </w:r>
      <w:r>
        <w:rPr>
          <w:noProof/>
        </w:rPr>
        <w:fldChar w:fldCharType="separate"/>
      </w:r>
      <w:r>
        <w:rPr>
          <w:noProof/>
        </w:rPr>
        <w:t>43</w:t>
      </w:r>
      <w:r>
        <w:rPr>
          <w:noProof/>
        </w:rPr>
        <w:fldChar w:fldCharType="end"/>
      </w:r>
    </w:p>
    <w:p w14:paraId="1C00CE70" w14:textId="0C7F459E" w:rsidR="0094723C" w:rsidRDefault="0094723C">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_Toc155844151 \h </w:instrText>
      </w:r>
      <w:r>
        <w:rPr>
          <w:noProof/>
        </w:rPr>
      </w:r>
      <w:r>
        <w:rPr>
          <w:noProof/>
        </w:rPr>
        <w:fldChar w:fldCharType="separate"/>
      </w:r>
      <w:r>
        <w:rPr>
          <w:noProof/>
        </w:rPr>
        <w:t>43</w:t>
      </w:r>
      <w:r>
        <w:rPr>
          <w:noProof/>
        </w:rPr>
        <w:fldChar w:fldCharType="end"/>
      </w:r>
    </w:p>
    <w:p w14:paraId="65FC571B" w14:textId="7C79CC76" w:rsidR="0094723C" w:rsidRDefault="0094723C">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_Toc155844152 \h </w:instrText>
      </w:r>
      <w:r>
        <w:rPr>
          <w:noProof/>
        </w:rPr>
      </w:r>
      <w:r>
        <w:rPr>
          <w:noProof/>
        </w:rPr>
        <w:fldChar w:fldCharType="separate"/>
      </w:r>
      <w:r>
        <w:rPr>
          <w:noProof/>
        </w:rPr>
        <w:t>44</w:t>
      </w:r>
      <w:r>
        <w:rPr>
          <w:noProof/>
        </w:rPr>
        <w:fldChar w:fldCharType="end"/>
      </w:r>
    </w:p>
    <w:p w14:paraId="1CA69E66" w14:textId="2FCC044B" w:rsidR="0094723C" w:rsidRDefault="0094723C">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_Toc155844153 \h </w:instrText>
      </w:r>
      <w:r>
        <w:rPr>
          <w:noProof/>
        </w:rPr>
      </w:r>
      <w:r>
        <w:rPr>
          <w:noProof/>
        </w:rPr>
        <w:fldChar w:fldCharType="separate"/>
      </w:r>
      <w:r>
        <w:rPr>
          <w:noProof/>
        </w:rPr>
        <w:t>44</w:t>
      </w:r>
      <w:r>
        <w:rPr>
          <w:noProof/>
        </w:rPr>
        <w:fldChar w:fldCharType="end"/>
      </w:r>
    </w:p>
    <w:p w14:paraId="3F175EA2" w14:textId="1B5718DA" w:rsidR="0094723C" w:rsidRDefault="0094723C">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_Toc155844154 \h </w:instrText>
      </w:r>
      <w:r>
        <w:rPr>
          <w:noProof/>
        </w:rPr>
      </w:r>
      <w:r>
        <w:rPr>
          <w:noProof/>
        </w:rPr>
        <w:fldChar w:fldCharType="separate"/>
      </w:r>
      <w:r>
        <w:rPr>
          <w:noProof/>
        </w:rPr>
        <w:t>44</w:t>
      </w:r>
      <w:r>
        <w:rPr>
          <w:noProof/>
        </w:rPr>
        <w:fldChar w:fldCharType="end"/>
      </w:r>
    </w:p>
    <w:p w14:paraId="7E9653CD" w14:textId="35C4A18E" w:rsidR="0094723C" w:rsidRDefault="0094723C">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_Toc155844155 \h </w:instrText>
      </w:r>
      <w:r>
        <w:rPr>
          <w:noProof/>
        </w:rPr>
      </w:r>
      <w:r>
        <w:rPr>
          <w:noProof/>
        </w:rPr>
        <w:fldChar w:fldCharType="separate"/>
      </w:r>
      <w:r>
        <w:rPr>
          <w:noProof/>
        </w:rPr>
        <w:t>44</w:t>
      </w:r>
      <w:r>
        <w:rPr>
          <w:noProof/>
        </w:rPr>
        <w:fldChar w:fldCharType="end"/>
      </w:r>
    </w:p>
    <w:p w14:paraId="6819CF57" w14:textId="5CECE5F8" w:rsidR="0094723C" w:rsidRDefault="0094723C">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_Toc155844156 \h </w:instrText>
      </w:r>
      <w:r>
        <w:rPr>
          <w:noProof/>
        </w:rPr>
      </w:r>
      <w:r>
        <w:rPr>
          <w:noProof/>
        </w:rPr>
        <w:fldChar w:fldCharType="separate"/>
      </w:r>
      <w:r>
        <w:rPr>
          <w:noProof/>
        </w:rPr>
        <w:t>44</w:t>
      </w:r>
      <w:r>
        <w:rPr>
          <w:noProof/>
        </w:rPr>
        <w:fldChar w:fldCharType="end"/>
      </w:r>
    </w:p>
    <w:p w14:paraId="41341DCA" w14:textId="186AA912" w:rsidR="0094723C" w:rsidRDefault="0094723C">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_Toc155844157 \h </w:instrText>
      </w:r>
      <w:r>
        <w:rPr>
          <w:noProof/>
        </w:rPr>
      </w:r>
      <w:r>
        <w:rPr>
          <w:noProof/>
        </w:rPr>
        <w:fldChar w:fldCharType="separate"/>
      </w:r>
      <w:r>
        <w:rPr>
          <w:noProof/>
        </w:rPr>
        <w:t>45</w:t>
      </w:r>
      <w:r>
        <w:rPr>
          <w:noProof/>
        </w:rPr>
        <w:fldChar w:fldCharType="end"/>
      </w:r>
    </w:p>
    <w:p w14:paraId="0767986A" w14:textId="17DCB9A1" w:rsidR="0094723C" w:rsidRDefault="0094723C">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_Toc155844158 \h </w:instrText>
      </w:r>
      <w:r>
        <w:rPr>
          <w:noProof/>
        </w:rPr>
      </w:r>
      <w:r>
        <w:rPr>
          <w:noProof/>
        </w:rPr>
        <w:fldChar w:fldCharType="separate"/>
      </w:r>
      <w:r>
        <w:rPr>
          <w:noProof/>
        </w:rPr>
        <w:t>46</w:t>
      </w:r>
      <w:r>
        <w:rPr>
          <w:noProof/>
        </w:rPr>
        <w:fldChar w:fldCharType="end"/>
      </w:r>
    </w:p>
    <w:p w14:paraId="2C4EDFAB" w14:textId="315CF1CF" w:rsidR="0094723C" w:rsidRDefault="0094723C">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_Toc155844159 \h </w:instrText>
      </w:r>
      <w:r>
        <w:rPr>
          <w:noProof/>
        </w:rPr>
      </w:r>
      <w:r>
        <w:rPr>
          <w:noProof/>
        </w:rPr>
        <w:fldChar w:fldCharType="separate"/>
      </w:r>
      <w:r>
        <w:rPr>
          <w:noProof/>
        </w:rPr>
        <w:t>46</w:t>
      </w:r>
      <w:r>
        <w:rPr>
          <w:noProof/>
        </w:rPr>
        <w:fldChar w:fldCharType="end"/>
      </w:r>
    </w:p>
    <w:p w14:paraId="68E76FB2" w14:textId="1ADDA5AD" w:rsidR="0094723C" w:rsidRDefault="0094723C">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_Toc155844160 \h </w:instrText>
      </w:r>
      <w:r>
        <w:rPr>
          <w:noProof/>
        </w:rPr>
      </w:r>
      <w:r>
        <w:rPr>
          <w:noProof/>
        </w:rPr>
        <w:fldChar w:fldCharType="separate"/>
      </w:r>
      <w:r>
        <w:rPr>
          <w:noProof/>
        </w:rPr>
        <w:t>46</w:t>
      </w:r>
      <w:r>
        <w:rPr>
          <w:noProof/>
        </w:rPr>
        <w:fldChar w:fldCharType="end"/>
      </w:r>
    </w:p>
    <w:p w14:paraId="11B4F1EF" w14:textId="1489CFC4" w:rsidR="0094723C" w:rsidRDefault="0094723C">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_Toc155844161 \h </w:instrText>
      </w:r>
      <w:r>
        <w:rPr>
          <w:noProof/>
        </w:rPr>
      </w:r>
      <w:r>
        <w:rPr>
          <w:noProof/>
        </w:rPr>
        <w:fldChar w:fldCharType="separate"/>
      </w:r>
      <w:r>
        <w:rPr>
          <w:noProof/>
        </w:rPr>
        <w:t>46</w:t>
      </w:r>
      <w:r>
        <w:rPr>
          <w:noProof/>
        </w:rPr>
        <w:fldChar w:fldCharType="end"/>
      </w:r>
    </w:p>
    <w:p w14:paraId="65B2115F" w14:textId="6D87040C" w:rsidR="0094723C" w:rsidRDefault="0094723C">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_Toc155844162 \h </w:instrText>
      </w:r>
      <w:r>
        <w:rPr>
          <w:noProof/>
        </w:rPr>
      </w:r>
      <w:r>
        <w:rPr>
          <w:noProof/>
        </w:rPr>
        <w:fldChar w:fldCharType="separate"/>
      </w:r>
      <w:r>
        <w:rPr>
          <w:noProof/>
        </w:rPr>
        <w:t>47</w:t>
      </w:r>
      <w:r>
        <w:rPr>
          <w:noProof/>
        </w:rPr>
        <w:fldChar w:fldCharType="end"/>
      </w:r>
    </w:p>
    <w:p w14:paraId="7B516883" w14:textId="63C77290" w:rsidR="0094723C" w:rsidRDefault="0094723C">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_Toc155844163 \h </w:instrText>
      </w:r>
      <w:r>
        <w:rPr>
          <w:noProof/>
        </w:rPr>
      </w:r>
      <w:r>
        <w:rPr>
          <w:noProof/>
        </w:rPr>
        <w:fldChar w:fldCharType="separate"/>
      </w:r>
      <w:r>
        <w:rPr>
          <w:noProof/>
        </w:rPr>
        <w:t>47</w:t>
      </w:r>
      <w:r>
        <w:rPr>
          <w:noProof/>
        </w:rPr>
        <w:fldChar w:fldCharType="end"/>
      </w:r>
    </w:p>
    <w:p w14:paraId="7D236538" w14:textId="172F50D2" w:rsidR="0094723C" w:rsidRDefault="0094723C">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_Toc155844164 \h </w:instrText>
      </w:r>
      <w:r>
        <w:rPr>
          <w:noProof/>
        </w:rPr>
      </w:r>
      <w:r>
        <w:rPr>
          <w:noProof/>
        </w:rPr>
        <w:fldChar w:fldCharType="separate"/>
      </w:r>
      <w:r>
        <w:rPr>
          <w:noProof/>
        </w:rPr>
        <w:t>47</w:t>
      </w:r>
      <w:r>
        <w:rPr>
          <w:noProof/>
        </w:rPr>
        <w:fldChar w:fldCharType="end"/>
      </w:r>
    </w:p>
    <w:p w14:paraId="51EF0A75" w14:textId="0DA87BB9" w:rsidR="0094723C" w:rsidRDefault="0094723C">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_Toc155844165 \h </w:instrText>
      </w:r>
      <w:r>
        <w:rPr>
          <w:noProof/>
        </w:rPr>
      </w:r>
      <w:r>
        <w:rPr>
          <w:noProof/>
        </w:rPr>
        <w:fldChar w:fldCharType="separate"/>
      </w:r>
      <w:r>
        <w:rPr>
          <w:noProof/>
        </w:rPr>
        <w:t>47</w:t>
      </w:r>
      <w:r>
        <w:rPr>
          <w:noProof/>
        </w:rPr>
        <w:fldChar w:fldCharType="end"/>
      </w:r>
    </w:p>
    <w:p w14:paraId="5A7100BF" w14:textId="3402E4FF" w:rsidR="0094723C" w:rsidRDefault="0094723C">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_Toc155844166 \h </w:instrText>
      </w:r>
      <w:r>
        <w:rPr>
          <w:noProof/>
        </w:rPr>
      </w:r>
      <w:r>
        <w:rPr>
          <w:noProof/>
        </w:rPr>
        <w:fldChar w:fldCharType="separate"/>
      </w:r>
      <w:r>
        <w:rPr>
          <w:noProof/>
        </w:rPr>
        <w:t>47</w:t>
      </w:r>
      <w:r>
        <w:rPr>
          <w:noProof/>
        </w:rPr>
        <w:fldChar w:fldCharType="end"/>
      </w:r>
    </w:p>
    <w:p w14:paraId="3C367BD9" w14:textId="1BEAF149" w:rsidR="0094723C" w:rsidRDefault="0094723C">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_Toc155844167 \h </w:instrText>
      </w:r>
      <w:r>
        <w:rPr>
          <w:noProof/>
        </w:rPr>
      </w:r>
      <w:r>
        <w:rPr>
          <w:noProof/>
        </w:rPr>
        <w:fldChar w:fldCharType="separate"/>
      </w:r>
      <w:r>
        <w:rPr>
          <w:noProof/>
        </w:rPr>
        <w:t>47</w:t>
      </w:r>
      <w:r>
        <w:rPr>
          <w:noProof/>
        </w:rPr>
        <w:fldChar w:fldCharType="end"/>
      </w:r>
    </w:p>
    <w:p w14:paraId="113A1338" w14:textId="337D139F" w:rsidR="0094723C" w:rsidRDefault="0094723C">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_Toc155844168 \h </w:instrText>
      </w:r>
      <w:r>
        <w:rPr>
          <w:noProof/>
        </w:rPr>
      </w:r>
      <w:r>
        <w:rPr>
          <w:noProof/>
        </w:rPr>
        <w:fldChar w:fldCharType="separate"/>
      </w:r>
      <w:r>
        <w:rPr>
          <w:noProof/>
        </w:rPr>
        <w:t>48</w:t>
      </w:r>
      <w:r>
        <w:rPr>
          <w:noProof/>
        </w:rPr>
        <w:fldChar w:fldCharType="end"/>
      </w:r>
    </w:p>
    <w:p w14:paraId="7C000795" w14:textId="0986A852" w:rsidR="0094723C" w:rsidRDefault="0094723C">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_Toc155844169 \h </w:instrText>
      </w:r>
      <w:r>
        <w:rPr>
          <w:noProof/>
        </w:rPr>
      </w:r>
      <w:r>
        <w:rPr>
          <w:noProof/>
        </w:rPr>
        <w:fldChar w:fldCharType="separate"/>
      </w:r>
      <w:r>
        <w:rPr>
          <w:noProof/>
        </w:rPr>
        <w:t>49</w:t>
      </w:r>
      <w:r>
        <w:rPr>
          <w:noProof/>
        </w:rPr>
        <w:fldChar w:fldCharType="end"/>
      </w:r>
    </w:p>
    <w:p w14:paraId="282FE0D5" w14:textId="7CF83CDF" w:rsidR="0094723C" w:rsidRDefault="0094723C">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_Toc155844170 \h </w:instrText>
      </w:r>
      <w:r>
        <w:rPr>
          <w:noProof/>
        </w:rPr>
      </w:r>
      <w:r>
        <w:rPr>
          <w:noProof/>
        </w:rPr>
        <w:fldChar w:fldCharType="separate"/>
      </w:r>
      <w:r>
        <w:rPr>
          <w:noProof/>
        </w:rPr>
        <w:t>49</w:t>
      </w:r>
      <w:r>
        <w:rPr>
          <w:noProof/>
        </w:rPr>
        <w:fldChar w:fldCharType="end"/>
      </w:r>
    </w:p>
    <w:p w14:paraId="4FD10F0A" w14:textId="7F2F04EA" w:rsidR="0094723C" w:rsidRDefault="0094723C">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_Toc155844171 \h </w:instrText>
      </w:r>
      <w:r>
        <w:rPr>
          <w:noProof/>
        </w:rPr>
      </w:r>
      <w:r>
        <w:rPr>
          <w:noProof/>
        </w:rPr>
        <w:fldChar w:fldCharType="separate"/>
      </w:r>
      <w:r>
        <w:rPr>
          <w:noProof/>
        </w:rPr>
        <w:t>49</w:t>
      </w:r>
      <w:r>
        <w:rPr>
          <w:noProof/>
        </w:rPr>
        <w:fldChar w:fldCharType="end"/>
      </w:r>
    </w:p>
    <w:p w14:paraId="223ACD4C" w14:textId="0FB12488" w:rsidR="0094723C" w:rsidRDefault="0094723C">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_Toc155844172 \h </w:instrText>
      </w:r>
      <w:r>
        <w:rPr>
          <w:noProof/>
        </w:rPr>
      </w:r>
      <w:r>
        <w:rPr>
          <w:noProof/>
        </w:rPr>
        <w:fldChar w:fldCharType="separate"/>
      </w:r>
      <w:r>
        <w:rPr>
          <w:noProof/>
        </w:rPr>
        <w:t>49</w:t>
      </w:r>
      <w:r>
        <w:rPr>
          <w:noProof/>
        </w:rPr>
        <w:fldChar w:fldCharType="end"/>
      </w:r>
    </w:p>
    <w:p w14:paraId="44E2AE35" w14:textId="667999E9" w:rsidR="0094723C" w:rsidRDefault="0094723C">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_Toc155844173 \h </w:instrText>
      </w:r>
      <w:r>
        <w:rPr>
          <w:noProof/>
        </w:rPr>
      </w:r>
      <w:r>
        <w:rPr>
          <w:noProof/>
        </w:rPr>
        <w:fldChar w:fldCharType="separate"/>
      </w:r>
      <w:r>
        <w:rPr>
          <w:noProof/>
        </w:rPr>
        <w:t>50</w:t>
      </w:r>
      <w:r>
        <w:rPr>
          <w:noProof/>
        </w:rPr>
        <w:fldChar w:fldCharType="end"/>
      </w:r>
    </w:p>
    <w:p w14:paraId="4741F9AD" w14:textId="3C44862C" w:rsidR="0094723C" w:rsidRDefault="0094723C">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_Toc155844174 \h </w:instrText>
      </w:r>
      <w:r>
        <w:rPr>
          <w:noProof/>
        </w:rPr>
      </w:r>
      <w:r>
        <w:rPr>
          <w:noProof/>
        </w:rPr>
        <w:fldChar w:fldCharType="separate"/>
      </w:r>
      <w:r>
        <w:rPr>
          <w:noProof/>
        </w:rPr>
        <w:t>50</w:t>
      </w:r>
      <w:r>
        <w:rPr>
          <w:noProof/>
        </w:rPr>
        <w:fldChar w:fldCharType="end"/>
      </w:r>
    </w:p>
    <w:p w14:paraId="49143432" w14:textId="02E3EA1D" w:rsidR="0094723C" w:rsidRDefault="0094723C">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_Toc155844175 \h </w:instrText>
      </w:r>
      <w:r>
        <w:rPr>
          <w:noProof/>
        </w:rPr>
      </w:r>
      <w:r>
        <w:rPr>
          <w:noProof/>
        </w:rPr>
        <w:fldChar w:fldCharType="separate"/>
      </w:r>
      <w:r>
        <w:rPr>
          <w:noProof/>
        </w:rPr>
        <w:t>50</w:t>
      </w:r>
      <w:r>
        <w:rPr>
          <w:noProof/>
        </w:rPr>
        <w:fldChar w:fldCharType="end"/>
      </w:r>
    </w:p>
    <w:p w14:paraId="27232D8B" w14:textId="28A8F600" w:rsidR="0094723C" w:rsidRDefault="0094723C">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_Toc155844176 \h </w:instrText>
      </w:r>
      <w:r>
        <w:rPr>
          <w:noProof/>
        </w:rPr>
      </w:r>
      <w:r>
        <w:rPr>
          <w:noProof/>
        </w:rPr>
        <w:fldChar w:fldCharType="separate"/>
      </w:r>
      <w:r>
        <w:rPr>
          <w:noProof/>
        </w:rPr>
        <w:t>50</w:t>
      </w:r>
      <w:r>
        <w:rPr>
          <w:noProof/>
        </w:rPr>
        <w:fldChar w:fldCharType="end"/>
      </w:r>
    </w:p>
    <w:p w14:paraId="0B96FD00" w14:textId="601A7BC2" w:rsidR="0094723C" w:rsidRDefault="0094723C">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_Toc155844177 \h </w:instrText>
      </w:r>
      <w:r>
        <w:rPr>
          <w:noProof/>
        </w:rPr>
      </w:r>
      <w:r>
        <w:rPr>
          <w:noProof/>
        </w:rPr>
        <w:fldChar w:fldCharType="separate"/>
      </w:r>
      <w:r>
        <w:rPr>
          <w:noProof/>
        </w:rPr>
        <w:t>50</w:t>
      </w:r>
      <w:r>
        <w:rPr>
          <w:noProof/>
        </w:rPr>
        <w:fldChar w:fldCharType="end"/>
      </w:r>
    </w:p>
    <w:p w14:paraId="3A7491C3" w14:textId="1CCE936D" w:rsidR="0094723C" w:rsidRDefault="0094723C">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_Toc155844178 \h </w:instrText>
      </w:r>
      <w:r>
        <w:rPr>
          <w:noProof/>
        </w:rPr>
      </w:r>
      <w:r>
        <w:rPr>
          <w:noProof/>
        </w:rPr>
        <w:fldChar w:fldCharType="separate"/>
      </w:r>
      <w:r>
        <w:rPr>
          <w:noProof/>
        </w:rPr>
        <w:t>51</w:t>
      </w:r>
      <w:r>
        <w:rPr>
          <w:noProof/>
        </w:rPr>
        <w:fldChar w:fldCharType="end"/>
      </w:r>
    </w:p>
    <w:p w14:paraId="2508B87D" w14:textId="200899C4" w:rsidR="0094723C" w:rsidRDefault="0094723C">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_Toc155844179 \h </w:instrText>
      </w:r>
      <w:r>
        <w:rPr>
          <w:noProof/>
        </w:rPr>
      </w:r>
      <w:r>
        <w:rPr>
          <w:noProof/>
        </w:rPr>
        <w:fldChar w:fldCharType="separate"/>
      </w:r>
      <w:r>
        <w:rPr>
          <w:noProof/>
        </w:rPr>
        <w:t>52</w:t>
      </w:r>
      <w:r>
        <w:rPr>
          <w:noProof/>
        </w:rPr>
        <w:fldChar w:fldCharType="end"/>
      </w:r>
    </w:p>
    <w:p w14:paraId="5A9A544C" w14:textId="50CDB04A" w:rsidR="0094723C" w:rsidRDefault="0094723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_Toc155844180 \h </w:instrText>
      </w:r>
      <w:r>
        <w:rPr>
          <w:noProof/>
        </w:rPr>
      </w:r>
      <w:r>
        <w:rPr>
          <w:noProof/>
        </w:rPr>
        <w:fldChar w:fldCharType="separate"/>
      </w:r>
      <w:r>
        <w:rPr>
          <w:noProof/>
        </w:rPr>
        <w:t>52</w:t>
      </w:r>
      <w:r>
        <w:rPr>
          <w:noProof/>
        </w:rPr>
        <w:fldChar w:fldCharType="end"/>
      </w:r>
    </w:p>
    <w:p w14:paraId="6DA0CCFC" w14:textId="1967933A"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6.1.3.1</w:t>
      </w:r>
      <w:r>
        <w:rPr>
          <w:rFonts w:asciiTheme="minorHAnsi" w:eastAsiaTheme="minorEastAsia" w:hAnsiTheme="minorHAnsi" w:cstheme="minorBidi"/>
          <w:noProof/>
          <w:sz w:val="22"/>
          <w:szCs w:val="22"/>
          <w:lang w:eastAsia="en-GB"/>
        </w:rPr>
        <w:tab/>
      </w:r>
      <w:r w:rsidRPr="00107294">
        <w:rPr>
          <w:noProof/>
          <w:lang w:val="en-US"/>
        </w:rPr>
        <w:t>Overview</w:t>
      </w:r>
      <w:r>
        <w:rPr>
          <w:noProof/>
        </w:rPr>
        <w:tab/>
      </w:r>
      <w:r>
        <w:rPr>
          <w:noProof/>
        </w:rPr>
        <w:fldChar w:fldCharType="begin" w:fldLock="1"/>
      </w:r>
      <w:r>
        <w:rPr>
          <w:noProof/>
        </w:rPr>
        <w:instrText xml:space="preserve"> PAGEREF _Toc155844181 \h </w:instrText>
      </w:r>
      <w:r>
        <w:rPr>
          <w:noProof/>
        </w:rPr>
      </w:r>
      <w:r>
        <w:rPr>
          <w:noProof/>
        </w:rPr>
        <w:fldChar w:fldCharType="separate"/>
      </w:r>
      <w:r>
        <w:rPr>
          <w:noProof/>
        </w:rPr>
        <w:t>52</w:t>
      </w:r>
      <w:r>
        <w:rPr>
          <w:noProof/>
        </w:rPr>
        <w:fldChar w:fldCharType="end"/>
      </w:r>
    </w:p>
    <w:p w14:paraId="4CE4D688" w14:textId="4F9BFC19" w:rsidR="0094723C" w:rsidRDefault="0094723C">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_Toc155844182 \h </w:instrText>
      </w:r>
      <w:r>
        <w:rPr>
          <w:noProof/>
        </w:rPr>
      </w:r>
      <w:r>
        <w:rPr>
          <w:noProof/>
        </w:rPr>
        <w:fldChar w:fldCharType="separate"/>
      </w:r>
      <w:r>
        <w:rPr>
          <w:noProof/>
        </w:rPr>
        <w:t>52</w:t>
      </w:r>
      <w:r>
        <w:rPr>
          <w:noProof/>
        </w:rPr>
        <w:fldChar w:fldCharType="end"/>
      </w:r>
    </w:p>
    <w:p w14:paraId="02070A55" w14:textId="4D742C9A" w:rsidR="0094723C" w:rsidRDefault="0094723C">
      <w:pPr>
        <w:pStyle w:val="TOC5"/>
        <w:rPr>
          <w:rFonts w:asciiTheme="minorHAnsi" w:eastAsiaTheme="minorEastAsia" w:hAnsiTheme="minorHAnsi" w:cstheme="minorBidi"/>
          <w:noProof/>
          <w:sz w:val="22"/>
          <w:szCs w:val="22"/>
          <w:lang w:eastAsia="en-GB"/>
        </w:rPr>
      </w:pPr>
      <w:r w:rsidRPr="00107294">
        <w:rPr>
          <w:noProof/>
          <w:lang w:val="en-US"/>
        </w:rPr>
        <w:t>6.1.3.2.1</w:t>
      </w:r>
      <w:r>
        <w:rPr>
          <w:rFonts w:asciiTheme="minorHAnsi" w:eastAsiaTheme="minorEastAsia" w:hAnsiTheme="minorHAnsi" w:cstheme="minorBidi"/>
          <w:noProof/>
          <w:sz w:val="22"/>
          <w:szCs w:val="22"/>
          <w:lang w:eastAsia="en-GB"/>
        </w:rPr>
        <w:tab/>
      </w:r>
      <w:r w:rsidRPr="00107294">
        <w:rPr>
          <w:noProof/>
          <w:lang w:val="en-US"/>
        </w:rPr>
        <w:t>Initiation</w:t>
      </w:r>
      <w:r>
        <w:rPr>
          <w:noProof/>
        </w:rPr>
        <w:tab/>
      </w:r>
      <w:r>
        <w:rPr>
          <w:noProof/>
        </w:rPr>
        <w:fldChar w:fldCharType="begin" w:fldLock="1"/>
      </w:r>
      <w:r>
        <w:rPr>
          <w:noProof/>
        </w:rPr>
        <w:instrText xml:space="preserve"> PAGEREF _Toc155844183 \h </w:instrText>
      </w:r>
      <w:r>
        <w:rPr>
          <w:noProof/>
        </w:rPr>
      </w:r>
      <w:r>
        <w:rPr>
          <w:noProof/>
        </w:rPr>
        <w:fldChar w:fldCharType="separate"/>
      </w:r>
      <w:r>
        <w:rPr>
          <w:noProof/>
        </w:rPr>
        <w:t>52</w:t>
      </w:r>
      <w:r>
        <w:rPr>
          <w:noProof/>
        </w:rPr>
        <w:fldChar w:fldCharType="end"/>
      </w:r>
    </w:p>
    <w:p w14:paraId="63241A12" w14:textId="12AFF3EB" w:rsidR="0094723C" w:rsidRDefault="0094723C">
      <w:pPr>
        <w:pStyle w:val="TOC6"/>
        <w:rPr>
          <w:rFonts w:asciiTheme="minorHAnsi" w:eastAsiaTheme="minorEastAsia" w:hAnsiTheme="minorHAnsi" w:cstheme="minorBidi"/>
          <w:noProof/>
          <w:sz w:val="22"/>
          <w:szCs w:val="22"/>
          <w:lang w:eastAsia="en-GB"/>
        </w:rPr>
      </w:pPr>
      <w:r w:rsidRPr="00107294">
        <w:rPr>
          <w:noProof/>
          <w:lang w:val="en-US"/>
        </w:rPr>
        <w:t>6.1.3.2.1.1</w:t>
      </w:r>
      <w:r>
        <w:rPr>
          <w:rFonts w:asciiTheme="minorHAnsi" w:eastAsiaTheme="minorEastAsia" w:hAnsiTheme="minorHAnsi" w:cstheme="minorBidi"/>
          <w:noProof/>
          <w:sz w:val="22"/>
          <w:szCs w:val="22"/>
          <w:lang w:eastAsia="en-GB"/>
        </w:rPr>
        <w:tab/>
      </w:r>
      <w:r w:rsidRPr="00107294">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_Toc155844184 \h </w:instrText>
      </w:r>
      <w:r>
        <w:rPr>
          <w:noProof/>
        </w:rPr>
      </w:r>
      <w:r>
        <w:rPr>
          <w:noProof/>
        </w:rPr>
        <w:fldChar w:fldCharType="separate"/>
      </w:r>
      <w:r>
        <w:rPr>
          <w:noProof/>
        </w:rPr>
        <w:t>52</w:t>
      </w:r>
      <w:r>
        <w:rPr>
          <w:noProof/>
        </w:rPr>
        <w:fldChar w:fldCharType="end"/>
      </w:r>
    </w:p>
    <w:p w14:paraId="7B091169" w14:textId="76BDEFBC" w:rsidR="0094723C" w:rsidRDefault="0094723C">
      <w:pPr>
        <w:pStyle w:val="TOC6"/>
        <w:rPr>
          <w:rFonts w:asciiTheme="minorHAnsi" w:eastAsiaTheme="minorEastAsia" w:hAnsiTheme="minorHAnsi" w:cstheme="minorBidi"/>
          <w:noProof/>
          <w:sz w:val="22"/>
          <w:szCs w:val="22"/>
          <w:lang w:eastAsia="en-GB"/>
        </w:rPr>
      </w:pPr>
      <w:r w:rsidRPr="00107294">
        <w:rPr>
          <w:noProof/>
          <w:lang w:val="en-US"/>
        </w:rPr>
        <w:t>6.1.3.2.1.2</w:t>
      </w:r>
      <w:r>
        <w:rPr>
          <w:rFonts w:asciiTheme="minorHAnsi" w:eastAsiaTheme="minorEastAsia" w:hAnsiTheme="minorHAnsi" w:cstheme="minorBidi"/>
          <w:noProof/>
          <w:sz w:val="22"/>
          <w:szCs w:val="22"/>
          <w:lang w:eastAsia="en-GB"/>
        </w:rPr>
        <w:tab/>
      </w:r>
      <w:r w:rsidRPr="00107294">
        <w:rPr>
          <w:noProof/>
          <w:lang w:val="en-US"/>
        </w:rPr>
        <w:t>PC5 Q</w:t>
      </w:r>
      <w:r w:rsidRPr="00107294">
        <w:rPr>
          <w:noProof/>
          <w:lang w:val="en-US" w:eastAsia="zh-CN"/>
        </w:rPr>
        <w:t>oS flow match and establishment</w:t>
      </w:r>
      <w:r>
        <w:rPr>
          <w:noProof/>
        </w:rPr>
        <w:tab/>
      </w:r>
      <w:r>
        <w:rPr>
          <w:noProof/>
        </w:rPr>
        <w:fldChar w:fldCharType="begin" w:fldLock="1"/>
      </w:r>
      <w:r>
        <w:rPr>
          <w:noProof/>
        </w:rPr>
        <w:instrText xml:space="preserve"> PAGEREF _Toc155844185 \h </w:instrText>
      </w:r>
      <w:r>
        <w:rPr>
          <w:noProof/>
        </w:rPr>
      </w:r>
      <w:r>
        <w:rPr>
          <w:noProof/>
        </w:rPr>
        <w:fldChar w:fldCharType="separate"/>
      </w:r>
      <w:r>
        <w:rPr>
          <w:noProof/>
        </w:rPr>
        <w:t>53</w:t>
      </w:r>
      <w:r>
        <w:rPr>
          <w:noProof/>
        </w:rPr>
        <w:fldChar w:fldCharType="end"/>
      </w:r>
    </w:p>
    <w:p w14:paraId="25EDD711" w14:textId="0DA60602" w:rsidR="0094723C" w:rsidRDefault="0094723C">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_Toc155844186 \h </w:instrText>
      </w:r>
      <w:r>
        <w:rPr>
          <w:noProof/>
        </w:rPr>
      </w:r>
      <w:r>
        <w:rPr>
          <w:noProof/>
        </w:rPr>
        <w:fldChar w:fldCharType="separate"/>
      </w:r>
      <w:r>
        <w:rPr>
          <w:noProof/>
        </w:rPr>
        <w:t>55</w:t>
      </w:r>
      <w:r>
        <w:rPr>
          <w:noProof/>
        </w:rPr>
        <w:fldChar w:fldCharType="end"/>
      </w:r>
    </w:p>
    <w:p w14:paraId="30606CA3" w14:textId="690C0EF0" w:rsidR="0094723C" w:rsidRDefault="0094723C">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_Toc155844187 \h </w:instrText>
      </w:r>
      <w:r>
        <w:rPr>
          <w:noProof/>
        </w:rPr>
      </w:r>
      <w:r>
        <w:rPr>
          <w:noProof/>
        </w:rPr>
        <w:fldChar w:fldCharType="separate"/>
      </w:r>
      <w:r>
        <w:rPr>
          <w:noProof/>
        </w:rPr>
        <w:t>56</w:t>
      </w:r>
      <w:r>
        <w:rPr>
          <w:noProof/>
        </w:rPr>
        <w:fldChar w:fldCharType="end"/>
      </w:r>
    </w:p>
    <w:p w14:paraId="7E346B4C" w14:textId="51E73384" w:rsidR="0094723C" w:rsidRDefault="0094723C">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_Toc155844188 \h </w:instrText>
      </w:r>
      <w:r>
        <w:rPr>
          <w:noProof/>
        </w:rPr>
      </w:r>
      <w:r>
        <w:rPr>
          <w:noProof/>
        </w:rPr>
        <w:fldChar w:fldCharType="separate"/>
      </w:r>
      <w:r>
        <w:rPr>
          <w:noProof/>
        </w:rPr>
        <w:t>57</w:t>
      </w:r>
      <w:r>
        <w:rPr>
          <w:noProof/>
        </w:rPr>
        <w:fldChar w:fldCharType="end"/>
      </w:r>
    </w:p>
    <w:p w14:paraId="3C054AC1" w14:textId="2015E1D6" w:rsidR="0094723C" w:rsidRDefault="0094723C">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_Toc155844189 \h </w:instrText>
      </w:r>
      <w:r>
        <w:rPr>
          <w:noProof/>
        </w:rPr>
      </w:r>
      <w:r>
        <w:rPr>
          <w:noProof/>
        </w:rPr>
        <w:fldChar w:fldCharType="separate"/>
      </w:r>
      <w:r>
        <w:rPr>
          <w:noProof/>
        </w:rPr>
        <w:t>58</w:t>
      </w:r>
      <w:r>
        <w:rPr>
          <w:noProof/>
        </w:rPr>
        <w:fldChar w:fldCharType="end"/>
      </w:r>
    </w:p>
    <w:p w14:paraId="3211A99A" w14:textId="4670BEB3" w:rsidR="0094723C" w:rsidRDefault="0094723C">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_Toc155844190 \h </w:instrText>
      </w:r>
      <w:r>
        <w:rPr>
          <w:noProof/>
        </w:rPr>
      </w:r>
      <w:r>
        <w:rPr>
          <w:noProof/>
        </w:rPr>
        <w:fldChar w:fldCharType="separate"/>
      </w:r>
      <w:r>
        <w:rPr>
          <w:noProof/>
        </w:rPr>
        <w:t>58</w:t>
      </w:r>
      <w:r>
        <w:rPr>
          <w:noProof/>
        </w:rPr>
        <w:fldChar w:fldCharType="end"/>
      </w:r>
    </w:p>
    <w:p w14:paraId="6AA44A77" w14:textId="5C8875C6"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6.1.4.1</w:t>
      </w:r>
      <w:r>
        <w:rPr>
          <w:rFonts w:asciiTheme="minorHAnsi" w:eastAsiaTheme="minorEastAsia" w:hAnsiTheme="minorHAnsi" w:cstheme="minorBidi"/>
          <w:noProof/>
          <w:sz w:val="22"/>
          <w:szCs w:val="22"/>
          <w:lang w:eastAsia="en-GB"/>
        </w:rPr>
        <w:tab/>
      </w:r>
      <w:r w:rsidRPr="00107294">
        <w:rPr>
          <w:noProof/>
          <w:lang w:val="en-US"/>
        </w:rPr>
        <w:t>Overview</w:t>
      </w:r>
      <w:r>
        <w:rPr>
          <w:noProof/>
        </w:rPr>
        <w:tab/>
      </w:r>
      <w:r>
        <w:rPr>
          <w:noProof/>
        </w:rPr>
        <w:fldChar w:fldCharType="begin" w:fldLock="1"/>
      </w:r>
      <w:r>
        <w:rPr>
          <w:noProof/>
        </w:rPr>
        <w:instrText xml:space="preserve"> PAGEREF _Toc155844191 \h </w:instrText>
      </w:r>
      <w:r>
        <w:rPr>
          <w:noProof/>
        </w:rPr>
      </w:r>
      <w:r>
        <w:rPr>
          <w:noProof/>
        </w:rPr>
        <w:fldChar w:fldCharType="separate"/>
      </w:r>
      <w:r>
        <w:rPr>
          <w:noProof/>
        </w:rPr>
        <w:t>58</w:t>
      </w:r>
      <w:r>
        <w:rPr>
          <w:noProof/>
        </w:rPr>
        <w:fldChar w:fldCharType="end"/>
      </w:r>
    </w:p>
    <w:p w14:paraId="3BC9A90C" w14:textId="04AB0E90" w:rsidR="0094723C" w:rsidRDefault="0094723C">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_Toc155844192 \h </w:instrText>
      </w:r>
      <w:r>
        <w:rPr>
          <w:noProof/>
        </w:rPr>
      </w:r>
      <w:r>
        <w:rPr>
          <w:noProof/>
        </w:rPr>
        <w:fldChar w:fldCharType="separate"/>
      </w:r>
      <w:r>
        <w:rPr>
          <w:noProof/>
        </w:rPr>
        <w:t>58</w:t>
      </w:r>
      <w:r>
        <w:rPr>
          <w:noProof/>
        </w:rPr>
        <w:fldChar w:fldCharType="end"/>
      </w:r>
    </w:p>
    <w:p w14:paraId="426707D4" w14:textId="17AC7EC0" w:rsidR="0094723C" w:rsidRDefault="0094723C">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_Toc155844193 \h </w:instrText>
      </w:r>
      <w:r>
        <w:rPr>
          <w:noProof/>
        </w:rPr>
      </w:r>
      <w:r>
        <w:rPr>
          <w:noProof/>
        </w:rPr>
        <w:fldChar w:fldCharType="separate"/>
      </w:r>
      <w:r>
        <w:rPr>
          <w:noProof/>
        </w:rPr>
        <w:t>58</w:t>
      </w:r>
      <w:r>
        <w:rPr>
          <w:noProof/>
        </w:rPr>
        <w:fldChar w:fldCharType="end"/>
      </w:r>
    </w:p>
    <w:p w14:paraId="05A41B06" w14:textId="19C985AD" w:rsidR="0094723C" w:rsidRDefault="0094723C">
      <w:pPr>
        <w:pStyle w:val="TOC6"/>
        <w:rPr>
          <w:rFonts w:asciiTheme="minorHAnsi" w:eastAsiaTheme="minorEastAsia" w:hAnsiTheme="minorHAnsi" w:cstheme="minorBidi"/>
          <w:noProof/>
          <w:sz w:val="22"/>
          <w:szCs w:val="22"/>
          <w:lang w:eastAsia="en-GB"/>
        </w:rPr>
      </w:pPr>
      <w:r w:rsidRPr="00107294">
        <w:rPr>
          <w:noProof/>
          <w:lang w:val="en-US"/>
        </w:rPr>
        <w:t>6.1.4.2.1.1</w:t>
      </w:r>
      <w:r>
        <w:rPr>
          <w:rFonts w:asciiTheme="minorHAnsi" w:eastAsiaTheme="minorEastAsia" w:hAnsiTheme="minorHAnsi" w:cstheme="minorBidi"/>
          <w:noProof/>
          <w:sz w:val="22"/>
          <w:szCs w:val="22"/>
          <w:lang w:eastAsia="en-GB"/>
        </w:rPr>
        <w:tab/>
      </w:r>
      <w:r w:rsidRPr="00107294">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_Toc155844194 \h </w:instrText>
      </w:r>
      <w:r>
        <w:rPr>
          <w:noProof/>
        </w:rPr>
      </w:r>
      <w:r>
        <w:rPr>
          <w:noProof/>
        </w:rPr>
        <w:fldChar w:fldCharType="separate"/>
      </w:r>
      <w:r>
        <w:rPr>
          <w:noProof/>
        </w:rPr>
        <w:t>58</w:t>
      </w:r>
      <w:r>
        <w:rPr>
          <w:noProof/>
        </w:rPr>
        <w:fldChar w:fldCharType="end"/>
      </w:r>
    </w:p>
    <w:p w14:paraId="03AD61D7" w14:textId="70132C40" w:rsidR="0094723C" w:rsidRDefault="0094723C">
      <w:pPr>
        <w:pStyle w:val="TOC6"/>
        <w:rPr>
          <w:rFonts w:asciiTheme="minorHAnsi" w:eastAsiaTheme="minorEastAsia" w:hAnsiTheme="minorHAnsi" w:cstheme="minorBidi"/>
          <w:noProof/>
          <w:sz w:val="22"/>
          <w:szCs w:val="22"/>
          <w:lang w:eastAsia="en-GB"/>
        </w:rPr>
      </w:pPr>
      <w:r w:rsidRPr="00107294">
        <w:rPr>
          <w:noProof/>
          <w:lang w:val="en-US"/>
        </w:rPr>
        <w:t>6.1.4.2.1.2</w:t>
      </w:r>
      <w:r>
        <w:rPr>
          <w:rFonts w:asciiTheme="minorHAnsi" w:eastAsiaTheme="minorEastAsia" w:hAnsiTheme="minorHAnsi" w:cstheme="minorBidi"/>
          <w:noProof/>
          <w:sz w:val="22"/>
          <w:szCs w:val="22"/>
          <w:lang w:eastAsia="en-GB"/>
        </w:rPr>
        <w:tab/>
      </w:r>
      <w:r w:rsidRPr="00107294">
        <w:rPr>
          <w:noProof/>
          <w:lang w:val="en-US"/>
        </w:rPr>
        <w:t>PC5 Q</w:t>
      </w:r>
      <w:r w:rsidRPr="00107294">
        <w:rPr>
          <w:noProof/>
          <w:lang w:val="en-US" w:eastAsia="zh-CN"/>
        </w:rPr>
        <w:t>oS flow match and establishment</w:t>
      </w:r>
      <w:r>
        <w:rPr>
          <w:noProof/>
        </w:rPr>
        <w:tab/>
      </w:r>
      <w:r>
        <w:rPr>
          <w:noProof/>
        </w:rPr>
        <w:fldChar w:fldCharType="begin" w:fldLock="1"/>
      </w:r>
      <w:r>
        <w:rPr>
          <w:noProof/>
        </w:rPr>
        <w:instrText xml:space="preserve"> PAGEREF _Toc155844195 \h </w:instrText>
      </w:r>
      <w:r>
        <w:rPr>
          <w:noProof/>
        </w:rPr>
      </w:r>
      <w:r>
        <w:rPr>
          <w:noProof/>
        </w:rPr>
        <w:fldChar w:fldCharType="separate"/>
      </w:r>
      <w:r>
        <w:rPr>
          <w:noProof/>
        </w:rPr>
        <w:t>58</w:t>
      </w:r>
      <w:r>
        <w:rPr>
          <w:noProof/>
        </w:rPr>
        <w:fldChar w:fldCharType="end"/>
      </w:r>
    </w:p>
    <w:p w14:paraId="2D8F3279" w14:textId="4FE05490" w:rsidR="0094723C" w:rsidRDefault="0094723C">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_Toc155844196 \h </w:instrText>
      </w:r>
      <w:r>
        <w:rPr>
          <w:noProof/>
        </w:rPr>
      </w:r>
      <w:r>
        <w:rPr>
          <w:noProof/>
        </w:rPr>
        <w:fldChar w:fldCharType="separate"/>
      </w:r>
      <w:r>
        <w:rPr>
          <w:noProof/>
        </w:rPr>
        <w:t>59</w:t>
      </w:r>
      <w:r>
        <w:rPr>
          <w:noProof/>
        </w:rPr>
        <w:fldChar w:fldCharType="end"/>
      </w:r>
    </w:p>
    <w:p w14:paraId="69901CBA" w14:textId="68F06836" w:rsidR="0094723C" w:rsidRDefault="0094723C">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_Toc155844197 \h </w:instrText>
      </w:r>
      <w:r>
        <w:rPr>
          <w:noProof/>
        </w:rPr>
      </w:r>
      <w:r>
        <w:rPr>
          <w:noProof/>
        </w:rPr>
        <w:fldChar w:fldCharType="separate"/>
      </w:r>
      <w:r>
        <w:rPr>
          <w:noProof/>
        </w:rPr>
        <w:t>59</w:t>
      </w:r>
      <w:r>
        <w:rPr>
          <w:noProof/>
        </w:rPr>
        <w:fldChar w:fldCharType="end"/>
      </w:r>
    </w:p>
    <w:p w14:paraId="58AB046E" w14:textId="2235E44B" w:rsidR="0094723C" w:rsidRDefault="0094723C">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_Toc155844198 \h </w:instrText>
      </w:r>
      <w:r>
        <w:rPr>
          <w:noProof/>
        </w:rPr>
      </w:r>
      <w:r>
        <w:rPr>
          <w:noProof/>
        </w:rPr>
        <w:fldChar w:fldCharType="separate"/>
      </w:r>
      <w:r>
        <w:rPr>
          <w:noProof/>
        </w:rPr>
        <w:t>59</w:t>
      </w:r>
      <w:r>
        <w:rPr>
          <w:noProof/>
        </w:rPr>
        <w:fldChar w:fldCharType="end"/>
      </w:r>
    </w:p>
    <w:p w14:paraId="33D5C947" w14:textId="224471D4" w:rsidR="0094723C" w:rsidRDefault="0094723C">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_Toc155844199 \h </w:instrText>
      </w:r>
      <w:r>
        <w:rPr>
          <w:noProof/>
        </w:rPr>
      </w:r>
      <w:r>
        <w:rPr>
          <w:noProof/>
        </w:rPr>
        <w:fldChar w:fldCharType="separate"/>
      </w:r>
      <w:r>
        <w:rPr>
          <w:noProof/>
        </w:rPr>
        <w:t>59</w:t>
      </w:r>
      <w:r>
        <w:rPr>
          <w:noProof/>
        </w:rPr>
        <w:fldChar w:fldCharType="end"/>
      </w:r>
    </w:p>
    <w:p w14:paraId="2B97700D" w14:textId="7D9CFB32" w:rsidR="0094723C" w:rsidRDefault="0094723C">
      <w:pPr>
        <w:pStyle w:val="TOC2"/>
        <w:rPr>
          <w:rFonts w:asciiTheme="minorHAnsi" w:eastAsiaTheme="minorEastAsia" w:hAnsiTheme="minorHAnsi" w:cstheme="minorBidi"/>
          <w:noProof/>
          <w:sz w:val="22"/>
          <w:szCs w:val="22"/>
          <w:lang w:eastAsia="en-GB"/>
        </w:rPr>
      </w:pPr>
      <w:r w:rsidRPr="00107294">
        <w:rPr>
          <w:noProof/>
          <w:lang w:val="en-US"/>
        </w:rPr>
        <w:t>6.2</w:t>
      </w:r>
      <w:r>
        <w:rPr>
          <w:rFonts w:asciiTheme="minorHAnsi" w:eastAsiaTheme="minorEastAsia" w:hAnsiTheme="minorHAnsi" w:cstheme="minorBidi"/>
          <w:noProof/>
          <w:sz w:val="22"/>
          <w:szCs w:val="22"/>
          <w:lang w:eastAsia="en-GB"/>
        </w:rPr>
        <w:tab/>
      </w:r>
      <w:r w:rsidRPr="00107294">
        <w:rPr>
          <w:noProof/>
          <w:lang w:val="en-US"/>
        </w:rPr>
        <w:t>V2X communication over Uu</w:t>
      </w:r>
      <w:r>
        <w:rPr>
          <w:noProof/>
        </w:rPr>
        <w:tab/>
      </w:r>
      <w:r>
        <w:rPr>
          <w:noProof/>
        </w:rPr>
        <w:fldChar w:fldCharType="begin" w:fldLock="1"/>
      </w:r>
      <w:r>
        <w:rPr>
          <w:noProof/>
        </w:rPr>
        <w:instrText xml:space="preserve"> PAGEREF _Toc155844200 \h </w:instrText>
      </w:r>
      <w:r>
        <w:rPr>
          <w:noProof/>
        </w:rPr>
      </w:r>
      <w:r>
        <w:rPr>
          <w:noProof/>
        </w:rPr>
        <w:fldChar w:fldCharType="separate"/>
      </w:r>
      <w:r>
        <w:rPr>
          <w:noProof/>
        </w:rPr>
        <w:t>59</w:t>
      </w:r>
      <w:r>
        <w:rPr>
          <w:noProof/>
        </w:rPr>
        <w:fldChar w:fldCharType="end"/>
      </w:r>
    </w:p>
    <w:p w14:paraId="6BB27298" w14:textId="437A0676"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_Toc155844201 \h </w:instrText>
      </w:r>
      <w:r>
        <w:rPr>
          <w:noProof/>
        </w:rPr>
      </w:r>
      <w:r>
        <w:rPr>
          <w:noProof/>
        </w:rPr>
        <w:fldChar w:fldCharType="separate"/>
      </w:r>
      <w:r>
        <w:rPr>
          <w:noProof/>
        </w:rPr>
        <w:t>59</w:t>
      </w:r>
      <w:r>
        <w:rPr>
          <w:noProof/>
        </w:rPr>
        <w:fldChar w:fldCharType="end"/>
      </w:r>
    </w:p>
    <w:p w14:paraId="37E3232F" w14:textId="030B657D"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6.2.2</w:t>
      </w:r>
      <w:r>
        <w:rPr>
          <w:rFonts w:asciiTheme="minorHAnsi" w:eastAsiaTheme="minorEastAsia" w:hAnsiTheme="minorHAnsi" w:cstheme="minorBidi"/>
          <w:noProof/>
          <w:sz w:val="22"/>
          <w:szCs w:val="22"/>
          <w:lang w:eastAsia="en-GB"/>
        </w:rPr>
        <w:tab/>
      </w:r>
      <w:r w:rsidRPr="00107294">
        <w:rPr>
          <w:noProof/>
          <w:lang w:val="en-US"/>
        </w:rPr>
        <w:t>Transmission of V2X communication over Uu from UE to V2X application server</w:t>
      </w:r>
      <w:r>
        <w:rPr>
          <w:noProof/>
        </w:rPr>
        <w:tab/>
      </w:r>
      <w:r>
        <w:rPr>
          <w:noProof/>
        </w:rPr>
        <w:fldChar w:fldCharType="begin" w:fldLock="1"/>
      </w:r>
      <w:r>
        <w:rPr>
          <w:noProof/>
        </w:rPr>
        <w:instrText xml:space="preserve"> PAGEREF _Toc155844202 \h </w:instrText>
      </w:r>
      <w:r>
        <w:rPr>
          <w:noProof/>
        </w:rPr>
      </w:r>
      <w:r>
        <w:rPr>
          <w:noProof/>
        </w:rPr>
        <w:fldChar w:fldCharType="separate"/>
      </w:r>
      <w:r>
        <w:rPr>
          <w:noProof/>
        </w:rPr>
        <w:t>61</w:t>
      </w:r>
      <w:r>
        <w:rPr>
          <w:noProof/>
        </w:rPr>
        <w:fldChar w:fldCharType="end"/>
      </w:r>
    </w:p>
    <w:p w14:paraId="1FC9A68E" w14:textId="120DC092"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6.2.3</w:t>
      </w:r>
      <w:r>
        <w:rPr>
          <w:rFonts w:asciiTheme="minorHAnsi" w:eastAsiaTheme="minorEastAsia" w:hAnsiTheme="minorHAnsi" w:cstheme="minorBidi"/>
          <w:noProof/>
          <w:sz w:val="22"/>
          <w:szCs w:val="22"/>
          <w:lang w:eastAsia="en-GB"/>
        </w:rPr>
        <w:tab/>
      </w:r>
      <w:r w:rsidRPr="00107294">
        <w:rPr>
          <w:noProof/>
          <w:lang w:val="en-US"/>
        </w:rPr>
        <w:t>Reception of V2X communication over Uu from UE to V2X application server</w:t>
      </w:r>
      <w:r>
        <w:rPr>
          <w:noProof/>
        </w:rPr>
        <w:tab/>
      </w:r>
      <w:r>
        <w:rPr>
          <w:noProof/>
        </w:rPr>
        <w:fldChar w:fldCharType="begin" w:fldLock="1"/>
      </w:r>
      <w:r>
        <w:rPr>
          <w:noProof/>
        </w:rPr>
        <w:instrText xml:space="preserve"> PAGEREF _Toc155844203 \h </w:instrText>
      </w:r>
      <w:r>
        <w:rPr>
          <w:noProof/>
        </w:rPr>
      </w:r>
      <w:r>
        <w:rPr>
          <w:noProof/>
        </w:rPr>
        <w:fldChar w:fldCharType="separate"/>
      </w:r>
      <w:r>
        <w:rPr>
          <w:noProof/>
        </w:rPr>
        <w:t>62</w:t>
      </w:r>
      <w:r>
        <w:rPr>
          <w:noProof/>
        </w:rPr>
        <w:fldChar w:fldCharType="end"/>
      </w:r>
    </w:p>
    <w:p w14:paraId="16075F51" w14:textId="4290D8FA"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6.2.4</w:t>
      </w:r>
      <w:r>
        <w:rPr>
          <w:rFonts w:asciiTheme="minorHAnsi" w:eastAsiaTheme="minorEastAsia" w:hAnsiTheme="minorHAnsi" w:cstheme="minorBidi"/>
          <w:noProof/>
          <w:sz w:val="22"/>
          <w:szCs w:val="22"/>
          <w:lang w:eastAsia="en-GB"/>
        </w:rPr>
        <w:tab/>
      </w:r>
      <w:r w:rsidRPr="00107294">
        <w:rPr>
          <w:noProof/>
          <w:lang w:val="en-US"/>
        </w:rPr>
        <w:t>Transmission of V2X communication over Uu from V2X application server to UE</w:t>
      </w:r>
      <w:r>
        <w:rPr>
          <w:noProof/>
        </w:rPr>
        <w:tab/>
      </w:r>
      <w:r>
        <w:rPr>
          <w:noProof/>
        </w:rPr>
        <w:fldChar w:fldCharType="begin" w:fldLock="1"/>
      </w:r>
      <w:r>
        <w:rPr>
          <w:noProof/>
        </w:rPr>
        <w:instrText xml:space="preserve"> PAGEREF _Toc155844204 \h </w:instrText>
      </w:r>
      <w:r>
        <w:rPr>
          <w:noProof/>
        </w:rPr>
      </w:r>
      <w:r>
        <w:rPr>
          <w:noProof/>
        </w:rPr>
        <w:fldChar w:fldCharType="separate"/>
      </w:r>
      <w:r>
        <w:rPr>
          <w:noProof/>
        </w:rPr>
        <w:t>62</w:t>
      </w:r>
      <w:r>
        <w:rPr>
          <w:noProof/>
        </w:rPr>
        <w:fldChar w:fldCharType="end"/>
      </w:r>
    </w:p>
    <w:p w14:paraId="33E07613" w14:textId="3D319FC7"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6.2.5</w:t>
      </w:r>
      <w:r>
        <w:rPr>
          <w:rFonts w:asciiTheme="minorHAnsi" w:eastAsiaTheme="minorEastAsia" w:hAnsiTheme="minorHAnsi" w:cstheme="minorBidi"/>
          <w:noProof/>
          <w:sz w:val="22"/>
          <w:szCs w:val="22"/>
          <w:lang w:eastAsia="en-GB"/>
        </w:rPr>
        <w:tab/>
      </w:r>
      <w:r w:rsidRPr="00107294">
        <w:rPr>
          <w:noProof/>
          <w:lang w:val="en-US"/>
        </w:rPr>
        <w:t>Reception of V2X communication over Uu from V2X application server to UE</w:t>
      </w:r>
      <w:r>
        <w:rPr>
          <w:noProof/>
        </w:rPr>
        <w:tab/>
      </w:r>
      <w:r>
        <w:rPr>
          <w:noProof/>
        </w:rPr>
        <w:fldChar w:fldCharType="begin" w:fldLock="1"/>
      </w:r>
      <w:r>
        <w:rPr>
          <w:noProof/>
        </w:rPr>
        <w:instrText xml:space="preserve"> PAGEREF _Toc155844205 \h </w:instrText>
      </w:r>
      <w:r>
        <w:rPr>
          <w:noProof/>
        </w:rPr>
      </w:r>
      <w:r>
        <w:rPr>
          <w:noProof/>
        </w:rPr>
        <w:fldChar w:fldCharType="separate"/>
      </w:r>
      <w:r>
        <w:rPr>
          <w:noProof/>
        </w:rPr>
        <w:t>63</w:t>
      </w:r>
      <w:r>
        <w:rPr>
          <w:noProof/>
        </w:rPr>
        <w:fldChar w:fldCharType="end"/>
      </w:r>
    </w:p>
    <w:p w14:paraId="451E93F7" w14:textId="4431219D"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6.2.6</w:t>
      </w:r>
      <w:r>
        <w:rPr>
          <w:rFonts w:asciiTheme="minorHAnsi" w:eastAsiaTheme="minorEastAsia" w:hAnsiTheme="minorHAnsi" w:cstheme="minorBidi"/>
          <w:noProof/>
          <w:sz w:val="22"/>
          <w:szCs w:val="22"/>
          <w:lang w:eastAsia="en-GB"/>
        </w:rPr>
        <w:tab/>
      </w:r>
      <w:r w:rsidRPr="00107294">
        <w:rPr>
          <w:noProof/>
          <w:lang w:val="en-US"/>
        </w:rPr>
        <w:t>V2X application server discovery</w:t>
      </w:r>
      <w:r>
        <w:rPr>
          <w:noProof/>
        </w:rPr>
        <w:tab/>
      </w:r>
      <w:r>
        <w:rPr>
          <w:noProof/>
        </w:rPr>
        <w:fldChar w:fldCharType="begin" w:fldLock="1"/>
      </w:r>
      <w:r>
        <w:rPr>
          <w:noProof/>
        </w:rPr>
        <w:instrText xml:space="preserve"> PAGEREF _Toc155844206 \h </w:instrText>
      </w:r>
      <w:r>
        <w:rPr>
          <w:noProof/>
        </w:rPr>
      </w:r>
      <w:r>
        <w:rPr>
          <w:noProof/>
        </w:rPr>
        <w:fldChar w:fldCharType="separate"/>
      </w:r>
      <w:r>
        <w:rPr>
          <w:noProof/>
        </w:rPr>
        <w:t>65</w:t>
      </w:r>
      <w:r>
        <w:rPr>
          <w:noProof/>
        </w:rPr>
        <w:fldChar w:fldCharType="end"/>
      </w:r>
    </w:p>
    <w:p w14:paraId="411F3522" w14:textId="511269EE"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6.2.6.1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_Toc155844207 \h </w:instrText>
      </w:r>
      <w:r>
        <w:rPr>
          <w:noProof/>
        </w:rPr>
      </w:r>
      <w:r>
        <w:rPr>
          <w:noProof/>
        </w:rPr>
        <w:fldChar w:fldCharType="separate"/>
      </w:r>
      <w:r>
        <w:rPr>
          <w:noProof/>
        </w:rPr>
        <w:t>65</w:t>
      </w:r>
      <w:r>
        <w:rPr>
          <w:noProof/>
        </w:rPr>
        <w:fldChar w:fldCharType="end"/>
      </w:r>
    </w:p>
    <w:p w14:paraId="6546415A" w14:textId="4AEBAF3A" w:rsidR="0094723C" w:rsidRDefault="0094723C">
      <w:pPr>
        <w:pStyle w:val="TOC4"/>
        <w:rPr>
          <w:rFonts w:asciiTheme="minorHAnsi" w:eastAsiaTheme="minorEastAsia" w:hAnsiTheme="minorHAnsi" w:cstheme="minorBidi"/>
          <w:noProof/>
          <w:sz w:val="22"/>
          <w:szCs w:val="22"/>
          <w:lang w:eastAsia="en-GB"/>
        </w:rPr>
      </w:pPr>
      <w:r w:rsidRPr="00107294">
        <w:rPr>
          <w:noProof/>
          <w:lang w:val="en-US"/>
        </w:rPr>
        <w:t>6.2.6.2</w:t>
      </w:r>
      <w:r>
        <w:rPr>
          <w:rFonts w:asciiTheme="minorHAnsi" w:eastAsiaTheme="minorEastAsia" w:hAnsiTheme="minorHAnsi" w:cstheme="minorBidi"/>
          <w:noProof/>
          <w:sz w:val="22"/>
          <w:szCs w:val="22"/>
          <w:lang w:eastAsia="en-GB"/>
        </w:rPr>
        <w:tab/>
      </w:r>
      <w:r w:rsidRPr="00107294">
        <w:rPr>
          <w:noProof/>
          <w:lang w:val="en-US"/>
        </w:rPr>
        <w:t>V2X application server discovery using MBS</w:t>
      </w:r>
      <w:r>
        <w:rPr>
          <w:noProof/>
        </w:rPr>
        <w:tab/>
      </w:r>
      <w:r>
        <w:rPr>
          <w:noProof/>
        </w:rPr>
        <w:fldChar w:fldCharType="begin" w:fldLock="1"/>
      </w:r>
      <w:r>
        <w:rPr>
          <w:noProof/>
        </w:rPr>
        <w:instrText xml:space="preserve"> PAGEREF _Toc155844208 \h </w:instrText>
      </w:r>
      <w:r>
        <w:rPr>
          <w:noProof/>
        </w:rPr>
      </w:r>
      <w:r>
        <w:rPr>
          <w:noProof/>
        </w:rPr>
        <w:fldChar w:fldCharType="separate"/>
      </w:r>
      <w:r>
        <w:rPr>
          <w:noProof/>
        </w:rPr>
        <w:t>68</w:t>
      </w:r>
      <w:r>
        <w:rPr>
          <w:noProof/>
        </w:rPr>
        <w:fldChar w:fldCharType="end"/>
      </w:r>
    </w:p>
    <w:p w14:paraId="5345F807" w14:textId="0C68F439" w:rsidR="0094723C" w:rsidRDefault="0094723C">
      <w:pPr>
        <w:pStyle w:val="TOC5"/>
        <w:rPr>
          <w:rFonts w:asciiTheme="minorHAnsi" w:eastAsiaTheme="minorEastAsia" w:hAnsiTheme="minorHAnsi" w:cstheme="minorBidi"/>
          <w:noProof/>
          <w:sz w:val="22"/>
          <w:szCs w:val="22"/>
          <w:lang w:eastAsia="en-GB"/>
        </w:rPr>
      </w:pPr>
      <w:r w:rsidRPr="00107294">
        <w:rPr>
          <w:noProof/>
          <w:lang w:val="en-US"/>
        </w:rPr>
        <w:t>6.2.6.2.1</w:t>
      </w:r>
      <w:r>
        <w:rPr>
          <w:rFonts w:asciiTheme="minorHAnsi" w:eastAsiaTheme="minorEastAsia" w:hAnsiTheme="minorHAnsi" w:cstheme="minorBidi"/>
          <w:noProof/>
          <w:sz w:val="22"/>
          <w:szCs w:val="22"/>
          <w:lang w:eastAsia="en-GB"/>
        </w:rPr>
        <w:tab/>
      </w:r>
      <w:r w:rsidRPr="00107294">
        <w:rPr>
          <w:noProof/>
          <w:lang w:val="en-US"/>
        </w:rPr>
        <w:t>General</w:t>
      </w:r>
      <w:r>
        <w:rPr>
          <w:noProof/>
        </w:rPr>
        <w:tab/>
      </w:r>
      <w:r>
        <w:rPr>
          <w:noProof/>
        </w:rPr>
        <w:fldChar w:fldCharType="begin" w:fldLock="1"/>
      </w:r>
      <w:r>
        <w:rPr>
          <w:noProof/>
        </w:rPr>
        <w:instrText xml:space="preserve"> PAGEREF _Toc155844209 \h </w:instrText>
      </w:r>
      <w:r>
        <w:rPr>
          <w:noProof/>
        </w:rPr>
      </w:r>
      <w:r>
        <w:rPr>
          <w:noProof/>
        </w:rPr>
        <w:fldChar w:fldCharType="separate"/>
      </w:r>
      <w:r>
        <w:rPr>
          <w:noProof/>
        </w:rPr>
        <w:t>68</w:t>
      </w:r>
      <w:r>
        <w:rPr>
          <w:noProof/>
        </w:rPr>
        <w:fldChar w:fldCharType="end"/>
      </w:r>
    </w:p>
    <w:p w14:paraId="3E4918AF" w14:textId="571901C5" w:rsidR="0094723C" w:rsidRDefault="0094723C">
      <w:pPr>
        <w:pStyle w:val="TOC5"/>
        <w:rPr>
          <w:rFonts w:asciiTheme="minorHAnsi" w:eastAsiaTheme="minorEastAsia" w:hAnsiTheme="minorHAnsi" w:cstheme="minorBidi"/>
          <w:noProof/>
          <w:sz w:val="22"/>
          <w:szCs w:val="22"/>
          <w:lang w:eastAsia="en-GB"/>
        </w:rPr>
      </w:pPr>
      <w:r w:rsidRPr="00107294">
        <w:rPr>
          <w:noProof/>
          <w:lang w:val="en-US"/>
        </w:rPr>
        <w:t>6.2.6.2.2</w:t>
      </w:r>
      <w:r>
        <w:rPr>
          <w:rFonts w:asciiTheme="minorHAnsi" w:eastAsiaTheme="minorEastAsia" w:hAnsiTheme="minorHAnsi" w:cstheme="minorBidi"/>
          <w:noProof/>
          <w:sz w:val="22"/>
          <w:szCs w:val="22"/>
          <w:lang w:eastAsia="en-GB"/>
        </w:rPr>
        <w:tab/>
      </w:r>
      <w:r w:rsidRPr="00107294">
        <w:rPr>
          <w:noProof/>
          <w:lang w:val="en-US"/>
        </w:rPr>
        <w:t>Procedure for V2X application server discovery using MBS</w:t>
      </w:r>
      <w:r>
        <w:rPr>
          <w:noProof/>
        </w:rPr>
        <w:tab/>
      </w:r>
      <w:r>
        <w:rPr>
          <w:noProof/>
        </w:rPr>
        <w:fldChar w:fldCharType="begin" w:fldLock="1"/>
      </w:r>
      <w:r>
        <w:rPr>
          <w:noProof/>
        </w:rPr>
        <w:instrText xml:space="preserve"> PAGEREF _Toc155844210 \h </w:instrText>
      </w:r>
      <w:r>
        <w:rPr>
          <w:noProof/>
        </w:rPr>
      </w:r>
      <w:r>
        <w:rPr>
          <w:noProof/>
        </w:rPr>
        <w:fldChar w:fldCharType="separate"/>
      </w:r>
      <w:r>
        <w:rPr>
          <w:noProof/>
        </w:rPr>
        <w:t>68</w:t>
      </w:r>
      <w:r>
        <w:rPr>
          <w:noProof/>
        </w:rPr>
        <w:fldChar w:fldCharType="end"/>
      </w:r>
    </w:p>
    <w:p w14:paraId="1544B9E2" w14:textId="57CD6C8E" w:rsidR="0094723C" w:rsidRDefault="0094723C">
      <w:pPr>
        <w:pStyle w:val="TOC3"/>
        <w:rPr>
          <w:rFonts w:asciiTheme="minorHAnsi" w:eastAsiaTheme="minorEastAsia" w:hAnsiTheme="minorHAnsi" w:cstheme="minorBidi"/>
          <w:noProof/>
          <w:sz w:val="22"/>
          <w:szCs w:val="22"/>
          <w:lang w:eastAsia="en-GB"/>
        </w:rPr>
      </w:pPr>
      <w:r w:rsidRPr="00107294">
        <w:rPr>
          <w:noProof/>
          <w:lang w:val="en-US"/>
        </w:rPr>
        <w:t>6.2.7</w:t>
      </w:r>
      <w:r>
        <w:rPr>
          <w:rFonts w:asciiTheme="minorHAnsi" w:eastAsiaTheme="minorEastAsia" w:hAnsiTheme="minorHAnsi" w:cstheme="minorBidi"/>
          <w:noProof/>
          <w:sz w:val="22"/>
          <w:szCs w:val="22"/>
          <w:lang w:eastAsia="en-GB"/>
        </w:rPr>
        <w:tab/>
      </w:r>
      <w:r w:rsidRPr="00107294">
        <w:rPr>
          <w:noProof/>
          <w:lang w:val="en-US"/>
        </w:rPr>
        <w:t>V2X application server configuration</w:t>
      </w:r>
      <w:r>
        <w:rPr>
          <w:noProof/>
        </w:rPr>
        <w:tab/>
      </w:r>
      <w:r>
        <w:rPr>
          <w:noProof/>
        </w:rPr>
        <w:fldChar w:fldCharType="begin" w:fldLock="1"/>
      </w:r>
      <w:r>
        <w:rPr>
          <w:noProof/>
        </w:rPr>
        <w:instrText xml:space="preserve"> PAGEREF _Toc155844211 \h </w:instrText>
      </w:r>
      <w:r>
        <w:rPr>
          <w:noProof/>
        </w:rPr>
      </w:r>
      <w:r>
        <w:rPr>
          <w:noProof/>
        </w:rPr>
        <w:fldChar w:fldCharType="separate"/>
      </w:r>
      <w:r>
        <w:rPr>
          <w:noProof/>
        </w:rPr>
        <w:t>68</w:t>
      </w:r>
      <w:r>
        <w:rPr>
          <w:noProof/>
        </w:rPr>
        <w:fldChar w:fldCharType="end"/>
      </w:r>
    </w:p>
    <w:p w14:paraId="089BD172" w14:textId="168F0488" w:rsidR="0094723C" w:rsidRDefault="0094723C">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_Toc155844212 \h </w:instrText>
      </w:r>
      <w:r>
        <w:rPr>
          <w:noProof/>
        </w:rPr>
      </w:r>
      <w:r>
        <w:rPr>
          <w:noProof/>
        </w:rPr>
        <w:fldChar w:fldCharType="separate"/>
      </w:r>
      <w:r>
        <w:rPr>
          <w:noProof/>
        </w:rPr>
        <w:t>70</w:t>
      </w:r>
      <w:r>
        <w:rPr>
          <w:noProof/>
        </w:rPr>
        <w:fldChar w:fldCharType="end"/>
      </w:r>
    </w:p>
    <w:p w14:paraId="5CBEBAAF" w14:textId="7FEE1704" w:rsidR="0094723C" w:rsidRDefault="0094723C">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_Toc155844213 \h </w:instrText>
      </w:r>
      <w:r>
        <w:rPr>
          <w:noProof/>
        </w:rPr>
      </w:r>
      <w:r>
        <w:rPr>
          <w:noProof/>
        </w:rPr>
        <w:fldChar w:fldCharType="separate"/>
      </w:r>
      <w:r>
        <w:rPr>
          <w:noProof/>
        </w:rPr>
        <w:t>70</w:t>
      </w:r>
      <w:r>
        <w:rPr>
          <w:noProof/>
        </w:rPr>
        <w:fldChar w:fldCharType="end"/>
      </w:r>
    </w:p>
    <w:p w14:paraId="1C0CB53A" w14:textId="2BFB4934" w:rsidR="0094723C" w:rsidRDefault="0094723C">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_Toc155844214 \h </w:instrText>
      </w:r>
      <w:r>
        <w:rPr>
          <w:noProof/>
        </w:rPr>
      </w:r>
      <w:r>
        <w:rPr>
          <w:noProof/>
        </w:rPr>
        <w:fldChar w:fldCharType="separate"/>
      </w:r>
      <w:r>
        <w:rPr>
          <w:noProof/>
        </w:rPr>
        <w:t>70</w:t>
      </w:r>
      <w:r>
        <w:rPr>
          <w:noProof/>
        </w:rPr>
        <w:fldChar w:fldCharType="end"/>
      </w:r>
    </w:p>
    <w:p w14:paraId="2E9129E5" w14:textId="149118D3" w:rsidR="0094723C" w:rsidRDefault="0094723C">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_Toc155844215 \h </w:instrText>
      </w:r>
      <w:r>
        <w:rPr>
          <w:noProof/>
        </w:rPr>
      </w:r>
      <w:r>
        <w:rPr>
          <w:noProof/>
        </w:rPr>
        <w:fldChar w:fldCharType="separate"/>
      </w:r>
      <w:r>
        <w:rPr>
          <w:noProof/>
        </w:rPr>
        <w:t>70</w:t>
      </w:r>
      <w:r>
        <w:rPr>
          <w:noProof/>
        </w:rPr>
        <w:fldChar w:fldCharType="end"/>
      </w:r>
    </w:p>
    <w:p w14:paraId="1200F609" w14:textId="0BF4829A" w:rsidR="0094723C" w:rsidRDefault="0094723C">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_Toc155844216 \h </w:instrText>
      </w:r>
      <w:r>
        <w:rPr>
          <w:noProof/>
        </w:rPr>
      </w:r>
      <w:r>
        <w:rPr>
          <w:noProof/>
        </w:rPr>
        <w:fldChar w:fldCharType="separate"/>
      </w:r>
      <w:r>
        <w:rPr>
          <w:noProof/>
        </w:rPr>
        <w:t>70</w:t>
      </w:r>
      <w:r>
        <w:rPr>
          <w:noProof/>
        </w:rPr>
        <w:fldChar w:fldCharType="end"/>
      </w:r>
    </w:p>
    <w:p w14:paraId="49EB6174" w14:textId="073F4041" w:rsidR="0094723C" w:rsidRDefault="0094723C">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_Toc155844217 \h </w:instrText>
      </w:r>
      <w:r>
        <w:rPr>
          <w:noProof/>
        </w:rPr>
      </w:r>
      <w:r>
        <w:rPr>
          <w:noProof/>
        </w:rPr>
        <w:fldChar w:fldCharType="separate"/>
      </w:r>
      <w:r>
        <w:rPr>
          <w:noProof/>
        </w:rPr>
        <w:t>70</w:t>
      </w:r>
      <w:r>
        <w:rPr>
          <w:noProof/>
        </w:rPr>
        <w:fldChar w:fldCharType="end"/>
      </w:r>
    </w:p>
    <w:p w14:paraId="66068318" w14:textId="6099B5C9" w:rsidR="0094723C" w:rsidRDefault="0094723C">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_Toc155844218 \h </w:instrText>
      </w:r>
      <w:r>
        <w:rPr>
          <w:noProof/>
        </w:rPr>
      </w:r>
      <w:r>
        <w:rPr>
          <w:noProof/>
        </w:rPr>
        <w:fldChar w:fldCharType="separate"/>
      </w:r>
      <w:r>
        <w:rPr>
          <w:noProof/>
        </w:rPr>
        <w:t>70</w:t>
      </w:r>
      <w:r>
        <w:rPr>
          <w:noProof/>
        </w:rPr>
        <w:fldChar w:fldCharType="end"/>
      </w:r>
    </w:p>
    <w:p w14:paraId="22E01566" w14:textId="742551AB" w:rsidR="0094723C" w:rsidRDefault="0094723C">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_Toc155844219 \h </w:instrText>
      </w:r>
      <w:r>
        <w:rPr>
          <w:noProof/>
        </w:rPr>
      </w:r>
      <w:r>
        <w:rPr>
          <w:noProof/>
        </w:rPr>
        <w:fldChar w:fldCharType="separate"/>
      </w:r>
      <w:r>
        <w:rPr>
          <w:noProof/>
        </w:rPr>
        <w:t>71</w:t>
      </w:r>
      <w:r>
        <w:rPr>
          <w:noProof/>
        </w:rPr>
        <w:fldChar w:fldCharType="end"/>
      </w:r>
    </w:p>
    <w:p w14:paraId="09A1B031" w14:textId="0451444D" w:rsidR="0094723C" w:rsidRDefault="0094723C">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_Toc155844220 \h </w:instrText>
      </w:r>
      <w:r>
        <w:rPr>
          <w:noProof/>
        </w:rPr>
      </w:r>
      <w:r>
        <w:rPr>
          <w:noProof/>
        </w:rPr>
        <w:fldChar w:fldCharType="separate"/>
      </w:r>
      <w:r>
        <w:rPr>
          <w:noProof/>
        </w:rPr>
        <w:t>71</w:t>
      </w:r>
      <w:r>
        <w:rPr>
          <w:noProof/>
        </w:rPr>
        <w:fldChar w:fldCharType="end"/>
      </w:r>
    </w:p>
    <w:p w14:paraId="1AF0FBE1" w14:textId="39E32572" w:rsidR="0094723C" w:rsidRDefault="0094723C">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_Toc155844221 \h </w:instrText>
      </w:r>
      <w:r>
        <w:rPr>
          <w:noProof/>
        </w:rPr>
      </w:r>
      <w:r>
        <w:rPr>
          <w:noProof/>
        </w:rPr>
        <w:fldChar w:fldCharType="separate"/>
      </w:r>
      <w:r>
        <w:rPr>
          <w:noProof/>
        </w:rPr>
        <w:t>71</w:t>
      </w:r>
      <w:r>
        <w:rPr>
          <w:noProof/>
        </w:rPr>
        <w:fldChar w:fldCharType="end"/>
      </w:r>
    </w:p>
    <w:p w14:paraId="29FBA36F" w14:textId="68BA5F43" w:rsidR="0094723C" w:rsidRDefault="0094723C">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_Toc155844222 \h </w:instrText>
      </w:r>
      <w:r>
        <w:rPr>
          <w:noProof/>
        </w:rPr>
      </w:r>
      <w:r>
        <w:rPr>
          <w:noProof/>
        </w:rPr>
        <w:fldChar w:fldCharType="separate"/>
      </w:r>
      <w:r>
        <w:rPr>
          <w:noProof/>
        </w:rPr>
        <w:t>71</w:t>
      </w:r>
      <w:r>
        <w:rPr>
          <w:noProof/>
        </w:rPr>
        <w:fldChar w:fldCharType="end"/>
      </w:r>
    </w:p>
    <w:p w14:paraId="35B991BF" w14:textId="0C0F44C2" w:rsidR="0094723C" w:rsidRDefault="0094723C">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_Toc155844223 \h </w:instrText>
      </w:r>
      <w:r>
        <w:rPr>
          <w:noProof/>
        </w:rPr>
      </w:r>
      <w:r>
        <w:rPr>
          <w:noProof/>
        </w:rPr>
        <w:fldChar w:fldCharType="separate"/>
      </w:r>
      <w:r>
        <w:rPr>
          <w:noProof/>
        </w:rPr>
        <w:t>71</w:t>
      </w:r>
      <w:r>
        <w:rPr>
          <w:noProof/>
        </w:rPr>
        <w:fldChar w:fldCharType="end"/>
      </w:r>
    </w:p>
    <w:p w14:paraId="2B191D9C" w14:textId="0235B627" w:rsidR="0094723C" w:rsidRDefault="0094723C">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_Toc155844224 \h </w:instrText>
      </w:r>
      <w:r>
        <w:rPr>
          <w:noProof/>
        </w:rPr>
      </w:r>
      <w:r>
        <w:rPr>
          <w:noProof/>
        </w:rPr>
        <w:fldChar w:fldCharType="separate"/>
      </w:r>
      <w:r>
        <w:rPr>
          <w:noProof/>
        </w:rPr>
        <w:t>71</w:t>
      </w:r>
      <w:r>
        <w:rPr>
          <w:noProof/>
        </w:rPr>
        <w:fldChar w:fldCharType="end"/>
      </w:r>
    </w:p>
    <w:p w14:paraId="7D91BF9C" w14:textId="3CAE71E6" w:rsidR="0094723C" w:rsidRDefault="0094723C">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_Toc155844225 \h </w:instrText>
      </w:r>
      <w:r>
        <w:rPr>
          <w:noProof/>
        </w:rPr>
      </w:r>
      <w:r>
        <w:rPr>
          <w:noProof/>
        </w:rPr>
        <w:fldChar w:fldCharType="separate"/>
      </w:r>
      <w:r>
        <w:rPr>
          <w:noProof/>
        </w:rPr>
        <w:t>71</w:t>
      </w:r>
      <w:r>
        <w:rPr>
          <w:noProof/>
        </w:rPr>
        <w:fldChar w:fldCharType="end"/>
      </w:r>
    </w:p>
    <w:p w14:paraId="5B70D0FC" w14:textId="2E7505B3" w:rsidR="0094723C" w:rsidRDefault="0094723C">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_Toc155844226 \h </w:instrText>
      </w:r>
      <w:r>
        <w:rPr>
          <w:noProof/>
        </w:rPr>
      </w:r>
      <w:r>
        <w:rPr>
          <w:noProof/>
        </w:rPr>
        <w:fldChar w:fldCharType="separate"/>
      </w:r>
      <w:r>
        <w:rPr>
          <w:noProof/>
        </w:rPr>
        <w:t>72</w:t>
      </w:r>
      <w:r>
        <w:rPr>
          <w:noProof/>
        </w:rPr>
        <w:fldChar w:fldCharType="end"/>
      </w:r>
    </w:p>
    <w:p w14:paraId="120E4391" w14:textId="5B25ADC8" w:rsidR="0094723C" w:rsidRDefault="0094723C">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_Toc155844227 \h </w:instrText>
      </w:r>
      <w:r>
        <w:rPr>
          <w:noProof/>
        </w:rPr>
      </w:r>
      <w:r>
        <w:rPr>
          <w:noProof/>
        </w:rPr>
        <w:fldChar w:fldCharType="separate"/>
      </w:r>
      <w:r>
        <w:rPr>
          <w:noProof/>
        </w:rPr>
        <w:t>72</w:t>
      </w:r>
      <w:r>
        <w:rPr>
          <w:noProof/>
        </w:rPr>
        <w:fldChar w:fldCharType="end"/>
      </w:r>
    </w:p>
    <w:p w14:paraId="4842DA5B" w14:textId="2F1B6F98" w:rsidR="0094723C" w:rsidRDefault="0094723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_Toc155844228 \h </w:instrText>
      </w:r>
      <w:r>
        <w:rPr>
          <w:noProof/>
        </w:rPr>
      </w:r>
      <w:r>
        <w:rPr>
          <w:noProof/>
        </w:rPr>
        <w:fldChar w:fldCharType="separate"/>
      </w:r>
      <w:r>
        <w:rPr>
          <w:noProof/>
        </w:rPr>
        <w:t>72</w:t>
      </w:r>
      <w:r>
        <w:rPr>
          <w:noProof/>
        </w:rPr>
        <w:fldChar w:fldCharType="end"/>
      </w:r>
    </w:p>
    <w:p w14:paraId="47BFB63E" w14:textId="45B6B797" w:rsidR="0094723C" w:rsidRDefault="0094723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_Toc155844229 \h </w:instrText>
      </w:r>
      <w:r>
        <w:rPr>
          <w:noProof/>
        </w:rPr>
      </w:r>
      <w:r>
        <w:rPr>
          <w:noProof/>
        </w:rPr>
        <w:fldChar w:fldCharType="separate"/>
      </w:r>
      <w:r>
        <w:rPr>
          <w:noProof/>
        </w:rPr>
        <w:t>72</w:t>
      </w:r>
      <w:r>
        <w:rPr>
          <w:noProof/>
        </w:rPr>
        <w:fldChar w:fldCharType="end"/>
      </w:r>
    </w:p>
    <w:p w14:paraId="20BF328E" w14:textId="5B123A5B" w:rsidR="0094723C" w:rsidRDefault="0094723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107294">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_Toc155844230 \h </w:instrText>
      </w:r>
      <w:r>
        <w:rPr>
          <w:noProof/>
        </w:rPr>
      </w:r>
      <w:r>
        <w:rPr>
          <w:noProof/>
        </w:rPr>
        <w:fldChar w:fldCharType="separate"/>
      </w:r>
      <w:r>
        <w:rPr>
          <w:noProof/>
        </w:rPr>
        <w:t>72</w:t>
      </w:r>
      <w:r>
        <w:rPr>
          <w:noProof/>
        </w:rPr>
        <w:fldChar w:fldCharType="end"/>
      </w:r>
    </w:p>
    <w:p w14:paraId="620336BE" w14:textId="27F06E03" w:rsidR="0094723C" w:rsidRDefault="0094723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_Toc155844231 \h </w:instrText>
      </w:r>
      <w:r>
        <w:rPr>
          <w:noProof/>
        </w:rPr>
      </w:r>
      <w:r>
        <w:rPr>
          <w:noProof/>
        </w:rPr>
        <w:fldChar w:fldCharType="separate"/>
      </w:r>
      <w:r>
        <w:rPr>
          <w:noProof/>
        </w:rPr>
        <w:t>72</w:t>
      </w:r>
      <w:r>
        <w:rPr>
          <w:noProof/>
        </w:rPr>
        <w:fldChar w:fldCharType="end"/>
      </w:r>
    </w:p>
    <w:p w14:paraId="305809F7" w14:textId="51F84D6D" w:rsidR="0094723C" w:rsidRDefault="0094723C">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_Toc155844232 \h </w:instrText>
      </w:r>
      <w:r>
        <w:rPr>
          <w:noProof/>
        </w:rPr>
      </w:r>
      <w:r>
        <w:rPr>
          <w:noProof/>
        </w:rPr>
        <w:fldChar w:fldCharType="separate"/>
      </w:r>
      <w:r>
        <w:rPr>
          <w:noProof/>
        </w:rPr>
        <w:t>72</w:t>
      </w:r>
      <w:r>
        <w:rPr>
          <w:noProof/>
        </w:rPr>
        <w:fldChar w:fldCharType="end"/>
      </w:r>
    </w:p>
    <w:p w14:paraId="3C8314A2" w14:textId="16041C35" w:rsidR="0094723C" w:rsidRDefault="0094723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_Toc155844233 \h </w:instrText>
      </w:r>
      <w:r>
        <w:rPr>
          <w:noProof/>
        </w:rPr>
      </w:r>
      <w:r>
        <w:rPr>
          <w:noProof/>
        </w:rPr>
        <w:fldChar w:fldCharType="separate"/>
      </w:r>
      <w:r>
        <w:rPr>
          <w:noProof/>
        </w:rPr>
        <w:t>73</w:t>
      </w:r>
      <w:r>
        <w:rPr>
          <w:noProof/>
        </w:rPr>
        <w:fldChar w:fldCharType="end"/>
      </w:r>
    </w:p>
    <w:p w14:paraId="0BBB64C5" w14:textId="43E5FE9E" w:rsidR="0094723C" w:rsidRDefault="0094723C">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_Toc155844234 \h </w:instrText>
      </w:r>
      <w:r>
        <w:rPr>
          <w:noProof/>
        </w:rPr>
      </w:r>
      <w:r>
        <w:rPr>
          <w:noProof/>
        </w:rPr>
        <w:fldChar w:fldCharType="separate"/>
      </w:r>
      <w:r>
        <w:rPr>
          <w:noProof/>
        </w:rPr>
        <w:t>73</w:t>
      </w:r>
      <w:r>
        <w:rPr>
          <w:noProof/>
        </w:rPr>
        <w:fldChar w:fldCharType="end"/>
      </w:r>
    </w:p>
    <w:p w14:paraId="2F158BD8" w14:textId="6784C540" w:rsidR="0094723C" w:rsidRDefault="0094723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107294">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_Toc155844235 \h </w:instrText>
      </w:r>
      <w:r>
        <w:rPr>
          <w:noProof/>
        </w:rPr>
      </w:r>
      <w:r>
        <w:rPr>
          <w:noProof/>
        </w:rPr>
        <w:fldChar w:fldCharType="separate"/>
      </w:r>
      <w:r>
        <w:rPr>
          <w:noProof/>
        </w:rPr>
        <w:t>73</w:t>
      </w:r>
      <w:r>
        <w:rPr>
          <w:noProof/>
        </w:rPr>
        <w:fldChar w:fldCharType="end"/>
      </w:r>
    </w:p>
    <w:p w14:paraId="68A2B2BC" w14:textId="1920D79B" w:rsidR="0094723C" w:rsidRDefault="0094723C">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_Toc155844236 \h </w:instrText>
      </w:r>
      <w:r>
        <w:rPr>
          <w:noProof/>
        </w:rPr>
      </w:r>
      <w:r>
        <w:rPr>
          <w:noProof/>
        </w:rPr>
        <w:fldChar w:fldCharType="separate"/>
      </w:r>
      <w:r>
        <w:rPr>
          <w:noProof/>
        </w:rPr>
        <w:t>73</w:t>
      </w:r>
      <w:r>
        <w:rPr>
          <w:noProof/>
        </w:rPr>
        <w:fldChar w:fldCharType="end"/>
      </w:r>
    </w:p>
    <w:p w14:paraId="44AFCB43" w14:textId="6BFD89BC" w:rsidR="0094723C" w:rsidRDefault="0094723C">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_Toc155844237 \h </w:instrText>
      </w:r>
      <w:r>
        <w:rPr>
          <w:noProof/>
        </w:rPr>
      </w:r>
      <w:r>
        <w:rPr>
          <w:noProof/>
        </w:rPr>
        <w:fldChar w:fldCharType="separate"/>
      </w:r>
      <w:r>
        <w:rPr>
          <w:noProof/>
        </w:rPr>
        <w:t>73</w:t>
      </w:r>
      <w:r>
        <w:rPr>
          <w:noProof/>
        </w:rPr>
        <w:fldChar w:fldCharType="end"/>
      </w:r>
    </w:p>
    <w:p w14:paraId="27159193" w14:textId="66FCE77E" w:rsidR="0094723C" w:rsidRDefault="0094723C">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_Toc155844238 \h </w:instrText>
      </w:r>
      <w:r>
        <w:rPr>
          <w:noProof/>
        </w:rPr>
      </w:r>
      <w:r>
        <w:rPr>
          <w:noProof/>
        </w:rPr>
        <w:fldChar w:fldCharType="separate"/>
      </w:r>
      <w:r>
        <w:rPr>
          <w:noProof/>
        </w:rPr>
        <w:t>74</w:t>
      </w:r>
      <w:r>
        <w:rPr>
          <w:noProof/>
        </w:rPr>
        <w:fldChar w:fldCharType="end"/>
      </w:r>
    </w:p>
    <w:p w14:paraId="017E6BC7" w14:textId="1856D3E4" w:rsidR="0094723C" w:rsidRDefault="0094723C">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_Toc155844239 \h </w:instrText>
      </w:r>
      <w:r>
        <w:rPr>
          <w:noProof/>
        </w:rPr>
      </w:r>
      <w:r>
        <w:rPr>
          <w:noProof/>
        </w:rPr>
        <w:fldChar w:fldCharType="separate"/>
      </w:r>
      <w:r>
        <w:rPr>
          <w:noProof/>
        </w:rPr>
        <w:t>74</w:t>
      </w:r>
      <w:r>
        <w:rPr>
          <w:noProof/>
        </w:rPr>
        <w:fldChar w:fldCharType="end"/>
      </w:r>
    </w:p>
    <w:p w14:paraId="69F96DAF" w14:textId="0AE2DFBE" w:rsidR="0094723C" w:rsidRDefault="0094723C">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_Toc155844240 \h </w:instrText>
      </w:r>
      <w:r>
        <w:rPr>
          <w:noProof/>
        </w:rPr>
      </w:r>
      <w:r>
        <w:rPr>
          <w:noProof/>
        </w:rPr>
        <w:fldChar w:fldCharType="separate"/>
      </w:r>
      <w:r>
        <w:rPr>
          <w:noProof/>
        </w:rPr>
        <w:t>74</w:t>
      </w:r>
      <w:r>
        <w:rPr>
          <w:noProof/>
        </w:rPr>
        <w:fldChar w:fldCharType="end"/>
      </w:r>
    </w:p>
    <w:p w14:paraId="20F1BBDA" w14:textId="1B596077" w:rsidR="0094723C" w:rsidRDefault="0094723C">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107294">
        <w:rPr>
          <w:rFonts w:cs="Arial"/>
          <w:noProof/>
          <w:lang w:eastAsia="x-none"/>
        </w:rPr>
        <w:t xml:space="preserve">MSB of </w:t>
      </w:r>
      <w:r w:rsidRPr="00107294">
        <w:rPr>
          <w:rFonts w:cs="Arial"/>
          <w:noProof/>
        </w:rPr>
        <w:t>K</w:t>
      </w:r>
      <w:r w:rsidRPr="00107294">
        <w:rPr>
          <w:rFonts w:cs="Arial"/>
          <w:noProof/>
          <w:vertAlign w:val="subscript"/>
        </w:rPr>
        <w:t>NRP-sess</w:t>
      </w:r>
      <w:r w:rsidRPr="00107294">
        <w:rPr>
          <w:rFonts w:cs="Arial"/>
          <w:noProof/>
        </w:rPr>
        <w:t xml:space="preserve"> ID</w:t>
      </w:r>
      <w:r>
        <w:rPr>
          <w:noProof/>
        </w:rPr>
        <w:tab/>
      </w:r>
      <w:r>
        <w:rPr>
          <w:noProof/>
        </w:rPr>
        <w:fldChar w:fldCharType="begin" w:fldLock="1"/>
      </w:r>
      <w:r>
        <w:rPr>
          <w:noProof/>
        </w:rPr>
        <w:instrText xml:space="preserve"> PAGEREF _Toc155844241 \h </w:instrText>
      </w:r>
      <w:r>
        <w:rPr>
          <w:noProof/>
        </w:rPr>
      </w:r>
      <w:r>
        <w:rPr>
          <w:noProof/>
        </w:rPr>
        <w:fldChar w:fldCharType="separate"/>
      </w:r>
      <w:r>
        <w:rPr>
          <w:noProof/>
        </w:rPr>
        <w:t>74</w:t>
      </w:r>
      <w:r>
        <w:rPr>
          <w:noProof/>
        </w:rPr>
        <w:fldChar w:fldCharType="end"/>
      </w:r>
    </w:p>
    <w:p w14:paraId="74C06100" w14:textId="452BDF55" w:rsidR="0094723C" w:rsidRDefault="0094723C">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107294">
        <w:rPr>
          <w:rFonts w:cs="Arial"/>
          <w:noProof/>
        </w:rPr>
        <w:t>K</w:t>
      </w:r>
      <w:r w:rsidRPr="00107294">
        <w:rPr>
          <w:rFonts w:cs="Arial"/>
          <w:noProof/>
          <w:vertAlign w:val="subscript"/>
        </w:rPr>
        <w:t>NRP</w:t>
      </w:r>
      <w:r w:rsidRPr="00107294">
        <w:rPr>
          <w:rFonts w:cs="Arial"/>
          <w:noProof/>
        </w:rPr>
        <w:t xml:space="preserve"> ID</w:t>
      </w:r>
      <w:r>
        <w:rPr>
          <w:noProof/>
        </w:rPr>
        <w:tab/>
      </w:r>
      <w:r>
        <w:rPr>
          <w:noProof/>
        </w:rPr>
        <w:fldChar w:fldCharType="begin" w:fldLock="1"/>
      </w:r>
      <w:r>
        <w:rPr>
          <w:noProof/>
        </w:rPr>
        <w:instrText xml:space="preserve"> PAGEREF _Toc155844242 \h </w:instrText>
      </w:r>
      <w:r>
        <w:rPr>
          <w:noProof/>
        </w:rPr>
      </w:r>
      <w:r>
        <w:rPr>
          <w:noProof/>
        </w:rPr>
        <w:fldChar w:fldCharType="separate"/>
      </w:r>
      <w:r>
        <w:rPr>
          <w:noProof/>
        </w:rPr>
        <w:t>74</w:t>
      </w:r>
      <w:r>
        <w:rPr>
          <w:noProof/>
        </w:rPr>
        <w:fldChar w:fldCharType="end"/>
      </w:r>
    </w:p>
    <w:p w14:paraId="13562FCB" w14:textId="212B6203" w:rsidR="0094723C" w:rsidRDefault="0094723C">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_Toc155844243 \h </w:instrText>
      </w:r>
      <w:r>
        <w:rPr>
          <w:noProof/>
        </w:rPr>
      </w:r>
      <w:r>
        <w:rPr>
          <w:noProof/>
        </w:rPr>
        <w:fldChar w:fldCharType="separate"/>
      </w:r>
      <w:r>
        <w:rPr>
          <w:noProof/>
        </w:rPr>
        <w:t>74</w:t>
      </w:r>
      <w:r>
        <w:rPr>
          <w:noProof/>
        </w:rPr>
        <w:fldChar w:fldCharType="end"/>
      </w:r>
    </w:p>
    <w:p w14:paraId="6C743CB6" w14:textId="4F55B90B" w:rsidR="0094723C" w:rsidRDefault="0094723C">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_Toc155844244 \h </w:instrText>
      </w:r>
      <w:r>
        <w:rPr>
          <w:noProof/>
        </w:rPr>
      </w:r>
      <w:r>
        <w:rPr>
          <w:noProof/>
        </w:rPr>
        <w:fldChar w:fldCharType="separate"/>
      </w:r>
      <w:r>
        <w:rPr>
          <w:noProof/>
        </w:rPr>
        <w:t>74</w:t>
      </w:r>
      <w:r>
        <w:rPr>
          <w:noProof/>
        </w:rPr>
        <w:fldChar w:fldCharType="end"/>
      </w:r>
    </w:p>
    <w:p w14:paraId="4249F446" w14:textId="00BD7C6B" w:rsidR="0094723C" w:rsidRDefault="0094723C">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_Toc155844245 \h </w:instrText>
      </w:r>
      <w:r>
        <w:rPr>
          <w:noProof/>
        </w:rPr>
      </w:r>
      <w:r>
        <w:rPr>
          <w:noProof/>
        </w:rPr>
        <w:fldChar w:fldCharType="separate"/>
      </w:r>
      <w:r>
        <w:rPr>
          <w:noProof/>
        </w:rPr>
        <w:t>75</w:t>
      </w:r>
      <w:r>
        <w:rPr>
          <w:noProof/>
        </w:rPr>
        <w:fldChar w:fldCharType="end"/>
      </w:r>
    </w:p>
    <w:p w14:paraId="2A2CF979" w14:textId="642D49C9" w:rsidR="0094723C" w:rsidRDefault="0094723C">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_Toc155844246 \h </w:instrText>
      </w:r>
      <w:r>
        <w:rPr>
          <w:noProof/>
        </w:rPr>
      </w:r>
      <w:r>
        <w:rPr>
          <w:noProof/>
        </w:rPr>
        <w:fldChar w:fldCharType="separate"/>
      </w:r>
      <w:r>
        <w:rPr>
          <w:noProof/>
        </w:rPr>
        <w:t>75</w:t>
      </w:r>
      <w:r>
        <w:rPr>
          <w:noProof/>
        </w:rPr>
        <w:fldChar w:fldCharType="end"/>
      </w:r>
    </w:p>
    <w:p w14:paraId="1A6B5AD8" w14:textId="5767E434"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_Toc155844247 \h </w:instrText>
      </w:r>
      <w:r>
        <w:rPr>
          <w:noProof/>
        </w:rPr>
      </w:r>
      <w:r>
        <w:rPr>
          <w:noProof/>
        </w:rPr>
        <w:fldChar w:fldCharType="separate"/>
      </w:r>
      <w:r>
        <w:rPr>
          <w:noProof/>
        </w:rPr>
        <w:t>75</w:t>
      </w:r>
      <w:r>
        <w:rPr>
          <w:noProof/>
        </w:rPr>
        <w:fldChar w:fldCharType="end"/>
      </w:r>
    </w:p>
    <w:p w14:paraId="2388D9AD" w14:textId="4DF3C99E"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107294">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_Toc155844248 \h </w:instrText>
      </w:r>
      <w:r>
        <w:rPr>
          <w:noProof/>
        </w:rPr>
      </w:r>
      <w:r>
        <w:rPr>
          <w:noProof/>
        </w:rPr>
        <w:fldChar w:fldCharType="separate"/>
      </w:r>
      <w:r>
        <w:rPr>
          <w:noProof/>
        </w:rPr>
        <w:t>75</w:t>
      </w:r>
      <w:r>
        <w:rPr>
          <w:noProof/>
        </w:rPr>
        <w:fldChar w:fldCharType="end"/>
      </w:r>
    </w:p>
    <w:p w14:paraId="54138715" w14:textId="36F74B56"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_Toc155844249 \h </w:instrText>
      </w:r>
      <w:r>
        <w:rPr>
          <w:noProof/>
        </w:rPr>
      </w:r>
      <w:r>
        <w:rPr>
          <w:noProof/>
        </w:rPr>
        <w:fldChar w:fldCharType="separate"/>
      </w:r>
      <w:r>
        <w:rPr>
          <w:noProof/>
        </w:rPr>
        <w:t>75</w:t>
      </w:r>
      <w:r>
        <w:rPr>
          <w:noProof/>
        </w:rPr>
        <w:fldChar w:fldCharType="end"/>
      </w:r>
    </w:p>
    <w:p w14:paraId="0C32042D" w14:textId="2BCD1521"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107294">
        <w:rPr>
          <w:rFonts w:eastAsia="SimSun"/>
          <w:noProof/>
          <w:lang w:val="en-US" w:eastAsia="zh-CN"/>
        </w:rPr>
        <w:t>modification accept</w:t>
      </w:r>
      <w:r>
        <w:rPr>
          <w:noProof/>
        </w:rPr>
        <w:tab/>
      </w:r>
      <w:r>
        <w:rPr>
          <w:noProof/>
        </w:rPr>
        <w:fldChar w:fldCharType="begin" w:fldLock="1"/>
      </w:r>
      <w:r>
        <w:rPr>
          <w:noProof/>
        </w:rPr>
        <w:instrText xml:space="preserve"> PAGEREF _Toc155844250 \h </w:instrText>
      </w:r>
      <w:r>
        <w:rPr>
          <w:noProof/>
        </w:rPr>
      </w:r>
      <w:r>
        <w:rPr>
          <w:noProof/>
        </w:rPr>
        <w:fldChar w:fldCharType="separate"/>
      </w:r>
      <w:r>
        <w:rPr>
          <w:noProof/>
        </w:rPr>
        <w:t>76</w:t>
      </w:r>
      <w:r>
        <w:rPr>
          <w:noProof/>
        </w:rPr>
        <w:fldChar w:fldCharType="end"/>
      </w:r>
    </w:p>
    <w:p w14:paraId="75D6FA20" w14:textId="5828C008"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_Toc155844251 \h </w:instrText>
      </w:r>
      <w:r>
        <w:rPr>
          <w:noProof/>
        </w:rPr>
      </w:r>
      <w:r>
        <w:rPr>
          <w:noProof/>
        </w:rPr>
        <w:fldChar w:fldCharType="separate"/>
      </w:r>
      <w:r>
        <w:rPr>
          <w:noProof/>
        </w:rPr>
        <w:t>76</w:t>
      </w:r>
      <w:r>
        <w:rPr>
          <w:noProof/>
        </w:rPr>
        <w:fldChar w:fldCharType="end"/>
      </w:r>
    </w:p>
    <w:p w14:paraId="53469E47" w14:textId="0933E345" w:rsidR="0094723C" w:rsidRDefault="0094723C">
      <w:pPr>
        <w:pStyle w:val="TOC4"/>
        <w:rPr>
          <w:rFonts w:asciiTheme="minorHAnsi" w:eastAsiaTheme="minorEastAsia" w:hAnsiTheme="minorHAnsi" w:cstheme="minorBidi"/>
          <w:noProof/>
          <w:sz w:val="22"/>
          <w:szCs w:val="22"/>
          <w:lang w:eastAsia="en-GB"/>
        </w:rPr>
      </w:pPr>
      <w:r>
        <w:rPr>
          <w:noProof/>
        </w:rPr>
        <w:lastRenderedPageBreak/>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_Toc155844252 \h </w:instrText>
      </w:r>
      <w:r>
        <w:rPr>
          <w:noProof/>
        </w:rPr>
      </w:r>
      <w:r>
        <w:rPr>
          <w:noProof/>
        </w:rPr>
        <w:fldChar w:fldCharType="separate"/>
      </w:r>
      <w:r>
        <w:rPr>
          <w:noProof/>
        </w:rPr>
        <w:t>76</w:t>
      </w:r>
      <w:r>
        <w:rPr>
          <w:noProof/>
        </w:rPr>
        <w:fldChar w:fldCharType="end"/>
      </w:r>
    </w:p>
    <w:p w14:paraId="5732DEFC" w14:textId="6176D411"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7</w:t>
      </w:r>
      <w:r>
        <w:rPr>
          <w:noProof/>
        </w:rPr>
        <w:t>.</w:t>
      </w:r>
      <w:r w:rsidRPr="00107294">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107294">
        <w:rPr>
          <w:noProof/>
          <w:lang w:val="en-US" w:eastAsia="zh-CN"/>
        </w:rPr>
        <w:t>release</w:t>
      </w:r>
      <w:r>
        <w:rPr>
          <w:noProof/>
        </w:rPr>
        <w:t xml:space="preserve"> request</w:t>
      </w:r>
      <w:r>
        <w:rPr>
          <w:noProof/>
        </w:rPr>
        <w:tab/>
      </w:r>
      <w:r>
        <w:rPr>
          <w:noProof/>
        </w:rPr>
        <w:fldChar w:fldCharType="begin" w:fldLock="1"/>
      </w:r>
      <w:r>
        <w:rPr>
          <w:noProof/>
        </w:rPr>
        <w:instrText xml:space="preserve"> PAGEREF _Toc155844253 \h </w:instrText>
      </w:r>
      <w:r>
        <w:rPr>
          <w:noProof/>
        </w:rPr>
      </w:r>
      <w:r>
        <w:rPr>
          <w:noProof/>
        </w:rPr>
        <w:fldChar w:fldCharType="separate"/>
      </w:r>
      <w:r>
        <w:rPr>
          <w:noProof/>
        </w:rPr>
        <w:t>76</w:t>
      </w:r>
      <w:r>
        <w:rPr>
          <w:noProof/>
        </w:rPr>
        <w:fldChar w:fldCharType="end"/>
      </w:r>
    </w:p>
    <w:p w14:paraId="55A1578A" w14:textId="4BA9EB4C" w:rsidR="0094723C" w:rsidRDefault="0094723C">
      <w:pPr>
        <w:pStyle w:val="TOC4"/>
        <w:rPr>
          <w:rFonts w:asciiTheme="minorHAnsi" w:eastAsiaTheme="minorEastAsia" w:hAnsiTheme="minorHAnsi" w:cstheme="minorBidi"/>
          <w:noProof/>
          <w:sz w:val="22"/>
          <w:szCs w:val="22"/>
          <w:lang w:eastAsia="en-GB"/>
        </w:rPr>
      </w:pPr>
      <w:r w:rsidRPr="00107294">
        <w:rPr>
          <w:noProof/>
          <w:lang w:val="en-US" w:eastAsia="zh-CN"/>
        </w:rPr>
        <w:t>7</w:t>
      </w:r>
      <w:r>
        <w:rPr>
          <w:noProof/>
        </w:rPr>
        <w:t>.</w:t>
      </w:r>
      <w:r w:rsidRPr="00107294">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_Toc155844254 \h </w:instrText>
      </w:r>
      <w:r>
        <w:rPr>
          <w:noProof/>
        </w:rPr>
      </w:r>
      <w:r>
        <w:rPr>
          <w:noProof/>
        </w:rPr>
        <w:fldChar w:fldCharType="separate"/>
      </w:r>
      <w:r>
        <w:rPr>
          <w:noProof/>
        </w:rPr>
        <w:t>76</w:t>
      </w:r>
      <w:r>
        <w:rPr>
          <w:noProof/>
        </w:rPr>
        <w:fldChar w:fldCharType="end"/>
      </w:r>
    </w:p>
    <w:p w14:paraId="29A83BDA" w14:textId="747BEF70"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7</w:t>
      </w:r>
      <w:r>
        <w:rPr>
          <w:noProof/>
        </w:rPr>
        <w:t>.</w:t>
      </w:r>
      <w:r w:rsidRPr="00107294">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107294">
        <w:rPr>
          <w:noProof/>
          <w:lang w:val="en-US" w:eastAsia="zh-CN"/>
        </w:rPr>
        <w:t>release</w:t>
      </w:r>
      <w:r>
        <w:rPr>
          <w:noProof/>
        </w:rPr>
        <w:t xml:space="preserve"> </w:t>
      </w:r>
      <w:r w:rsidRPr="00107294">
        <w:rPr>
          <w:noProof/>
          <w:lang w:val="en-US" w:eastAsia="zh-CN"/>
        </w:rPr>
        <w:t>accept</w:t>
      </w:r>
      <w:r>
        <w:rPr>
          <w:noProof/>
        </w:rPr>
        <w:tab/>
      </w:r>
      <w:r>
        <w:rPr>
          <w:noProof/>
        </w:rPr>
        <w:fldChar w:fldCharType="begin" w:fldLock="1"/>
      </w:r>
      <w:r>
        <w:rPr>
          <w:noProof/>
        </w:rPr>
        <w:instrText xml:space="preserve"> PAGEREF _Toc155844255 \h </w:instrText>
      </w:r>
      <w:r>
        <w:rPr>
          <w:noProof/>
        </w:rPr>
      </w:r>
      <w:r>
        <w:rPr>
          <w:noProof/>
        </w:rPr>
        <w:fldChar w:fldCharType="separate"/>
      </w:r>
      <w:r>
        <w:rPr>
          <w:noProof/>
        </w:rPr>
        <w:t>77</w:t>
      </w:r>
      <w:r>
        <w:rPr>
          <w:noProof/>
        </w:rPr>
        <w:fldChar w:fldCharType="end"/>
      </w:r>
    </w:p>
    <w:p w14:paraId="360CD132" w14:textId="1187B3FF" w:rsidR="0094723C" w:rsidRDefault="0094723C">
      <w:pPr>
        <w:pStyle w:val="TOC4"/>
        <w:rPr>
          <w:rFonts w:asciiTheme="minorHAnsi" w:eastAsiaTheme="minorEastAsia" w:hAnsiTheme="minorHAnsi" w:cstheme="minorBidi"/>
          <w:noProof/>
          <w:sz w:val="22"/>
          <w:szCs w:val="22"/>
          <w:lang w:eastAsia="en-GB"/>
        </w:rPr>
      </w:pPr>
      <w:r w:rsidRPr="00107294">
        <w:rPr>
          <w:noProof/>
          <w:lang w:val="en-US" w:eastAsia="zh-CN"/>
        </w:rPr>
        <w:t>7</w:t>
      </w:r>
      <w:r>
        <w:rPr>
          <w:noProof/>
        </w:rPr>
        <w:t>.</w:t>
      </w:r>
      <w:r w:rsidRPr="00107294">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_Toc155844256 \h </w:instrText>
      </w:r>
      <w:r>
        <w:rPr>
          <w:noProof/>
        </w:rPr>
      </w:r>
      <w:r>
        <w:rPr>
          <w:noProof/>
        </w:rPr>
        <w:fldChar w:fldCharType="separate"/>
      </w:r>
      <w:r>
        <w:rPr>
          <w:noProof/>
        </w:rPr>
        <w:t>77</w:t>
      </w:r>
      <w:r>
        <w:rPr>
          <w:noProof/>
        </w:rPr>
        <w:fldChar w:fldCharType="end"/>
      </w:r>
    </w:p>
    <w:p w14:paraId="24C22B14" w14:textId="68890B6D" w:rsidR="0094723C" w:rsidRDefault="0094723C">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_Toc155844257 \h </w:instrText>
      </w:r>
      <w:r>
        <w:rPr>
          <w:noProof/>
        </w:rPr>
      </w:r>
      <w:r>
        <w:rPr>
          <w:noProof/>
        </w:rPr>
        <w:fldChar w:fldCharType="separate"/>
      </w:r>
      <w:r>
        <w:rPr>
          <w:noProof/>
        </w:rPr>
        <w:t>77</w:t>
      </w:r>
      <w:r>
        <w:rPr>
          <w:noProof/>
        </w:rPr>
        <w:fldChar w:fldCharType="end"/>
      </w:r>
    </w:p>
    <w:p w14:paraId="47FB75C8" w14:textId="26C072C4" w:rsidR="0094723C" w:rsidRDefault="0094723C">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_Toc155844258 \h </w:instrText>
      </w:r>
      <w:r>
        <w:rPr>
          <w:noProof/>
        </w:rPr>
      </w:r>
      <w:r>
        <w:rPr>
          <w:noProof/>
        </w:rPr>
        <w:fldChar w:fldCharType="separate"/>
      </w:r>
      <w:r>
        <w:rPr>
          <w:noProof/>
        </w:rPr>
        <w:t>77</w:t>
      </w:r>
      <w:r>
        <w:rPr>
          <w:noProof/>
        </w:rPr>
        <w:fldChar w:fldCharType="end"/>
      </w:r>
    </w:p>
    <w:p w14:paraId="14E2597E" w14:textId="5AB0E195" w:rsidR="0094723C" w:rsidRDefault="0094723C">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_Toc155844259 \h </w:instrText>
      </w:r>
      <w:r>
        <w:rPr>
          <w:noProof/>
        </w:rPr>
      </w:r>
      <w:r>
        <w:rPr>
          <w:noProof/>
        </w:rPr>
        <w:fldChar w:fldCharType="separate"/>
      </w:r>
      <w:r>
        <w:rPr>
          <w:noProof/>
        </w:rPr>
        <w:t>78</w:t>
      </w:r>
      <w:r>
        <w:rPr>
          <w:noProof/>
        </w:rPr>
        <w:fldChar w:fldCharType="end"/>
      </w:r>
    </w:p>
    <w:p w14:paraId="4A8FF676" w14:textId="62838EF1" w:rsidR="0094723C" w:rsidRDefault="0094723C">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_Toc155844260 \h </w:instrText>
      </w:r>
      <w:r>
        <w:rPr>
          <w:noProof/>
        </w:rPr>
      </w:r>
      <w:r>
        <w:rPr>
          <w:noProof/>
        </w:rPr>
        <w:fldChar w:fldCharType="separate"/>
      </w:r>
      <w:r>
        <w:rPr>
          <w:noProof/>
        </w:rPr>
        <w:t>78</w:t>
      </w:r>
      <w:r>
        <w:rPr>
          <w:noProof/>
        </w:rPr>
        <w:fldChar w:fldCharType="end"/>
      </w:r>
    </w:p>
    <w:p w14:paraId="0FEEF5D8" w14:textId="65DCA222" w:rsidR="0094723C" w:rsidRDefault="0094723C">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_Toc155844261 \h </w:instrText>
      </w:r>
      <w:r>
        <w:rPr>
          <w:noProof/>
        </w:rPr>
      </w:r>
      <w:r>
        <w:rPr>
          <w:noProof/>
        </w:rPr>
        <w:fldChar w:fldCharType="separate"/>
      </w:r>
      <w:r>
        <w:rPr>
          <w:noProof/>
        </w:rPr>
        <w:t>78</w:t>
      </w:r>
      <w:r>
        <w:rPr>
          <w:noProof/>
        </w:rPr>
        <w:fldChar w:fldCharType="end"/>
      </w:r>
    </w:p>
    <w:p w14:paraId="5D5A254D" w14:textId="2E0E6382" w:rsidR="0094723C" w:rsidRDefault="0094723C">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_Toc155844262 \h </w:instrText>
      </w:r>
      <w:r>
        <w:rPr>
          <w:noProof/>
        </w:rPr>
      </w:r>
      <w:r>
        <w:rPr>
          <w:noProof/>
        </w:rPr>
        <w:fldChar w:fldCharType="separate"/>
      </w:r>
      <w:r>
        <w:rPr>
          <w:noProof/>
        </w:rPr>
        <w:t>78</w:t>
      </w:r>
      <w:r>
        <w:rPr>
          <w:noProof/>
        </w:rPr>
        <w:fldChar w:fldCharType="end"/>
      </w:r>
    </w:p>
    <w:p w14:paraId="6655DFE6" w14:textId="0B0E81DE" w:rsidR="0094723C" w:rsidRDefault="0094723C">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_Toc155844263 \h </w:instrText>
      </w:r>
      <w:r>
        <w:rPr>
          <w:noProof/>
        </w:rPr>
      </w:r>
      <w:r>
        <w:rPr>
          <w:noProof/>
        </w:rPr>
        <w:fldChar w:fldCharType="separate"/>
      </w:r>
      <w:r>
        <w:rPr>
          <w:noProof/>
        </w:rPr>
        <w:t>78</w:t>
      </w:r>
      <w:r>
        <w:rPr>
          <w:noProof/>
        </w:rPr>
        <w:fldChar w:fldCharType="end"/>
      </w:r>
    </w:p>
    <w:p w14:paraId="077B6E19" w14:textId="2E5EEF3C" w:rsidR="0094723C" w:rsidRDefault="0094723C">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_Toc155844264 \h </w:instrText>
      </w:r>
      <w:r>
        <w:rPr>
          <w:noProof/>
        </w:rPr>
      </w:r>
      <w:r>
        <w:rPr>
          <w:noProof/>
        </w:rPr>
        <w:fldChar w:fldCharType="separate"/>
      </w:r>
      <w:r>
        <w:rPr>
          <w:noProof/>
        </w:rPr>
        <w:t>78</w:t>
      </w:r>
      <w:r>
        <w:rPr>
          <w:noProof/>
        </w:rPr>
        <w:fldChar w:fldCharType="end"/>
      </w:r>
    </w:p>
    <w:p w14:paraId="253B6C02" w14:textId="5257DDF6" w:rsidR="0094723C" w:rsidRDefault="0094723C">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_Toc155844265 \h </w:instrText>
      </w:r>
      <w:r>
        <w:rPr>
          <w:noProof/>
        </w:rPr>
      </w:r>
      <w:r>
        <w:rPr>
          <w:noProof/>
        </w:rPr>
        <w:fldChar w:fldCharType="separate"/>
      </w:r>
      <w:r>
        <w:rPr>
          <w:noProof/>
        </w:rPr>
        <w:t>78</w:t>
      </w:r>
      <w:r>
        <w:rPr>
          <w:noProof/>
        </w:rPr>
        <w:fldChar w:fldCharType="end"/>
      </w:r>
    </w:p>
    <w:p w14:paraId="73AB41AB" w14:textId="41B30CF7" w:rsidR="0094723C" w:rsidRDefault="0094723C">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_Toc155844266 \h </w:instrText>
      </w:r>
      <w:r>
        <w:rPr>
          <w:noProof/>
        </w:rPr>
      </w:r>
      <w:r>
        <w:rPr>
          <w:noProof/>
        </w:rPr>
        <w:fldChar w:fldCharType="separate"/>
      </w:r>
      <w:r>
        <w:rPr>
          <w:noProof/>
        </w:rPr>
        <w:t>79</w:t>
      </w:r>
      <w:r>
        <w:rPr>
          <w:noProof/>
        </w:rPr>
        <w:fldChar w:fldCharType="end"/>
      </w:r>
    </w:p>
    <w:p w14:paraId="0C033F20" w14:textId="0961E8CD" w:rsidR="0094723C" w:rsidRDefault="0094723C">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_Toc155844267 \h </w:instrText>
      </w:r>
      <w:r>
        <w:rPr>
          <w:noProof/>
        </w:rPr>
      </w:r>
      <w:r>
        <w:rPr>
          <w:noProof/>
        </w:rPr>
        <w:fldChar w:fldCharType="separate"/>
      </w:r>
      <w:r>
        <w:rPr>
          <w:noProof/>
        </w:rPr>
        <w:t>79</w:t>
      </w:r>
      <w:r>
        <w:rPr>
          <w:noProof/>
        </w:rPr>
        <w:fldChar w:fldCharType="end"/>
      </w:r>
    </w:p>
    <w:p w14:paraId="739967CB" w14:textId="5130881C" w:rsidR="0094723C" w:rsidRDefault="0094723C">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_Toc155844268 \h </w:instrText>
      </w:r>
      <w:r>
        <w:rPr>
          <w:noProof/>
        </w:rPr>
      </w:r>
      <w:r>
        <w:rPr>
          <w:noProof/>
        </w:rPr>
        <w:fldChar w:fldCharType="separate"/>
      </w:r>
      <w:r>
        <w:rPr>
          <w:noProof/>
        </w:rPr>
        <w:t>79</w:t>
      </w:r>
      <w:r>
        <w:rPr>
          <w:noProof/>
        </w:rPr>
        <w:fldChar w:fldCharType="end"/>
      </w:r>
    </w:p>
    <w:p w14:paraId="5F2FC749" w14:textId="0A97695F" w:rsidR="0094723C" w:rsidRDefault="0094723C">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_Toc155844269 \h </w:instrText>
      </w:r>
      <w:r>
        <w:rPr>
          <w:noProof/>
        </w:rPr>
      </w:r>
      <w:r>
        <w:rPr>
          <w:noProof/>
        </w:rPr>
        <w:fldChar w:fldCharType="separate"/>
      </w:r>
      <w:r>
        <w:rPr>
          <w:noProof/>
        </w:rPr>
        <w:t>79</w:t>
      </w:r>
      <w:r>
        <w:rPr>
          <w:noProof/>
        </w:rPr>
        <w:fldChar w:fldCharType="end"/>
      </w:r>
    </w:p>
    <w:p w14:paraId="46FD3521" w14:textId="1AE9638B" w:rsidR="0094723C" w:rsidRDefault="0094723C">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_Toc155844270 \h </w:instrText>
      </w:r>
      <w:r>
        <w:rPr>
          <w:noProof/>
        </w:rPr>
      </w:r>
      <w:r>
        <w:rPr>
          <w:noProof/>
        </w:rPr>
        <w:fldChar w:fldCharType="separate"/>
      </w:r>
      <w:r>
        <w:rPr>
          <w:noProof/>
        </w:rPr>
        <w:t>80</w:t>
      </w:r>
      <w:r>
        <w:rPr>
          <w:noProof/>
        </w:rPr>
        <w:fldChar w:fldCharType="end"/>
      </w:r>
    </w:p>
    <w:p w14:paraId="7AEC0542" w14:textId="5872EF4D" w:rsidR="0094723C" w:rsidRDefault="0094723C">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_Toc155844271 \h </w:instrText>
      </w:r>
      <w:r>
        <w:rPr>
          <w:noProof/>
        </w:rPr>
      </w:r>
      <w:r>
        <w:rPr>
          <w:noProof/>
        </w:rPr>
        <w:fldChar w:fldCharType="separate"/>
      </w:r>
      <w:r>
        <w:rPr>
          <w:noProof/>
        </w:rPr>
        <w:t>80</w:t>
      </w:r>
      <w:r>
        <w:rPr>
          <w:noProof/>
        </w:rPr>
        <w:fldChar w:fldCharType="end"/>
      </w:r>
    </w:p>
    <w:p w14:paraId="4B929FC0" w14:textId="4F5154BF" w:rsidR="0094723C" w:rsidRDefault="0094723C">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_Toc155844272 \h </w:instrText>
      </w:r>
      <w:r>
        <w:rPr>
          <w:noProof/>
        </w:rPr>
      </w:r>
      <w:r>
        <w:rPr>
          <w:noProof/>
        </w:rPr>
        <w:fldChar w:fldCharType="separate"/>
      </w:r>
      <w:r>
        <w:rPr>
          <w:noProof/>
        </w:rPr>
        <w:t>80</w:t>
      </w:r>
      <w:r>
        <w:rPr>
          <w:noProof/>
        </w:rPr>
        <w:fldChar w:fldCharType="end"/>
      </w:r>
    </w:p>
    <w:p w14:paraId="53075C72" w14:textId="3C0EC542" w:rsidR="0094723C" w:rsidRDefault="0094723C">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107294">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_Toc155844273 \h </w:instrText>
      </w:r>
      <w:r>
        <w:rPr>
          <w:noProof/>
        </w:rPr>
      </w:r>
      <w:r>
        <w:rPr>
          <w:noProof/>
        </w:rPr>
        <w:fldChar w:fldCharType="separate"/>
      </w:r>
      <w:r>
        <w:rPr>
          <w:noProof/>
        </w:rPr>
        <w:t>80</w:t>
      </w:r>
      <w:r>
        <w:rPr>
          <w:noProof/>
        </w:rPr>
        <w:fldChar w:fldCharType="end"/>
      </w:r>
    </w:p>
    <w:p w14:paraId="5C725721" w14:textId="30763192" w:rsidR="0094723C" w:rsidRDefault="0094723C">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_Toc155844274 \h </w:instrText>
      </w:r>
      <w:r>
        <w:rPr>
          <w:noProof/>
        </w:rPr>
      </w:r>
      <w:r>
        <w:rPr>
          <w:noProof/>
        </w:rPr>
        <w:fldChar w:fldCharType="separate"/>
      </w:r>
      <w:r>
        <w:rPr>
          <w:noProof/>
        </w:rPr>
        <w:t>80</w:t>
      </w:r>
      <w:r>
        <w:rPr>
          <w:noProof/>
        </w:rPr>
        <w:fldChar w:fldCharType="end"/>
      </w:r>
    </w:p>
    <w:p w14:paraId="29858566" w14:textId="34ECE088" w:rsidR="0094723C" w:rsidRDefault="0094723C">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_Toc155844275 \h </w:instrText>
      </w:r>
      <w:r>
        <w:rPr>
          <w:noProof/>
        </w:rPr>
      </w:r>
      <w:r>
        <w:rPr>
          <w:noProof/>
        </w:rPr>
        <w:fldChar w:fldCharType="separate"/>
      </w:r>
      <w:r>
        <w:rPr>
          <w:noProof/>
        </w:rPr>
        <w:t>80</w:t>
      </w:r>
      <w:r>
        <w:rPr>
          <w:noProof/>
        </w:rPr>
        <w:fldChar w:fldCharType="end"/>
      </w:r>
    </w:p>
    <w:p w14:paraId="025B6FED" w14:textId="30BEAC2F" w:rsidR="0094723C" w:rsidRDefault="0094723C">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_Toc155844276 \h </w:instrText>
      </w:r>
      <w:r>
        <w:rPr>
          <w:noProof/>
        </w:rPr>
      </w:r>
      <w:r>
        <w:rPr>
          <w:noProof/>
        </w:rPr>
        <w:fldChar w:fldCharType="separate"/>
      </w:r>
      <w:r>
        <w:rPr>
          <w:noProof/>
        </w:rPr>
        <w:t>80</w:t>
      </w:r>
      <w:r>
        <w:rPr>
          <w:noProof/>
        </w:rPr>
        <w:fldChar w:fldCharType="end"/>
      </w:r>
    </w:p>
    <w:p w14:paraId="08E190B9" w14:textId="550A4AAA" w:rsidR="0094723C" w:rsidRDefault="0094723C">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_Toc155844277 \h </w:instrText>
      </w:r>
      <w:r>
        <w:rPr>
          <w:noProof/>
        </w:rPr>
      </w:r>
      <w:r>
        <w:rPr>
          <w:noProof/>
        </w:rPr>
        <w:fldChar w:fldCharType="separate"/>
      </w:r>
      <w:r>
        <w:rPr>
          <w:noProof/>
        </w:rPr>
        <w:t>81</w:t>
      </w:r>
      <w:r>
        <w:rPr>
          <w:noProof/>
        </w:rPr>
        <w:fldChar w:fldCharType="end"/>
      </w:r>
    </w:p>
    <w:p w14:paraId="5079B079" w14:textId="44AEEE45" w:rsidR="0094723C" w:rsidRDefault="0094723C">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_Toc155844278 \h </w:instrText>
      </w:r>
      <w:r>
        <w:rPr>
          <w:noProof/>
        </w:rPr>
      </w:r>
      <w:r>
        <w:rPr>
          <w:noProof/>
        </w:rPr>
        <w:fldChar w:fldCharType="separate"/>
      </w:r>
      <w:r>
        <w:rPr>
          <w:noProof/>
        </w:rPr>
        <w:t>81</w:t>
      </w:r>
      <w:r>
        <w:rPr>
          <w:noProof/>
        </w:rPr>
        <w:fldChar w:fldCharType="end"/>
      </w:r>
    </w:p>
    <w:p w14:paraId="6773E351" w14:textId="7E57784F" w:rsidR="0094723C" w:rsidRDefault="0094723C">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107294">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_Toc155844279 \h </w:instrText>
      </w:r>
      <w:r>
        <w:rPr>
          <w:noProof/>
        </w:rPr>
      </w:r>
      <w:r>
        <w:rPr>
          <w:noProof/>
        </w:rPr>
        <w:fldChar w:fldCharType="separate"/>
      </w:r>
      <w:r>
        <w:rPr>
          <w:noProof/>
        </w:rPr>
        <w:t>81</w:t>
      </w:r>
      <w:r>
        <w:rPr>
          <w:noProof/>
        </w:rPr>
        <w:fldChar w:fldCharType="end"/>
      </w:r>
    </w:p>
    <w:p w14:paraId="63E49562" w14:textId="1FEDC269" w:rsidR="0094723C" w:rsidRDefault="0094723C">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_Toc155844280 \h </w:instrText>
      </w:r>
      <w:r>
        <w:rPr>
          <w:noProof/>
        </w:rPr>
      </w:r>
      <w:r>
        <w:rPr>
          <w:noProof/>
        </w:rPr>
        <w:fldChar w:fldCharType="separate"/>
      </w:r>
      <w:r>
        <w:rPr>
          <w:noProof/>
        </w:rPr>
        <w:t>81</w:t>
      </w:r>
      <w:r>
        <w:rPr>
          <w:noProof/>
        </w:rPr>
        <w:fldChar w:fldCharType="end"/>
      </w:r>
    </w:p>
    <w:p w14:paraId="5343AD36" w14:textId="6637F760" w:rsidR="0094723C" w:rsidRDefault="0094723C">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_Toc155844281 \h </w:instrText>
      </w:r>
      <w:r>
        <w:rPr>
          <w:noProof/>
        </w:rPr>
      </w:r>
      <w:r>
        <w:rPr>
          <w:noProof/>
        </w:rPr>
        <w:fldChar w:fldCharType="separate"/>
      </w:r>
      <w:r>
        <w:rPr>
          <w:noProof/>
        </w:rPr>
        <w:t>81</w:t>
      </w:r>
      <w:r>
        <w:rPr>
          <w:noProof/>
        </w:rPr>
        <w:fldChar w:fldCharType="end"/>
      </w:r>
    </w:p>
    <w:p w14:paraId="6658DDF0" w14:textId="3EC6A0AD" w:rsidR="0094723C" w:rsidRDefault="0094723C">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_Toc155844282 \h </w:instrText>
      </w:r>
      <w:r>
        <w:rPr>
          <w:noProof/>
        </w:rPr>
      </w:r>
      <w:r>
        <w:rPr>
          <w:noProof/>
        </w:rPr>
        <w:fldChar w:fldCharType="separate"/>
      </w:r>
      <w:r>
        <w:rPr>
          <w:noProof/>
        </w:rPr>
        <w:t>82</w:t>
      </w:r>
      <w:r>
        <w:rPr>
          <w:noProof/>
        </w:rPr>
        <w:fldChar w:fldCharType="end"/>
      </w:r>
    </w:p>
    <w:p w14:paraId="7A471A8C" w14:textId="168F5291" w:rsidR="0094723C" w:rsidRDefault="0094723C">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_Toc155844283 \h </w:instrText>
      </w:r>
      <w:r>
        <w:rPr>
          <w:noProof/>
        </w:rPr>
      </w:r>
      <w:r>
        <w:rPr>
          <w:noProof/>
        </w:rPr>
        <w:fldChar w:fldCharType="separate"/>
      </w:r>
      <w:r>
        <w:rPr>
          <w:noProof/>
        </w:rPr>
        <w:t>82</w:t>
      </w:r>
      <w:r>
        <w:rPr>
          <w:noProof/>
        </w:rPr>
        <w:fldChar w:fldCharType="end"/>
      </w:r>
    </w:p>
    <w:p w14:paraId="14D26F50" w14:textId="7F89DCF5" w:rsidR="0094723C" w:rsidRDefault="0094723C">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_Toc155844284 \h </w:instrText>
      </w:r>
      <w:r>
        <w:rPr>
          <w:noProof/>
        </w:rPr>
      </w:r>
      <w:r>
        <w:rPr>
          <w:noProof/>
        </w:rPr>
        <w:fldChar w:fldCharType="separate"/>
      </w:r>
      <w:r>
        <w:rPr>
          <w:noProof/>
        </w:rPr>
        <w:t>82</w:t>
      </w:r>
      <w:r>
        <w:rPr>
          <w:noProof/>
        </w:rPr>
        <w:fldChar w:fldCharType="end"/>
      </w:r>
    </w:p>
    <w:p w14:paraId="68050CAD" w14:textId="35176593" w:rsidR="0094723C" w:rsidRDefault="0094723C">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_Toc155844285 \h </w:instrText>
      </w:r>
      <w:r>
        <w:rPr>
          <w:noProof/>
        </w:rPr>
      </w:r>
      <w:r>
        <w:rPr>
          <w:noProof/>
        </w:rPr>
        <w:fldChar w:fldCharType="separate"/>
      </w:r>
      <w:r>
        <w:rPr>
          <w:noProof/>
        </w:rPr>
        <w:t>82</w:t>
      </w:r>
      <w:r>
        <w:rPr>
          <w:noProof/>
        </w:rPr>
        <w:fldChar w:fldCharType="end"/>
      </w:r>
    </w:p>
    <w:p w14:paraId="24C44707" w14:textId="276D909E" w:rsidR="0094723C" w:rsidRDefault="0094723C">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_Toc155844286 \h </w:instrText>
      </w:r>
      <w:r>
        <w:rPr>
          <w:noProof/>
        </w:rPr>
      </w:r>
      <w:r>
        <w:rPr>
          <w:noProof/>
        </w:rPr>
        <w:fldChar w:fldCharType="separate"/>
      </w:r>
      <w:r>
        <w:rPr>
          <w:noProof/>
        </w:rPr>
        <w:t>82</w:t>
      </w:r>
      <w:r>
        <w:rPr>
          <w:noProof/>
        </w:rPr>
        <w:fldChar w:fldCharType="end"/>
      </w:r>
    </w:p>
    <w:p w14:paraId="18E5ACE4" w14:textId="1DA3F8EA" w:rsidR="0094723C" w:rsidRDefault="0094723C">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_Toc155844287 \h </w:instrText>
      </w:r>
      <w:r>
        <w:rPr>
          <w:noProof/>
        </w:rPr>
      </w:r>
      <w:r>
        <w:rPr>
          <w:noProof/>
        </w:rPr>
        <w:fldChar w:fldCharType="separate"/>
      </w:r>
      <w:r>
        <w:rPr>
          <w:noProof/>
        </w:rPr>
        <w:t>82</w:t>
      </w:r>
      <w:r>
        <w:rPr>
          <w:noProof/>
        </w:rPr>
        <w:fldChar w:fldCharType="end"/>
      </w:r>
    </w:p>
    <w:p w14:paraId="3E265609" w14:textId="43362DFC" w:rsidR="0094723C" w:rsidRDefault="0094723C">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_Toc155844288 \h </w:instrText>
      </w:r>
      <w:r>
        <w:rPr>
          <w:noProof/>
        </w:rPr>
      </w:r>
      <w:r>
        <w:rPr>
          <w:noProof/>
        </w:rPr>
        <w:fldChar w:fldCharType="separate"/>
      </w:r>
      <w:r>
        <w:rPr>
          <w:noProof/>
        </w:rPr>
        <w:t>82</w:t>
      </w:r>
      <w:r>
        <w:rPr>
          <w:noProof/>
        </w:rPr>
        <w:fldChar w:fldCharType="end"/>
      </w:r>
    </w:p>
    <w:p w14:paraId="5FBF5B61" w14:textId="3CA3B13A" w:rsidR="0094723C" w:rsidRDefault="0094723C">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_Toc155844289 \h </w:instrText>
      </w:r>
      <w:r>
        <w:rPr>
          <w:noProof/>
        </w:rPr>
      </w:r>
      <w:r>
        <w:rPr>
          <w:noProof/>
        </w:rPr>
        <w:fldChar w:fldCharType="separate"/>
      </w:r>
      <w:r>
        <w:rPr>
          <w:noProof/>
        </w:rPr>
        <w:t>82</w:t>
      </w:r>
      <w:r>
        <w:rPr>
          <w:noProof/>
        </w:rPr>
        <w:fldChar w:fldCharType="end"/>
      </w:r>
    </w:p>
    <w:p w14:paraId="4B217659" w14:textId="65C9C2F7" w:rsidR="0094723C" w:rsidRDefault="0094723C">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_Toc155844290 \h </w:instrText>
      </w:r>
      <w:r>
        <w:rPr>
          <w:noProof/>
        </w:rPr>
      </w:r>
      <w:r>
        <w:rPr>
          <w:noProof/>
        </w:rPr>
        <w:fldChar w:fldCharType="separate"/>
      </w:r>
      <w:r>
        <w:rPr>
          <w:noProof/>
        </w:rPr>
        <w:t>83</w:t>
      </w:r>
      <w:r>
        <w:rPr>
          <w:noProof/>
        </w:rPr>
        <w:fldChar w:fldCharType="end"/>
      </w:r>
    </w:p>
    <w:p w14:paraId="5DC61390" w14:textId="409F92AE" w:rsidR="0094723C" w:rsidRDefault="0094723C">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_Toc155844291 \h </w:instrText>
      </w:r>
      <w:r>
        <w:rPr>
          <w:noProof/>
        </w:rPr>
      </w:r>
      <w:r>
        <w:rPr>
          <w:noProof/>
        </w:rPr>
        <w:fldChar w:fldCharType="separate"/>
      </w:r>
      <w:r>
        <w:rPr>
          <w:noProof/>
        </w:rPr>
        <w:t>83</w:t>
      </w:r>
      <w:r>
        <w:rPr>
          <w:noProof/>
        </w:rPr>
        <w:fldChar w:fldCharType="end"/>
      </w:r>
    </w:p>
    <w:p w14:paraId="12E97659" w14:textId="6480311B"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_Toc155844292 \h </w:instrText>
      </w:r>
      <w:r>
        <w:rPr>
          <w:noProof/>
        </w:rPr>
      </w:r>
      <w:r>
        <w:rPr>
          <w:noProof/>
        </w:rPr>
        <w:fldChar w:fldCharType="separate"/>
      </w:r>
      <w:r>
        <w:rPr>
          <w:noProof/>
        </w:rPr>
        <w:t>83</w:t>
      </w:r>
      <w:r>
        <w:rPr>
          <w:noProof/>
        </w:rPr>
        <w:fldChar w:fldCharType="end"/>
      </w:r>
    </w:p>
    <w:p w14:paraId="216DF18D" w14:textId="70A4299F"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_Toc155844293 \h </w:instrText>
      </w:r>
      <w:r>
        <w:rPr>
          <w:noProof/>
        </w:rPr>
      </w:r>
      <w:r>
        <w:rPr>
          <w:noProof/>
        </w:rPr>
        <w:fldChar w:fldCharType="separate"/>
      </w:r>
      <w:r>
        <w:rPr>
          <w:noProof/>
        </w:rPr>
        <w:t>83</w:t>
      </w:r>
      <w:r>
        <w:rPr>
          <w:noProof/>
        </w:rPr>
        <w:fldChar w:fldCharType="end"/>
      </w:r>
    </w:p>
    <w:p w14:paraId="11D87110" w14:textId="2C4E2889"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107294">
        <w:rPr>
          <w:noProof/>
          <w:lang w:val="en-US" w:eastAsia="zh-CN"/>
        </w:rPr>
        <w:t>identifier update accept</w:t>
      </w:r>
      <w:r>
        <w:rPr>
          <w:noProof/>
        </w:rPr>
        <w:tab/>
      </w:r>
      <w:r>
        <w:rPr>
          <w:noProof/>
        </w:rPr>
        <w:fldChar w:fldCharType="begin" w:fldLock="1"/>
      </w:r>
      <w:r>
        <w:rPr>
          <w:noProof/>
        </w:rPr>
        <w:instrText xml:space="preserve"> PAGEREF _Toc155844294 \h </w:instrText>
      </w:r>
      <w:r>
        <w:rPr>
          <w:noProof/>
        </w:rPr>
      </w:r>
      <w:r>
        <w:rPr>
          <w:noProof/>
        </w:rPr>
        <w:fldChar w:fldCharType="separate"/>
      </w:r>
      <w:r>
        <w:rPr>
          <w:noProof/>
        </w:rPr>
        <w:t>83</w:t>
      </w:r>
      <w:r>
        <w:rPr>
          <w:noProof/>
        </w:rPr>
        <w:fldChar w:fldCharType="end"/>
      </w:r>
    </w:p>
    <w:p w14:paraId="37762730" w14:textId="0300EA42" w:rsidR="0094723C" w:rsidRDefault="0094723C">
      <w:pPr>
        <w:pStyle w:val="TOC4"/>
        <w:rPr>
          <w:rFonts w:asciiTheme="minorHAnsi" w:eastAsiaTheme="minorEastAsia" w:hAnsiTheme="minorHAnsi" w:cstheme="minorBidi"/>
          <w:noProof/>
          <w:sz w:val="22"/>
          <w:szCs w:val="22"/>
          <w:lang w:eastAsia="en-GB"/>
        </w:rPr>
      </w:pPr>
      <w:r w:rsidRPr="00107294">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_Toc155844295 \h </w:instrText>
      </w:r>
      <w:r>
        <w:rPr>
          <w:noProof/>
        </w:rPr>
      </w:r>
      <w:r>
        <w:rPr>
          <w:noProof/>
        </w:rPr>
        <w:fldChar w:fldCharType="separate"/>
      </w:r>
      <w:r>
        <w:rPr>
          <w:noProof/>
        </w:rPr>
        <w:t>83</w:t>
      </w:r>
      <w:r>
        <w:rPr>
          <w:noProof/>
        </w:rPr>
        <w:fldChar w:fldCharType="end"/>
      </w:r>
    </w:p>
    <w:p w14:paraId="4ACA3501" w14:textId="6346DC6E"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_Toc155844296 \h </w:instrText>
      </w:r>
      <w:r>
        <w:rPr>
          <w:noProof/>
        </w:rPr>
      </w:r>
      <w:r>
        <w:rPr>
          <w:noProof/>
        </w:rPr>
        <w:fldChar w:fldCharType="separate"/>
      </w:r>
      <w:r>
        <w:rPr>
          <w:noProof/>
        </w:rPr>
        <w:t>84</w:t>
      </w:r>
      <w:r>
        <w:rPr>
          <w:noProof/>
        </w:rPr>
        <w:fldChar w:fldCharType="end"/>
      </w:r>
    </w:p>
    <w:p w14:paraId="4A6035AA" w14:textId="31903875"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_Toc155844297 \h </w:instrText>
      </w:r>
      <w:r>
        <w:rPr>
          <w:noProof/>
        </w:rPr>
      </w:r>
      <w:r>
        <w:rPr>
          <w:noProof/>
        </w:rPr>
        <w:fldChar w:fldCharType="separate"/>
      </w:r>
      <w:r>
        <w:rPr>
          <w:noProof/>
        </w:rPr>
        <w:t>84</w:t>
      </w:r>
      <w:r>
        <w:rPr>
          <w:noProof/>
        </w:rPr>
        <w:fldChar w:fldCharType="end"/>
      </w:r>
    </w:p>
    <w:p w14:paraId="67F78D7A" w14:textId="4F4EE1F6"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_Toc155844298 \h </w:instrText>
      </w:r>
      <w:r>
        <w:rPr>
          <w:noProof/>
        </w:rPr>
      </w:r>
      <w:r>
        <w:rPr>
          <w:noProof/>
        </w:rPr>
        <w:fldChar w:fldCharType="separate"/>
      </w:r>
      <w:r>
        <w:rPr>
          <w:noProof/>
        </w:rPr>
        <w:t>84</w:t>
      </w:r>
      <w:r>
        <w:rPr>
          <w:noProof/>
        </w:rPr>
        <w:fldChar w:fldCharType="end"/>
      </w:r>
    </w:p>
    <w:p w14:paraId="1EFB6F8B" w14:textId="61F9A472"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_Toc155844299 \h </w:instrText>
      </w:r>
      <w:r>
        <w:rPr>
          <w:noProof/>
        </w:rPr>
      </w:r>
      <w:r>
        <w:rPr>
          <w:noProof/>
        </w:rPr>
        <w:fldChar w:fldCharType="separate"/>
      </w:r>
      <w:r>
        <w:rPr>
          <w:noProof/>
        </w:rPr>
        <w:t>84</w:t>
      </w:r>
      <w:r>
        <w:rPr>
          <w:noProof/>
        </w:rPr>
        <w:fldChar w:fldCharType="end"/>
      </w:r>
    </w:p>
    <w:p w14:paraId="2EF2E264" w14:textId="05F14FA6"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107294">
        <w:rPr>
          <w:noProof/>
          <w:lang w:val="en-US" w:eastAsia="zh-CN"/>
        </w:rPr>
        <w:t>identifier update ack</w:t>
      </w:r>
      <w:r>
        <w:rPr>
          <w:noProof/>
        </w:rPr>
        <w:tab/>
      </w:r>
      <w:r>
        <w:rPr>
          <w:noProof/>
        </w:rPr>
        <w:fldChar w:fldCharType="begin" w:fldLock="1"/>
      </w:r>
      <w:r>
        <w:rPr>
          <w:noProof/>
        </w:rPr>
        <w:instrText xml:space="preserve"> PAGEREF _Toc155844300 \h </w:instrText>
      </w:r>
      <w:r>
        <w:rPr>
          <w:noProof/>
        </w:rPr>
      </w:r>
      <w:r>
        <w:rPr>
          <w:noProof/>
        </w:rPr>
        <w:fldChar w:fldCharType="separate"/>
      </w:r>
      <w:r>
        <w:rPr>
          <w:noProof/>
        </w:rPr>
        <w:t>84</w:t>
      </w:r>
      <w:r>
        <w:rPr>
          <w:noProof/>
        </w:rPr>
        <w:fldChar w:fldCharType="end"/>
      </w:r>
    </w:p>
    <w:p w14:paraId="36E3E754" w14:textId="5FF83DC8" w:rsidR="0094723C" w:rsidRDefault="0094723C">
      <w:pPr>
        <w:pStyle w:val="TOC4"/>
        <w:rPr>
          <w:rFonts w:asciiTheme="minorHAnsi" w:eastAsiaTheme="minorEastAsia" w:hAnsiTheme="minorHAnsi" w:cstheme="minorBidi"/>
          <w:noProof/>
          <w:sz w:val="22"/>
          <w:szCs w:val="22"/>
          <w:lang w:eastAsia="en-GB"/>
        </w:rPr>
      </w:pPr>
      <w:r w:rsidRPr="00107294">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_Toc155844301 \h </w:instrText>
      </w:r>
      <w:r>
        <w:rPr>
          <w:noProof/>
        </w:rPr>
      </w:r>
      <w:r>
        <w:rPr>
          <w:noProof/>
        </w:rPr>
        <w:fldChar w:fldCharType="separate"/>
      </w:r>
      <w:r>
        <w:rPr>
          <w:noProof/>
        </w:rPr>
        <w:t>84</w:t>
      </w:r>
      <w:r>
        <w:rPr>
          <w:noProof/>
        </w:rPr>
        <w:fldChar w:fldCharType="end"/>
      </w:r>
    </w:p>
    <w:p w14:paraId="602E428D" w14:textId="0F64BC1C"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_Toc155844302 \h </w:instrText>
      </w:r>
      <w:r>
        <w:rPr>
          <w:noProof/>
        </w:rPr>
      </w:r>
      <w:r>
        <w:rPr>
          <w:noProof/>
        </w:rPr>
        <w:fldChar w:fldCharType="separate"/>
      </w:r>
      <w:r>
        <w:rPr>
          <w:noProof/>
        </w:rPr>
        <w:t>85</w:t>
      </w:r>
      <w:r>
        <w:rPr>
          <w:noProof/>
        </w:rPr>
        <w:fldChar w:fldCharType="end"/>
      </w:r>
    </w:p>
    <w:p w14:paraId="69BC0E89" w14:textId="7EA39885"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_Toc155844303 \h </w:instrText>
      </w:r>
      <w:r>
        <w:rPr>
          <w:noProof/>
        </w:rPr>
      </w:r>
      <w:r>
        <w:rPr>
          <w:noProof/>
        </w:rPr>
        <w:fldChar w:fldCharType="separate"/>
      </w:r>
      <w:r>
        <w:rPr>
          <w:noProof/>
        </w:rPr>
        <w:t>85</w:t>
      </w:r>
      <w:r>
        <w:rPr>
          <w:noProof/>
        </w:rPr>
        <w:fldChar w:fldCharType="end"/>
      </w:r>
    </w:p>
    <w:p w14:paraId="6E868C83" w14:textId="4BD66AD2"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107294">
        <w:rPr>
          <w:noProof/>
          <w:lang w:val="en-US" w:eastAsia="zh-CN"/>
        </w:rPr>
        <w:t>identifier update reject</w:t>
      </w:r>
      <w:r>
        <w:rPr>
          <w:noProof/>
        </w:rPr>
        <w:tab/>
      </w:r>
      <w:r>
        <w:rPr>
          <w:noProof/>
        </w:rPr>
        <w:fldChar w:fldCharType="begin" w:fldLock="1"/>
      </w:r>
      <w:r>
        <w:rPr>
          <w:noProof/>
        </w:rPr>
        <w:instrText xml:space="preserve"> PAGEREF _Toc155844304 \h </w:instrText>
      </w:r>
      <w:r>
        <w:rPr>
          <w:noProof/>
        </w:rPr>
      </w:r>
      <w:r>
        <w:rPr>
          <w:noProof/>
        </w:rPr>
        <w:fldChar w:fldCharType="separate"/>
      </w:r>
      <w:r>
        <w:rPr>
          <w:noProof/>
        </w:rPr>
        <w:t>85</w:t>
      </w:r>
      <w:r>
        <w:rPr>
          <w:noProof/>
        </w:rPr>
        <w:fldChar w:fldCharType="end"/>
      </w:r>
    </w:p>
    <w:p w14:paraId="3AC96943" w14:textId="5D608F3D" w:rsidR="0094723C" w:rsidRDefault="0094723C">
      <w:pPr>
        <w:pStyle w:val="TOC4"/>
        <w:rPr>
          <w:rFonts w:asciiTheme="minorHAnsi" w:eastAsiaTheme="minorEastAsia" w:hAnsiTheme="minorHAnsi" w:cstheme="minorBidi"/>
          <w:noProof/>
          <w:sz w:val="22"/>
          <w:szCs w:val="22"/>
          <w:lang w:eastAsia="en-GB"/>
        </w:rPr>
      </w:pPr>
      <w:r w:rsidRPr="00107294">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_Toc155844305 \h </w:instrText>
      </w:r>
      <w:r>
        <w:rPr>
          <w:noProof/>
        </w:rPr>
      </w:r>
      <w:r>
        <w:rPr>
          <w:noProof/>
        </w:rPr>
        <w:fldChar w:fldCharType="separate"/>
      </w:r>
      <w:r>
        <w:rPr>
          <w:noProof/>
        </w:rPr>
        <w:t>85</w:t>
      </w:r>
      <w:r>
        <w:rPr>
          <w:noProof/>
        </w:rPr>
        <w:fldChar w:fldCharType="end"/>
      </w:r>
    </w:p>
    <w:p w14:paraId="5BD809ED" w14:textId="522506F3"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107294">
        <w:rPr>
          <w:rFonts w:eastAsia="SimSun"/>
          <w:noProof/>
          <w:lang w:val="en-US" w:eastAsia="zh-CN"/>
        </w:rPr>
        <w:t>modification reject</w:t>
      </w:r>
      <w:r>
        <w:rPr>
          <w:noProof/>
        </w:rPr>
        <w:tab/>
      </w:r>
      <w:r>
        <w:rPr>
          <w:noProof/>
        </w:rPr>
        <w:fldChar w:fldCharType="begin" w:fldLock="1"/>
      </w:r>
      <w:r>
        <w:rPr>
          <w:noProof/>
        </w:rPr>
        <w:instrText xml:space="preserve"> PAGEREF _Toc155844306 \h </w:instrText>
      </w:r>
      <w:r>
        <w:rPr>
          <w:noProof/>
        </w:rPr>
      </w:r>
      <w:r>
        <w:rPr>
          <w:noProof/>
        </w:rPr>
        <w:fldChar w:fldCharType="separate"/>
      </w:r>
      <w:r>
        <w:rPr>
          <w:noProof/>
        </w:rPr>
        <w:t>85</w:t>
      </w:r>
      <w:r>
        <w:rPr>
          <w:noProof/>
        </w:rPr>
        <w:fldChar w:fldCharType="end"/>
      </w:r>
    </w:p>
    <w:p w14:paraId="0A01BA18" w14:textId="47131CC6"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_Toc155844307 \h </w:instrText>
      </w:r>
      <w:r>
        <w:rPr>
          <w:noProof/>
        </w:rPr>
      </w:r>
      <w:r>
        <w:rPr>
          <w:noProof/>
        </w:rPr>
        <w:fldChar w:fldCharType="separate"/>
      </w:r>
      <w:r>
        <w:rPr>
          <w:noProof/>
        </w:rPr>
        <w:t>85</w:t>
      </w:r>
      <w:r>
        <w:rPr>
          <w:noProof/>
        </w:rPr>
        <w:fldChar w:fldCharType="end"/>
      </w:r>
    </w:p>
    <w:p w14:paraId="7F4CDAE5" w14:textId="09B935A8"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107294">
        <w:rPr>
          <w:rFonts w:eastAsia="SimSun"/>
          <w:noProof/>
          <w:lang w:val="en-US" w:eastAsia="zh-CN"/>
        </w:rPr>
        <w:t>establishment reject</w:t>
      </w:r>
      <w:r>
        <w:rPr>
          <w:noProof/>
        </w:rPr>
        <w:tab/>
      </w:r>
      <w:r>
        <w:rPr>
          <w:noProof/>
        </w:rPr>
        <w:fldChar w:fldCharType="begin" w:fldLock="1"/>
      </w:r>
      <w:r>
        <w:rPr>
          <w:noProof/>
        </w:rPr>
        <w:instrText xml:space="preserve"> PAGEREF _Toc155844308 \h </w:instrText>
      </w:r>
      <w:r>
        <w:rPr>
          <w:noProof/>
        </w:rPr>
      </w:r>
      <w:r>
        <w:rPr>
          <w:noProof/>
        </w:rPr>
        <w:fldChar w:fldCharType="separate"/>
      </w:r>
      <w:r>
        <w:rPr>
          <w:noProof/>
        </w:rPr>
        <w:t>86</w:t>
      </w:r>
      <w:r>
        <w:rPr>
          <w:noProof/>
        </w:rPr>
        <w:fldChar w:fldCharType="end"/>
      </w:r>
    </w:p>
    <w:p w14:paraId="42767B87" w14:textId="36F27D74"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w:t>
      </w:r>
      <w:r>
        <w:rPr>
          <w:noProof/>
        </w:rPr>
        <w:t>.</w:t>
      </w:r>
      <w:r w:rsidRPr="00107294">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_Toc155844309 \h </w:instrText>
      </w:r>
      <w:r>
        <w:rPr>
          <w:noProof/>
        </w:rPr>
      </w:r>
      <w:r>
        <w:rPr>
          <w:noProof/>
        </w:rPr>
        <w:fldChar w:fldCharType="separate"/>
      </w:r>
      <w:r>
        <w:rPr>
          <w:noProof/>
        </w:rPr>
        <w:t>86</w:t>
      </w:r>
      <w:r>
        <w:rPr>
          <w:noProof/>
        </w:rPr>
        <w:fldChar w:fldCharType="end"/>
      </w:r>
    </w:p>
    <w:p w14:paraId="566DB917" w14:textId="3EBB75B2" w:rsidR="0094723C" w:rsidRDefault="0094723C">
      <w:pPr>
        <w:pStyle w:val="TOC3"/>
        <w:rPr>
          <w:rFonts w:asciiTheme="minorHAnsi" w:eastAsiaTheme="minorEastAsia" w:hAnsiTheme="minorHAnsi" w:cstheme="minorBidi"/>
          <w:noProof/>
          <w:sz w:val="22"/>
          <w:szCs w:val="22"/>
          <w:lang w:eastAsia="en-GB"/>
        </w:rPr>
      </w:pPr>
      <w:r w:rsidRPr="00107294">
        <w:rPr>
          <w:rFonts w:eastAsia="SimSun"/>
          <w:noProof/>
          <w:lang w:val="en-US" w:eastAsia="zh-CN"/>
        </w:rPr>
        <w:t>7.3.24</w:t>
      </w:r>
      <w:r>
        <w:rPr>
          <w:rFonts w:asciiTheme="minorHAnsi" w:eastAsiaTheme="minorEastAsia" w:hAnsiTheme="minorHAnsi" w:cstheme="minorBidi"/>
          <w:noProof/>
          <w:sz w:val="22"/>
          <w:szCs w:val="22"/>
          <w:lang w:eastAsia="en-GB"/>
        </w:rPr>
        <w:tab/>
      </w:r>
      <w:r w:rsidRPr="00107294">
        <w:rPr>
          <w:rFonts w:eastAsia="SimSun"/>
          <w:noProof/>
          <w:lang w:val="en-US" w:eastAsia="zh-CN"/>
        </w:rPr>
        <w:t>Direct link authentication failure</w:t>
      </w:r>
      <w:r>
        <w:rPr>
          <w:noProof/>
        </w:rPr>
        <w:tab/>
      </w:r>
      <w:r>
        <w:rPr>
          <w:noProof/>
        </w:rPr>
        <w:fldChar w:fldCharType="begin" w:fldLock="1"/>
      </w:r>
      <w:r>
        <w:rPr>
          <w:noProof/>
        </w:rPr>
        <w:instrText xml:space="preserve"> PAGEREF _Toc155844310 \h </w:instrText>
      </w:r>
      <w:r>
        <w:rPr>
          <w:noProof/>
        </w:rPr>
      </w:r>
      <w:r>
        <w:rPr>
          <w:noProof/>
        </w:rPr>
        <w:fldChar w:fldCharType="separate"/>
      </w:r>
      <w:r>
        <w:rPr>
          <w:noProof/>
        </w:rPr>
        <w:t>86</w:t>
      </w:r>
      <w:r>
        <w:rPr>
          <w:noProof/>
        </w:rPr>
        <w:fldChar w:fldCharType="end"/>
      </w:r>
    </w:p>
    <w:p w14:paraId="4A629965" w14:textId="438EE02D"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7.3.24.1</w:t>
      </w:r>
      <w:r>
        <w:rPr>
          <w:rFonts w:asciiTheme="minorHAnsi" w:eastAsiaTheme="minorEastAsia" w:hAnsiTheme="minorHAnsi" w:cstheme="minorBidi"/>
          <w:noProof/>
          <w:sz w:val="22"/>
          <w:szCs w:val="22"/>
          <w:lang w:eastAsia="en-GB"/>
        </w:rPr>
        <w:tab/>
      </w:r>
      <w:r w:rsidRPr="00107294">
        <w:rPr>
          <w:rFonts w:eastAsia="SimSun"/>
          <w:noProof/>
          <w:lang w:val="en-US" w:eastAsia="zh-CN"/>
        </w:rPr>
        <w:t>Message definition</w:t>
      </w:r>
      <w:r>
        <w:rPr>
          <w:noProof/>
        </w:rPr>
        <w:tab/>
      </w:r>
      <w:r>
        <w:rPr>
          <w:noProof/>
        </w:rPr>
        <w:fldChar w:fldCharType="begin" w:fldLock="1"/>
      </w:r>
      <w:r>
        <w:rPr>
          <w:noProof/>
        </w:rPr>
        <w:instrText xml:space="preserve"> PAGEREF _Toc155844311 \h </w:instrText>
      </w:r>
      <w:r>
        <w:rPr>
          <w:noProof/>
        </w:rPr>
      </w:r>
      <w:r>
        <w:rPr>
          <w:noProof/>
        </w:rPr>
        <w:fldChar w:fldCharType="separate"/>
      </w:r>
      <w:r>
        <w:rPr>
          <w:noProof/>
        </w:rPr>
        <w:t>86</w:t>
      </w:r>
      <w:r>
        <w:rPr>
          <w:noProof/>
        </w:rPr>
        <w:fldChar w:fldCharType="end"/>
      </w:r>
    </w:p>
    <w:p w14:paraId="43A3A310" w14:textId="11EFB79B" w:rsidR="0094723C" w:rsidRDefault="0094723C">
      <w:pPr>
        <w:pStyle w:val="TOC4"/>
        <w:rPr>
          <w:rFonts w:asciiTheme="minorHAnsi" w:eastAsiaTheme="minorEastAsia" w:hAnsiTheme="minorHAnsi" w:cstheme="minorBidi"/>
          <w:noProof/>
          <w:sz w:val="22"/>
          <w:szCs w:val="22"/>
          <w:lang w:eastAsia="en-GB"/>
        </w:rPr>
      </w:pPr>
      <w:r w:rsidRPr="00107294">
        <w:rPr>
          <w:rFonts w:eastAsia="SimSun"/>
          <w:noProof/>
          <w:lang w:val="en-US" w:eastAsia="zh-CN"/>
        </w:rPr>
        <w:t>7.3.24.2</w:t>
      </w:r>
      <w:r>
        <w:rPr>
          <w:rFonts w:asciiTheme="minorHAnsi" w:eastAsiaTheme="minorEastAsia" w:hAnsiTheme="minorHAnsi" w:cstheme="minorBidi"/>
          <w:noProof/>
          <w:sz w:val="22"/>
          <w:szCs w:val="22"/>
          <w:lang w:eastAsia="en-GB"/>
        </w:rPr>
        <w:tab/>
      </w:r>
      <w:r w:rsidRPr="00107294">
        <w:rPr>
          <w:rFonts w:eastAsia="SimSun"/>
          <w:noProof/>
          <w:lang w:val="en-US" w:eastAsia="zh-CN"/>
        </w:rPr>
        <w:t>Key establishment information container</w:t>
      </w:r>
      <w:r>
        <w:rPr>
          <w:noProof/>
        </w:rPr>
        <w:tab/>
      </w:r>
      <w:r>
        <w:rPr>
          <w:noProof/>
        </w:rPr>
        <w:fldChar w:fldCharType="begin" w:fldLock="1"/>
      </w:r>
      <w:r>
        <w:rPr>
          <w:noProof/>
        </w:rPr>
        <w:instrText xml:space="preserve"> PAGEREF _Toc155844312 \h </w:instrText>
      </w:r>
      <w:r>
        <w:rPr>
          <w:noProof/>
        </w:rPr>
      </w:r>
      <w:r>
        <w:rPr>
          <w:noProof/>
        </w:rPr>
        <w:fldChar w:fldCharType="separate"/>
      </w:r>
      <w:r>
        <w:rPr>
          <w:noProof/>
        </w:rPr>
        <w:t>87</w:t>
      </w:r>
      <w:r>
        <w:rPr>
          <w:noProof/>
        </w:rPr>
        <w:fldChar w:fldCharType="end"/>
      </w:r>
    </w:p>
    <w:p w14:paraId="77B381D0" w14:textId="692C5417" w:rsidR="0094723C" w:rsidRDefault="0094723C">
      <w:pPr>
        <w:pStyle w:val="TOC1"/>
        <w:rPr>
          <w:rFonts w:asciiTheme="minorHAnsi" w:eastAsiaTheme="minorEastAsia" w:hAnsiTheme="minorHAnsi" w:cstheme="minorBidi"/>
          <w:noProof/>
          <w:szCs w:val="22"/>
          <w:lang w:eastAsia="en-GB"/>
        </w:rPr>
      </w:pPr>
      <w:r>
        <w:rPr>
          <w:noProof/>
        </w:rPr>
        <w:lastRenderedPageBreak/>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_Toc155844313 \h </w:instrText>
      </w:r>
      <w:r>
        <w:rPr>
          <w:noProof/>
        </w:rPr>
      </w:r>
      <w:r>
        <w:rPr>
          <w:noProof/>
        </w:rPr>
        <w:fldChar w:fldCharType="separate"/>
      </w:r>
      <w:r>
        <w:rPr>
          <w:noProof/>
        </w:rPr>
        <w:t>87</w:t>
      </w:r>
      <w:r>
        <w:rPr>
          <w:noProof/>
        </w:rPr>
        <w:fldChar w:fldCharType="end"/>
      </w:r>
    </w:p>
    <w:p w14:paraId="3C880312" w14:textId="17502271" w:rsidR="0094723C" w:rsidRDefault="0094723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_Toc155844314 \h </w:instrText>
      </w:r>
      <w:r>
        <w:rPr>
          <w:noProof/>
        </w:rPr>
      </w:r>
      <w:r>
        <w:rPr>
          <w:noProof/>
        </w:rPr>
        <w:fldChar w:fldCharType="separate"/>
      </w:r>
      <w:r>
        <w:rPr>
          <w:noProof/>
        </w:rPr>
        <w:t>87</w:t>
      </w:r>
      <w:r>
        <w:rPr>
          <w:noProof/>
        </w:rPr>
        <w:fldChar w:fldCharType="end"/>
      </w:r>
    </w:p>
    <w:p w14:paraId="48EAA2C7" w14:textId="42D6D675" w:rsidR="0094723C" w:rsidRDefault="0094723C">
      <w:pPr>
        <w:pStyle w:val="TOC2"/>
        <w:rPr>
          <w:rFonts w:asciiTheme="minorHAnsi" w:eastAsiaTheme="minorEastAsia" w:hAnsiTheme="minorHAnsi" w:cstheme="minorBidi"/>
          <w:noProof/>
          <w:sz w:val="22"/>
          <w:szCs w:val="22"/>
          <w:lang w:eastAsia="en-GB"/>
        </w:rPr>
      </w:pPr>
      <w:r w:rsidRPr="00107294">
        <w:rPr>
          <w:noProof/>
          <w:lang w:val="en-US" w:eastAsia="zh-CN"/>
        </w:rPr>
        <w:t>8.2</w:t>
      </w:r>
      <w:r>
        <w:rPr>
          <w:rFonts w:asciiTheme="minorHAnsi" w:eastAsiaTheme="minorEastAsia" w:hAnsiTheme="minorHAnsi" w:cstheme="minorBidi"/>
          <w:noProof/>
          <w:sz w:val="22"/>
          <w:szCs w:val="22"/>
          <w:lang w:eastAsia="en-GB"/>
        </w:rPr>
        <w:tab/>
      </w:r>
      <w:r w:rsidRPr="00107294">
        <w:rPr>
          <w:noProof/>
          <w:lang w:val="en-US" w:eastAsia="zh-CN"/>
        </w:rPr>
        <w:t>General</w:t>
      </w:r>
      <w:r>
        <w:rPr>
          <w:noProof/>
        </w:rPr>
        <w:tab/>
      </w:r>
      <w:r>
        <w:rPr>
          <w:noProof/>
        </w:rPr>
        <w:fldChar w:fldCharType="begin" w:fldLock="1"/>
      </w:r>
      <w:r>
        <w:rPr>
          <w:noProof/>
        </w:rPr>
        <w:instrText xml:space="preserve"> PAGEREF _Toc155844315 \h </w:instrText>
      </w:r>
      <w:r>
        <w:rPr>
          <w:noProof/>
        </w:rPr>
      </w:r>
      <w:r>
        <w:rPr>
          <w:noProof/>
        </w:rPr>
        <w:fldChar w:fldCharType="separate"/>
      </w:r>
      <w:r>
        <w:rPr>
          <w:noProof/>
        </w:rPr>
        <w:t>87</w:t>
      </w:r>
      <w:r>
        <w:rPr>
          <w:noProof/>
        </w:rPr>
        <w:fldChar w:fldCharType="end"/>
      </w:r>
    </w:p>
    <w:p w14:paraId="6C7392F1" w14:textId="6B5B76C3" w:rsidR="0094723C" w:rsidRDefault="0094723C">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107294">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_Toc155844316 \h </w:instrText>
      </w:r>
      <w:r>
        <w:rPr>
          <w:noProof/>
        </w:rPr>
      </w:r>
      <w:r>
        <w:rPr>
          <w:noProof/>
        </w:rPr>
        <w:fldChar w:fldCharType="separate"/>
      </w:r>
      <w:r>
        <w:rPr>
          <w:noProof/>
        </w:rPr>
        <w:t>87</w:t>
      </w:r>
      <w:r>
        <w:rPr>
          <w:noProof/>
        </w:rPr>
        <w:fldChar w:fldCharType="end"/>
      </w:r>
    </w:p>
    <w:p w14:paraId="28D921E9" w14:textId="57C84650" w:rsidR="0094723C" w:rsidRDefault="0094723C">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_Toc155844317 \h </w:instrText>
      </w:r>
      <w:r>
        <w:rPr>
          <w:noProof/>
        </w:rPr>
      </w:r>
      <w:r>
        <w:rPr>
          <w:noProof/>
        </w:rPr>
        <w:fldChar w:fldCharType="separate"/>
      </w:r>
      <w:r>
        <w:rPr>
          <w:noProof/>
        </w:rPr>
        <w:t>87</w:t>
      </w:r>
      <w:r>
        <w:rPr>
          <w:noProof/>
        </w:rPr>
        <w:fldChar w:fldCharType="end"/>
      </w:r>
    </w:p>
    <w:p w14:paraId="2CF6B2F3" w14:textId="6E4E12E9" w:rsidR="0094723C" w:rsidRDefault="0094723C">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_Toc155844318 \h </w:instrText>
      </w:r>
      <w:r>
        <w:rPr>
          <w:noProof/>
        </w:rPr>
      </w:r>
      <w:r>
        <w:rPr>
          <w:noProof/>
        </w:rPr>
        <w:fldChar w:fldCharType="separate"/>
      </w:r>
      <w:r>
        <w:rPr>
          <w:noProof/>
        </w:rPr>
        <w:t>88</w:t>
      </w:r>
      <w:r>
        <w:rPr>
          <w:noProof/>
        </w:rPr>
        <w:fldChar w:fldCharType="end"/>
      </w:r>
    </w:p>
    <w:p w14:paraId="0F3BDCD0" w14:textId="60113339" w:rsidR="0094723C" w:rsidRDefault="0094723C">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107294">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_Toc155844319 \h </w:instrText>
      </w:r>
      <w:r>
        <w:rPr>
          <w:noProof/>
        </w:rPr>
      </w:r>
      <w:r>
        <w:rPr>
          <w:noProof/>
        </w:rPr>
        <w:fldChar w:fldCharType="separate"/>
      </w:r>
      <w:r>
        <w:rPr>
          <w:noProof/>
        </w:rPr>
        <w:t>91</w:t>
      </w:r>
      <w:r>
        <w:rPr>
          <w:noProof/>
        </w:rPr>
        <w:fldChar w:fldCharType="end"/>
      </w:r>
    </w:p>
    <w:p w14:paraId="0692C473" w14:textId="54D98CF5" w:rsidR="0094723C" w:rsidRDefault="0094723C">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_Toc155844320 \h </w:instrText>
      </w:r>
      <w:r>
        <w:rPr>
          <w:noProof/>
        </w:rPr>
      </w:r>
      <w:r>
        <w:rPr>
          <w:noProof/>
        </w:rPr>
        <w:fldChar w:fldCharType="separate"/>
      </w:r>
      <w:r>
        <w:rPr>
          <w:noProof/>
        </w:rPr>
        <w:t>91</w:t>
      </w:r>
      <w:r>
        <w:rPr>
          <w:noProof/>
        </w:rPr>
        <w:fldChar w:fldCharType="end"/>
      </w:r>
    </w:p>
    <w:p w14:paraId="47871BAF" w14:textId="70CB1534" w:rsidR="0094723C" w:rsidRDefault="0094723C">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_Toc155844321 \h </w:instrText>
      </w:r>
      <w:r>
        <w:rPr>
          <w:noProof/>
        </w:rPr>
      </w:r>
      <w:r>
        <w:rPr>
          <w:noProof/>
        </w:rPr>
        <w:fldChar w:fldCharType="separate"/>
      </w:r>
      <w:r>
        <w:rPr>
          <w:noProof/>
        </w:rPr>
        <w:t>92</w:t>
      </w:r>
      <w:r>
        <w:rPr>
          <w:noProof/>
        </w:rPr>
        <w:fldChar w:fldCharType="end"/>
      </w:r>
    </w:p>
    <w:p w14:paraId="253DF359" w14:textId="23942436" w:rsidR="0094723C" w:rsidRDefault="0094723C">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_Toc155844322 \h </w:instrText>
      </w:r>
      <w:r>
        <w:rPr>
          <w:noProof/>
        </w:rPr>
      </w:r>
      <w:r>
        <w:rPr>
          <w:noProof/>
        </w:rPr>
        <w:fldChar w:fldCharType="separate"/>
      </w:r>
      <w:r>
        <w:rPr>
          <w:noProof/>
        </w:rPr>
        <w:t>92</w:t>
      </w:r>
      <w:r>
        <w:rPr>
          <w:noProof/>
        </w:rPr>
        <w:fldChar w:fldCharType="end"/>
      </w:r>
    </w:p>
    <w:p w14:paraId="54AD70F3" w14:textId="4EDFC4D0" w:rsidR="0094723C" w:rsidRDefault="0094723C">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_Toc155844323 \h </w:instrText>
      </w:r>
      <w:r>
        <w:rPr>
          <w:noProof/>
        </w:rPr>
      </w:r>
      <w:r>
        <w:rPr>
          <w:noProof/>
        </w:rPr>
        <w:fldChar w:fldCharType="separate"/>
      </w:r>
      <w:r>
        <w:rPr>
          <w:noProof/>
        </w:rPr>
        <w:t>93</w:t>
      </w:r>
      <w:r>
        <w:rPr>
          <w:noProof/>
        </w:rPr>
        <w:fldChar w:fldCharType="end"/>
      </w:r>
    </w:p>
    <w:p w14:paraId="1CD30F65" w14:textId="275B3B3F" w:rsidR="0094723C" w:rsidRDefault="0094723C">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_Toc155844324 \h </w:instrText>
      </w:r>
      <w:r>
        <w:rPr>
          <w:noProof/>
        </w:rPr>
      </w:r>
      <w:r>
        <w:rPr>
          <w:noProof/>
        </w:rPr>
        <w:fldChar w:fldCharType="separate"/>
      </w:r>
      <w:r>
        <w:rPr>
          <w:noProof/>
        </w:rPr>
        <w:t>93</w:t>
      </w:r>
      <w:r>
        <w:rPr>
          <w:noProof/>
        </w:rPr>
        <w:fldChar w:fldCharType="end"/>
      </w:r>
    </w:p>
    <w:p w14:paraId="6802457E" w14:textId="0C6D1BE2" w:rsidR="0094723C" w:rsidRDefault="0094723C">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_Toc155844325 \h </w:instrText>
      </w:r>
      <w:r>
        <w:rPr>
          <w:noProof/>
        </w:rPr>
      </w:r>
      <w:r>
        <w:rPr>
          <w:noProof/>
        </w:rPr>
        <w:fldChar w:fldCharType="separate"/>
      </w:r>
      <w:r>
        <w:rPr>
          <w:noProof/>
        </w:rPr>
        <w:t>100</w:t>
      </w:r>
      <w:r>
        <w:rPr>
          <w:noProof/>
        </w:rPr>
        <w:fldChar w:fldCharType="end"/>
      </w:r>
    </w:p>
    <w:p w14:paraId="3A30EEA1" w14:textId="3ED7114F" w:rsidR="0094723C" w:rsidRDefault="0094723C">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_Toc155844326 \h </w:instrText>
      </w:r>
      <w:r>
        <w:rPr>
          <w:noProof/>
        </w:rPr>
      </w:r>
      <w:r>
        <w:rPr>
          <w:noProof/>
        </w:rPr>
        <w:fldChar w:fldCharType="separate"/>
      </w:r>
      <w:r>
        <w:rPr>
          <w:noProof/>
        </w:rPr>
        <w:t>101</w:t>
      </w:r>
      <w:r>
        <w:rPr>
          <w:noProof/>
        </w:rPr>
        <w:fldChar w:fldCharType="end"/>
      </w:r>
    </w:p>
    <w:p w14:paraId="023F79FF" w14:textId="05CC285B" w:rsidR="0094723C" w:rsidRDefault="0094723C">
      <w:pPr>
        <w:pStyle w:val="TOC3"/>
        <w:rPr>
          <w:rFonts w:asciiTheme="minorHAnsi" w:eastAsiaTheme="minorEastAsia" w:hAnsiTheme="minorHAnsi" w:cstheme="minorBidi"/>
          <w:noProof/>
          <w:sz w:val="22"/>
          <w:szCs w:val="22"/>
          <w:lang w:eastAsia="en-GB"/>
        </w:rPr>
      </w:pPr>
      <w:r w:rsidRPr="00107294">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_Toc155844327 \h </w:instrText>
      </w:r>
      <w:r>
        <w:rPr>
          <w:noProof/>
        </w:rPr>
      </w:r>
      <w:r>
        <w:rPr>
          <w:noProof/>
        </w:rPr>
        <w:fldChar w:fldCharType="separate"/>
      </w:r>
      <w:r>
        <w:rPr>
          <w:noProof/>
        </w:rPr>
        <w:t>101</w:t>
      </w:r>
      <w:r>
        <w:rPr>
          <w:noProof/>
        </w:rPr>
        <w:fldChar w:fldCharType="end"/>
      </w:r>
    </w:p>
    <w:p w14:paraId="5837E781" w14:textId="1D82A0EB" w:rsidR="0094723C" w:rsidRDefault="0094723C">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_Toc155844328 \h </w:instrText>
      </w:r>
      <w:r>
        <w:rPr>
          <w:noProof/>
        </w:rPr>
      </w:r>
      <w:r>
        <w:rPr>
          <w:noProof/>
        </w:rPr>
        <w:fldChar w:fldCharType="separate"/>
      </w:r>
      <w:r>
        <w:rPr>
          <w:noProof/>
        </w:rPr>
        <w:t>102</w:t>
      </w:r>
      <w:r>
        <w:rPr>
          <w:noProof/>
        </w:rPr>
        <w:fldChar w:fldCharType="end"/>
      </w:r>
    </w:p>
    <w:p w14:paraId="73B91EB9" w14:textId="5068D674" w:rsidR="0094723C" w:rsidRDefault="0094723C">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_Toc155844329 \h </w:instrText>
      </w:r>
      <w:r>
        <w:rPr>
          <w:noProof/>
        </w:rPr>
      </w:r>
      <w:r>
        <w:rPr>
          <w:noProof/>
        </w:rPr>
        <w:fldChar w:fldCharType="separate"/>
      </w:r>
      <w:r>
        <w:rPr>
          <w:noProof/>
        </w:rPr>
        <w:t>103</w:t>
      </w:r>
      <w:r>
        <w:rPr>
          <w:noProof/>
        </w:rPr>
        <w:fldChar w:fldCharType="end"/>
      </w:r>
    </w:p>
    <w:p w14:paraId="1FDC8E67" w14:textId="06D67DD9" w:rsidR="0094723C" w:rsidRDefault="0094723C">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_Toc155844330 \h </w:instrText>
      </w:r>
      <w:r>
        <w:rPr>
          <w:noProof/>
        </w:rPr>
      </w:r>
      <w:r>
        <w:rPr>
          <w:noProof/>
        </w:rPr>
        <w:fldChar w:fldCharType="separate"/>
      </w:r>
      <w:r>
        <w:rPr>
          <w:noProof/>
        </w:rPr>
        <w:t>103</w:t>
      </w:r>
      <w:r>
        <w:rPr>
          <w:noProof/>
        </w:rPr>
        <w:fldChar w:fldCharType="end"/>
      </w:r>
    </w:p>
    <w:p w14:paraId="6B4FCE2C" w14:textId="5DA46D4E" w:rsidR="0094723C" w:rsidRDefault="0094723C">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_Toc155844331 \h </w:instrText>
      </w:r>
      <w:r>
        <w:rPr>
          <w:noProof/>
        </w:rPr>
      </w:r>
      <w:r>
        <w:rPr>
          <w:noProof/>
        </w:rPr>
        <w:fldChar w:fldCharType="separate"/>
      </w:r>
      <w:r>
        <w:rPr>
          <w:noProof/>
        </w:rPr>
        <w:t>103</w:t>
      </w:r>
      <w:r>
        <w:rPr>
          <w:noProof/>
        </w:rPr>
        <w:fldChar w:fldCharType="end"/>
      </w:r>
    </w:p>
    <w:p w14:paraId="6FA55622" w14:textId="38FD8F33" w:rsidR="0094723C" w:rsidRDefault="0094723C">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_Toc155844332 \h </w:instrText>
      </w:r>
      <w:r>
        <w:rPr>
          <w:noProof/>
        </w:rPr>
      </w:r>
      <w:r>
        <w:rPr>
          <w:noProof/>
        </w:rPr>
        <w:fldChar w:fldCharType="separate"/>
      </w:r>
      <w:r>
        <w:rPr>
          <w:noProof/>
        </w:rPr>
        <w:t>104</w:t>
      </w:r>
      <w:r>
        <w:rPr>
          <w:noProof/>
        </w:rPr>
        <w:fldChar w:fldCharType="end"/>
      </w:r>
    </w:p>
    <w:p w14:paraId="34E642C6" w14:textId="096C1FB6" w:rsidR="0094723C" w:rsidRDefault="0094723C">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_Toc155844333 \h </w:instrText>
      </w:r>
      <w:r>
        <w:rPr>
          <w:noProof/>
        </w:rPr>
      </w:r>
      <w:r>
        <w:rPr>
          <w:noProof/>
        </w:rPr>
        <w:fldChar w:fldCharType="separate"/>
      </w:r>
      <w:r>
        <w:rPr>
          <w:noProof/>
        </w:rPr>
        <w:t>104</w:t>
      </w:r>
      <w:r>
        <w:rPr>
          <w:noProof/>
        </w:rPr>
        <w:fldChar w:fldCharType="end"/>
      </w:r>
    </w:p>
    <w:p w14:paraId="009C797B" w14:textId="7AF03431" w:rsidR="0094723C" w:rsidRDefault="0094723C">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_Toc155844334 \h </w:instrText>
      </w:r>
      <w:r>
        <w:rPr>
          <w:noProof/>
        </w:rPr>
      </w:r>
      <w:r>
        <w:rPr>
          <w:noProof/>
        </w:rPr>
        <w:fldChar w:fldCharType="separate"/>
      </w:r>
      <w:r>
        <w:rPr>
          <w:noProof/>
        </w:rPr>
        <w:t>107</w:t>
      </w:r>
      <w:r>
        <w:rPr>
          <w:noProof/>
        </w:rPr>
        <w:fldChar w:fldCharType="end"/>
      </w:r>
    </w:p>
    <w:p w14:paraId="0DED051B" w14:textId="2171057A" w:rsidR="0094723C" w:rsidRDefault="0094723C">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107294">
        <w:rPr>
          <w:noProof/>
          <w:vertAlign w:val="subscript"/>
        </w:rPr>
        <w:t>NRP-sess</w:t>
      </w:r>
      <w:r>
        <w:rPr>
          <w:noProof/>
        </w:rPr>
        <w:t xml:space="preserve"> ID</w:t>
      </w:r>
      <w:r>
        <w:rPr>
          <w:noProof/>
        </w:rPr>
        <w:tab/>
      </w:r>
      <w:r>
        <w:rPr>
          <w:noProof/>
        </w:rPr>
        <w:fldChar w:fldCharType="begin" w:fldLock="1"/>
      </w:r>
      <w:r>
        <w:rPr>
          <w:noProof/>
        </w:rPr>
        <w:instrText xml:space="preserve"> PAGEREF _Toc155844335 \h </w:instrText>
      </w:r>
      <w:r>
        <w:rPr>
          <w:noProof/>
        </w:rPr>
      </w:r>
      <w:r>
        <w:rPr>
          <w:noProof/>
        </w:rPr>
        <w:fldChar w:fldCharType="separate"/>
      </w:r>
      <w:r>
        <w:rPr>
          <w:noProof/>
        </w:rPr>
        <w:t>107</w:t>
      </w:r>
      <w:r>
        <w:rPr>
          <w:noProof/>
        </w:rPr>
        <w:fldChar w:fldCharType="end"/>
      </w:r>
    </w:p>
    <w:p w14:paraId="58E990BC" w14:textId="34CEDA3A" w:rsidR="0094723C" w:rsidRDefault="0094723C">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107294">
        <w:rPr>
          <w:noProof/>
          <w:vertAlign w:val="subscript"/>
        </w:rPr>
        <w:t>NRP</w:t>
      </w:r>
      <w:r>
        <w:rPr>
          <w:noProof/>
        </w:rPr>
        <w:t xml:space="preserve"> ID</w:t>
      </w:r>
      <w:r>
        <w:rPr>
          <w:noProof/>
        </w:rPr>
        <w:tab/>
      </w:r>
      <w:r>
        <w:rPr>
          <w:noProof/>
        </w:rPr>
        <w:fldChar w:fldCharType="begin" w:fldLock="1"/>
      </w:r>
      <w:r>
        <w:rPr>
          <w:noProof/>
        </w:rPr>
        <w:instrText xml:space="preserve"> PAGEREF _Toc155844336 \h </w:instrText>
      </w:r>
      <w:r>
        <w:rPr>
          <w:noProof/>
        </w:rPr>
      </w:r>
      <w:r>
        <w:rPr>
          <w:noProof/>
        </w:rPr>
        <w:fldChar w:fldCharType="separate"/>
      </w:r>
      <w:r>
        <w:rPr>
          <w:noProof/>
        </w:rPr>
        <w:t>108</w:t>
      </w:r>
      <w:r>
        <w:rPr>
          <w:noProof/>
        </w:rPr>
        <w:fldChar w:fldCharType="end"/>
      </w:r>
    </w:p>
    <w:p w14:paraId="13625CEC" w14:textId="0E63B1C7" w:rsidR="0094723C" w:rsidRDefault="0094723C">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_Toc155844337 \h </w:instrText>
      </w:r>
      <w:r>
        <w:rPr>
          <w:noProof/>
        </w:rPr>
      </w:r>
      <w:r>
        <w:rPr>
          <w:noProof/>
        </w:rPr>
        <w:fldChar w:fldCharType="separate"/>
      </w:r>
      <w:r>
        <w:rPr>
          <w:noProof/>
        </w:rPr>
        <w:t>108</w:t>
      </w:r>
      <w:r>
        <w:rPr>
          <w:noProof/>
        </w:rPr>
        <w:fldChar w:fldCharType="end"/>
      </w:r>
    </w:p>
    <w:p w14:paraId="3F9372A5" w14:textId="544D7F20" w:rsidR="0094723C" w:rsidRDefault="0094723C">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107294">
        <w:rPr>
          <w:noProof/>
          <w:vertAlign w:val="subscript"/>
        </w:rPr>
        <w:t>NRP-sess</w:t>
      </w:r>
      <w:r>
        <w:rPr>
          <w:noProof/>
        </w:rPr>
        <w:t xml:space="preserve"> ID</w:t>
      </w:r>
      <w:r>
        <w:rPr>
          <w:noProof/>
        </w:rPr>
        <w:tab/>
      </w:r>
      <w:r>
        <w:rPr>
          <w:noProof/>
        </w:rPr>
        <w:fldChar w:fldCharType="begin" w:fldLock="1"/>
      </w:r>
      <w:r>
        <w:rPr>
          <w:noProof/>
        </w:rPr>
        <w:instrText xml:space="preserve"> PAGEREF _Toc155844338 \h </w:instrText>
      </w:r>
      <w:r>
        <w:rPr>
          <w:noProof/>
        </w:rPr>
      </w:r>
      <w:r>
        <w:rPr>
          <w:noProof/>
        </w:rPr>
        <w:fldChar w:fldCharType="separate"/>
      </w:r>
      <w:r>
        <w:rPr>
          <w:noProof/>
        </w:rPr>
        <w:t>109</w:t>
      </w:r>
      <w:r>
        <w:rPr>
          <w:noProof/>
        </w:rPr>
        <w:fldChar w:fldCharType="end"/>
      </w:r>
    </w:p>
    <w:p w14:paraId="16A20487" w14:textId="2CD56F12" w:rsidR="0094723C" w:rsidRDefault="0094723C">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107294">
        <w:rPr>
          <w:noProof/>
          <w:vertAlign w:val="subscript"/>
        </w:rPr>
        <w:t>NRP</w:t>
      </w:r>
      <w:r>
        <w:rPr>
          <w:noProof/>
        </w:rPr>
        <w:t xml:space="preserve"> ID</w:t>
      </w:r>
      <w:r>
        <w:rPr>
          <w:noProof/>
        </w:rPr>
        <w:tab/>
      </w:r>
      <w:r>
        <w:rPr>
          <w:noProof/>
        </w:rPr>
        <w:fldChar w:fldCharType="begin" w:fldLock="1"/>
      </w:r>
      <w:r>
        <w:rPr>
          <w:noProof/>
        </w:rPr>
        <w:instrText xml:space="preserve"> PAGEREF _Toc155844339 \h </w:instrText>
      </w:r>
      <w:r>
        <w:rPr>
          <w:noProof/>
        </w:rPr>
      </w:r>
      <w:r>
        <w:rPr>
          <w:noProof/>
        </w:rPr>
        <w:fldChar w:fldCharType="separate"/>
      </w:r>
      <w:r>
        <w:rPr>
          <w:noProof/>
        </w:rPr>
        <w:t>109</w:t>
      </w:r>
      <w:r>
        <w:rPr>
          <w:noProof/>
        </w:rPr>
        <w:fldChar w:fldCharType="end"/>
      </w:r>
    </w:p>
    <w:p w14:paraId="609467B0" w14:textId="297C60D1" w:rsidR="0094723C" w:rsidRDefault="0094723C">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107294">
        <w:rPr>
          <w:noProof/>
          <w:vertAlign w:val="subscript"/>
        </w:rPr>
        <w:t>NRP</w:t>
      </w:r>
      <w:r>
        <w:rPr>
          <w:noProof/>
        </w:rPr>
        <w:t xml:space="preserve"> ID</w:t>
      </w:r>
      <w:r>
        <w:rPr>
          <w:noProof/>
        </w:rPr>
        <w:tab/>
      </w:r>
      <w:r>
        <w:rPr>
          <w:noProof/>
        </w:rPr>
        <w:fldChar w:fldCharType="begin" w:fldLock="1"/>
      </w:r>
      <w:r>
        <w:rPr>
          <w:noProof/>
        </w:rPr>
        <w:instrText xml:space="preserve"> PAGEREF _Toc155844340 \h </w:instrText>
      </w:r>
      <w:r>
        <w:rPr>
          <w:noProof/>
        </w:rPr>
      </w:r>
      <w:r>
        <w:rPr>
          <w:noProof/>
        </w:rPr>
        <w:fldChar w:fldCharType="separate"/>
      </w:r>
      <w:r>
        <w:rPr>
          <w:noProof/>
        </w:rPr>
        <w:t>110</w:t>
      </w:r>
      <w:r>
        <w:rPr>
          <w:noProof/>
        </w:rPr>
        <w:fldChar w:fldCharType="end"/>
      </w:r>
    </w:p>
    <w:p w14:paraId="385AB111" w14:textId="679A839E" w:rsidR="0094723C" w:rsidRDefault="0094723C">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_Toc155844341 \h </w:instrText>
      </w:r>
      <w:r>
        <w:rPr>
          <w:noProof/>
        </w:rPr>
      </w:r>
      <w:r>
        <w:rPr>
          <w:noProof/>
        </w:rPr>
        <w:fldChar w:fldCharType="separate"/>
      </w:r>
      <w:r>
        <w:rPr>
          <w:noProof/>
        </w:rPr>
        <w:t>110</w:t>
      </w:r>
      <w:r>
        <w:rPr>
          <w:noProof/>
        </w:rPr>
        <w:fldChar w:fldCharType="end"/>
      </w:r>
    </w:p>
    <w:p w14:paraId="0A47A2C2" w14:textId="71D5E405" w:rsidR="0094723C" w:rsidRDefault="0094723C">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107294">
        <w:rPr>
          <w:rFonts w:eastAsia="Malgun Gothic"/>
          <w:noProof/>
          <w:lang w:eastAsia="ko-KR"/>
        </w:rPr>
        <w:t>ser plane security protection</w:t>
      </w:r>
      <w:r>
        <w:rPr>
          <w:noProof/>
        </w:rPr>
        <w:tab/>
      </w:r>
      <w:r>
        <w:rPr>
          <w:noProof/>
        </w:rPr>
        <w:fldChar w:fldCharType="begin" w:fldLock="1"/>
      </w:r>
      <w:r>
        <w:rPr>
          <w:noProof/>
        </w:rPr>
        <w:instrText xml:space="preserve"> PAGEREF _Toc155844342 \h </w:instrText>
      </w:r>
      <w:r>
        <w:rPr>
          <w:noProof/>
        </w:rPr>
      </w:r>
      <w:r>
        <w:rPr>
          <w:noProof/>
        </w:rPr>
        <w:fldChar w:fldCharType="separate"/>
      </w:r>
      <w:r>
        <w:rPr>
          <w:noProof/>
        </w:rPr>
        <w:t>111</w:t>
      </w:r>
      <w:r>
        <w:rPr>
          <w:noProof/>
        </w:rPr>
        <w:fldChar w:fldCharType="end"/>
      </w:r>
    </w:p>
    <w:p w14:paraId="793BAE2F" w14:textId="2B006202" w:rsidR="0094723C" w:rsidRDefault="0094723C">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_Toc155844343 \h </w:instrText>
      </w:r>
      <w:r>
        <w:rPr>
          <w:noProof/>
        </w:rPr>
      </w:r>
      <w:r>
        <w:rPr>
          <w:noProof/>
        </w:rPr>
        <w:fldChar w:fldCharType="separate"/>
      </w:r>
      <w:r>
        <w:rPr>
          <w:noProof/>
        </w:rPr>
        <w:t>112</w:t>
      </w:r>
      <w:r>
        <w:rPr>
          <w:noProof/>
        </w:rPr>
        <w:fldChar w:fldCharType="end"/>
      </w:r>
    </w:p>
    <w:p w14:paraId="01964CBF" w14:textId="22CF83AD" w:rsidR="0094723C" w:rsidRDefault="0094723C">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_Toc155844344 \h </w:instrText>
      </w:r>
      <w:r>
        <w:rPr>
          <w:noProof/>
        </w:rPr>
      </w:r>
      <w:r>
        <w:rPr>
          <w:noProof/>
        </w:rPr>
        <w:fldChar w:fldCharType="separate"/>
      </w:r>
      <w:r>
        <w:rPr>
          <w:noProof/>
        </w:rPr>
        <w:t>112</w:t>
      </w:r>
      <w:r>
        <w:rPr>
          <w:noProof/>
        </w:rPr>
        <w:fldChar w:fldCharType="end"/>
      </w:r>
    </w:p>
    <w:p w14:paraId="7E0ADEAD" w14:textId="547DA6DA" w:rsidR="0094723C" w:rsidRDefault="0094723C">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107294">
        <w:rPr>
          <w:noProof/>
          <w:lang w:val="en-US"/>
        </w:rPr>
        <w:t>oding other than information element coding</w:t>
      </w:r>
      <w:r>
        <w:rPr>
          <w:noProof/>
        </w:rPr>
        <w:tab/>
      </w:r>
      <w:r>
        <w:rPr>
          <w:noProof/>
        </w:rPr>
        <w:fldChar w:fldCharType="begin" w:fldLock="1"/>
      </w:r>
      <w:r>
        <w:rPr>
          <w:noProof/>
        </w:rPr>
        <w:instrText xml:space="preserve"> PAGEREF _Toc155844345 \h </w:instrText>
      </w:r>
      <w:r>
        <w:rPr>
          <w:noProof/>
        </w:rPr>
      </w:r>
      <w:r>
        <w:rPr>
          <w:noProof/>
        </w:rPr>
        <w:fldChar w:fldCharType="separate"/>
      </w:r>
      <w:r>
        <w:rPr>
          <w:noProof/>
        </w:rPr>
        <w:t>113</w:t>
      </w:r>
      <w:r>
        <w:rPr>
          <w:noProof/>
        </w:rPr>
        <w:fldChar w:fldCharType="end"/>
      </w:r>
    </w:p>
    <w:p w14:paraId="020D81E6" w14:textId="2EC25D0A" w:rsidR="0094723C" w:rsidRDefault="0094723C">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_Toc155844346 \h </w:instrText>
      </w:r>
      <w:r>
        <w:rPr>
          <w:noProof/>
        </w:rPr>
      </w:r>
      <w:r>
        <w:rPr>
          <w:noProof/>
        </w:rPr>
        <w:fldChar w:fldCharType="separate"/>
      </w:r>
      <w:r>
        <w:rPr>
          <w:noProof/>
        </w:rPr>
        <w:t>113</w:t>
      </w:r>
      <w:r>
        <w:rPr>
          <w:noProof/>
        </w:rPr>
        <w:fldChar w:fldCharType="end"/>
      </w:r>
    </w:p>
    <w:p w14:paraId="5B3CF48C" w14:textId="1680CA40" w:rsidR="0094723C" w:rsidRDefault="0094723C">
      <w:pPr>
        <w:pStyle w:val="TOC2"/>
        <w:rPr>
          <w:rFonts w:asciiTheme="minorHAnsi" w:eastAsiaTheme="minorEastAsia" w:hAnsiTheme="minorHAnsi" w:cstheme="minorBidi"/>
          <w:noProof/>
          <w:sz w:val="22"/>
          <w:szCs w:val="22"/>
          <w:lang w:eastAsia="en-GB"/>
        </w:rPr>
      </w:pPr>
      <w:r w:rsidRPr="00107294">
        <w:rPr>
          <w:noProof/>
          <w:lang w:val="en-US" w:eastAsia="zh-CN"/>
        </w:rPr>
        <w:t>9</w:t>
      </w:r>
      <w:r w:rsidRPr="00107294">
        <w:rPr>
          <w:noProof/>
          <w:lang w:val="en-US"/>
        </w:rPr>
        <w:t>.</w:t>
      </w:r>
      <w:r w:rsidRPr="00107294">
        <w:rPr>
          <w:noProof/>
          <w:lang w:val="en-US" w:eastAsia="zh-CN"/>
        </w:rPr>
        <w:t>2</w:t>
      </w:r>
      <w:r>
        <w:rPr>
          <w:rFonts w:asciiTheme="minorHAnsi" w:eastAsiaTheme="minorEastAsia" w:hAnsiTheme="minorHAnsi" w:cstheme="minorBidi"/>
          <w:noProof/>
          <w:sz w:val="22"/>
          <w:szCs w:val="22"/>
          <w:lang w:eastAsia="en-GB"/>
        </w:rPr>
        <w:tab/>
      </w:r>
      <w:r w:rsidRPr="00107294">
        <w:rPr>
          <w:noProof/>
          <w:lang w:val="en-US"/>
        </w:rPr>
        <w:t>V2X message family encoding</w:t>
      </w:r>
      <w:r>
        <w:rPr>
          <w:noProof/>
        </w:rPr>
        <w:tab/>
      </w:r>
      <w:r>
        <w:rPr>
          <w:noProof/>
        </w:rPr>
        <w:fldChar w:fldCharType="begin" w:fldLock="1"/>
      </w:r>
      <w:r>
        <w:rPr>
          <w:noProof/>
        </w:rPr>
        <w:instrText xml:space="preserve"> PAGEREF _Toc155844347 \h </w:instrText>
      </w:r>
      <w:r>
        <w:rPr>
          <w:noProof/>
        </w:rPr>
      </w:r>
      <w:r>
        <w:rPr>
          <w:noProof/>
        </w:rPr>
        <w:fldChar w:fldCharType="separate"/>
      </w:r>
      <w:r>
        <w:rPr>
          <w:noProof/>
        </w:rPr>
        <w:t>113</w:t>
      </w:r>
      <w:r>
        <w:rPr>
          <w:noProof/>
        </w:rPr>
        <w:fldChar w:fldCharType="end"/>
      </w:r>
    </w:p>
    <w:p w14:paraId="4C7E8E34" w14:textId="437AD42E" w:rsidR="0094723C" w:rsidRDefault="0094723C">
      <w:pPr>
        <w:pStyle w:val="TOC2"/>
        <w:rPr>
          <w:rFonts w:asciiTheme="minorHAnsi" w:eastAsiaTheme="minorEastAsia" w:hAnsiTheme="minorHAnsi" w:cstheme="minorBidi"/>
          <w:noProof/>
          <w:sz w:val="22"/>
          <w:szCs w:val="22"/>
          <w:lang w:eastAsia="en-GB"/>
        </w:rPr>
      </w:pPr>
      <w:r w:rsidRPr="00107294">
        <w:rPr>
          <w:noProof/>
          <w:lang w:val="en-US" w:eastAsia="zh-CN"/>
        </w:rPr>
        <w:t>9</w:t>
      </w:r>
      <w:r w:rsidRPr="00107294">
        <w:rPr>
          <w:noProof/>
          <w:lang w:val="en-US"/>
        </w:rPr>
        <w:t>.3</w:t>
      </w:r>
      <w:r>
        <w:rPr>
          <w:rFonts w:asciiTheme="minorHAnsi" w:eastAsiaTheme="minorEastAsia" w:hAnsiTheme="minorHAnsi" w:cstheme="minorBidi"/>
          <w:noProof/>
          <w:sz w:val="22"/>
          <w:szCs w:val="22"/>
          <w:lang w:eastAsia="en-GB"/>
        </w:rPr>
        <w:tab/>
      </w:r>
      <w:r w:rsidRPr="00107294">
        <w:rPr>
          <w:noProof/>
          <w:lang w:val="en-US"/>
        </w:rPr>
        <w:t>Non-IP PDU format</w:t>
      </w:r>
      <w:r>
        <w:rPr>
          <w:noProof/>
        </w:rPr>
        <w:tab/>
      </w:r>
      <w:r>
        <w:rPr>
          <w:noProof/>
        </w:rPr>
        <w:fldChar w:fldCharType="begin" w:fldLock="1"/>
      </w:r>
      <w:r>
        <w:rPr>
          <w:noProof/>
        </w:rPr>
        <w:instrText xml:space="preserve"> PAGEREF _Toc155844348 \h </w:instrText>
      </w:r>
      <w:r>
        <w:rPr>
          <w:noProof/>
        </w:rPr>
      </w:r>
      <w:r>
        <w:rPr>
          <w:noProof/>
        </w:rPr>
        <w:fldChar w:fldCharType="separate"/>
      </w:r>
      <w:r>
        <w:rPr>
          <w:noProof/>
        </w:rPr>
        <w:t>113</w:t>
      </w:r>
      <w:r>
        <w:rPr>
          <w:noProof/>
        </w:rPr>
        <w:fldChar w:fldCharType="end"/>
      </w:r>
    </w:p>
    <w:p w14:paraId="2E224E96" w14:textId="2EFBFDDD" w:rsidR="0094723C" w:rsidRDefault="0094723C">
      <w:pPr>
        <w:pStyle w:val="TOC3"/>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Encoding of V2X MBS configuration SDP</w:t>
      </w:r>
      <w:r>
        <w:rPr>
          <w:noProof/>
        </w:rPr>
        <w:tab/>
      </w:r>
      <w:r>
        <w:rPr>
          <w:noProof/>
        </w:rPr>
        <w:fldChar w:fldCharType="begin" w:fldLock="1"/>
      </w:r>
      <w:r>
        <w:rPr>
          <w:noProof/>
        </w:rPr>
        <w:instrText xml:space="preserve"> PAGEREF _Toc155844349 \h </w:instrText>
      </w:r>
      <w:r>
        <w:rPr>
          <w:noProof/>
        </w:rPr>
      </w:r>
      <w:r>
        <w:rPr>
          <w:noProof/>
        </w:rPr>
        <w:fldChar w:fldCharType="separate"/>
      </w:r>
      <w:r>
        <w:rPr>
          <w:noProof/>
        </w:rPr>
        <w:t>114</w:t>
      </w:r>
      <w:r>
        <w:rPr>
          <w:noProof/>
        </w:rPr>
        <w:fldChar w:fldCharType="end"/>
      </w:r>
    </w:p>
    <w:p w14:paraId="752DA755" w14:textId="4AABC659" w:rsidR="0094723C" w:rsidRDefault="0094723C">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Minimum components of V2X MBS configuration SDP</w:t>
      </w:r>
      <w:r>
        <w:rPr>
          <w:noProof/>
        </w:rPr>
        <w:tab/>
      </w:r>
      <w:r>
        <w:rPr>
          <w:noProof/>
        </w:rPr>
        <w:fldChar w:fldCharType="begin" w:fldLock="1"/>
      </w:r>
      <w:r>
        <w:rPr>
          <w:noProof/>
        </w:rPr>
        <w:instrText xml:space="preserve"> PAGEREF _Toc155844350 \h </w:instrText>
      </w:r>
      <w:r>
        <w:rPr>
          <w:noProof/>
        </w:rPr>
      </w:r>
      <w:r>
        <w:rPr>
          <w:noProof/>
        </w:rPr>
        <w:fldChar w:fldCharType="separate"/>
      </w:r>
      <w:r>
        <w:rPr>
          <w:noProof/>
        </w:rPr>
        <w:t>114</w:t>
      </w:r>
      <w:r>
        <w:rPr>
          <w:noProof/>
        </w:rPr>
        <w:fldChar w:fldCharType="end"/>
      </w:r>
    </w:p>
    <w:p w14:paraId="737955B9" w14:textId="1238292B" w:rsidR="0094723C" w:rsidRDefault="0094723C">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IP multicast address</w:t>
      </w:r>
      <w:r>
        <w:rPr>
          <w:noProof/>
        </w:rPr>
        <w:tab/>
      </w:r>
      <w:r>
        <w:rPr>
          <w:noProof/>
        </w:rPr>
        <w:fldChar w:fldCharType="begin" w:fldLock="1"/>
      </w:r>
      <w:r>
        <w:rPr>
          <w:noProof/>
        </w:rPr>
        <w:instrText xml:space="preserve"> PAGEREF _Toc155844351 \h </w:instrText>
      </w:r>
      <w:r>
        <w:rPr>
          <w:noProof/>
        </w:rPr>
      </w:r>
      <w:r>
        <w:rPr>
          <w:noProof/>
        </w:rPr>
        <w:fldChar w:fldCharType="separate"/>
      </w:r>
      <w:r>
        <w:rPr>
          <w:noProof/>
        </w:rPr>
        <w:t>114</w:t>
      </w:r>
      <w:r>
        <w:rPr>
          <w:noProof/>
        </w:rPr>
        <w:fldChar w:fldCharType="end"/>
      </w:r>
    </w:p>
    <w:p w14:paraId="10DA7F23" w14:textId="1BBCCD5D" w:rsidR="0094723C" w:rsidRDefault="0094723C">
      <w:pPr>
        <w:pStyle w:val="TOC3"/>
        <w:rPr>
          <w:rFonts w:asciiTheme="minorHAnsi" w:eastAsiaTheme="minorEastAsia" w:hAnsiTheme="minorHAnsi" w:cstheme="minorBidi"/>
          <w:noProof/>
          <w:sz w:val="22"/>
          <w:szCs w:val="22"/>
          <w:lang w:eastAsia="en-GB"/>
        </w:rPr>
      </w:pPr>
      <w:r>
        <w:rPr>
          <w:noProof/>
        </w:rPr>
        <w:t>9.4.3</w:t>
      </w:r>
      <w:r>
        <w:rPr>
          <w:rFonts w:asciiTheme="minorHAnsi" w:eastAsiaTheme="minorEastAsia" w:hAnsiTheme="minorHAnsi" w:cstheme="minorBidi"/>
          <w:noProof/>
          <w:sz w:val="22"/>
          <w:szCs w:val="22"/>
          <w:lang w:eastAsia="en-GB"/>
        </w:rPr>
        <w:tab/>
      </w:r>
      <w:r>
        <w:rPr>
          <w:noProof/>
        </w:rPr>
        <w:t>List of UDP port numbers and associated V2X message family</w:t>
      </w:r>
      <w:r>
        <w:rPr>
          <w:noProof/>
        </w:rPr>
        <w:tab/>
      </w:r>
      <w:r>
        <w:rPr>
          <w:noProof/>
        </w:rPr>
        <w:fldChar w:fldCharType="begin" w:fldLock="1"/>
      </w:r>
      <w:r>
        <w:rPr>
          <w:noProof/>
        </w:rPr>
        <w:instrText xml:space="preserve"> PAGEREF _Toc155844352 \h </w:instrText>
      </w:r>
      <w:r>
        <w:rPr>
          <w:noProof/>
        </w:rPr>
      </w:r>
      <w:r>
        <w:rPr>
          <w:noProof/>
        </w:rPr>
        <w:fldChar w:fldCharType="separate"/>
      </w:r>
      <w:r>
        <w:rPr>
          <w:noProof/>
        </w:rPr>
        <w:t>114</w:t>
      </w:r>
      <w:r>
        <w:rPr>
          <w:noProof/>
        </w:rPr>
        <w:fldChar w:fldCharType="end"/>
      </w:r>
    </w:p>
    <w:p w14:paraId="294C2EF8" w14:textId="6013BE59" w:rsidR="0094723C" w:rsidRDefault="0094723C">
      <w:pPr>
        <w:pStyle w:val="TOC3"/>
        <w:rPr>
          <w:rFonts w:asciiTheme="minorHAnsi" w:eastAsiaTheme="minorEastAsia" w:hAnsiTheme="minorHAnsi" w:cstheme="minorBidi"/>
          <w:noProof/>
          <w:sz w:val="22"/>
          <w:szCs w:val="22"/>
          <w:lang w:eastAsia="en-GB"/>
        </w:rPr>
      </w:pPr>
      <w:r>
        <w:rPr>
          <w:noProof/>
        </w:rPr>
        <w:t>9.4.4</w:t>
      </w:r>
      <w:r>
        <w:rPr>
          <w:rFonts w:asciiTheme="minorHAnsi" w:eastAsiaTheme="minorEastAsia" w:hAnsiTheme="minorHAnsi" w:cstheme="minorBidi"/>
          <w:noProof/>
          <w:sz w:val="22"/>
          <w:szCs w:val="22"/>
          <w:lang w:eastAsia="en-GB"/>
        </w:rPr>
        <w:tab/>
      </w:r>
      <w:r>
        <w:rPr>
          <w:noProof/>
        </w:rPr>
        <w:t>Example of V2X MBS configuration SDP</w:t>
      </w:r>
      <w:r>
        <w:rPr>
          <w:noProof/>
        </w:rPr>
        <w:tab/>
      </w:r>
      <w:r>
        <w:rPr>
          <w:noProof/>
        </w:rPr>
        <w:fldChar w:fldCharType="begin" w:fldLock="1"/>
      </w:r>
      <w:r>
        <w:rPr>
          <w:noProof/>
        </w:rPr>
        <w:instrText xml:space="preserve"> PAGEREF _Toc155844353 \h </w:instrText>
      </w:r>
      <w:r>
        <w:rPr>
          <w:noProof/>
        </w:rPr>
      </w:r>
      <w:r>
        <w:rPr>
          <w:noProof/>
        </w:rPr>
        <w:fldChar w:fldCharType="separate"/>
      </w:r>
      <w:r>
        <w:rPr>
          <w:noProof/>
        </w:rPr>
        <w:t>115</w:t>
      </w:r>
      <w:r>
        <w:rPr>
          <w:noProof/>
        </w:rPr>
        <w:fldChar w:fldCharType="end"/>
      </w:r>
    </w:p>
    <w:p w14:paraId="6AB29DFB" w14:textId="39CDB5EF" w:rsidR="0094723C" w:rsidRDefault="0094723C">
      <w:pPr>
        <w:pStyle w:val="TOC3"/>
        <w:rPr>
          <w:rFonts w:asciiTheme="minorHAnsi" w:eastAsiaTheme="minorEastAsia" w:hAnsiTheme="minorHAnsi" w:cstheme="minorBidi"/>
          <w:noProof/>
          <w:sz w:val="22"/>
          <w:szCs w:val="22"/>
          <w:lang w:eastAsia="en-GB"/>
        </w:rPr>
      </w:pPr>
      <w:r>
        <w:rPr>
          <w:noProof/>
        </w:rPr>
        <w:t>9.4.5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_Toc155844354 \h </w:instrText>
      </w:r>
      <w:r>
        <w:rPr>
          <w:noProof/>
        </w:rPr>
      </w:r>
      <w:r>
        <w:rPr>
          <w:noProof/>
        </w:rPr>
        <w:fldChar w:fldCharType="separate"/>
      </w:r>
      <w:r>
        <w:rPr>
          <w:noProof/>
        </w:rPr>
        <w:t>115</w:t>
      </w:r>
      <w:r>
        <w:rPr>
          <w:noProof/>
        </w:rPr>
        <w:fldChar w:fldCharType="end"/>
      </w:r>
    </w:p>
    <w:p w14:paraId="6163A7BC" w14:textId="7C543B66" w:rsidR="0094723C" w:rsidRDefault="0094723C">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_Toc155844355 \h </w:instrText>
      </w:r>
      <w:r>
        <w:rPr>
          <w:noProof/>
        </w:rPr>
      </w:r>
      <w:r>
        <w:rPr>
          <w:noProof/>
        </w:rPr>
        <w:fldChar w:fldCharType="separate"/>
      </w:r>
      <w:r>
        <w:rPr>
          <w:noProof/>
        </w:rPr>
        <w:t>115</w:t>
      </w:r>
      <w:r>
        <w:rPr>
          <w:noProof/>
        </w:rPr>
        <w:fldChar w:fldCharType="end"/>
      </w:r>
    </w:p>
    <w:p w14:paraId="4726B34F" w14:textId="013DBA2D" w:rsidR="0094723C" w:rsidRDefault="0094723C">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_Toc155844356 \h </w:instrText>
      </w:r>
      <w:r>
        <w:rPr>
          <w:noProof/>
        </w:rPr>
      </w:r>
      <w:r>
        <w:rPr>
          <w:noProof/>
        </w:rPr>
        <w:fldChar w:fldCharType="separate"/>
      </w:r>
      <w:r>
        <w:rPr>
          <w:noProof/>
        </w:rPr>
        <w:t>115</w:t>
      </w:r>
      <w:r>
        <w:rPr>
          <w:noProof/>
        </w:rPr>
        <w:fldChar w:fldCharType="end"/>
      </w:r>
    </w:p>
    <w:p w14:paraId="32B9B9A3" w14:textId="0290EBB1" w:rsidR="0094723C" w:rsidRDefault="0094723C">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107294">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_Toc155844357 \h </w:instrText>
      </w:r>
      <w:r>
        <w:rPr>
          <w:noProof/>
        </w:rPr>
      </w:r>
      <w:r>
        <w:rPr>
          <w:noProof/>
        </w:rPr>
        <w:fldChar w:fldCharType="separate"/>
      </w:r>
      <w:r>
        <w:rPr>
          <w:noProof/>
        </w:rPr>
        <w:t>115</w:t>
      </w:r>
      <w:r>
        <w:rPr>
          <w:noProof/>
        </w:rPr>
        <w:fldChar w:fldCharType="end"/>
      </w:r>
    </w:p>
    <w:p w14:paraId="1A137730" w14:textId="1F396E34" w:rsidR="0094723C" w:rsidRDefault="0094723C">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_Toc155844358 \h </w:instrText>
      </w:r>
      <w:r>
        <w:rPr>
          <w:noProof/>
        </w:rPr>
      </w:r>
      <w:r>
        <w:rPr>
          <w:noProof/>
        </w:rPr>
        <w:fldChar w:fldCharType="separate"/>
      </w:r>
      <w:r>
        <w:rPr>
          <w:noProof/>
        </w:rPr>
        <w:t>117</w:t>
      </w:r>
      <w:r>
        <w:rPr>
          <w:noProof/>
        </w:rPr>
        <w:fldChar w:fldCharType="end"/>
      </w:r>
    </w:p>
    <w:p w14:paraId="77D01F29" w14:textId="5C36E9B8" w:rsidR="0094723C" w:rsidRDefault="0094723C">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_Toc155844359 \h </w:instrText>
      </w:r>
      <w:r>
        <w:rPr>
          <w:noProof/>
        </w:rPr>
      </w:r>
      <w:r>
        <w:rPr>
          <w:noProof/>
        </w:rPr>
        <w:fldChar w:fldCharType="separate"/>
      </w:r>
      <w:r>
        <w:rPr>
          <w:noProof/>
        </w:rPr>
        <w:t>120</w:t>
      </w:r>
      <w:r>
        <w:rPr>
          <w:noProof/>
        </w:rPr>
        <w:fldChar w:fldCharType="end"/>
      </w:r>
    </w:p>
    <w:p w14:paraId="064866FA" w14:textId="73A1636E" w:rsidR="0094723C" w:rsidRDefault="0094723C">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_Toc155844360 \h </w:instrText>
      </w:r>
      <w:r>
        <w:rPr>
          <w:noProof/>
        </w:rPr>
      </w:r>
      <w:r>
        <w:rPr>
          <w:noProof/>
        </w:rPr>
        <w:fldChar w:fldCharType="separate"/>
      </w:r>
      <w:r>
        <w:rPr>
          <w:noProof/>
        </w:rPr>
        <w:t>120</w:t>
      </w:r>
      <w:r>
        <w:rPr>
          <w:noProof/>
        </w:rPr>
        <w:fldChar w:fldCharType="end"/>
      </w:r>
    </w:p>
    <w:p w14:paraId="22A33AB2" w14:textId="2F70C95F" w:rsidR="0094723C" w:rsidRDefault="0094723C" w:rsidP="0094723C">
      <w:pPr>
        <w:pStyle w:val="TOC8"/>
        <w:rPr>
          <w:rFonts w:asciiTheme="minorHAnsi" w:eastAsiaTheme="minorEastAsia" w:hAnsiTheme="minorHAnsi" w:cstheme="minorBidi"/>
          <w:b w:val="0"/>
          <w:noProof/>
          <w:szCs w:val="22"/>
          <w:lang w:eastAsia="en-GB"/>
        </w:rPr>
      </w:pPr>
      <w:r>
        <w:rPr>
          <w:noProof/>
        </w:rPr>
        <w:t>Annex A (informative):</w:t>
      </w:r>
      <w:r>
        <w:rPr>
          <w:noProof/>
        </w:rPr>
        <w:tab/>
        <w:t>IANA registration template</w:t>
      </w:r>
      <w:r>
        <w:rPr>
          <w:noProof/>
        </w:rPr>
        <w:tab/>
      </w:r>
      <w:r>
        <w:rPr>
          <w:noProof/>
        </w:rPr>
        <w:fldChar w:fldCharType="begin" w:fldLock="1"/>
      </w:r>
      <w:r>
        <w:rPr>
          <w:noProof/>
        </w:rPr>
        <w:instrText xml:space="preserve"> PAGEREF _Toc155844361 \h </w:instrText>
      </w:r>
      <w:r>
        <w:rPr>
          <w:noProof/>
        </w:rPr>
      </w:r>
      <w:r>
        <w:rPr>
          <w:noProof/>
        </w:rPr>
        <w:fldChar w:fldCharType="separate"/>
      </w:r>
      <w:r>
        <w:rPr>
          <w:noProof/>
        </w:rPr>
        <w:t>120</w:t>
      </w:r>
      <w:r>
        <w:rPr>
          <w:noProof/>
        </w:rPr>
        <w:fldChar w:fldCharType="end"/>
      </w:r>
    </w:p>
    <w:p w14:paraId="6B0F8924" w14:textId="72819060" w:rsidR="0094723C" w:rsidRDefault="0094723C" w:rsidP="0094723C">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_Toc155844362 \h </w:instrText>
      </w:r>
      <w:r>
        <w:rPr>
          <w:noProof/>
        </w:rPr>
      </w:r>
      <w:r>
        <w:rPr>
          <w:noProof/>
        </w:rPr>
        <w:fldChar w:fldCharType="separate"/>
      </w:r>
      <w:r>
        <w:rPr>
          <w:noProof/>
        </w:rPr>
        <w:t>123</w:t>
      </w:r>
      <w:r>
        <w:rPr>
          <w:noProof/>
        </w:rPr>
        <w:fldChar w:fldCharType="end"/>
      </w:r>
    </w:p>
    <w:p w14:paraId="747690AD" w14:textId="4E0D190C"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55844076"/>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lastRenderedPageBreak/>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55844077"/>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55844078"/>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178DEEF6" w14:textId="77777777" w:rsidR="008E33F7" w:rsidRPr="004D3578" w:rsidRDefault="008E33F7" w:rsidP="00CC0F60">
      <w:pPr>
        <w:pStyle w:val="Heading1"/>
      </w:pPr>
      <w:bookmarkStart w:id="53" w:name="_CR3"/>
      <w:bookmarkStart w:id="54" w:name="_Toc155844079"/>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55844080"/>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lastRenderedPageBreak/>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Pr="00C65060" w:rsidRDefault="00F6784A" w:rsidP="008E33F7">
      <w:pPr>
        <w:pStyle w:val="EW"/>
        <w:rPr>
          <w:b/>
          <w:bCs/>
          <w:lang w:eastAsia="zh-CN"/>
        </w:rPr>
      </w:pPr>
      <w:r>
        <w:rPr>
          <w:b/>
          <w:bCs/>
          <w:noProof/>
        </w:rPr>
        <w:t>MBS Radio Bearer</w:t>
      </w:r>
    </w:p>
    <w:p w14:paraId="2C3E2781" w14:textId="77777777" w:rsidR="008E33F7" w:rsidRPr="004D3578" w:rsidRDefault="008E33F7" w:rsidP="00CC0F60">
      <w:pPr>
        <w:pStyle w:val="Heading2"/>
      </w:pPr>
      <w:bookmarkStart w:id="70" w:name="_CR3_2"/>
      <w:bookmarkStart w:id="71" w:name="_Toc45282172"/>
      <w:bookmarkStart w:id="72" w:name="_Toc45882558"/>
      <w:bookmarkStart w:id="73" w:name="_Toc51951108"/>
      <w:bookmarkStart w:id="74" w:name="_Toc59208862"/>
      <w:bookmarkStart w:id="75" w:name="_Toc75734700"/>
      <w:bookmarkStart w:id="76" w:name="_Toc155844081"/>
      <w:bookmarkEnd w:id="70"/>
      <w:r w:rsidRPr="004D3578">
        <w:t>3.</w:t>
      </w:r>
      <w:r>
        <w:t>2</w:t>
      </w:r>
      <w:r w:rsidRPr="004D3578">
        <w:tab/>
        <w:t>Abbreviations</w:t>
      </w:r>
      <w:bookmarkEnd w:id="66"/>
      <w:bookmarkEnd w:id="67"/>
      <w:bookmarkEnd w:id="68"/>
      <w:bookmarkEnd w:id="69"/>
      <w:bookmarkEnd w:id="71"/>
      <w:bookmarkEnd w:id="72"/>
      <w:bookmarkEnd w:id="73"/>
      <w:bookmarkEnd w:id="74"/>
      <w:bookmarkEnd w:id="75"/>
      <w:bookmarkEnd w:id="76"/>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7" w:name="_Toc1063774"/>
      <w:bookmarkStart w:id="78"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9" w:name="_Toc22039950"/>
      <w:r>
        <w:rPr>
          <w:lang w:eastAsia="ko-KR"/>
        </w:rPr>
        <w:t>PQI</w:t>
      </w:r>
      <w:r>
        <w:rPr>
          <w:lang w:eastAsia="ko-KR"/>
        </w:rPr>
        <w:tab/>
        <w:t>PC5 5QI</w:t>
      </w:r>
    </w:p>
    <w:p w14:paraId="0ACD5696" w14:textId="12C4E8B8" w:rsidR="008E33F7" w:rsidRDefault="008E33F7" w:rsidP="008E33F7">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720912B" w14:textId="5E3854C6" w:rsidR="007D7D30" w:rsidRPr="002C33BB" w:rsidRDefault="007D7D30" w:rsidP="008E33F7">
      <w:pPr>
        <w:pStyle w:val="EW"/>
        <w:rPr>
          <w:lang w:eastAsia="zh-CN"/>
        </w:rPr>
      </w:pPr>
      <w:r>
        <w:rPr>
          <w:lang w:eastAsia="zh-CN"/>
        </w:rPr>
        <w:t>RSLPP</w:t>
      </w:r>
      <w:r>
        <w:rPr>
          <w:lang w:eastAsia="zh-CN"/>
        </w:rPr>
        <w:tab/>
      </w:r>
      <w:r>
        <w:t xml:space="preserve">Ranging and </w:t>
      </w:r>
      <w:proofErr w:type="spellStart"/>
      <w:r>
        <w:t>Sidelink</w:t>
      </w:r>
      <w:proofErr w:type="spellEnd"/>
      <w:r>
        <w:t xml:space="preserve"> Positioning Policy</w:t>
      </w:r>
    </w:p>
    <w:p w14:paraId="027F68D3" w14:textId="77777777" w:rsidR="008E33F7" w:rsidRDefault="008E33F7" w:rsidP="00CC0F60">
      <w:pPr>
        <w:pStyle w:val="Heading1"/>
      </w:pPr>
      <w:bookmarkStart w:id="80" w:name="_CR4"/>
      <w:bookmarkStart w:id="81" w:name="_Toc25070659"/>
      <w:bookmarkStart w:id="82" w:name="_Toc34388574"/>
      <w:bookmarkStart w:id="83" w:name="_Toc34404345"/>
      <w:bookmarkStart w:id="84" w:name="_Toc45282173"/>
      <w:bookmarkStart w:id="85" w:name="_Toc45882559"/>
      <w:bookmarkStart w:id="86" w:name="_Toc51951109"/>
      <w:bookmarkStart w:id="87" w:name="_Toc59208863"/>
      <w:bookmarkStart w:id="88" w:name="_Toc75734701"/>
      <w:bookmarkStart w:id="89" w:name="_Toc155844082"/>
      <w:bookmarkEnd w:id="80"/>
      <w:r w:rsidRPr="004D3578">
        <w:t>4</w:t>
      </w:r>
      <w:r w:rsidRPr="004D3578">
        <w:tab/>
      </w:r>
      <w:r>
        <w:t>General description</w:t>
      </w:r>
      <w:bookmarkEnd w:id="77"/>
      <w:bookmarkEnd w:id="79"/>
      <w:bookmarkEnd w:id="81"/>
      <w:bookmarkEnd w:id="82"/>
      <w:bookmarkEnd w:id="83"/>
      <w:bookmarkEnd w:id="84"/>
      <w:bookmarkEnd w:id="85"/>
      <w:bookmarkEnd w:id="86"/>
      <w:bookmarkEnd w:id="87"/>
      <w:bookmarkEnd w:id="88"/>
      <w:bookmarkEnd w:id="89"/>
    </w:p>
    <w:p w14:paraId="6CE52032" w14:textId="77777777" w:rsidR="008E33F7" w:rsidRDefault="008E33F7" w:rsidP="008E33F7">
      <w:pPr>
        <w:rPr>
          <w:lang w:eastAsia="ko-KR"/>
        </w:rPr>
      </w:pPr>
      <w:bookmarkStart w:id="9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r w:rsidR="00C821FE">
        <w:t xml:space="preserve">. A UE using V2X communication over </w:t>
      </w:r>
      <w:proofErr w:type="spellStart"/>
      <w:r w:rsidR="00C821FE">
        <w:t>Uu</w:t>
      </w:r>
      <w:proofErr w:type="spellEnd"/>
      <w:r w:rsidR="00C821FE">
        <w:t>:</w:t>
      </w:r>
    </w:p>
    <w:p w14:paraId="121C3E6F" w14:textId="77777777" w:rsidR="00C821FE" w:rsidRPr="00331D9F" w:rsidRDefault="00C821FE" w:rsidP="00C821FE">
      <w:pPr>
        <w:pStyle w:val="B2"/>
      </w:pPr>
      <w:proofErr w:type="spellStart"/>
      <w:r>
        <w:t>i</w:t>
      </w:r>
      <w:proofErr w:type="spellEnd"/>
      <w:r>
        <w:t>)</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18633E9C" w:rsidR="008E33F7" w:rsidRDefault="00003548" w:rsidP="008E33F7">
      <w:pPr>
        <w:pStyle w:val="B1"/>
      </w:pPr>
      <w:r>
        <w:t xml:space="preserve"> </w:t>
      </w:r>
      <w:r w:rsidR="008E33F7">
        <w:t>2)</w:t>
      </w:r>
      <w:r w:rsidR="008E33F7">
        <w:tab/>
        <w:t xml:space="preserve">both IP based and non-IP based V2X messages are supported over </w:t>
      </w:r>
      <w:proofErr w:type="spellStart"/>
      <w:r w:rsidR="008E33F7">
        <w:t>Uu</w:t>
      </w:r>
      <w:proofErr w:type="spellEnd"/>
      <w:r w:rsidR="008E33F7">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w:t>
      </w:r>
      <w:proofErr w:type="spellStart"/>
      <w:r>
        <w:t>Uu</w:t>
      </w:r>
      <w:proofErr w:type="spellEnd"/>
      <w:r>
        <w:t xml:space="preserve">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CC0F60">
      <w:pPr>
        <w:pStyle w:val="Heading1"/>
      </w:pPr>
      <w:bookmarkStart w:id="91" w:name="_CR5"/>
      <w:bookmarkStart w:id="92" w:name="_Toc22039951"/>
      <w:bookmarkStart w:id="93" w:name="_Toc25070660"/>
      <w:bookmarkStart w:id="94" w:name="_Toc34388575"/>
      <w:bookmarkStart w:id="95" w:name="_Toc34404346"/>
      <w:bookmarkStart w:id="96" w:name="_Toc45282174"/>
      <w:bookmarkStart w:id="97" w:name="_Toc45882560"/>
      <w:bookmarkStart w:id="98" w:name="_Toc51951110"/>
      <w:bookmarkStart w:id="99" w:name="_Toc59208864"/>
      <w:bookmarkStart w:id="100" w:name="_Toc75734702"/>
      <w:bookmarkStart w:id="101" w:name="_Toc155844083"/>
      <w:bookmarkEnd w:id="91"/>
      <w:r>
        <w:rPr>
          <w:rFonts w:hint="eastAsia"/>
          <w:lang w:eastAsia="zh-CN"/>
        </w:rPr>
        <w:t>5</w:t>
      </w:r>
      <w:r>
        <w:tab/>
        <w:t>Provisioning of parameters for V2X configuration</w:t>
      </w:r>
      <w:bookmarkEnd w:id="90"/>
      <w:bookmarkEnd w:id="92"/>
      <w:bookmarkEnd w:id="93"/>
      <w:bookmarkEnd w:id="94"/>
      <w:bookmarkEnd w:id="95"/>
      <w:bookmarkEnd w:id="96"/>
      <w:bookmarkEnd w:id="97"/>
      <w:bookmarkEnd w:id="98"/>
      <w:bookmarkEnd w:id="99"/>
      <w:bookmarkEnd w:id="100"/>
      <w:bookmarkEnd w:id="101"/>
    </w:p>
    <w:p w14:paraId="5761FA4E" w14:textId="77777777" w:rsidR="008E33F7" w:rsidRPr="00F1445B" w:rsidRDefault="008E33F7" w:rsidP="00CC0F60">
      <w:pPr>
        <w:pStyle w:val="Heading2"/>
        <w:rPr>
          <w:noProof/>
          <w:lang w:val="en-US"/>
        </w:rPr>
      </w:pPr>
      <w:bookmarkStart w:id="102" w:name="_CR5_1"/>
      <w:bookmarkStart w:id="103" w:name="_Toc533170242"/>
      <w:bookmarkStart w:id="104" w:name="_Toc22039952"/>
      <w:bookmarkStart w:id="105" w:name="_Toc25070661"/>
      <w:bookmarkStart w:id="106" w:name="_Toc34388576"/>
      <w:bookmarkStart w:id="107" w:name="_Toc34404347"/>
      <w:bookmarkStart w:id="108" w:name="_Toc45282175"/>
      <w:bookmarkStart w:id="109" w:name="_Toc45882561"/>
      <w:bookmarkStart w:id="110" w:name="_Toc51951111"/>
      <w:bookmarkStart w:id="111" w:name="_Toc59208865"/>
      <w:bookmarkStart w:id="112" w:name="_Toc75734703"/>
      <w:bookmarkStart w:id="113" w:name="_Toc155844084"/>
      <w:bookmarkEnd w:id="102"/>
      <w:r w:rsidRPr="00F1445B">
        <w:rPr>
          <w:noProof/>
          <w:lang w:val="en-US"/>
        </w:rPr>
        <w:t>5.1</w:t>
      </w:r>
      <w:r w:rsidRPr="00F1445B">
        <w:rPr>
          <w:noProof/>
          <w:lang w:val="en-US"/>
        </w:rPr>
        <w:tab/>
        <w:t>General</w:t>
      </w:r>
      <w:bookmarkEnd w:id="103"/>
      <w:bookmarkEnd w:id="104"/>
      <w:bookmarkEnd w:id="105"/>
      <w:bookmarkEnd w:id="106"/>
      <w:bookmarkEnd w:id="107"/>
      <w:bookmarkEnd w:id="108"/>
      <w:bookmarkEnd w:id="109"/>
      <w:bookmarkEnd w:id="110"/>
      <w:bookmarkEnd w:id="111"/>
      <w:bookmarkEnd w:id="112"/>
      <w:bookmarkEnd w:id="113"/>
    </w:p>
    <w:p w14:paraId="64CC6158" w14:textId="77777777" w:rsidR="008E33F7" w:rsidRDefault="008E33F7" w:rsidP="008E33F7">
      <w:pPr>
        <w:rPr>
          <w:noProof/>
          <w:lang w:val="en-US"/>
        </w:rPr>
      </w:pPr>
      <w:bookmarkStart w:id="11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5" w:name="_CR5_2"/>
      <w:bookmarkStart w:id="116" w:name="_Toc22039953"/>
      <w:bookmarkStart w:id="117" w:name="_Toc25070662"/>
      <w:bookmarkStart w:id="118" w:name="_Toc34388577"/>
      <w:bookmarkStart w:id="119" w:name="_Toc34404348"/>
      <w:bookmarkStart w:id="120" w:name="_Toc45282176"/>
      <w:bookmarkStart w:id="121" w:name="_Toc45882562"/>
      <w:bookmarkStart w:id="122" w:name="_Toc51951112"/>
      <w:bookmarkStart w:id="123" w:name="_Toc59208866"/>
      <w:bookmarkStart w:id="124" w:name="_Toc75734704"/>
      <w:bookmarkStart w:id="125" w:name="_Toc155844085"/>
      <w:bookmarkEnd w:id="115"/>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4"/>
      <w:bookmarkEnd w:id="116"/>
      <w:bookmarkEnd w:id="117"/>
      <w:bookmarkEnd w:id="118"/>
      <w:bookmarkEnd w:id="119"/>
      <w:bookmarkEnd w:id="120"/>
      <w:bookmarkEnd w:id="121"/>
      <w:bookmarkEnd w:id="122"/>
      <w:bookmarkEnd w:id="123"/>
      <w:bookmarkEnd w:id="124"/>
      <w:bookmarkEnd w:id="125"/>
    </w:p>
    <w:p w14:paraId="39E3AFAA" w14:textId="77777777" w:rsidR="008E33F7" w:rsidRPr="00F1445B" w:rsidRDefault="008E33F7" w:rsidP="00CC0F60">
      <w:pPr>
        <w:pStyle w:val="Heading3"/>
        <w:rPr>
          <w:noProof/>
          <w:lang w:val="en-US"/>
        </w:rPr>
      </w:pPr>
      <w:bookmarkStart w:id="126" w:name="_CR5_2_1"/>
      <w:bookmarkStart w:id="127" w:name="_Toc22039954"/>
      <w:bookmarkStart w:id="128" w:name="_Toc25070663"/>
      <w:bookmarkStart w:id="129" w:name="_Toc34388578"/>
      <w:bookmarkStart w:id="130" w:name="_Toc34404349"/>
      <w:bookmarkStart w:id="131" w:name="_Toc45282177"/>
      <w:bookmarkStart w:id="132" w:name="_Toc45882563"/>
      <w:bookmarkStart w:id="133" w:name="_Toc51951113"/>
      <w:bookmarkStart w:id="134" w:name="_Toc59208867"/>
      <w:bookmarkStart w:id="135" w:name="_Toc75734705"/>
      <w:bookmarkStart w:id="136" w:name="_Toc533170247"/>
      <w:bookmarkStart w:id="137" w:name="_Toc533170249"/>
      <w:bookmarkStart w:id="138" w:name="_Toc155844086"/>
      <w:bookmarkEnd w:id="126"/>
      <w:r w:rsidRPr="00F1445B">
        <w:rPr>
          <w:noProof/>
          <w:lang w:val="en-US"/>
        </w:rPr>
        <w:t>5.</w:t>
      </w:r>
      <w:r>
        <w:rPr>
          <w:noProof/>
          <w:lang w:val="en-US"/>
        </w:rPr>
        <w:t>2.1</w:t>
      </w:r>
      <w:r w:rsidRPr="00F1445B">
        <w:rPr>
          <w:noProof/>
          <w:lang w:val="en-US"/>
        </w:rPr>
        <w:tab/>
      </w:r>
      <w:r>
        <w:rPr>
          <w:noProof/>
          <w:lang w:val="en-US"/>
        </w:rPr>
        <w:t>General</w:t>
      </w:r>
      <w:bookmarkEnd w:id="127"/>
      <w:bookmarkEnd w:id="128"/>
      <w:bookmarkEnd w:id="129"/>
      <w:bookmarkEnd w:id="130"/>
      <w:bookmarkEnd w:id="131"/>
      <w:bookmarkEnd w:id="132"/>
      <w:bookmarkEnd w:id="133"/>
      <w:bookmarkEnd w:id="134"/>
      <w:bookmarkEnd w:id="135"/>
      <w:bookmarkEnd w:id="138"/>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39" w:name="_CR5_2_2"/>
      <w:bookmarkStart w:id="140" w:name="_Toc22039955"/>
      <w:bookmarkStart w:id="141" w:name="_Toc25070664"/>
      <w:bookmarkStart w:id="142" w:name="_Toc34388579"/>
      <w:bookmarkStart w:id="143" w:name="_Toc34404350"/>
      <w:bookmarkStart w:id="144" w:name="_Toc45282178"/>
      <w:bookmarkStart w:id="145" w:name="_Toc45882564"/>
      <w:bookmarkStart w:id="146" w:name="_Toc51951114"/>
      <w:bookmarkStart w:id="147" w:name="_Toc59208868"/>
      <w:bookmarkStart w:id="148" w:name="_Toc75734706"/>
      <w:bookmarkStart w:id="149" w:name="_Toc155844087"/>
      <w:bookmarkEnd w:id="13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0"/>
      <w:bookmarkEnd w:id="141"/>
      <w:bookmarkEnd w:id="142"/>
      <w:bookmarkEnd w:id="143"/>
      <w:bookmarkEnd w:id="144"/>
      <w:bookmarkEnd w:id="145"/>
      <w:bookmarkEnd w:id="146"/>
      <w:bookmarkEnd w:id="147"/>
      <w:bookmarkEnd w:id="148"/>
      <w:bookmarkEnd w:id="149"/>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lastRenderedPageBreak/>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0" w:name="_CR5_2_3"/>
      <w:bookmarkStart w:id="151" w:name="_Toc22039956"/>
      <w:bookmarkStart w:id="152" w:name="_Toc25070665"/>
      <w:bookmarkStart w:id="153" w:name="_Toc34388580"/>
      <w:bookmarkStart w:id="154" w:name="_Toc34404351"/>
      <w:bookmarkStart w:id="155" w:name="_Toc45282179"/>
      <w:bookmarkStart w:id="156" w:name="_Toc45882565"/>
      <w:bookmarkStart w:id="157" w:name="_Toc51951115"/>
      <w:bookmarkStart w:id="158" w:name="_Toc59208869"/>
      <w:bookmarkStart w:id="159" w:name="_Toc75734707"/>
      <w:bookmarkStart w:id="160" w:name="_Toc155844088"/>
      <w:bookmarkEnd w:id="15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6"/>
      <w:bookmarkEnd w:id="151"/>
      <w:bookmarkEnd w:id="152"/>
      <w:bookmarkEnd w:id="153"/>
      <w:bookmarkEnd w:id="154"/>
      <w:bookmarkEnd w:id="155"/>
      <w:bookmarkEnd w:id="156"/>
      <w:bookmarkEnd w:id="157"/>
      <w:bookmarkEnd w:id="158"/>
      <w:bookmarkEnd w:id="159"/>
      <w:bookmarkEnd w:id="160"/>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lastRenderedPageBreak/>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1" w:name="_Toc533170248"/>
      <w:bookmarkStart w:id="162" w:name="_Toc22039957"/>
      <w:bookmarkStart w:id="163" w:name="_Toc25070666"/>
      <w:bookmarkStart w:id="164" w:name="_Toc34388581"/>
      <w:bookmarkStart w:id="165"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6" w:name="_Toc45282180"/>
      <w:bookmarkStart w:id="167" w:name="_Toc45882566"/>
      <w:bookmarkStart w:id="168" w:name="_Toc51951116"/>
      <w:bookmarkStart w:id="169" w:name="_Toc59208870"/>
      <w:bookmarkStart w:id="170"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1" w:name="_CR5_2_4"/>
      <w:bookmarkStart w:id="172" w:name="_Toc155844089"/>
      <w:bookmarkEnd w:id="17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1"/>
      <w:bookmarkEnd w:id="162"/>
      <w:bookmarkEnd w:id="163"/>
      <w:bookmarkEnd w:id="164"/>
      <w:bookmarkEnd w:id="165"/>
      <w:bookmarkEnd w:id="166"/>
      <w:bookmarkEnd w:id="167"/>
      <w:bookmarkEnd w:id="168"/>
      <w:bookmarkEnd w:id="169"/>
      <w:bookmarkEnd w:id="170"/>
      <w:bookmarkEnd w:id="172"/>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lastRenderedPageBreak/>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Pr="00FA69FC" w:rsidRDefault="00F55965" w:rsidP="00F55965">
      <w:pPr>
        <w:pStyle w:val="B5"/>
      </w:pPr>
      <w:r w:rsidRPr="00FA69FC">
        <w:t>-</w:t>
      </w:r>
      <w:r w:rsidRPr="00FA69FC">
        <w:tab/>
        <w:t>a TMGI;</w:t>
      </w:r>
    </w:p>
    <w:p w14:paraId="343E02E5" w14:textId="77777777" w:rsidR="00F55965" w:rsidRPr="00FA69FC" w:rsidRDefault="00F55965" w:rsidP="00F55965">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4A01D6A5" w14:textId="77777777" w:rsidR="00F55965" w:rsidRPr="00FA69FC" w:rsidRDefault="00F55965" w:rsidP="00F55965">
      <w:pPr>
        <w:pStyle w:val="B5"/>
      </w:pPr>
      <w:r w:rsidRPr="00FA69FC">
        <w:t>-</w:t>
      </w:r>
      <w:r w:rsidRPr="00FA69FC">
        <w:tab/>
        <w:t>a frequency;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Pr="00A07D63" w:rsidRDefault="00F55965" w:rsidP="00F55965">
      <w:pPr>
        <w:pStyle w:val="B4"/>
        <w:rPr>
          <w:noProof/>
          <w:lang w:val="en-US"/>
        </w:rPr>
      </w:pPr>
      <w:r>
        <w:rPr>
          <w:noProof/>
          <w:lang w:val="en-US"/>
        </w:rPr>
        <w:lastRenderedPageBreak/>
        <w:t>A</w:t>
      </w:r>
      <w:r w:rsidRPr="00A07D63">
        <w:rPr>
          <w:noProof/>
          <w:lang w:val="en-US"/>
        </w:rPr>
        <w:t>)</w:t>
      </w:r>
      <w:r w:rsidRPr="00A07D63">
        <w:rPr>
          <w:noProof/>
          <w:lang w:val="en-US"/>
        </w:rPr>
        <w:tab/>
        <w:t>a TMGI;</w:t>
      </w:r>
    </w:p>
    <w:p w14:paraId="521F2A4C" w14:textId="77777777" w:rsidR="00F55965" w:rsidRPr="00A07D63" w:rsidRDefault="00F55965" w:rsidP="00F55965">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0A68B24" w14:textId="77777777" w:rsidR="00F55965" w:rsidRPr="00A07D63" w:rsidRDefault="00F55965" w:rsidP="00F55965">
      <w:pPr>
        <w:pStyle w:val="B4"/>
        <w:rPr>
          <w:noProof/>
          <w:lang w:val="en-US"/>
        </w:rPr>
      </w:pPr>
      <w:r>
        <w:rPr>
          <w:noProof/>
          <w:lang w:val="en-US"/>
        </w:rPr>
        <w:t>C</w:t>
      </w:r>
      <w:r w:rsidRPr="00A07D63">
        <w:rPr>
          <w:noProof/>
          <w:lang w:val="en-US"/>
        </w:rPr>
        <w:t>)</w:t>
      </w:r>
      <w:r w:rsidRPr="00A07D63">
        <w:rPr>
          <w:noProof/>
          <w:lang w:val="en-US"/>
        </w:rPr>
        <w:tab/>
        <w:t>a frequency; and</w:t>
      </w:r>
    </w:p>
    <w:p w14:paraId="60349C46" w14:textId="77777777" w:rsidR="00F55965" w:rsidRDefault="00F55965" w:rsidP="00F55965">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77777777" w:rsidR="00F55965" w:rsidRDefault="00F55965" w:rsidP="00F55965">
      <w:pPr>
        <w:pStyle w:val="B3"/>
        <w:rPr>
          <w:noProof/>
          <w:lang w:val="en-US"/>
        </w:rPr>
      </w:pPr>
      <w:r>
        <w:rPr>
          <w:noProof/>
          <w:lang w:val="en-US"/>
        </w:rPr>
        <w:t>i)</w:t>
      </w:r>
      <w:r>
        <w:rPr>
          <w:noProof/>
          <w:lang w:val="en-US"/>
        </w:rPr>
        <w:tab/>
        <w:t>a TMGI;</w:t>
      </w:r>
    </w:p>
    <w:p w14:paraId="7E932BDF" w14:textId="77777777" w:rsidR="00F55965" w:rsidRDefault="00F55965" w:rsidP="00F55965">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6F070292" w14:textId="77777777" w:rsidR="00F55965" w:rsidRDefault="00F55965" w:rsidP="00F55965">
      <w:pPr>
        <w:pStyle w:val="B3"/>
        <w:rPr>
          <w:noProof/>
          <w:lang w:val="en-US"/>
        </w:rPr>
      </w:pPr>
      <w:r>
        <w:rPr>
          <w:noProof/>
          <w:lang w:val="en-US"/>
        </w:rPr>
        <w:t>iii)</w:t>
      </w:r>
      <w:r>
        <w:rPr>
          <w:noProof/>
          <w:lang w:val="en-US"/>
        </w:rPr>
        <w:tab/>
        <w:t>a frequency;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E5473E2" w14:textId="77777777" w:rsidR="008E33F7" w:rsidRPr="00F1445B" w:rsidRDefault="008E33F7" w:rsidP="00CC0F60">
      <w:pPr>
        <w:pStyle w:val="Heading2"/>
        <w:rPr>
          <w:noProof/>
          <w:lang w:val="en-US"/>
        </w:rPr>
      </w:pPr>
      <w:bookmarkStart w:id="173" w:name="_CR5_3"/>
      <w:bookmarkStart w:id="174" w:name="_Toc22039958"/>
      <w:bookmarkStart w:id="175" w:name="_Toc25070667"/>
      <w:bookmarkStart w:id="176" w:name="_Toc34388582"/>
      <w:bookmarkStart w:id="177" w:name="_Toc34404353"/>
      <w:bookmarkStart w:id="178" w:name="_Toc45282181"/>
      <w:bookmarkStart w:id="179" w:name="_Toc45882567"/>
      <w:bookmarkStart w:id="180" w:name="_Toc51951117"/>
      <w:bookmarkStart w:id="181" w:name="_Toc59208871"/>
      <w:bookmarkStart w:id="182" w:name="_Toc75734709"/>
      <w:bookmarkStart w:id="183" w:name="_Toc155844090"/>
      <w:bookmarkEnd w:id="173"/>
      <w:r w:rsidRPr="00F1445B">
        <w:rPr>
          <w:noProof/>
          <w:lang w:val="en-US"/>
        </w:rPr>
        <w:t>5.3</w:t>
      </w:r>
      <w:r w:rsidRPr="00F1445B">
        <w:rPr>
          <w:noProof/>
          <w:lang w:val="en-US"/>
        </w:rPr>
        <w:tab/>
        <w:t>Procedures</w:t>
      </w:r>
      <w:bookmarkEnd w:id="137"/>
      <w:bookmarkEnd w:id="174"/>
      <w:bookmarkEnd w:id="175"/>
      <w:bookmarkEnd w:id="176"/>
      <w:bookmarkEnd w:id="177"/>
      <w:bookmarkEnd w:id="178"/>
      <w:bookmarkEnd w:id="179"/>
      <w:bookmarkEnd w:id="180"/>
      <w:bookmarkEnd w:id="181"/>
      <w:bookmarkEnd w:id="182"/>
      <w:bookmarkEnd w:id="183"/>
    </w:p>
    <w:p w14:paraId="18EE7F2B" w14:textId="77777777" w:rsidR="008E33F7" w:rsidRDefault="008E33F7" w:rsidP="00CC0F60">
      <w:pPr>
        <w:pStyle w:val="Heading3"/>
        <w:rPr>
          <w:noProof/>
          <w:lang w:val="en-US"/>
        </w:rPr>
      </w:pPr>
      <w:bookmarkStart w:id="184" w:name="_CR5_3_1"/>
      <w:bookmarkStart w:id="185" w:name="_Toc533170250"/>
      <w:bookmarkStart w:id="186" w:name="_Toc22039959"/>
      <w:bookmarkStart w:id="187" w:name="_Toc25070668"/>
      <w:bookmarkStart w:id="188" w:name="_Toc34388583"/>
      <w:bookmarkStart w:id="189" w:name="_Toc34404354"/>
      <w:bookmarkStart w:id="190" w:name="_Toc45282182"/>
      <w:bookmarkStart w:id="191" w:name="_Toc45882568"/>
      <w:bookmarkStart w:id="192" w:name="_Toc51951118"/>
      <w:bookmarkStart w:id="193" w:name="_Toc59208872"/>
      <w:bookmarkStart w:id="194" w:name="_Toc75734710"/>
      <w:bookmarkStart w:id="195" w:name="_Toc533170253"/>
      <w:bookmarkStart w:id="196" w:name="_Toc533170262"/>
      <w:bookmarkStart w:id="197" w:name="_Toc155844091"/>
      <w:bookmarkEnd w:id="18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5"/>
      <w:bookmarkEnd w:id="186"/>
      <w:bookmarkEnd w:id="187"/>
      <w:bookmarkEnd w:id="188"/>
      <w:bookmarkEnd w:id="189"/>
      <w:bookmarkEnd w:id="190"/>
      <w:bookmarkEnd w:id="191"/>
      <w:bookmarkEnd w:id="192"/>
      <w:bookmarkEnd w:id="193"/>
      <w:bookmarkEnd w:id="194"/>
      <w:bookmarkEnd w:id="197"/>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8" w:name="_CR5_3_2"/>
      <w:bookmarkStart w:id="199" w:name="_Toc22039960"/>
      <w:bookmarkStart w:id="200" w:name="_Toc25070669"/>
      <w:bookmarkStart w:id="201" w:name="_Toc34388584"/>
      <w:bookmarkStart w:id="202" w:name="_Toc34404355"/>
      <w:bookmarkStart w:id="203" w:name="_Toc45282183"/>
      <w:bookmarkStart w:id="204" w:name="_Toc45882569"/>
      <w:bookmarkStart w:id="205" w:name="_Toc51951119"/>
      <w:bookmarkStart w:id="206" w:name="_Toc59208873"/>
      <w:bookmarkStart w:id="207" w:name="_Toc75734711"/>
      <w:bookmarkStart w:id="208" w:name="_Toc155844092"/>
      <w:bookmarkEnd w:id="195"/>
      <w:bookmarkEnd w:id="19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99"/>
      <w:bookmarkEnd w:id="200"/>
      <w:bookmarkEnd w:id="201"/>
      <w:bookmarkEnd w:id="202"/>
      <w:bookmarkEnd w:id="203"/>
      <w:bookmarkEnd w:id="204"/>
      <w:bookmarkEnd w:id="205"/>
      <w:bookmarkEnd w:id="206"/>
      <w:bookmarkEnd w:id="207"/>
      <w:bookmarkEnd w:id="208"/>
    </w:p>
    <w:p w14:paraId="1C89EEEB" w14:textId="77777777" w:rsidR="008E33F7" w:rsidRDefault="008E33F7" w:rsidP="00CC0F60">
      <w:pPr>
        <w:pStyle w:val="Heading4"/>
        <w:rPr>
          <w:noProof/>
          <w:lang w:val="en-US"/>
        </w:rPr>
      </w:pPr>
      <w:bookmarkStart w:id="209" w:name="_CR5_3_2_1"/>
      <w:bookmarkStart w:id="210" w:name="_Toc22039961"/>
      <w:bookmarkStart w:id="211" w:name="_Toc25070670"/>
      <w:bookmarkStart w:id="212" w:name="_Toc34388585"/>
      <w:bookmarkStart w:id="213" w:name="_Toc34404356"/>
      <w:bookmarkStart w:id="214" w:name="_Toc45282184"/>
      <w:bookmarkStart w:id="215" w:name="_Toc45882570"/>
      <w:bookmarkStart w:id="216" w:name="_Toc51951120"/>
      <w:bookmarkStart w:id="217" w:name="_Toc59208874"/>
      <w:bookmarkStart w:id="218" w:name="_Toc75734712"/>
      <w:bookmarkStart w:id="219" w:name="_Toc155844093"/>
      <w:bookmarkEnd w:id="209"/>
      <w:r>
        <w:rPr>
          <w:noProof/>
          <w:lang w:val="en-US"/>
        </w:rPr>
        <w:t>5.3</w:t>
      </w:r>
      <w:r w:rsidRPr="00F1445B">
        <w:rPr>
          <w:noProof/>
          <w:lang w:val="en-US"/>
        </w:rPr>
        <w:t>.</w:t>
      </w:r>
      <w:r>
        <w:rPr>
          <w:noProof/>
          <w:lang w:val="en-US"/>
        </w:rPr>
        <w:t>2.1</w:t>
      </w:r>
      <w:r>
        <w:rPr>
          <w:noProof/>
          <w:lang w:val="en-US"/>
        </w:rPr>
        <w:tab/>
        <w:t>General</w:t>
      </w:r>
      <w:bookmarkEnd w:id="210"/>
      <w:bookmarkEnd w:id="211"/>
      <w:bookmarkEnd w:id="212"/>
      <w:bookmarkEnd w:id="213"/>
      <w:bookmarkEnd w:id="214"/>
      <w:bookmarkEnd w:id="215"/>
      <w:bookmarkEnd w:id="216"/>
      <w:bookmarkEnd w:id="217"/>
      <w:bookmarkEnd w:id="218"/>
      <w:bookmarkEnd w:id="219"/>
    </w:p>
    <w:p w14:paraId="1D53BD22" w14:textId="77777777" w:rsidR="00F637B9" w:rsidRPr="006A73DE" w:rsidRDefault="00F637B9" w:rsidP="00F637B9">
      <w:pPr>
        <w:rPr>
          <w:noProof/>
          <w:lang w:val="en-US"/>
        </w:rPr>
      </w:pPr>
      <w:bookmarkStart w:id="220" w:name="_Toc533170254"/>
      <w:bookmarkStart w:id="221" w:name="_Toc22039962"/>
      <w:bookmarkStart w:id="222" w:name="_Toc25070671"/>
      <w:bookmarkStart w:id="223" w:name="_Toc34388586"/>
      <w:bookmarkStart w:id="224" w:name="_Toc34404357"/>
      <w:bookmarkStart w:id="225" w:name="_Toc45282185"/>
      <w:bookmarkStart w:id="226" w:name="_Toc45882571"/>
      <w:bookmarkStart w:id="227" w:name="_Toc51951121"/>
      <w:bookmarkStart w:id="228" w:name="_Toc59208875"/>
      <w:bookmarkStart w:id="229"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0" w:name="_CR5_3_2_2"/>
      <w:bookmarkStart w:id="231" w:name="_Toc155844094"/>
      <w:bookmarkEnd w:id="23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0"/>
      <w:bookmarkEnd w:id="221"/>
      <w:bookmarkEnd w:id="222"/>
      <w:bookmarkEnd w:id="223"/>
      <w:bookmarkEnd w:id="224"/>
      <w:bookmarkEnd w:id="225"/>
      <w:bookmarkEnd w:id="226"/>
      <w:bookmarkEnd w:id="227"/>
      <w:bookmarkEnd w:id="228"/>
      <w:bookmarkEnd w:id="229"/>
      <w:bookmarkEnd w:id="231"/>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2"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3" w:name="_Toc22039963"/>
    <w:bookmarkStart w:id="234" w:name="_Toc25070672"/>
    <w:bookmarkStart w:id="235" w:name="_Toc34388587"/>
    <w:bookmarkStart w:id="236" w:name="_Toc34404358"/>
    <w:p w14:paraId="5E8A6D9F" w14:textId="1BCE0FAB" w:rsidR="00876DD2" w:rsidRDefault="001539EC" w:rsidP="00F261EB">
      <w:pPr>
        <w:pStyle w:val="TH"/>
      </w:pPr>
      <w:r>
        <w:object w:dxaOrig="9465" w:dyaOrig="5805" w14:anchorId="5B2FFA4D">
          <v:shape id="_x0000_i1027" type="#_x0000_t75" style="width:382.1pt;height:235.95pt" o:ole="">
            <v:imagedata r:id="rId14" o:title=""/>
          </v:shape>
          <o:OLEObject Type="Embed" ProgID="Visio.Drawing.15" ShapeID="_x0000_i1027" DrawAspect="Content" ObjectID="_1766456954" r:id="rId15"/>
        </w:object>
      </w:r>
    </w:p>
    <w:p w14:paraId="571717EA" w14:textId="38BA4F8C" w:rsidR="008E33F7" w:rsidRPr="00F23091" w:rsidRDefault="008E33F7" w:rsidP="008E33F7">
      <w:pPr>
        <w:pStyle w:val="TF"/>
      </w:pPr>
      <w:bookmarkStart w:id="237" w:name="_CRFigure5_3_2_2_1"/>
      <w:r w:rsidRPr="00183538">
        <w:t>Figure</w:t>
      </w:r>
      <w:r>
        <w:rPr>
          <w:rFonts w:cs="Arial"/>
        </w:rPr>
        <w:t> </w:t>
      </w:r>
      <w:bookmarkEnd w:id="237"/>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8" w:name="_CR5_3_2_3"/>
      <w:bookmarkStart w:id="239" w:name="_Toc45282186"/>
      <w:bookmarkStart w:id="240" w:name="_Toc45882572"/>
      <w:bookmarkStart w:id="241" w:name="_Toc51951122"/>
      <w:bookmarkStart w:id="242" w:name="_Toc59208876"/>
      <w:bookmarkStart w:id="243" w:name="_Toc75734714"/>
      <w:bookmarkStart w:id="244" w:name="_Toc155844095"/>
      <w:bookmarkEnd w:id="238"/>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2"/>
      <w:r w:rsidRPr="00440029">
        <w:t>accepted</w:t>
      </w:r>
      <w:r w:rsidRPr="00286D09">
        <w:t xml:space="preserve"> </w:t>
      </w:r>
      <w:r>
        <w:t>by the network</w:t>
      </w:r>
      <w:bookmarkEnd w:id="233"/>
      <w:bookmarkEnd w:id="234"/>
      <w:bookmarkEnd w:id="235"/>
      <w:bookmarkEnd w:id="236"/>
      <w:bookmarkEnd w:id="239"/>
      <w:bookmarkEnd w:id="240"/>
      <w:bookmarkEnd w:id="241"/>
      <w:bookmarkEnd w:id="242"/>
      <w:bookmarkEnd w:id="243"/>
      <w:bookmarkEnd w:id="244"/>
    </w:p>
    <w:p w14:paraId="32BD35D8" w14:textId="77777777" w:rsidR="008E33F7" w:rsidRPr="00B7735E" w:rsidRDefault="008E33F7" w:rsidP="008E33F7">
      <w:pPr>
        <w:rPr>
          <w:rFonts w:eastAsia="Malgun Gothic"/>
          <w:lang w:val="en-US" w:eastAsia="ko-KR"/>
        </w:rPr>
      </w:pPr>
      <w:bookmarkStart w:id="245"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6" w:name="_Toc22039964"/>
      <w:bookmarkStart w:id="247" w:name="_Toc20233348"/>
      <w:bookmarkEnd w:id="245"/>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8" w:name="_Toc25070673"/>
      <w:bookmarkStart w:id="249" w:name="_Toc34388588"/>
      <w:bookmarkStart w:id="250" w:name="_Toc34404359"/>
      <w:bookmarkStart w:id="251" w:name="_Toc45282187"/>
      <w:bookmarkStart w:id="252" w:name="_Toc45882573"/>
      <w:bookmarkStart w:id="253" w:name="_Toc51951123"/>
      <w:bookmarkStart w:id="254" w:name="_Toc59208877"/>
      <w:bookmarkStart w:id="255"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6" w:name="_CR5_3_2_4"/>
      <w:bookmarkStart w:id="257" w:name="_Toc155844096"/>
      <w:bookmarkEnd w:id="256"/>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6"/>
      <w:bookmarkEnd w:id="248"/>
      <w:bookmarkEnd w:id="249"/>
      <w:bookmarkEnd w:id="250"/>
      <w:bookmarkEnd w:id="251"/>
      <w:bookmarkEnd w:id="252"/>
      <w:bookmarkEnd w:id="253"/>
      <w:bookmarkEnd w:id="254"/>
      <w:bookmarkEnd w:id="255"/>
      <w:bookmarkEnd w:id="25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8" w:name="_CR5_3_2_5"/>
      <w:bookmarkStart w:id="259" w:name="_Toc22039965"/>
      <w:bookmarkStart w:id="260" w:name="_Toc25070674"/>
      <w:bookmarkStart w:id="261" w:name="_Toc34388589"/>
      <w:bookmarkStart w:id="262" w:name="_Toc34404360"/>
      <w:bookmarkStart w:id="263" w:name="_Toc45282188"/>
      <w:bookmarkStart w:id="264" w:name="_Toc45882574"/>
      <w:bookmarkStart w:id="265" w:name="_Toc51951124"/>
      <w:bookmarkStart w:id="266" w:name="_Toc59208878"/>
      <w:bookmarkStart w:id="267" w:name="_Toc75734716"/>
      <w:bookmarkStart w:id="268" w:name="_Toc155844097"/>
      <w:bookmarkEnd w:id="258"/>
      <w:r w:rsidRPr="00AA0213">
        <w:t>5.3.</w:t>
      </w:r>
      <w:r>
        <w:t>2</w:t>
      </w:r>
      <w:r w:rsidRPr="00AA0213">
        <w:t>.</w:t>
      </w:r>
      <w:r>
        <w:t>5</w:t>
      </w:r>
      <w:r w:rsidRPr="00AA0213">
        <w:tab/>
        <w:t>Abnormal cases on the network side</w:t>
      </w:r>
      <w:bookmarkEnd w:id="247"/>
      <w:bookmarkEnd w:id="259"/>
      <w:bookmarkEnd w:id="260"/>
      <w:bookmarkEnd w:id="261"/>
      <w:bookmarkEnd w:id="262"/>
      <w:bookmarkEnd w:id="263"/>
      <w:bookmarkEnd w:id="264"/>
      <w:bookmarkEnd w:id="265"/>
      <w:bookmarkEnd w:id="266"/>
      <w:bookmarkEnd w:id="267"/>
      <w:bookmarkEnd w:id="268"/>
    </w:p>
    <w:p w14:paraId="0B897D8D" w14:textId="77777777" w:rsidR="008E33F7" w:rsidRPr="00644DB5" w:rsidRDefault="008E33F7" w:rsidP="008E33F7">
      <w:pPr>
        <w:rPr>
          <w:lang w:eastAsia="zh-CN"/>
        </w:rPr>
      </w:pPr>
      <w:bookmarkStart w:id="269" w:name="_Toc25070675"/>
      <w:bookmarkStart w:id="270"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1" w:name="_CR5_3_2_6"/>
      <w:bookmarkStart w:id="272" w:name="_Toc34388590"/>
      <w:bookmarkStart w:id="273" w:name="_Toc34404361"/>
      <w:bookmarkStart w:id="274" w:name="_Toc45282189"/>
      <w:bookmarkStart w:id="275" w:name="_Toc45882575"/>
      <w:bookmarkStart w:id="276" w:name="_Toc51951125"/>
      <w:bookmarkStart w:id="277" w:name="_Toc59208879"/>
      <w:bookmarkStart w:id="278" w:name="_Toc75734717"/>
      <w:bookmarkStart w:id="279" w:name="_Toc155844098"/>
      <w:bookmarkEnd w:id="271"/>
      <w:r w:rsidRPr="00AA0213">
        <w:t>5.3.</w:t>
      </w:r>
      <w:r>
        <w:t>2</w:t>
      </w:r>
      <w:r w:rsidRPr="00AA0213">
        <w:t>.</w:t>
      </w:r>
      <w:r>
        <w:t>6</w:t>
      </w:r>
      <w:r w:rsidRPr="00AA0213">
        <w:tab/>
        <w:t xml:space="preserve">Abnormal cases on the </w:t>
      </w:r>
      <w:r>
        <w:t>UE</w:t>
      </w:r>
      <w:bookmarkEnd w:id="269"/>
      <w:bookmarkEnd w:id="272"/>
      <w:bookmarkEnd w:id="273"/>
      <w:bookmarkEnd w:id="274"/>
      <w:bookmarkEnd w:id="275"/>
      <w:bookmarkEnd w:id="276"/>
      <w:bookmarkEnd w:id="277"/>
      <w:bookmarkEnd w:id="278"/>
      <w:bookmarkEnd w:id="279"/>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0" w:name="_CR6"/>
      <w:bookmarkStart w:id="281" w:name="_Toc25070676"/>
      <w:bookmarkStart w:id="282" w:name="_Toc34388591"/>
      <w:bookmarkStart w:id="283" w:name="_Toc34404362"/>
      <w:bookmarkStart w:id="284" w:name="_Toc45282190"/>
      <w:bookmarkStart w:id="285" w:name="_Toc45882576"/>
      <w:bookmarkStart w:id="286" w:name="_Toc51951126"/>
      <w:bookmarkStart w:id="287" w:name="_Toc59208880"/>
      <w:bookmarkStart w:id="288" w:name="_Toc75734718"/>
      <w:bookmarkStart w:id="289" w:name="_Toc155844099"/>
      <w:bookmarkEnd w:id="280"/>
      <w:r>
        <w:t>6</w:t>
      </w:r>
      <w:r>
        <w:tab/>
        <w:t>V2X communication</w:t>
      </w:r>
      <w:bookmarkEnd w:id="196"/>
      <w:bookmarkEnd w:id="270"/>
      <w:bookmarkEnd w:id="281"/>
      <w:bookmarkEnd w:id="282"/>
      <w:bookmarkEnd w:id="283"/>
      <w:bookmarkEnd w:id="284"/>
      <w:bookmarkEnd w:id="285"/>
      <w:bookmarkEnd w:id="286"/>
      <w:bookmarkEnd w:id="287"/>
      <w:bookmarkEnd w:id="288"/>
      <w:bookmarkEnd w:id="289"/>
    </w:p>
    <w:p w14:paraId="373CB17B" w14:textId="77777777" w:rsidR="008E33F7" w:rsidRPr="00F1445B" w:rsidRDefault="008E33F7" w:rsidP="00CC0F60">
      <w:pPr>
        <w:pStyle w:val="Heading2"/>
        <w:rPr>
          <w:noProof/>
          <w:lang w:val="en-US"/>
        </w:rPr>
      </w:pPr>
      <w:bookmarkStart w:id="290" w:name="_CR6_1"/>
      <w:bookmarkStart w:id="291" w:name="_Toc533170263"/>
      <w:bookmarkStart w:id="292" w:name="_Toc22039967"/>
      <w:bookmarkStart w:id="293" w:name="_Toc25070677"/>
      <w:bookmarkStart w:id="294" w:name="_Toc34388592"/>
      <w:bookmarkStart w:id="295" w:name="_Toc34404363"/>
      <w:bookmarkStart w:id="296" w:name="_Toc45282191"/>
      <w:bookmarkStart w:id="297" w:name="_Toc45882577"/>
      <w:bookmarkStart w:id="298" w:name="_Toc51951127"/>
      <w:bookmarkStart w:id="299" w:name="_Toc59208881"/>
      <w:bookmarkStart w:id="300" w:name="_Toc75734719"/>
      <w:bookmarkStart w:id="301" w:name="_Toc155844100"/>
      <w:bookmarkEnd w:id="290"/>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1"/>
      <w:bookmarkEnd w:id="292"/>
      <w:bookmarkEnd w:id="293"/>
      <w:bookmarkEnd w:id="294"/>
      <w:bookmarkEnd w:id="295"/>
      <w:bookmarkEnd w:id="296"/>
      <w:bookmarkEnd w:id="297"/>
      <w:bookmarkEnd w:id="298"/>
      <w:bookmarkEnd w:id="299"/>
      <w:bookmarkEnd w:id="300"/>
      <w:bookmarkEnd w:id="301"/>
    </w:p>
    <w:p w14:paraId="2E717A1A" w14:textId="77777777" w:rsidR="008E33F7" w:rsidRPr="00F1445B" w:rsidRDefault="008E33F7" w:rsidP="00CC0F60">
      <w:pPr>
        <w:pStyle w:val="Heading3"/>
        <w:rPr>
          <w:noProof/>
          <w:lang w:val="en-US"/>
        </w:rPr>
      </w:pPr>
      <w:bookmarkStart w:id="302" w:name="_CR6_1_1"/>
      <w:bookmarkStart w:id="303" w:name="_Toc533170264"/>
      <w:bookmarkStart w:id="304" w:name="_Toc22039968"/>
      <w:bookmarkStart w:id="305" w:name="_Toc25070678"/>
      <w:bookmarkStart w:id="306" w:name="_Toc34388593"/>
      <w:bookmarkStart w:id="307" w:name="_Toc34404364"/>
      <w:bookmarkStart w:id="308" w:name="_Toc45282192"/>
      <w:bookmarkStart w:id="309" w:name="_Toc45882578"/>
      <w:bookmarkStart w:id="310" w:name="_Toc51951128"/>
      <w:bookmarkStart w:id="311" w:name="_Toc59208882"/>
      <w:bookmarkStart w:id="312" w:name="_Toc75734720"/>
      <w:bookmarkStart w:id="313" w:name="_Toc533170271"/>
      <w:bookmarkStart w:id="314" w:name="_Toc155844101"/>
      <w:bookmarkEnd w:id="30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3"/>
      <w:bookmarkEnd w:id="304"/>
      <w:bookmarkEnd w:id="305"/>
      <w:bookmarkEnd w:id="306"/>
      <w:bookmarkEnd w:id="307"/>
      <w:bookmarkEnd w:id="308"/>
      <w:bookmarkEnd w:id="309"/>
      <w:bookmarkEnd w:id="310"/>
      <w:bookmarkEnd w:id="311"/>
      <w:bookmarkEnd w:id="312"/>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5" w:name="_CR6_1_2"/>
      <w:bookmarkStart w:id="316" w:name="_Toc22039969"/>
      <w:bookmarkStart w:id="317" w:name="_Toc25070679"/>
      <w:bookmarkStart w:id="318" w:name="_Toc34388594"/>
      <w:bookmarkStart w:id="319" w:name="_Toc34404365"/>
      <w:bookmarkStart w:id="320" w:name="_Toc45282193"/>
      <w:bookmarkStart w:id="321" w:name="_Toc45882579"/>
      <w:bookmarkStart w:id="322" w:name="_Toc51951129"/>
      <w:bookmarkStart w:id="323" w:name="_Toc59208883"/>
      <w:bookmarkStart w:id="324" w:name="_Toc75734721"/>
      <w:bookmarkStart w:id="325" w:name="_Toc155844102"/>
      <w:bookmarkEnd w:id="31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6"/>
      <w:bookmarkEnd w:id="317"/>
      <w:bookmarkEnd w:id="318"/>
      <w:bookmarkEnd w:id="319"/>
      <w:bookmarkEnd w:id="320"/>
      <w:bookmarkEnd w:id="321"/>
      <w:bookmarkEnd w:id="322"/>
      <w:bookmarkEnd w:id="323"/>
      <w:bookmarkEnd w:id="324"/>
      <w:bookmarkEnd w:id="325"/>
    </w:p>
    <w:p w14:paraId="1EFC919F" w14:textId="77777777" w:rsidR="008E33F7" w:rsidRPr="00987307" w:rsidRDefault="008E33F7" w:rsidP="00CC0F60">
      <w:pPr>
        <w:pStyle w:val="Heading4"/>
      </w:pPr>
      <w:bookmarkStart w:id="326" w:name="_CR6_1_2_1"/>
      <w:bookmarkStart w:id="327" w:name="_Toc22039970"/>
      <w:bookmarkStart w:id="328" w:name="_Toc25070680"/>
      <w:bookmarkStart w:id="329" w:name="_Toc34388595"/>
      <w:bookmarkStart w:id="330" w:name="_Toc34404366"/>
      <w:bookmarkStart w:id="331" w:name="_Toc45282194"/>
      <w:bookmarkStart w:id="332" w:name="_Toc45882580"/>
      <w:bookmarkStart w:id="333" w:name="_Toc51951130"/>
      <w:bookmarkStart w:id="334" w:name="_Toc59208884"/>
      <w:bookmarkStart w:id="335" w:name="_Toc75734722"/>
      <w:bookmarkStart w:id="336" w:name="_Toc155844103"/>
      <w:bookmarkEnd w:id="326"/>
      <w:r w:rsidRPr="00987307">
        <w:t>6.1.</w:t>
      </w:r>
      <w:r>
        <w:t>2</w:t>
      </w:r>
      <w:r w:rsidRPr="00987307">
        <w:t>.1</w:t>
      </w:r>
      <w:r w:rsidRPr="00987307">
        <w:tab/>
        <w:t>Overview</w:t>
      </w:r>
      <w:bookmarkEnd w:id="327"/>
      <w:bookmarkEnd w:id="328"/>
      <w:bookmarkEnd w:id="329"/>
      <w:bookmarkEnd w:id="330"/>
      <w:bookmarkEnd w:id="331"/>
      <w:bookmarkEnd w:id="332"/>
      <w:bookmarkEnd w:id="333"/>
      <w:bookmarkEnd w:id="334"/>
      <w:bookmarkEnd w:id="335"/>
      <w:bookmarkEnd w:id="336"/>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7" w:name="_Toc22039971"/>
      <w:bookmarkStart w:id="338" w:name="_Toc25070681"/>
      <w:bookmarkStart w:id="339" w:name="_Toc525231185"/>
      <w:bookmarkStart w:id="340"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1" w:name="_Toc34388596"/>
      <w:bookmarkStart w:id="342"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3" w:name="_CR6_1_2_2"/>
      <w:bookmarkStart w:id="344" w:name="_Toc45282195"/>
      <w:bookmarkStart w:id="345" w:name="_Toc45882581"/>
      <w:bookmarkStart w:id="346" w:name="_Toc51951131"/>
      <w:bookmarkStart w:id="347" w:name="_Toc59208885"/>
      <w:bookmarkStart w:id="348" w:name="_Toc75734723"/>
      <w:bookmarkStart w:id="349" w:name="_Toc155844104"/>
      <w:bookmarkEnd w:id="343"/>
      <w:r>
        <w:t>6.1.2.2</w:t>
      </w:r>
      <w:r w:rsidRPr="00183538">
        <w:tab/>
      </w:r>
      <w:r>
        <w:t>PC5 unicast</w:t>
      </w:r>
      <w:r w:rsidRPr="00183538">
        <w:t xml:space="preserve"> </w:t>
      </w:r>
      <w:r>
        <w:t>link establishment</w:t>
      </w:r>
      <w:r w:rsidRPr="00183538">
        <w:t xml:space="preserve"> procedure</w:t>
      </w:r>
      <w:bookmarkEnd w:id="337"/>
      <w:bookmarkEnd w:id="338"/>
      <w:bookmarkEnd w:id="341"/>
      <w:bookmarkEnd w:id="342"/>
      <w:bookmarkEnd w:id="344"/>
      <w:bookmarkEnd w:id="345"/>
      <w:bookmarkEnd w:id="346"/>
      <w:bookmarkEnd w:id="347"/>
      <w:bookmarkEnd w:id="348"/>
      <w:bookmarkEnd w:id="349"/>
    </w:p>
    <w:p w14:paraId="1E414F1B" w14:textId="77777777" w:rsidR="008E33F7" w:rsidRPr="00183538" w:rsidRDefault="008E33F7" w:rsidP="00CC0F60">
      <w:pPr>
        <w:pStyle w:val="Heading5"/>
      </w:pPr>
      <w:bookmarkStart w:id="350" w:name="_CR6_1_2_2_1"/>
      <w:bookmarkStart w:id="351" w:name="_Toc22039972"/>
      <w:bookmarkStart w:id="352" w:name="_Toc25070682"/>
      <w:bookmarkStart w:id="353" w:name="_Toc34388597"/>
      <w:bookmarkStart w:id="354" w:name="_Toc34404368"/>
      <w:bookmarkStart w:id="355" w:name="_Toc45282196"/>
      <w:bookmarkStart w:id="356" w:name="_Toc45882582"/>
      <w:bookmarkStart w:id="357" w:name="_Toc51951132"/>
      <w:bookmarkStart w:id="358" w:name="_Toc59208886"/>
      <w:bookmarkStart w:id="359" w:name="_Toc75734724"/>
      <w:bookmarkStart w:id="360" w:name="_Toc155844105"/>
      <w:bookmarkEnd w:id="350"/>
      <w:r>
        <w:t>6.1.2.2.1</w:t>
      </w:r>
      <w:r w:rsidRPr="00183538">
        <w:tab/>
        <w:t>General</w:t>
      </w:r>
      <w:bookmarkEnd w:id="351"/>
      <w:bookmarkEnd w:id="352"/>
      <w:bookmarkEnd w:id="353"/>
      <w:bookmarkEnd w:id="354"/>
      <w:bookmarkEnd w:id="355"/>
      <w:bookmarkEnd w:id="356"/>
      <w:bookmarkEnd w:id="357"/>
      <w:bookmarkEnd w:id="358"/>
      <w:bookmarkEnd w:id="359"/>
      <w:bookmarkEnd w:id="360"/>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6178CBBD" w14:textId="4AA51995" w:rsidR="00F17C74" w:rsidRDefault="00F17C74" w:rsidP="00F17C74">
      <w:pPr>
        <w:pStyle w:val="EditorsNote"/>
      </w:pPr>
      <w:r w:rsidRPr="004E12FA">
        <w:t xml:space="preserve">Editor’s </w:t>
      </w:r>
      <w:r w:rsidR="00BE74E9">
        <w:t>n</w:t>
      </w:r>
      <w:r w:rsidRPr="004E12FA">
        <w:t>ote</w:t>
      </w:r>
      <w:r w:rsidR="00BE74E9">
        <w:t xml:space="preserve"> </w:t>
      </w:r>
      <w:r w:rsidR="00BE74E9">
        <w:rPr>
          <w:noProof/>
          <w:lang w:val="en-US"/>
        </w:rPr>
        <w:t>(WI: Ranging_SL, CR: 0282)</w:t>
      </w:r>
      <w:r w:rsidRPr="004E12FA">
        <w:t>:</w:t>
      </w:r>
      <w:r w:rsidRPr="004E12FA">
        <w:tab/>
      </w:r>
      <w:r>
        <w:t>T</w:t>
      </w:r>
      <w:r w:rsidRPr="00F16E8A">
        <w:rPr>
          <w:lang w:eastAsia="zh-CN"/>
        </w:rPr>
        <w:t>he RSPP metadata information</w:t>
      </w:r>
      <w:r>
        <w:rPr>
          <w:lang w:eastAsia="zh-CN"/>
        </w:rPr>
        <w:t xml:space="preserve"> used for </w:t>
      </w:r>
      <w:r>
        <w:t>PC5 unicast link establishment</w:t>
      </w:r>
      <w:r w:rsidRPr="00183538">
        <w:t xml:space="preserve"> procedure</w:t>
      </w:r>
      <w:r>
        <w:rPr>
          <w:lang w:eastAsia="zh-CN"/>
        </w:rPr>
        <w:t xml:space="preserve"> for </w:t>
      </w:r>
      <w:r>
        <w:t xml:space="preserve">V2X capable UE to support ranging and </w:t>
      </w:r>
      <w:proofErr w:type="spellStart"/>
      <w:r>
        <w:t>sidelink</w:t>
      </w:r>
      <w:proofErr w:type="spellEnd"/>
      <w:r>
        <w:t xml:space="preserve"> positioning service</w:t>
      </w:r>
      <w:r w:rsidRPr="00F16E8A">
        <w:rPr>
          <w:lang w:eastAsia="zh-CN"/>
        </w:rPr>
        <w:t xml:space="preserve"> </w:t>
      </w:r>
      <w:r>
        <w:rPr>
          <w:lang w:eastAsia="zh-CN"/>
        </w:rPr>
        <w:t xml:space="preserve">is FFS and </w:t>
      </w:r>
      <w:r>
        <w:t>to be aligned with RAN.</w:t>
      </w:r>
    </w:p>
    <w:p w14:paraId="4546EBF4" w14:textId="77777777" w:rsidR="008E33F7" w:rsidRPr="00183538" w:rsidRDefault="008E33F7" w:rsidP="00CC0F60">
      <w:pPr>
        <w:pStyle w:val="Heading5"/>
      </w:pPr>
      <w:bookmarkStart w:id="361" w:name="_CR6_1_2_2_2"/>
      <w:bookmarkStart w:id="362" w:name="_Toc22039973"/>
      <w:bookmarkStart w:id="363" w:name="_Toc25070683"/>
      <w:bookmarkStart w:id="364" w:name="_Toc34388598"/>
      <w:bookmarkStart w:id="365" w:name="_Toc34404369"/>
      <w:bookmarkStart w:id="366" w:name="_Toc45282197"/>
      <w:bookmarkStart w:id="367" w:name="_Toc45882583"/>
      <w:bookmarkStart w:id="368" w:name="_Toc51951133"/>
      <w:bookmarkStart w:id="369" w:name="_Toc59208887"/>
      <w:bookmarkStart w:id="370" w:name="_Toc75734725"/>
      <w:bookmarkStart w:id="371" w:name="_Toc155844106"/>
      <w:bookmarkEnd w:id="361"/>
      <w:r>
        <w:t>6.1.2.2.</w:t>
      </w:r>
      <w:r w:rsidRPr="00183538">
        <w:t>2</w:t>
      </w:r>
      <w:r w:rsidRPr="00183538">
        <w:tab/>
      </w:r>
      <w:r>
        <w:t>PC5 unicast link establishment</w:t>
      </w:r>
      <w:r w:rsidRPr="00183538">
        <w:t xml:space="preserve"> procedure initiation by initiating UE</w:t>
      </w:r>
      <w:bookmarkEnd w:id="362"/>
      <w:bookmarkEnd w:id="363"/>
      <w:bookmarkEnd w:id="364"/>
      <w:bookmarkEnd w:id="365"/>
      <w:bookmarkEnd w:id="366"/>
      <w:bookmarkEnd w:id="367"/>
      <w:bookmarkEnd w:id="368"/>
      <w:bookmarkEnd w:id="369"/>
      <w:bookmarkEnd w:id="370"/>
      <w:bookmarkEnd w:id="371"/>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w:t>
      </w:r>
      <w:proofErr w:type="spellStart"/>
      <w:r w:rsidR="00F047E1">
        <w:t>sidelink</w:t>
      </w:r>
      <w:proofErr w:type="spellEnd"/>
      <w:r w:rsidR="00F047E1">
        <w:t xml:space="preserve">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 xml:space="preserve">unicast initial </w:t>
      </w:r>
      <w:proofErr w:type="spellStart"/>
      <w:r w:rsidR="008E33F7">
        <w:rPr>
          <w:lang w:val="en-US" w:eastAsia="zh-CN"/>
        </w:rPr>
        <w:t>signalling</w:t>
      </w:r>
      <w:proofErr w:type="spellEnd"/>
      <w:r>
        <w:rPr>
          <w:lang w:val="en-US" w:eastAsia="zh-CN"/>
        </w:rPr>
        <w:t>;</w:t>
      </w:r>
    </w:p>
    <w:p w14:paraId="0069A5C3" w14:textId="77777777" w:rsidR="00DC41F8" w:rsidRDefault="00DC41F8" w:rsidP="00DC41F8">
      <w:pPr>
        <w:pStyle w:val="B1"/>
        <w:rPr>
          <w:lang w:val="en-US"/>
        </w:rPr>
      </w:pPr>
      <w:r>
        <w:lastRenderedPageBreak/>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1pt" o:ole="">
            <v:imagedata r:id="rId16" o:title=""/>
          </v:shape>
          <o:OLEObject Type="Embed" ProgID="Visio.Drawing.15" ShapeID="_x0000_i1028" DrawAspect="Content" ObjectID="_1766456955" r:id="rId17"/>
        </w:object>
      </w:r>
    </w:p>
    <w:p w14:paraId="610E22DC" w14:textId="77777777" w:rsidR="008E33F7" w:rsidRDefault="008E33F7" w:rsidP="008E33F7">
      <w:pPr>
        <w:pStyle w:val="TF"/>
      </w:pPr>
      <w:bookmarkStart w:id="372" w:name="_CRFigure6_1_2_2_2"/>
      <w:r w:rsidRPr="00183538">
        <w:t>Figure</w:t>
      </w:r>
      <w:r>
        <w:rPr>
          <w:rFonts w:cs="Arial"/>
        </w:rPr>
        <w:t> </w:t>
      </w:r>
      <w:bookmarkEnd w:id="372"/>
      <w:r>
        <w:t>6.1.2.2.2</w:t>
      </w:r>
      <w:r w:rsidRPr="00183538">
        <w:t xml:space="preserve">: </w:t>
      </w:r>
      <w:r w:rsidRPr="00DE0AE9">
        <w:t xml:space="preserve">UE oriented </w:t>
      </w:r>
      <w:r>
        <w:t>PC5 unicast link establishment</w:t>
      </w:r>
      <w:r w:rsidRPr="00183538">
        <w:t xml:space="preserve"> procedure</w:t>
      </w:r>
      <w:r>
        <w:t xml:space="preserve"> </w:t>
      </w:r>
    </w:p>
    <w:bookmarkStart w:id="373" w:name="_MCCTEMPBM_CRPT07900000___4"/>
    <w:p w14:paraId="765C442F" w14:textId="2A4CD956" w:rsidR="008E33F7" w:rsidRDefault="00C13544" w:rsidP="008C008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CE62B4" w:rsidRPr="00DE0AE9" w:rsidRDefault="00CE62B4"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CE62B4" w:rsidRPr="00DE0AE9" w:rsidRDefault="00CE62B4"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CE62B4" w:rsidRPr="00DE0AE9" w:rsidRDefault="00CE62B4"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a8AA&#10;AADbAAAADwAAAGRycy9kb3ducmV2LnhtbERPTWsCMRC9F/wPYQRvNatI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Sa8AAAADbAAAADwAAAAAAAAAAAAAAAACYAgAAZHJzL2Rvd25y&#10;ZXYueG1sUEsFBgAAAAAEAAQA9QAAAIUDAAAAAA==&#10;" filled="f" stroked="f" strokeweight="1pt">
                  <v:textbox>
                    <w:txbxContent>
                      <w:p w14:paraId="46F37EE8"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w:txbxContent>
                      <w:p w14:paraId="05E96340" w14:textId="77777777" w:rsidR="00CE62B4" w:rsidRPr="00DE0AE9" w:rsidRDefault="00CE62B4"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14:paraId="11A18217" w14:textId="77777777" w:rsidR="00CE62B4" w:rsidRPr="00DE0AE9" w:rsidRDefault="00CE62B4"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IaaMIAAADbAAAADwAAAGRycy9kb3ducmV2LnhtbERPS2vCQBC+C/6HZYReSt20iErqGoL0&#10;dRHRiuBtyE6zwexsml1N+u9doeBtPr7nLLLe1uJCra8cK3geJyCIC6crLhXsv9+f5iB8QNZYOyYF&#10;f+QhWw4HC0y163hLl10oRQxhn6ICE0KTSukLQxb92DXEkftxrcUQYVtK3WIXw20tX5JkKi1WHBsM&#10;NrQyVJx2Z6uAnPs9rg+5+djMu2DfDo+fk8lZqYdRn7+CCNSHu/jf/aXj/BncfokHyO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aIaaMIAAADbAAAADwAAAAAAAAAAAAAA&#10;AAChAgAAZHJzL2Rvd25yZXYueG1sUEsFBgAAAAAEAAQA+QAAAJADA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xE7sQAAADbAAAADwAAAGRycy9kb3ducmV2LnhtbESPQWvCQBCF7wX/wzKF3uomghJTVymC&#10;UBCV2l68jdkxCc3Oht2tpv/eOQi9zfDevPfNYjW4Tl0pxNazgXycgSKuvG25NvD9tXktQMWEbLHz&#10;TAb+KMJqOXpaYGn9jT/peky1khCOJRpoUupLrWPVkMM49j2xaBcfHCZZQ61twJuEu05PsmymHbYs&#10;DQ32tG6o+jn+OgPb/JLp/S5wXhymxeHczU/Fbm7My/Pw/gYq0ZD+zY/rDyv4Aiu/yAB6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jETuxAAAANsAAAAPAAAAAAAAAAAA&#10;AAAAAKECAABkcnMvZG93bnJldi54bWxQSwUGAAAAAAQABAD5AAAAkgMAAAAA&#10;" strokecolor="windowText" strokeweight="1pt">
                  <v:stroke dashstyle="dash" endarrow="block" joinstyle="miter"/>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99cAA&#10;AADbAAAADwAAAGRycy9kb3ducmV2LnhtbERPTWsCMRC9F/ofwhR6q9l6KHZrFC2Iigep2vuYjLuL&#10;m8mSxN313xtB8DaP9znjaW9r0ZIPlWMFn4MMBLF2puJCwWG/+BiBCBHZYO2YFFwpwHTy+jLG3LiO&#10;/6jdxUKkEA45KihjbHIpgy7JYhi4hjhxJ+ctxgR9IY3HLoXbWg6z7EtarDg1lNjQb0n6vLtYBf/u&#10;NO+sPvK6vW6ry3LjtR5tlHp/62c/ICL18Sl+uFcmzf+G+y/pAD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699cAAAADbAAAADwAAAAAAAAAAAAAAAACYAgAAZHJzL2Rvd25y&#10;ZXYueG1sUEsFBgAAAAAEAAQA9QAAAIUDAAAAAA==&#10;" filled="f" stroked="f" strokeweight="1pt">
                  <v:textbox>
                    <w:txbxContent>
                      <w:p w14:paraId="67B0474A" w14:textId="77777777" w:rsidR="00CE62B4" w:rsidRPr="00DE0AE9" w:rsidRDefault="00CE62B4"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je1b8A&#10;AADbAAAADwAAAGRycy9kb3ducmV2LnhtbERPy4rCMBTdC/5DuII7TXUhUo0yCjIjLgYfs7+TXNsy&#10;zU1JYlv/3iwGXB7Oe73tbS1a8qFyrGA2zUAQa2cqLhTcrofJEkSIyAZrx6TgSQG2m+FgjblxHZ+p&#10;vcRCpBAOOSooY2xyKYMuyWKYuoY4cXfnLcYEfSGNxy6F21rOs2whLVacGkpsaF+S/rs8rIIfd991&#10;Vv/ysX1+V4/Pk9d6eVJqPOo/ViAi9fEt/nd/GQXztD5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uN7VvwAAANsAAAAPAAAAAAAAAAAAAAAAAJgCAABkcnMvZG93bnJl&#10;di54bWxQSwUGAAAAAAQABAD1AAAAhAMAAAAA&#10;" filled="f" stroked="f" strokeweight="1pt">
                  <v:textbox>
                    <w:txbxContent>
                      <w:p w14:paraId="0D18B726"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R7TsIA&#10;AADbAAAADwAAAGRycy9kb3ducmV2LnhtbESPT2sCMRTE7wW/Q3iCt5rVg8hqFBXEFg+l/rk/k+fu&#10;4uZlSeLu+u2bQqHHYWZ+wyzXva1FSz5UjhVMxhkIYu1MxYWCy3n/PgcRIrLB2jEpeFGA9WrwtsTc&#10;uI6/qT3FQiQIhxwVlDE2uZRBl2QxjF1DnLy78xZjkr6QxmOX4LaW0yybSYsVp4USG9qVpB+np1Vw&#10;dfdtZ/WNP9vXV/U8HL3W86NSo2G/WYCI1Mf/8F/7wyiYT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9HtOwgAAANsAAAAPAAAAAAAAAAAAAAAAAJgCAABkcnMvZG93&#10;bnJldi54bWxQSwUGAAAAAAQABAD1AAAAhwMAAAAA&#10;" filled="f" stroked="f" strokeweight="1pt">
                  <v:textbox>
                    <w:txbxContent>
                      <w:p w14:paraId="3F82D695" w14:textId="77777777" w:rsidR="00CE62B4" w:rsidRPr="00DE0AE9" w:rsidRDefault="00CE62B4"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i5ucMAAADbAAAADwAAAGRycy9kb3ducmV2LnhtbESPQWvCQBSE7wX/w/KE3uomgZYYXUUE&#10;QRAr2l68PbPPJJh9G3ZXTf99VxA8DjPzDTOd96YVN3K+sawgHSUgiEurG64U/P6sPnIQPiBrbC2T&#10;gj/yMJ8N3qZYaHvnPd0OoRIRwr5ABXUIXSGlL2sy6Ee2I47e2TqDIUpXSe3wHuGmlVmSfEmDDceF&#10;Gjta1lReDlejYJOeE/m9dZzmu898d2rHx3w7Vup92C8mIAL14RV+ttdaQZbB40v8AXL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IubnDAAAA2wAAAA8AAAAAAAAAAAAA&#10;AAAAoQIAAGRycy9kb3ducmV2LnhtbFBLBQYAAAAABAAEAPkAAACRAwAAAAA=&#10;" strokecolor="windowText" strokeweight="1pt">
                  <v:stroke dashstyle="dash" endarrow="block" joinstyle="miter"/>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AosMA&#10;AADbAAAADwAAAGRycy9kb3ducmV2LnhtbESPT2sCMRTE7wW/Q3iCt5pVochqFBWkLR5K/XN/Js/d&#10;xc3LksTd9ds3hUKPw8z8hlmue1uLlnyoHCuYjDMQxNqZigsF59P+dQ4iRGSDtWNS8KQA69XgZYm5&#10;cR1/U3uMhUgQDjkqKGNscimDLsliGLuGOHk35y3GJH0hjccuwW0tp1n2Ji1WnBZKbGhXkr4fH1bB&#10;xd22ndVX/myfX9Xj/eC1nh+UGg37zQJEpD7+h//aH0bBdAa/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pAosMAAADbAAAADwAAAAAAAAAAAAAAAACYAgAAZHJzL2Rv&#10;d25yZXYueG1sUEsFBgAAAAAEAAQA9QAAAIgDAAAAAA==&#10;" filled="f" stroked="f" strokeweight="1pt">
                  <v:textbox>
                    <w:txbxContent>
                      <w:p w14:paraId="4FAA1767" w14:textId="77777777" w:rsidR="00CE62B4" w:rsidRPr="00DE0AE9" w:rsidRDefault="00CE62B4"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4" w:name="_CRFigure6_1_2_2_3"/>
      <w:bookmarkEnd w:id="373"/>
      <w:r w:rsidRPr="00A24551">
        <w:t>Figure</w:t>
      </w:r>
      <w:r w:rsidRPr="00A24551">
        <w:rPr>
          <w:rFonts w:cs="Arial"/>
        </w:rPr>
        <w:t> </w:t>
      </w:r>
      <w:bookmarkEnd w:id="374"/>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5" w:name="_CR6_1_2_2_3"/>
      <w:bookmarkStart w:id="376" w:name="_Toc22039974"/>
      <w:bookmarkStart w:id="377" w:name="_Toc25070684"/>
      <w:bookmarkStart w:id="378" w:name="_Toc34388599"/>
      <w:bookmarkStart w:id="379" w:name="_Toc34404370"/>
      <w:bookmarkStart w:id="380" w:name="_Toc45282198"/>
      <w:bookmarkStart w:id="381" w:name="_Toc45882584"/>
      <w:bookmarkStart w:id="382" w:name="_Toc51951134"/>
      <w:bookmarkStart w:id="383" w:name="_Toc59208888"/>
      <w:bookmarkStart w:id="384" w:name="_Toc75734726"/>
      <w:bookmarkStart w:id="385" w:name="_Toc155844107"/>
      <w:bookmarkEnd w:id="375"/>
      <w:r>
        <w:lastRenderedPageBreak/>
        <w:t>6.1.2.2.</w:t>
      </w:r>
      <w:r w:rsidRPr="00183538">
        <w:t>3</w:t>
      </w:r>
      <w:r w:rsidRPr="00183538">
        <w:tab/>
      </w:r>
      <w:r>
        <w:t>PC5 unicast link establishment</w:t>
      </w:r>
      <w:r w:rsidRPr="00183538">
        <w:t xml:space="preserve"> procedure accepted by the target UE</w:t>
      </w:r>
      <w:bookmarkEnd w:id="376"/>
      <w:bookmarkEnd w:id="377"/>
      <w:bookmarkEnd w:id="378"/>
      <w:bookmarkEnd w:id="379"/>
      <w:bookmarkEnd w:id="380"/>
      <w:bookmarkEnd w:id="381"/>
      <w:bookmarkEnd w:id="382"/>
      <w:bookmarkEnd w:id="383"/>
      <w:bookmarkEnd w:id="384"/>
      <w:bookmarkEnd w:id="385"/>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6"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6"/>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 xml:space="preserve">indicating "ranging and </w:t>
      </w:r>
      <w:proofErr w:type="spellStart"/>
      <w:r>
        <w:t>sidelink</w:t>
      </w:r>
      <w:proofErr w:type="spellEnd"/>
      <w:r>
        <w:t xml:space="preserve">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 xml:space="preserve">indicating "ranging and </w:t>
      </w:r>
      <w:proofErr w:type="spellStart"/>
      <w:r w:rsidRPr="007F0BCF">
        <w:rPr>
          <w:rFonts w:eastAsia="SimSun"/>
          <w:lang w:eastAsia="en-US"/>
        </w:rPr>
        <w:t>sidelink</w:t>
      </w:r>
      <w:proofErr w:type="spellEnd"/>
      <w:r w:rsidRPr="007F0BCF">
        <w:rPr>
          <w:rFonts w:eastAsia="SimSun"/>
          <w:lang w:eastAsia="en-US"/>
        </w:rPr>
        <w:t xml:space="preserve">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7" w:name="_Toc22039975"/>
      <w:bookmarkStart w:id="388" w:name="_Toc25070685"/>
      <w:bookmarkStart w:id="389" w:name="_Toc34388600"/>
      <w:bookmarkStart w:id="39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 xml:space="preserve">indicating "ranging and </w:t>
      </w:r>
      <w:proofErr w:type="spellStart"/>
      <w:r w:rsidR="00941959">
        <w:t>sidelink</w:t>
      </w:r>
      <w:proofErr w:type="spellEnd"/>
      <w:r w:rsidR="00941959">
        <w:t xml:space="preserve">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1" w:name="_CR6_1_2_2_4"/>
      <w:bookmarkStart w:id="392" w:name="_Toc45282199"/>
      <w:bookmarkStart w:id="393" w:name="_Toc45882585"/>
      <w:bookmarkStart w:id="394" w:name="_Toc51951135"/>
      <w:bookmarkStart w:id="395" w:name="_Toc59208889"/>
      <w:bookmarkStart w:id="396" w:name="_Toc75734727"/>
      <w:bookmarkStart w:id="397" w:name="_Toc155844108"/>
      <w:bookmarkEnd w:id="391"/>
      <w:r>
        <w:t>6.1.2.2.4</w:t>
      </w:r>
      <w:r w:rsidRPr="00183538">
        <w:tab/>
      </w:r>
      <w:r>
        <w:t>PC5 unicast link establishment</w:t>
      </w:r>
      <w:r w:rsidRPr="00183538">
        <w:t xml:space="preserve"> procedure completion by the initiating UE</w:t>
      </w:r>
      <w:bookmarkEnd w:id="387"/>
      <w:bookmarkEnd w:id="388"/>
      <w:bookmarkEnd w:id="389"/>
      <w:bookmarkEnd w:id="390"/>
      <w:bookmarkEnd w:id="392"/>
      <w:bookmarkEnd w:id="393"/>
      <w:bookmarkEnd w:id="394"/>
      <w:bookmarkEnd w:id="395"/>
      <w:bookmarkEnd w:id="396"/>
      <w:bookmarkEnd w:id="397"/>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8" w:name="_Toc22039976"/>
      <w:bookmarkStart w:id="399" w:name="_Toc25070686"/>
      <w:bookmarkStart w:id="400" w:name="_Toc34388601"/>
      <w:bookmarkStart w:id="401"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2" w:name="_Toc45282200"/>
      <w:bookmarkStart w:id="403" w:name="_Toc45882586"/>
      <w:bookmarkStart w:id="40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5" w:name="_CR6_1_2_2_5"/>
      <w:bookmarkStart w:id="406" w:name="_Toc59208890"/>
      <w:bookmarkStart w:id="407" w:name="_Toc75734728"/>
      <w:bookmarkStart w:id="408" w:name="_Toc155844109"/>
      <w:bookmarkEnd w:id="405"/>
      <w:r>
        <w:t>6.1.2.2.5</w:t>
      </w:r>
      <w:r w:rsidRPr="00CE238F">
        <w:tab/>
        <w:t>PC5 unicast link establishment procedure not accepted by the target UE</w:t>
      </w:r>
      <w:bookmarkEnd w:id="398"/>
      <w:bookmarkEnd w:id="399"/>
      <w:bookmarkEnd w:id="400"/>
      <w:bookmarkEnd w:id="401"/>
      <w:bookmarkEnd w:id="402"/>
      <w:bookmarkEnd w:id="403"/>
      <w:bookmarkEnd w:id="404"/>
      <w:bookmarkEnd w:id="406"/>
      <w:bookmarkEnd w:id="407"/>
      <w:bookmarkEnd w:id="408"/>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09" w:name="_Toc25070687"/>
      <w:bookmarkStart w:id="410" w:name="_Toc34388602"/>
      <w:bookmarkStart w:id="411" w:name="_Toc34404373"/>
      <w:bookmarkStart w:id="412" w:name="_Toc45282201"/>
      <w:bookmarkStart w:id="413" w:name="_Toc45882587"/>
      <w:bookmarkStart w:id="414" w:name="_Toc51951137"/>
      <w:bookmarkStart w:id="415"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6" w:name="_CR6_1_2_2_6"/>
      <w:bookmarkStart w:id="417" w:name="_Toc59208891"/>
      <w:bookmarkStart w:id="418" w:name="_Toc75734729"/>
      <w:bookmarkStart w:id="419" w:name="_Toc155844110"/>
      <w:bookmarkEnd w:id="416"/>
      <w:r>
        <w:t>6.1.2.2.6</w:t>
      </w:r>
      <w:r w:rsidRPr="00CE238F">
        <w:tab/>
      </w:r>
      <w:r w:rsidRPr="00FD6318">
        <w:t>Abnormal cases</w:t>
      </w:r>
      <w:bookmarkEnd w:id="409"/>
      <w:bookmarkEnd w:id="410"/>
      <w:bookmarkEnd w:id="411"/>
      <w:bookmarkEnd w:id="412"/>
      <w:bookmarkEnd w:id="413"/>
      <w:bookmarkEnd w:id="414"/>
      <w:bookmarkEnd w:id="417"/>
      <w:bookmarkEnd w:id="418"/>
      <w:bookmarkEnd w:id="419"/>
    </w:p>
    <w:p w14:paraId="0D0F2D01" w14:textId="77777777" w:rsidR="008E33F7" w:rsidRPr="00FD6318" w:rsidRDefault="008E33F7" w:rsidP="00CC0F60">
      <w:pPr>
        <w:pStyle w:val="Heading6"/>
        <w:numPr>
          <w:ilvl w:val="5"/>
          <w:numId w:val="0"/>
        </w:numPr>
        <w:ind w:left="1152" w:hanging="432"/>
        <w:rPr>
          <w:lang w:eastAsia="zh-CN"/>
        </w:rPr>
      </w:pPr>
      <w:bookmarkStart w:id="420" w:name="_CR6_1_2_2_6_1"/>
      <w:bookmarkStart w:id="421" w:name="_Toc25070688"/>
      <w:bookmarkStart w:id="422" w:name="_Toc34388603"/>
      <w:bookmarkStart w:id="423" w:name="_Toc34404374"/>
      <w:bookmarkStart w:id="424" w:name="_Toc45282202"/>
      <w:bookmarkStart w:id="425" w:name="_Toc45882588"/>
      <w:bookmarkStart w:id="426" w:name="_Toc51951138"/>
      <w:bookmarkStart w:id="427" w:name="_Toc59208892"/>
      <w:bookmarkStart w:id="428" w:name="_Toc75734730"/>
      <w:bookmarkStart w:id="429" w:name="_Toc155844111"/>
      <w:bookmarkEnd w:id="420"/>
      <w:r>
        <w:rPr>
          <w:rFonts w:hint="eastAsia"/>
          <w:lang w:eastAsia="zh-CN"/>
        </w:rPr>
        <w:t>6.1.2.2.6.1</w:t>
      </w:r>
      <w:r>
        <w:rPr>
          <w:lang w:eastAsia="zh-CN"/>
        </w:rPr>
        <w:tab/>
      </w:r>
      <w:r w:rsidRPr="00FD6318">
        <w:rPr>
          <w:lang w:eastAsia="zh-CN"/>
        </w:rPr>
        <w:t>Abnormal cases at the initiating UE</w:t>
      </w:r>
      <w:bookmarkEnd w:id="421"/>
      <w:bookmarkEnd w:id="422"/>
      <w:bookmarkEnd w:id="423"/>
      <w:bookmarkEnd w:id="424"/>
      <w:bookmarkEnd w:id="425"/>
      <w:bookmarkEnd w:id="426"/>
      <w:bookmarkEnd w:id="427"/>
      <w:bookmarkEnd w:id="428"/>
      <w:bookmarkEnd w:id="42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0" w:name="_CR6_1_2_2_6_2"/>
      <w:bookmarkStart w:id="431" w:name="_Toc25070689"/>
      <w:bookmarkStart w:id="432" w:name="_Toc34388604"/>
      <w:bookmarkStart w:id="433" w:name="_Toc34404375"/>
      <w:bookmarkStart w:id="434" w:name="_Toc45282203"/>
      <w:bookmarkStart w:id="435" w:name="_Toc45882589"/>
      <w:bookmarkStart w:id="436" w:name="_Toc51951139"/>
      <w:bookmarkStart w:id="437" w:name="_Toc59208893"/>
      <w:bookmarkStart w:id="438" w:name="_Toc75734731"/>
      <w:bookmarkStart w:id="439" w:name="_Toc155844112"/>
      <w:bookmarkEnd w:id="430"/>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1"/>
      <w:bookmarkEnd w:id="432"/>
      <w:bookmarkEnd w:id="433"/>
      <w:bookmarkEnd w:id="434"/>
      <w:bookmarkEnd w:id="435"/>
      <w:bookmarkEnd w:id="436"/>
      <w:bookmarkEnd w:id="437"/>
      <w:bookmarkEnd w:id="438"/>
      <w:bookmarkEnd w:id="43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0" w:name="_Toc25070690"/>
      <w:bookmarkStart w:id="441" w:name="_Toc34388605"/>
      <w:bookmarkStart w:id="442" w:name="_Toc34404376"/>
      <w:bookmarkStart w:id="443" w:name="_Toc45282204"/>
      <w:bookmarkStart w:id="44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5" w:name="_CR6_1_2_3"/>
      <w:bookmarkStart w:id="446" w:name="_Toc51951140"/>
      <w:bookmarkStart w:id="447" w:name="_Toc59208894"/>
      <w:bookmarkStart w:id="448" w:name="_Toc75734732"/>
      <w:bookmarkStart w:id="449" w:name="_Toc155844113"/>
      <w:bookmarkEnd w:id="445"/>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39"/>
      <w:bookmarkEnd w:id="415"/>
      <w:bookmarkEnd w:id="440"/>
      <w:bookmarkEnd w:id="441"/>
      <w:bookmarkEnd w:id="442"/>
      <w:bookmarkEnd w:id="443"/>
      <w:bookmarkEnd w:id="444"/>
      <w:bookmarkEnd w:id="446"/>
      <w:bookmarkEnd w:id="447"/>
      <w:bookmarkEnd w:id="448"/>
      <w:bookmarkEnd w:id="449"/>
    </w:p>
    <w:p w14:paraId="7F0B4408" w14:textId="77777777" w:rsidR="008E33F7" w:rsidRPr="00742FAE" w:rsidRDefault="008E33F7" w:rsidP="00CC0F60">
      <w:pPr>
        <w:pStyle w:val="Heading5"/>
      </w:pPr>
      <w:bookmarkStart w:id="450" w:name="_CR6_1_2_3_1"/>
      <w:bookmarkStart w:id="451" w:name="_Toc525231186"/>
      <w:bookmarkStart w:id="452" w:name="_Toc22039978"/>
      <w:bookmarkStart w:id="453" w:name="_Toc25070691"/>
      <w:bookmarkStart w:id="454" w:name="_Toc34388606"/>
      <w:bookmarkStart w:id="455" w:name="_Toc34404377"/>
      <w:bookmarkStart w:id="456" w:name="_Toc45282205"/>
      <w:bookmarkStart w:id="457" w:name="_Toc45882591"/>
      <w:bookmarkStart w:id="458" w:name="_Toc51951141"/>
      <w:bookmarkStart w:id="459" w:name="_Toc59208895"/>
      <w:bookmarkStart w:id="460" w:name="_Toc75734733"/>
      <w:bookmarkStart w:id="461" w:name="_Toc155844114"/>
      <w:bookmarkEnd w:id="450"/>
      <w:r>
        <w:t>6.1.2.</w:t>
      </w:r>
      <w:r>
        <w:rPr>
          <w:rFonts w:hint="eastAsia"/>
          <w:lang w:eastAsia="zh-CN"/>
        </w:rPr>
        <w:t>3</w:t>
      </w:r>
      <w:r>
        <w:t>.1</w:t>
      </w:r>
      <w:r w:rsidRPr="00742FAE">
        <w:tab/>
        <w:t>General</w:t>
      </w:r>
      <w:bookmarkEnd w:id="451"/>
      <w:bookmarkEnd w:id="452"/>
      <w:bookmarkEnd w:id="453"/>
      <w:bookmarkEnd w:id="454"/>
      <w:bookmarkEnd w:id="455"/>
      <w:bookmarkEnd w:id="456"/>
      <w:bookmarkEnd w:id="457"/>
      <w:bookmarkEnd w:id="458"/>
      <w:bookmarkEnd w:id="459"/>
      <w:bookmarkEnd w:id="460"/>
      <w:bookmarkEnd w:id="461"/>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2" w:name="_CR6_1_2_3_2"/>
      <w:bookmarkStart w:id="463" w:name="_Toc525231187"/>
      <w:bookmarkStart w:id="464" w:name="_Toc22039979"/>
      <w:bookmarkStart w:id="465" w:name="_Toc25070692"/>
      <w:bookmarkStart w:id="466" w:name="_Toc34388607"/>
      <w:bookmarkStart w:id="467" w:name="_Toc34404378"/>
      <w:bookmarkStart w:id="468" w:name="_Toc45282206"/>
      <w:bookmarkStart w:id="469" w:name="_Toc45882592"/>
      <w:bookmarkStart w:id="470" w:name="_Toc51951142"/>
      <w:bookmarkStart w:id="471" w:name="_Toc59208896"/>
      <w:bookmarkStart w:id="472" w:name="_Toc75734734"/>
      <w:bookmarkStart w:id="473" w:name="_Toc155844115"/>
      <w:bookmarkEnd w:id="46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3"/>
      <w:bookmarkEnd w:id="464"/>
      <w:bookmarkEnd w:id="465"/>
      <w:bookmarkEnd w:id="466"/>
      <w:bookmarkEnd w:id="467"/>
      <w:bookmarkEnd w:id="468"/>
      <w:bookmarkEnd w:id="469"/>
      <w:bookmarkEnd w:id="470"/>
      <w:bookmarkEnd w:id="471"/>
      <w:bookmarkEnd w:id="472"/>
      <w:bookmarkEnd w:id="473"/>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pt;height:218.85pt" o:ole="">
            <v:imagedata r:id="rId18" o:title=""/>
          </v:shape>
          <o:OLEObject Type="Embed" ProgID="Visio.Drawing.15" ShapeID="_x0000_i1029" DrawAspect="Content" ObjectID="_1766456956" r:id="rId19"/>
        </w:object>
      </w:r>
    </w:p>
    <w:p w14:paraId="79D8FE8F" w14:textId="77777777" w:rsidR="008E33F7" w:rsidRPr="00742FAE" w:rsidRDefault="008E33F7" w:rsidP="008E33F7">
      <w:pPr>
        <w:pStyle w:val="TF"/>
      </w:pPr>
      <w:bookmarkStart w:id="474" w:name="_CRFigure6_1_2_3_2"/>
      <w:r w:rsidRPr="00742FAE">
        <w:t>Figure</w:t>
      </w:r>
      <w:r>
        <w:t> </w:t>
      </w:r>
      <w:bookmarkEnd w:id="474"/>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5" w:name="_CR6_1_2_3_3"/>
      <w:bookmarkStart w:id="476" w:name="_Toc22039980"/>
      <w:bookmarkStart w:id="477" w:name="_Toc25070693"/>
      <w:bookmarkStart w:id="478" w:name="_Toc34388608"/>
      <w:bookmarkStart w:id="479" w:name="_Toc34404379"/>
      <w:bookmarkStart w:id="480" w:name="_Toc45282207"/>
      <w:bookmarkStart w:id="481" w:name="_Toc45882593"/>
      <w:bookmarkStart w:id="482" w:name="_Toc51951143"/>
      <w:bookmarkStart w:id="483" w:name="_Toc59208897"/>
      <w:bookmarkStart w:id="484" w:name="_Toc75734735"/>
      <w:bookmarkStart w:id="485" w:name="_Toc155844116"/>
      <w:bookmarkEnd w:id="475"/>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6"/>
      <w:bookmarkEnd w:id="477"/>
      <w:bookmarkEnd w:id="478"/>
      <w:bookmarkEnd w:id="479"/>
      <w:bookmarkEnd w:id="480"/>
      <w:bookmarkEnd w:id="481"/>
      <w:bookmarkEnd w:id="482"/>
      <w:bookmarkEnd w:id="483"/>
      <w:bookmarkEnd w:id="484"/>
      <w:bookmarkEnd w:id="485"/>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6" w:name="_Toc22039981"/>
      <w:bookmarkStart w:id="487" w:name="_Toc25070694"/>
      <w:bookmarkStart w:id="488" w:name="_Toc34388609"/>
      <w:bookmarkStart w:id="489"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0" w:name="_CR6_1_2_3_4"/>
      <w:bookmarkStart w:id="491" w:name="_Toc45282208"/>
      <w:bookmarkStart w:id="492" w:name="_Toc45882594"/>
      <w:bookmarkStart w:id="493" w:name="_Toc51951144"/>
      <w:bookmarkStart w:id="494" w:name="_Toc59208898"/>
      <w:bookmarkStart w:id="495" w:name="_Toc75734736"/>
      <w:bookmarkStart w:id="496" w:name="_Toc155844117"/>
      <w:bookmarkEnd w:id="490"/>
      <w:r>
        <w:t>6.1.2.</w:t>
      </w:r>
      <w:r>
        <w:rPr>
          <w:rFonts w:hint="eastAsia"/>
          <w:lang w:eastAsia="zh-CN"/>
        </w:rPr>
        <w:t>3</w:t>
      </w:r>
      <w:r>
        <w:t>.4</w:t>
      </w:r>
      <w:r w:rsidRPr="00183538">
        <w:tab/>
      </w:r>
      <w:r>
        <w:t>PC5 unicast link modification</w:t>
      </w:r>
      <w:r w:rsidRPr="00183538">
        <w:t xml:space="preserve"> procedure completion by the initiating UE</w:t>
      </w:r>
      <w:bookmarkEnd w:id="486"/>
      <w:bookmarkEnd w:id="487"/>
      <w:bookmarkEnd w:id="488"/>
      <w:bookmarkEnd w:id="489"/>
      <w:bookmarkEnd w:id="491"/>
      <w:bookmarkEnd w:id="492"/>
      <w:bookmarkEnd w:id="493"/>
      <w:bookmarkEnd w:id="494"/>
      <w:bookmarkEnd w:id="495"/>
      <w:bookmarkEnd w:id="496"/>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7" w:name="_Toc22039982"/>
      <w:bookmarkStart w:id="498" w:name="_Toc25070695"/>
      <w:bookmarkStart w:id="499" w:name="_Toc34388610"/>
      <w:bookmarkStart w:id="50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1" w:name="_CR6_1_2_3_5"/>
      <w:bookmarkStart w:id="502" w:name="_Toc45282209"/>
      <w:bookmarkStart w:id="503" w:name="_Toc45882595"/>
      <w:bookmarkStart w:id="504" w:name="_Toc51951145"/>
      <w:bookmarkStart w:id="505" w:name="_Toc59208899"/>
      <w:bookmarkStart w:id="506" w:name="_Toc75734737"/>
      <w:bookmarkStart w:id="507" w:name="_Toc155844118"/>
      <w:bookmarkEnd w:id="501"/>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7"/>
      <w:bookmarkEnd w:id="498"/>
      <w:bookmarkEnd w:id="499"/>
      <w:bookmarkEnd w:id="500"/>
      <w:bookmarkEnd w:id="502"/>
      <w:bookmarkEnd w:id="503"/>
      <w:bookmarkEnd w:id="504"/>
      <w:bookmarkEnd w:id="505"/>
      <w:bookmarkEnd w:id="506"/>
      <w:bookmarkEnd w:id="507"/>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0"/>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8" w:name="_CR6_1_2_3_6"/>
      <w:bookmarkStart w:id="509" w:name="_Toc25070696"/>
      <w:bookmarkStart w:id="510" w:name="_Toc34388611"/>
      <w:bookmarkStart w:id="511" w:name="_Toc34404382"/>
      <w:bookmarkStart w:id="512" w:name="_Toc45282210"/>
      <w:bookmarkStart w:id="513" w:name="_Toc45882596"/>
      <w:bookmarkStart w:id="514" w:name="_Toc51951146"/>
      <w:bookmarkStart w:id="515" w:name="_Toc59208900"/>
      <w:bookmarkStart w:id="516" w:name="_Toc75734738"/>
      <w:bookmarkStart w:id="517" w:name="_Toc22039983"/>
      <w:bookmarkStart w:id="518" w:name="_Toc155844119"/>
      <w:bookmarkEnd w:id="508"/>
      <w:r>
        <w:t>6.1.2.3.6</w:t>
      </w:r>
      <w:r w:rsidRPr="00CE238F">
        <w:tab/>
      </w:r>
      <w:r w:rsidRPr="00FD6318">
        <w:t>Abnormal cases</w:t>
      </w:r>
      <w:r>
        <w:t xml:space="preserve"> </w:t>
      </w:r>
      <w:r w:rsidRPr="00FD6318">
        <w:rPr>
          <w:lang w:eastAsia="zh-CN"/>
        </w:rPr>
        <w:t>at the initiating UE</w:t>
      </w:r>
      <w:bookmarkEnd w:id="509"/>
      <w:bookmarkEnd w:id="510"/>
      <w:bookmarkEnd w:id="511"/>
      <w:bookmarkEnd w:id="512"/>
      <w:bookmarkEnd w:id="513"/>
      <w:bookmarkEnd w:id="514"/>
      <w:bookmarkEnd w:id="515"/>
      <w:bookmarkEnd w:id="516"/>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19" w:name="_Toc34388612"/>
      <w:bookmarkStart w:id="520" w:name="_Toc34404383"/>
      <w:bookmarkStart w:id="521" w:name="_Toc45282211"/>
      <w:bookmarkStart w:id="522" w:name="_Toc45882597"/>
      <w:bookmarkStart w:id="523" w:name="_Toc51951147"/>
      <w:bookmarkStart w:id="52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5" w:name="_CR6_1_2_4"/>
      <w:bookmarkStart w:id="526" w:name="_Toc59208901"/>
      <w:bookmarkStart w:id="527" w:name="_Toc75734739"/>
      <w:bookmarkStart w:id="528" w:name="_Toc155844120"/>
      <w:bookmarkEnd w:id="525"/>
      <w:r>
        <w:t>6.1.2.4</w:t>
      </w:r>
      <w:r>
        <w:tab/>
        <w:t>PC5 unicast link release procedure</w:t>
      </w:r>
      <w:bookmarkEnd w:id="519"/>
      <w:bookmarkEnd w:id="520"/>
      <w:bookmarkEnd w:id="521"/>
      <w:bookmarkEnd w:id="522"/>
      <w:bookmarkEnd w:id="523"/>
      <w:bookmarkEnd w:id="526"/>
      <w:bookmarkEnd w:id="527"/>
      <w:bookmarkEnd w:id="528"/>
    </w:p>
    <w:p w14:paraId="70E90FC4" w14:textId="77777777" w:rsidR="008E33F7" w:rsidRDefault="008E33F7" w:rsidP="00CC0F60">
      <w:pPr>
        <w:pStyle w:val="Heading5"/>
      </w:pPr>
      <w:bookmarkStart w:id="529" w:name="_CR6_1_2_4_1"/>
      <w:bookmarkStart w:id="530" w:name="_Toc34388613"/>
      <w:bookmarkStart w:id="531" w:name="_Toc34404384"/>
      <w:bookmarkStart w:id="532" w:name="_Toc45282212"/>
      <w:bookmarkStart w:id="533" w:name="_Toc45882598"/>
      <w:bookmarkStart w:id="534" w:name="_Toc51951148"/>
      <w:bookmarkStart w:id="535" w:name="_Toc59208902"/>
      <w:bookmarkStart w:id="536" w:name="_Toc75734740"/>
      <w:bookmarkStart w:id="537" w:name="_Toc155844121"/>
      <w:bookmarkEnd w:id="529"/>
      <w:r>
        <w:t>6.1.2.4.1</w:t>
      </w:r>
      <w:r>
        <w:tab/>
        <w:t>General</w:t>
      </w:r>
      <w:bookmarkEnd w:id="530"/>
      <w:bookmarkEnd w:id="531"/>
      <w:bookmarkEnd w:id="532"/>
      <w:bookmarkEnd w:id="533"/>
      <w:bookmarkEnd w:id="534"/>
      <w:bookmarkEnd w:id="535"/>
      <w:bookmarkEnd w:id="536"/>
      <w:bookmarkEnd w:id="537"/>
    </w:p>
    <w:p w14:paraId="609DEA8E" w14:textId="497F555E" w:rsidR="00F637B9" w:rsidRDefault="00F637B9" w:rsidP="00F637B9">
      <w:bookmarkStart w:id="538" w:name="_Toc34388614"/>
      <w:bookmarkStart w:id="539" w:name="_Toc34404385"/>
      <w:bookmarkStart w:id="540" w:name="_Toc45282213"/>
      <w:bookmarkStart w:id="54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2" w:name="_CR6_1_2_4_2"/>
      <w:bookmarkStart w:id="543" w:name="_Toc51951149"/>
      <w:bookmarkStart w:id="544" w:name="_Toc59208903"/>
      <w:bookmarkStart w:id="545" w:name="_Toc75734741"/>
      <w:bookmarkStart w:id="546" w:name="_Toc155844122"/>
      <w:bookmarkEnd w:id="542"/>
      <w:r>
        <w:t>6.1.2.4.2</w:t>
      </w:r>
      <w:r>
        <w:tab/>
        <w:t>PC5 unicast link release procedure initiation by initiating UE</w:t>
      </w:r>
      <w:bookmarkEnd w:id="538"/>
      <w:bookmarkEnd w:id="539"/>
      <w:bookmarkEnd w:id="540"/>
      <w:bookmarkEnd w:id="541"/>
      <w:bookmarkEnd w:id="543"/>
      <w:bookmarkEnd w:id="544"/>
      <w:bookmarkEnd w:id="545"/>
      <w:bookmarkEnd w:id="546"/>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4pt;height:111.2pt" o:ole="">
            <v:imagedata r:id="rId20" o:title=""/>
          </v:shape>
          <o:OLEObject Type="Embed" ProgID="Visio.Drawing.15" ShapeID="_x0000_i1030" DrawAspect="Content" ObjectID="_1766456957" r:id="rId21"/>
        </w:object>
      </w:r>
    </w:p>
    <w:p w14:paraId="0C2F75A0" w14:textId="77777777" w:rsidR="008E33F7" w:rsidRDefault="008E33F7" w:rsidP="008E33F7">
      <w:pPr>
        <w:pStyle w:val="TF"/>
      </w:pPr>
      <w:bookmarkStart w:id="547" w:name="_CRFigure6_1_2_4_2_1"/>
      <w:r>
        <w:t>Figure </w:t>
      </w:r>
      <w:bookmarkEnd w:id="547"/>
      <w:r>
        <w:t>6.1.2.4.2.1: PC5 unicast link release procedure</w:t>
      </w:r>
    </w:p>
    <w:p w14:paraId="13C03965" w14:textId="77777777" w:rsidR="008E33F7" w:rsidRDefault="008E33F7" w:rsidP="00CC0F60">
      <w:pPr>
        <w:pStyle w:val="Heading5"/>
      </w:pPr>
      <w:bookmarkStart w:id="548" w:name="_CR6_1_2_4_3"/>
      <w:bookmarkStart w:id="549" w:name="_Toc34388615"/>
      <w:bookmarkStart w:id="550" w:name="_Toc34404386"/>
      <w:bookmarkStart w:id="551" w:name="_Toc45282214"/>
      <w:bookmarkStart w:id="552" w:name="_Toc45882600"/>
      <w:bookmarkStart w:id="553" w:name="_Toc51951150"/>
      <w:bookmarkStart w:id="554" w:name="_Toc59208904"/>
      <w:bookmarkStart w:id="555" w:name="_Toc75734742"/>
      <w:bookmarkStart w:id="556" w:name="_Toc155844123"/>
      <w:bookmarkEnd w:id="548"/>
      <w:r>
        <w:t>6.1.2.4.3</w:t>
      </w:r>
      <w:r>
        <w:tab/>
        <w:t>PC5 unicast link release procedure accepted by the target UE</w:t>
      </w:r>
      <w:bookmarkEnd w:id="549"/>
      <w:bookmarkEnd w:id="550"/>
      <w:bookmarkEnd w:id="551"/>
      <w:bookmarkEnd w:id="552"/>
      <w:bookmarkEnd w:id="553"/>
      <w:bookmarkEnd w:id="554"/>
      <w:bookmarkEnd w:id="555"/>
      <w:bookmarkEnd w:id="556"/>
    </w:p>
    <w:p w14:paraId="3FBF5CA8" w14:textId="77777777" w:rsidR="0064293C" w:rsidRDefault="0064293C" w:rsidP="0064293C">
      <w:bookmarkStart w:id="557" w:name="_Toc34388616"/>
      <w:bookmarkStart w:id="558" w:name="_Toc34404387"/>
      <w:bookmarkStart w:id="559" w:name="_Toc45282215"/>
      <w:bookmarkStart w:id="560" w:name="_Toc45882601"/>
      <w:bookmarkStart w:id="561" w:name="_Toc51951151"/>
      <w:bookmarkStart w:id="562" w:name="_Toc59208905"/>
      <w:bookmarkStart w:id="563"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4" w:name="_CR6_1_2_4_4"/>
      <w:bookmarkStart w:id="565" w:name="_Toc155844124"/>
      <w:bookmarkEnd w:id="564"/>
      <w:r>
        <w:t>6.1.2.4.4</w:t>
      </w:r>
      <w:r>
        <w:tab/>
        <w:t>PC5 unicast link release procedure completion by the initiating UE</w:t>
      </w:r>
      <w:bookmarkEnd w:id="557"/>
      <w:bookmarkEnd w:id="558"/>
      <w:bookmarkEnd w:id="559"/>
      <w:bookmarkEnd w:id="560"/>
      <w:bookmarkEnd w:id="561"/>
      <w:bookmarkEnd w:id="562"/>
      <w:bookmarkEnd w:id="563"/>
      <w:bookmarkEnd w:id="565"/>
    </w:p>
    <w:p w14:paraId="63F9674E" w14:textId="77777777" w:rsidR="0064293C" w:rsidRDefault="0064293C" w:rsidP="0064293C">
      <w:bookmarkStart w:id="566" w:name="_Toc34388617"/>
      <w:bookmarkStart w:id="567" w:name="_Toc34404388"/>
      <w:bookmarkStart w:id="568" w:name="_Toc45282216"/>
      <w:bookmarkStart w:id="569" w:name="_Toc45882602"/>
      <w:bookmarkStart w:id="570" w:name="_Toc51951152"/>
      <w:bookmarkStart w:id="571" w:name="_Toc59208906"/>
      <w:bookmarkStart w:id="572"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3" w:name="_CR6_1_2_4_5"/>
      <w:bookmarkStart w:id="574" w:name="_Toc155844125"/>
      <w:bookmarkEnd w:id="573"/>
      <w:r>
        <w:t>6.1.2.4.5</w:t>
      </w:r>
      <w:r>
        <w:tab/>
        <w:t>Abnormal cases</w:t>
      </w:r>
      <w:bookmarkEnd w:id="566"/>
      <w:bookmarkEnd w:id="567"/>
      <w:bookmarkEnd w:id="568"/>
      <w:bookmarkEnd w:id="569"/>
      <w:bookmarkEnd w:id="570"/>
      <w:bookmarkEnd w:id="571"/>
      <w:bookmarkEnd w:id="572"/>
      <w:bookmarkEnd w:id="574"/>
    </w:p>
    <w:p w14:paraId="08C98531" w14:textId="77777777" w:rsidR="008E33F7" w:rsidRDefault="008E33F7" w:rsidP="00CC0F60">
      <w:pPr>
        <w:pStyle w:val="Heading6"/>
        <w:numPr>
          <w:ilvl w:val="5"/>
          <w:numId w:val="0"/>
        </w:numPr>
        <w:ind w:left="1152" w:hanging="432"/>
      </w:pPr>
      <w:bookmarkStart w:id="575" w:name="_CR6_1_2_4_5_1"/>
      <w:bookmarkStart w:id="576" w:name="_Toc34388618"/>
      <w:bookmarkStart w:id="577" w:name="_Toc34404389"/>
      <w:bookmarkStart w:id="578" w:name="_Toc45282217"/>
      <w:bookmarkStart w:id="579" w:name="_Toc45882603"/>
      <w:bookmarkStart w:id="580" w:name="_Toc51951153"/>
      <w:bookmarkStart w:id="581" w:name="_Toc59208907"/>
      <w:bookmarkStart w:id="582" w:name="_Toc75734745"/>
      <w:bookmarkStart w:id="583" w:name="_Toc155844126"/>
      <w:bookmarkEnd w:id="575"/>
      <w:r>
        <w:t>6.1.2.4.5.1</w:t>
      </w:r>
      <w:r>
        <w:tab/>
        <w:t>Abnormal cases at the initiating UE</w:t>
      </w:r>
      <w:bookmarkEnd w:id="576"/>
      <w:bookmarkEnd w:id="577"/>
      <w:bookmarkEnd w:id="578"/>
      <w:bookmarkEnd w:id="579"/>
      <w:bookmarkEnd w:id="580"/>
      <w:bookmarkEnd w:id="581"/>
      <w:bookmarkEnd w:id="582"/>
      <w:bookmarkEnd w:id="583"/>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4" w:name="_CR6_1_2_5"/>
      <w:bookmarkStart w:id="585" w:name="_Toc34388619"/>
      <w:bookmarkStart w:id="586" w:name="_Toc34404390"/>
      <w:bookmarkStart w:id="587" w:name="_Toc45282218"/>
      <w:bookmarkStart w:id="588" w:name="_Toc45882604"/>
      <w:bookmarkStart w:id="589" w:name="_Toc51951154"/>
      <w:bookmarkStart w:id="590" w:name="_Toc59208908"/>
      <w:bookmarkStart w:id="591" w:name="_Toc75734746"/>
      <w:bookmarkStart w:id="592" w:name="_Toc155844127"/>
      <w:bookmarkEnd w:id="584"/>
      <w:r>
        <w:t>6.1.2.5</w:t>
      </w:r>
      <w:r w:rsidRPr="00742FAE">
        <w:tab/>
      </w:r>
      <w:r w:rsidRPr="00B853E7">
        <w:t>PC5 unicast link identifier update procedure</w:t>
      </w:r>
      <w:bookmarkEnd w:id="585"/>
      <w:bookmarkEnd w:id="586"/>
      <w:bookmarkEnd w:id="587"/>
      <w:bookmarkEnd w:id="588"/>
      <w:bookmarkEnd w:id="589"/>
      <w:bookmarkEnd w:id="590"/>
      <w:bookmarkEnd w:id="591"/>
      <w:bookmarkEnd w:id="592"/>
    </w:p>
    <w:p w14:paraId="781E3E99" w14:textId="77777777" w:rsidR="008E33F7" w:rsidRPr="00742FAE" w:rsidRDefault="008E33F7" w:rsidP="00CC0F60">
      <w:pPr>
        <w:pStyle w:val="Heading5"/>
      </w:pPr>
      <w:bookmarkStart w:id="593" w:name="_CR6_1_2_5_1"/>
      <w:bookmarkStart w:id="594" w:name="_Toc34388620"/>
      <w:bookmarkStart w:id="595" w:name="_Toc34404391"/>
      <w:bookmarkStart w:id="596" w:name="_Toc45282219"/>
      <w:bookmarkStart w:id="597" w:name="_Toc45882605"/>
      <w:bookmarkStart w:id="598" w:name="_Toc51951155"/>
      <w:bookmarkStart w:id="599" w:name="_Toc59208909"/>
      <w:bookmarkStart w:id="600" w:name="_Toc75734747"/>
      <w:bookmarkStart w:id="601" w:name="_Toc155844128"/>
      <w:bookmarkEnd w:id="593"/>
      <w:r>
        <w:t>6.1.2.5.1</w:t>
      </w:r>
      <w:r w:rsidRPr="00742FAE">
        <w:tab/>
        <w:t>General</w:t>
      </w:r>
      <w:bookmarkEnd w:id="594"/>
      <w:bookmarkEnd w:id="595"/>
      <w:bookmarkEnd w:id="596"/>
      <w:bookmarkEnd w:id="597"/>
      <w:bookmarkEnd w:id="598"/>
      <w:bookmarkEnd w:id="599"/>
      <w:bookmarkEnd w:id="600"/>
      <w:bookmarkEnd w:id="601"/>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2" w:name="_CR6_1_2_5_2"/>
      <w:bookmarkStart w:id="603" w:name="_Toc34388621"/>
      <w:bookmarkStart w:id="604" w:name="_Toc34404392"/>
      <w:bookmarkStart w:id="605" w:name="_Toc45282220"/>
      <w:bookmarkStart w:id="606" w:name="_Toc45882606"/>
      <w:bookmarkStart w:id="607" w:name="_Toc51951156"/>
      <w:bookmarkStart w:id="608" w:name="_Toc59208910"/>
      <w:bookmarkStart w:id="609" w:name="_Toc75734748"/>
      <w:bookmarkStart w:id="610" w:name="_Toc155844129"/>
      <w:bookmarkEnd w:id="60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3"/>
      <w:bookmarkEnd w:id="604"/>
      <w:bookmarkEnd w:id="605"/>
      <w:bookmarkEnd w:id="606"/>
      <w:bookmarkEnd w:id="607"/>
      <w:bookmarkEnd w:id="608"/>
      <w:bookmarkEnd w:id="609"/>
      <w:bookmarkEnd w:id="61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3.05pt" o:ole="">
            <v:imagedata r:id="rId22" o:title=""/>
          </v:shape>
          <o:OLEObject Type="Embed" ProgID="Visio.Drawing.15" ShapeID="_x0000_i1031" DrawAspect="Content" ObjectID="_1766456958" r:id="rId23"/>
        </w:object>
      </w:r>
    </w:p>
    <w:p w14:paraId="3F421FDC" w14:textId="77777777" w:rsidR="008E33F7" w:rsidRPr="00742FAE" w:rsidRDefault="008E33F7" w:rsidP="008E33F7">
      <w:pPr>
        <w:pStyle w:val="TF"/>
      </w:pPr>
      <w:bookmarkStart w:id="611" w:name="_CRFigure6_1_2_5_2_1"/>
      <w:r w:rsidRPr="00742FAE">
        <w:t>Figure</w:t>
      </w:r>
      <w:r>
        <w:t> </w:t>
      </w:r>
      <w:bookmarkEnd w:id="611"/>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2" w:name="_CR6_1_2_5_3"/>
      <w:bookmarkStart w:id="613" w:name="_Toc34388622"/>
      <w:bookmarkStart w:id="614" w:name="_Toc34404393"/>
      <w:bookmarkStart w:id="615" w:name="_Toc45282221"/>
      <w:bookmarkStart w:id="616" w:name="_Toc45882607"/>
      <w:bookmarkStart w:id="617" w:name="_Toc51951157"/>
      <w:bookmarkStart w:id="618" w:name="_Toc59208911"/>
      <w:bookmarkStart w:id="619" w:name="_Toc75734749"/>
      <w:bookmarkStart w:id="620" w:name="_Toc155844130"/>
      <w:bookmarkEnd w:id="612"/>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3"/>
      <w:bookmarkEnd w:id="614"/>
      <w:bookmarkEnd w:id="615"/>
      <w:bookmarkEnd w:id="616"/>
      <w:bookmarkEnd w:id="617"/>
      <w:bookmarkEnd w:id="618"/>
      <w:bookmarkEnd w:id="619"/>
      <w:bookmarkEnd w:id="620"/>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1" w:name="_CR6_1_2_5_4"/>
      <w:bookmarkStart w:id="622" w:name="_Toc34388623"/>
      <w:bookmarkStart w:id="623" w:name="_Toc34404394"/>
      <w:bookmarkStart w:id="624" w:name="_Toc45282222"/>
      <w:bookmarkStart w:id="625" w:name="_Toc45882608"/>
      <w:bookmarkStart w:id="626" w:name="_Toc51951158"/>
      <w:bookmarkStart w:id="627" w:name="_Toc59208912"/>
      <w:bookmarkStart w:id="628" w:name="_Toc75734750"/>
      <w:bookmarkStart w:id="629" w:name="_Toc155844131"/>
      <w:bookmarkEnd w:id="62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2"/>
      <w:bookmarkEnd w:id="623"/>
      <w:bookmarkEnd w:id="624"/>
      <w:bookmarkEnd w:id="625"/>
      <w:bookmarkEnd w:id="626"/>
      <w:bookmarkEnd w:id="627"/>
      <w:bookmarkEnd w:id="628"/>
      <w:bookmarkEnd w:id="629"/>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0" w:name="_CR6_1_2_5_5"/>
      <w:bookmarkStart w:id="631" w:name="_Toc34388624"/>
      <w:bookmarkStart w:id="632" w:name="_Toc34404395"/>
      <w:bookmarkStart w:id="633" w:name="_Toc45282223"/>
      <w:bookmarkStart w:id="634" w:name="_Toc45882609"/>
      <w:bookmarkStart w:id="635" w:name="_Toc51951159"/>
      <w:bookmarkStart w:id="636" w:name="_Toc59208913"/>
      <w:bookmarkStart w:id="637" w:name="_Toc75734751"/>
      <w:bookmarkStart w:id="638" w:name="_Toc155844132"/>
      <w:bookmarkEnd w:id="630"/>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1"/>
      <w:bookmarkEnd w:id="632"/>
      <w:bookmarkEnd w:id="633"/>
      <w:bookmarkEnd w:id="634"/>
      <w:bookmarkEnd w:id="635"/>
      <w:bookmarkEnd w:id="636"/>
      <w:bookmarkEnd w:id="637"/>
      <w:bookmarkEnd w:id="638"/>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39" w:name="_CR6_1_2_5_6"/>
      <w:bookmarkStart w:id="640" w:name="_Toc34388625"/>
      <w:bookmarkStart w:id="641" w:name="_Toc34404396"/>
      <w:bookmarkStart w:id="642" w:name="_Toc45282224"/>
      <w:bookmarkStart w:id="643" w:name="_Toc45882610"/>
      <w:bookmarkStart w:id="644" w:name="_Toc51951160"/>
      <w:bookmarkStart w:id="645" w:name="_Toc59208914"/>
      <w:bookmarkStart w:id="646" w:name="_Toc75734752"/>
      <w:bookmarkStart w:id="647" w:name="_Toc155844133"/>
      <w:bookmarkEnd w:id="63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0"/>
      <w:bookmarkEnd w:id="641"/>
      <w:bookmarkEnd w:id="642"/>
      <w:bookmarkEnd w:id="643"/>
      <w:bookmarkEnd w:id="644"/>
      <w:bookmarkEnd w:id="645"/>
      <w:bookmarkEnd w:id="646"/>
      <w:bookmarkEnd w:id="647"/>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8" w:name="_CR6_1_2_5_7"/>
      <w:bookmarkStart w:id="649" w:name="_Toc34388626"/>
      <w:bookmarkStart w:id="650" w:name="_Toc34404397"/>
      <w:bookmarkStart w:id="651" w:name="_Toc45282225"/>
      <w:bookmarkStart w:id="652" w:name="_Toc45882611"/>
      <w:bookmarkStart w:id="653" w:name="_Toc51951161"/>
      <w:bookmarkStart w:id="654" w:name="_Toc59208915"/>
      <w:bookmarkStart w:id="655" w:name="_Toc75734753"/>
      <w:bookmarkStart w:id="656" w:name="_Toc155844134"/>
      <w:bookmarkEnd w:id="648"/>
      <w:r>
        <w:t>6.1.2.5.7</w:t>
      </w:r>
      <w:r w:rsidRPr="00CE238F">
        <w:tab/>
      </w:r>
      <w:r w:rsidRPr="00FD6318">
        <w:t>Abnormal cases</w:t>
      </w:r>
      <w:bookmarkEnd w:id="649"/>
      <w:bookmarkEnd w:id="650"/>
      <w:bookmarkEnd w:id="651"/>
      <w:bookmarkEnd w:id="652"/>
      <w:bookmarkEnd w:id="653"/>
      <w:bookmarkEnd w:id="654"/>
      <w:bookmarkEnd w:id="655"/>
      <w:bookmarkEnd w:id="656"/>
    </w:p>
    <w:p w14:paraId="1DCA3D2E" w14:textId="53189ED6" w:rsidR="008E33F7" w:rsidRPr="00FD6318" w:rsidRDefault="008E33F7" w:rsidP="00CC0F60">
      <w:pPr>
        <w:pStyle w:val="Heading6"/>
        <w:numPr>
          <w:ilvl w:val="5"/>
          <w:numId w:val="0"/>
        </w:numPr>
        <w:ind w:left="1152" w:hanging="432"/>
        <w:rPr>
          <w:lang w:eastAsia="zh-CN"/>
        </w:rPr>
      </w:pPr>
      <w:bookmarkStart w:id="657" w:name="_CR6_1_2_5_7_1"/>
      <w:bookmarkStart w:id="658" w:name="_Toc34388627"/>
      <w:bookmarkStart w:id="659" w:name="_Toc34404398"/>
      <w:bookmarkStart w:id="660" w:name="_Toc45282226"/>
      <w:bookmarkStart w:id="661" w:name="_Toc45882612"/>
      <w:bookmarkStart w:id="662" w:name="_Toc51951162"/>
      <w:bookmarkStart w:id="663" w:name="_Toc59208916"/>
      <w:bookmarkStart w:id="664" w:name="_Toc75734754"/>
      <w:bookmarkStart w:id="665" w:name="_Toc155844135"/>
      <w:bookmarkEnd w:id="657"/>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8"/>
      <w:bookmarkEnd w:id="659"/>
      <w:bookmarkEnd w:id="660"/>
      <w:bookmarkEnd w:id="661"/>
      <w:bookmarkEnd w:id="662"/>
      <w:bookmarkEnd w:id="663"/>
      <w:bookmarkEnd w:id="664"/>
      <w:bookmarkEnd w:id="665"/>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6" w:name="_Toc34388628"/>
      <w:bookmarkStart w:id="667"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8" w:name="_Toc45282227"/>
      <w:bookmarkStart w:id="669" w:name="_Toc45882613"/>
      <w:bookmarkStart w:id="670"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1" w:name="_CR6_1_2_5_7_2"/>
      <w:bookmarkStart w:id="672" w:name="_Toc59208917"/>
      <w:bookmarkStart w:id="673" w:name="_Toc75734755"/>
      <w:bookmarkStart w:id="674" w:name="_Toc155844136"/>
      <w:bookmarkEnd w:id="671"/>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6"/>
      <w:bookmarkEnd w:id="667"/>
      <w:bookmarkEnd w:id="668"/>
      <w:bookmarkEnd w:id="669"/>
      <w:bookmarkEnd w:id="670"/>
      <w:bookmarkEnd w:id="672"/>
      <w:bookmarkEnd w:id="673"/>
      <w:bookmarkEnd w:id="674"/>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5" w:name="_Toc34388629"/>
      <w:bookmarkStart w:id="676" w:name="_Toc34404400"/>
      <w:bookmarkStart w:id="677" w:name="_Toc45282228"/>
      <w:bookmarkStart w:id="678" w:name="_Toc45882614"/>
      <w:bookmarkStart w:id="679"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0" w:name="_CR6_1_2_6"/>
      <w:bookmarkStart w:id="681" w:name="_Toc59208918"/>
      <w:bookmarkStart w:id="682" w:name="_Toc75734756"/>
      <w:bookmarkStart w:id="683" w:name="_Toc155844137"/>
      <w:bookmarkEnd w:id="680"/>
      <w:r>
        <w:t>6.1.2.6</w:t>
      </w:r>
      <w:r w:rsidRPr="00183538">
        <w:tab/>
      </w:r>
      <w:r>
        <w:t>PC5 unicast</w:t>
      </w:r>
      <w:r w:rsidRPr="00183538">
        <w:t xml:space="preserve"> </w:t>
      </w:r>
      <w:r>
        <w:t>link authentication</w:t>
      </w:r>
      <w:r w:rsidRPr="00183538">
        <w:t xml:space="preserve"> procedure</w:t>
      </w:r>
      <w:bookmarkEnd w:id="675"/>
      <w:bookmarkEnd w:id="676"/>
      <w:bookmarkEnd w:id="677"/>
      <w:bookmarkEnd w:id="678"/>
      <w:bookmarkEnd w:id="679"/>
      <w:bookmarkEnd w:id="681"/>
      <w:bookmarkEnd w:id="682"/>
      <w:bookmarkEnd w:id="683"/>
    </w:p>
    <w:p w14:paraId="360EDE96" w14:textId="77777777" w:rsidR="008E33F7" w:rsidRPr="00183538" w:rsidRDefault="008E33F7" w:rsidP="00CC0F60">
      <w:pPr>
        <w:pStyle w:val="Heading5"/>
      </w:pPr>
      <w:bookmarkStart w:id="684" w:name="_CR6_1_2_6_1"/>
      <w:bookmarkStart w:id="685" w:name="_Toc34388630"/>
      <w:bookmarkStart w:id="686" w:name="_Toc34404401"/>
      <w:bookmarkStart w:id="687" w:name="_Toc45282229"/>
      <w:bookmarkStart w:id="688" w:name="_Toc45882615"/>
      <w:bookmarkStart w:id="689" w:name="_Toc51951165"/>
      <w:bookmarkStart w:id="690" w:name="_Toc59208919"/>
      <w:bookmarkStart w:id="691" w:name="_Toc75734757"/>
      <w:bookmarkStart w:id="692" w:name="_Toc155844138"/>
      <w:bookmarkEnd w:id="684"/>
      <w:r>
        <w:t>6.1.2.6.1</w:t>
      </w:r>
      <w:r w:rsidRPr="00183538">
        <w:tab/>
        <w:t>General</w:t>
      </w:r>
      <w:bookmarkEnd w:id="685"/>
      <w:bookmarkEnd w:id="686"/>
      <w:bookmarkEnd w:id="687"/>
      <w:bookmarkEnd w:id="688"/>
      <w:bookmarkEnd w:id="689"/>
      <w:bookmarkEnd w:id="690"/>
      <w:bookmarkEnd w:id="691"/>
      <w:bookmarkEnd w:id="69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3" w:name="_CR6_1_2_6_2"/>
      <w:bookmarkStart w:id="694" w:name="_Toc34388631"/>
      <w:bookmarkStart w:id="695" w:name="_Toc34404402"/>
      <w:bookmarkStart w:id="696" w:name="_Toc45282230"/>
      <w:bookmarkStart w:id="697" w:name="_Toc45882616"/>
      <w:bookmarkStart w:id="698" w:name="_Toc51951166"/>
      <w:bookmarkStart w:id="699" w:name="_Toc59208920"/>
      <w:bookmarkStart w:id="700" w:name="_Toc75734758"/>
      <w:bookmarkStart w:id="701" w:name="_Toc155844139"/>
      <w:bookmarkEnd w:id="693"/>
      <w:r>
        <w:t>6.1.2.6.</w:t>
      </w:r>
      <w:r w:rsidRPr="00183538">
        <w:t>2</w:t>
      </w:r>
      <w:r w:rsidRPr="00183538">
        <w:tab/>
      </w:r>
      <w:r>
        <w:t>PC5 unicast link authentication</w:t>
      </w:r>
      <w:r w:rsidRPr="00183538">
        <w:t xml:space="preserve"> procedure initiation by </w:t>
      </w:r>
      <w:r>
        <w:t xml:space="preserve">the </w:t>
      </w:r>
      <w:r w:rsidRPr="00183538">
        <w:t>initiating UE</w:t>
      </w:r>
      <w:bookmarkEnd w:id="694"/>
      <w:bookmarkEnd w:id="695"/>
      <w:bookmarkEnd w:id="696"/>
      <w:bookmarkEnd w:id="697"/>
      <w:bookmarkEnd w:id="698"/>
      <w:bookmarkEnd w:id="699"/>
      <w:bookmarkEnd w:id="700"/>
      <w:bookmarkEnd w:id="701"/>
    </w:p>
    <w:p w14:paraId="729B78A7" w14:textId="24389824" w:rsidR="0064293C" w:rsidRDefault="0064293C" w:rsidP="0064293C">
      <w:bookmarkStart w:id="702" w:name="_Toc34388632"/>
      <w:bookmarkStart w:id="70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pt;height:326.5pt" o:ole="">
            <v:imagedata r:id="rId24" o:title=""/>
          </v:shape>
          <o:OLEObject Type="Embed" ProgID="Visio.Drawing.11" ShapeID="_x0000_i1032" DrawAspect="Content" ObjectID="_1766456959" r:id="rId25"/>
        </w:object>
      </w:r>
    </w:p>
    <w:p w14:paraId="5A6F042F" w14:textId="77777777" w:rsidR="008E33F7" w:rsidRPr="00183538" w:rsidRDefault="008E33F7" w:rsidP="008E33F7">
      <w:pPr>
        <w:pStyle w:val="TF"/>
      </w:pPr>
      <w:bookmarkStart w:id="704" w:name="_CRFigure6_1_2_6_2"/>
      <w:r w:rsidRPr="00183538">
        <w:t>Figure</w:t>
      </w:r>
      <w:r>
        <w:rPr>
          <w:rFonts w:cs="Arial"/>
        </w:rPr>
        <w:t> </w:t>
      </w:r>
      <w:bookmarkEnd w:id="704"/>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5" w:name="_CR6_1_2_6_3"/>
      <w:bookmarkStart w:id="706" w:name="_Toc45282231"/>
      <w:bookmarkStart w:id="707" w:name="_Toc45882617"/>
      <w:bookmarkStart w:id="708" w:name="_Toc51951167"/>
      <w:bookmarkStart w:id="709" w:name="_Toc59208921"/>
      <w:bookmarkStart w:id="710" w:name="_Toc75734759"/>
      <w:bookmarkStart w:id="711" w:name="_Toc155844140"/>
      <w:bookmarkEnd w:id="705"/>
      <w:r>
        <w:t>6.1.2.6.</w:t>
      </w:r>
      <w:r w:rsidRPr="00183538">
        <w:t>3</w:t>
      </w:r>
      <w:r w:rsidRPr="00183538">
        <w:tab/>
      </w:r>
      <w:r>
        <w:t>PC5 unicast link authentication</w:t>
      </w:r>
      <w:r w:rsidRPr="00183538">
        <w:t xml:space="preserve"> procedure accepted by the target UE</w:t>
      </w:r>
      <w:bookmarkEnd w:id="702"/>
      <w:bookmarkEnd w:id="703"/>
      <w:bookmarkEnd w:id="706"/>
      <w:bookmarkEnd w:id="707"/>
      <w:bookmarkEnd w:id="708"/>
      <w:bookmarkEnd w:id="709"/>
      <w:bookmarkEnd w:id="710"/>
      <w:bookmarkEnd w:id="711"/>
    </w:p>
    <w:p w14:paraId="5BF7B14B" w14:textId="77777777" w:rsidR="008E33F7" w:rsidRPr="00183538" w:rsidRDefault="008E33F7" w:rsidP="008E33F7">
      <w:bookmarkStart w:id="712" w:name="_Toc34388633"/>
      <w:bookmarkStart w:id="713"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4" w:name="_CR6_1_2_6_4"/>
      <w:bookmarkStart w:id="715" w:name="_Toc45282232"/>
      <w:bookmarkStart w:id="716" w:name="_Toc45882618"/>
      <w:bookmarkStart w:id="717" w:name="_Toc51951168"/>
      <w:bookmarkStart w:id="718" w:name="_Toc59208922"/>
      <w:bookmarkStart w:id="719" w:name="_Toc75734760"/>
      <w:bookmarkStart w:id="720" w:name="_Toc155844141"/>
      <w:bookmarkEnd w:id="714"/>
      <w:r>
        <w:t>6.1.2.6.4</w:t>
      </w:r>
      <w:r w:rsidRPr="00183538">
        <w:tab/>
      </w:r>
      <w:r>
        <w:t xml:space="preserve">PC5 unicast link authentication </w:t>
      </w:r>
      <w:r w:rsidRPr="00183538">
        <w:t>procedure completion by the initiating UE</w:t>
      </w:r>
      <w:bookmarkEnd w:id="712"/>
      <w:bookmarkEnd w:id="713"/>
      <w:bookmarkEnd w:id="715"/>
      <w:bookmarkEnd w:id="716"/>
      <w:bookmarkEnd w:id="717"/>
      <w:bookmarkEnd w:id="718"/>
      <w:bookmarkEnd w:id="719"/>
      <w:bookmarkEnd w:id="720"/>
    </w:p>
    <w:p w14:paraId="74DDB742" w14:textId="77777777" w:rsidR="008E33F7" w:rsidRPr="00742FAE" w:rsidRDefault="008E33F7" w:rsidP="008E33F7">
      <w:bookmarkStart w:id="721" w:name="_Toc34388634"/>
      <w:bookmarkStart w:id="72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3" w:name="_CR6_1_2_6_5"/>
      <w:bookmarkStart w:id="724" w:name="_Toc45282233"/>
      <w:bookmarkStart w:id="725" w:name="_Toc45882619"/>
      <w:bookmarkStart w:id="726" w:name="_Toc51951169"/>
      <w:bookmarkStart w:id="727" w:name="_Toc59208923"/>
      <w:bookmarkStart w:id="728" w:name="_Toc75734761"/>
      <w:bookmarkStart w:id="729" w:name="_Toc155844142"/>
      <w:bookmarkEnd w:id="723"/>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1"/>
      <w:bookmarkEnd w:id="722"/>
      <w:bookmarkEnd w:id="724"/>
      <w:bookmarkEnd w:id="725"/>
      <w:bookmarkEnd w:id="726"/>
      <w:bookmarkEnd w:id="727"/>
      <w:bookmarkEnd w:id="728"/>
      <w:bookmarkEnd w:id="729"/>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0" w:name="_CR6_1_2_6_5A"/>
      <w:bookmarkStart w:id="731" w:name="_Toc75734762"/>
      <w:bookmarkStart w:id="732" w:name="_Toc34388635"/>
      <w:bookmarkStart w:id="733" w:name="_Toc34404406"/>
      <w:bookmarkStart w:id="734" w:name="_Toc45282234"/>
      <w:bookmarkStart w:id="735" w:name="_Toc45882620"/>
      <w:bookmarkStart w:id="736" w:name="_Toc51951170"/>
      <w:bookmarkStart w:id="737" w:name="_Toc59208924"/>
      <w:bookmarkStart w:id="738" w:name="_Toc155844143"/>
      <w:bookmarkEnd w:id="730"/>
      <w:r w:rsidRPr="0002507B">
        <w:t>6.1.2.6.5A</w:t>
      </w:r>
      <w:r w:rsidRPr="0002507B">
        <w:tab/>
        <w:t>PC5 unicast link authentication procedure not accepted by the initiating UE</w:t>
      </w:r>
      <w:bookmarkEnd w:id="731"/>
      <w:bookmarkEnd w:id="738"/>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39" w:name="_CR6_1_2_6_6"/>
      <w:bookmarkStart w:id="740" w:name="_Toc75734763"/>
      <w:bookmarkStart w:id="741" w:name="_Toc155844144"/>
      <w:bookmarkEnd w:id="739"/>
      <w:r>
        <w:t>6.1.2.6.6</w:t>
      </w:r>
      <w:r w:rsidRPr="00CE238F">
        <w:tab/>
      </w:r>
      <w:r w:rsidRPr="00FD6318">
        <w:t>Abnormal cases</w:t>
      </w:r>
      <w:bookmarkEnd w:id="732"/>
      <w:bookmarkEnd w:id="733"/>
      <w:bookmarkEnd w:id="734"/>
      <w:bookmarkEnd w:id="735"/>
      <w:bookmarkEnd w:id="736"/>
      <w:bookmarkEnd w:id="737"/>
      <w:bookmarkEnd w:id="740"/>
      <w:bookmarkEnd w:id="741"/>
    </w:p>
    <w:p w14:paraId="1A78EAF2" w14:textId="11EDCA95" w:rsidR="008E33F7" w:rsidRPr="00FD6318" w:rsidRDefault="008E33F7" w:rsidP="00CC0F60">
      <w:pPr>
        <w:pStyle w:val="Heading6"/>
        <w:numPr>
          <w:ilvl w:val="5"/>
          <w:numId w:val="0"/>
        </w:numPr>
        <w:ind w:left="1152" w:hanging="432"/>
        <w:rPr>
          <w:lang w:eastAsia="zh-CN"/>
        </w:rPr>
      </w:pPr>
      <w:bookmarkStart w:id="742" w:name="_CR6_1_2_6_6_1"/>
      <w:bookmarkStart w:id="743" w:name="_Toc45282235"/>
      <w:bookmarkStart w:id="744" w:name="_Toc45882621"/>
      <w:bookmarkStart w:id="745" w:name="_Toc51951171"/>
      <w:bookmarkStart w:id="746" w:name="_Toc59208925"/>
      <w:bookmarkStart w:id="747" w:name="_Toc75734764"/>
      <w:bookmarkStart w:id="748" w:name="_Toc155844145"/>
      <w:bookmarkEnd w:id="742"/>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3"/>
      <w:bookmarkEnd w:id="744"/>
      <w:bookmarkEnd w:id="745"/>
      <w:bookmarkEnd w:id="746"/>
      <w:bookmarkEnd w:id="747"/>
      <w:bookmarkEnd w:id="748"/>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49" w:name="_CR6_1_2_7"/>
      <w:bookmarkStart w:id="750" w:name="_Toc34388636"/>
      <w:bookmarkStart w:id="751" w:name="_Toc34404407"/>
      <w:bookmarkStart w:id="752" w:name="_Toc45282236"/>
      <w:bookmarkStart w:id="753" w:name="_Toc45882622"/>
      <w:bookmarkStart w:id="754" w:name="_Toc51951172"/>
      <w:bookmarkStart w:id="755" w:name="_Toc59208926"/>
      <w:bookmarkStart w:id="756" w:name="_Toc75734765"/>
      <w:bookmarkStart w:id="757" w:name="_Toc155844146"/>
      <w:bookmarkEnd w:id="749"/>
      <w:r>
        <w:lastRenderedPageBreak/>
        <w:t>6.1.2.7</w:t>
      </w:r>
      <w:r w:rsidRPr="00183538">
        <w:tab/>
      </w:r>
      <w:r>
        <w:t>PC5 unicast</w:t>
      </w:r>
      <w:r w:rsidRPr="00183538">
        <w:t xml:space="preserve"> </w:t>
      </w:r>
      <w:r>
        <w:t>link security mode control</w:t>
      </w:r>
      <w:r w:rsidRPr="00183538">
        <w:t xml:space="preserve"> procedure</w:t>
      </w:r>
      <w:bookmarkEnd w:id="750"/>
      <w:bookmarkEnd w:id="751"/>
      <w:bookmarkEnd w:id="752"/>
      <w:bookmarkEnd w:id="753"/>
      <w:bookmarkEnd w:id="754"/>
      <w:bookmarkEnd w:id="755"/>
      <w:bookmarkEnd w:id="756"/>
      <w:bookmarkEnd w:id="757"/>
    </w:p>
    <w:p w14:paraId="4B6630F6" w14:textId="77777777" w:rsidR="00F637B9" w:rsidRPr="00183538" w:rsidRDefault="00F637B9" w:rsidP="00F637B9">
      <w:pPr>
        <w:pStyle w:val="Heading5"/>
      </w:pPr>
      <w:bookmarkStart w:id="758" w:name="_CR6_1_2_7_1"/>
      <w:bookmarkStart w:id="759" w:name="_Toc34388638"/>
      <w:bookmarkStart w:id="760" w:name="_Toc34404409"/>
      <w:bookmarkStart w:id="761" w:name="_Toc45282238"/>
      <w:bookmarkStart w:id="762" w:name="_Toc45882624"/>
      <w:bookmarkStart w:id="763" w:name="_Toc51951174"/>
      <w:bookmarkStart w:id="764" w:name="_Toc59208928"/>
      <w:bookmarkStart w:id="765" w:name="_Toc75734767"/>
      <w:bookmarkStart w:id="766" w:name="_Toc155844147"/>
      <w:bookmarkEnd w:id="758"/>
      <w:r>
        <w:t>6.1.2.7.1</w:t>
      </w:r>
      <w:r w:rsidRPr="00183538">
        <w:tab/>
        <w:t>General</w:t>
      </w:r>
      <w:bookmarkEnd w:id="766"/>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7" w:name="_CR6_1_2_7_2"/>
      <w:bookmarkStart w:id="768" w:name="_Toc155844148"/>
      <w:bookmarkEnd w:id="76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59"/>
      <w:bookmarkEnd w:id="760"/>
      <w:bookmarkEnd w:id="761"/>
      <w:bookmarkEnd w:id="762"/>
      <w:bookmarkEnd w:id="763"/>
      <w:bookmarkEnd w:id="764"/>
      <w:bookmarkEnd w:id="765"/>
      <w:bookmarkEnd w:id="76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5.55pt;height:196.05pt" o:ole="">
            <v:imagedata r:id="rId26" o:title=""/>
          </v:shape>
          <o:OLEObject Type="Embed" ProgID="Visio.Drawing.15" ShapeID="_x0000_i1033" DrawAspect="Content" ObjectID="_1766456960" r:id="rId27"/>
        </w:object>
      </w:r>
    </w:p>
    <w:p w14:paraId="0332422B" w14:textId="77777777" w:rsidR="008E33F7" w:rsidRPr="00183538" w:rsidRDefault="008E33F7" w:rsidP="008E33F7">
      <w:pPr>
        <w:pStyle w:val="TF"/>
      </w:pPr>
      <w:bookmarkStart w:id="769" w:name="_CRFigure6_1_2_7_2"/>
      <w:r w:rsidRPr="00183538">
        <w:t>Figure</w:t>
      </w:r>
      <w:r>
        <w:rPr>
          <w:rFonts w:cs="Arial"/>
        </w:rPr>
        <w:t> </w:t>
      </w:r>
      <w:bookmarkEnd w:id="769"/>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0" w:name="_CR6_1_2_7_3"/>
      <w:bookmarkStart w:id="771" w:name="_Toc34388639"/>
      <w:bookmarkStart w:id="772" w:name="_Toc34404410"/>
      <w:bookmarkStart w:id="773" w:name="_Toc45282239"/>
      <w:bookmarkStart w:id="774" w:name="_Toc45882625"/>
      <w:bookmarkStart w:id="775" w:name="_Toc51951175"/>
      <w:bookmarkStart w:id="776" w:name="_Toc59208929"/>
      <w:bookmarkStart w:id="777" w:name="_Toc75734768"/>
      <w:bookmarkStart w:id="778" w:name="_Toc155844149"/>
      <w:bookmarkEnd w:id="770"/>
      <w:r>
        <w:t>6.1.2.7.</w:t>
      </w:r>
      <w:r w:rsidRPr="00183538">
        <w:t>3</w:t>
      </w:r>
      <w:r w:rsidRPr="00183538">
        <w:tab/>
      </w:r>
      <w:r>
        <w:t>PC5 unicast link security mode control</w:t>
      </w:r>
      <w:r w:rsidRPr="00183538">
        <w:t xml:space="preserve"> procedure accepted by the target UE</w:t>
      </w:r>
      <w:bookmarkEnd w:id="771"/>
      <w:bookmarkEnd w:id="772"/>
      <w:bookmarkEnd w:id="773"/>
      <w:bookmarkEnd w:id="774"/>
      <w:bookmarkEnd w:id="775"/>
      <w:bookmarkEnd w:id="776"/>
      <w:bookmarkEnd w:id="777"/>
      <w:bookmarkEnd w:id="778"/>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the integrity protection is not offered for the PC5 unicast </w:t>
      </w:r>
      <w:proofErr w:type="spellStart"/>
      <w:r>
        <w:t>linkand</w:t>
      </w:r>
      <w:proofErr w:type="spellEnd"/>
      <w:r>
        <w:t xml:space="preserve">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79" w:name="_Toc34388640"/>
      <w:bookmarkStart w:id="780" w:name="_Toc34404411"/>
      <w:bookmarkStart w:id="781" w:name="_Toc45282240"/>
      <w:bookmarkStart w:id="782" w:name="_Toc45882626"/>
      <w:bookmarkStart w:id="783" w:name="_Toc51951176"/>
      <w:bookmarkStart w:id="784"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5" w:name="_CR6_1_2_7_4"/>
      <w:bookmarkStart w:id="786" w:name="_Toc75734769"/>
      <w:bookmarkStart w:id="787" w:name="_Toc155844150"/>
      <w:bookmarkEnd w:id="785"/>
      <w:r>
        <w:t>6.1.2.7.4</w:t>
      </w:r>
      <w:r w:rsidRPr="00183538">
        <w:tab/>
      </w:r>
      <w:r>
        <w:t>PC5 unicast link security mode control</w:t>
      </w:r>
      <w:r w:rsidRPr="00183538">
        <w:t xml:space="preserve"> procedure completion by the initiating UE</w:t>
      </w:r>
      <w:bookmarkEnd w:id="779"/>
      <w:bookmarkEnd w:id="780"/>
      <w:bookmarkEnd w:id="781"/>
      <w:bookmarkEnd w:id="782"/>
      <w:bookmarkEnd w:id="783"/>
      <w:bookmarkEnd w:id="784"/>
      <w:bookmarkEnd w:id="786"/>
      <w:bookmarkEnd w:id="787"/>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8" w:name="_CR6_1_2_7_5"/>
      <w:bookmarkStart w:id="789" w:name="_Toc59208931"/>
      <w:bookmarkStart w:id="790" w:name="_Toc34388641"/>
      <w:bookmarkStart w:id="791" w:name="_Toc34404412"/>
      <w:bookmarkStart w:id="792" w:name="_Toc45282241"/>
      <w:bookmarkStart w:id="793" w:name="_Toc45882627"/>
      <w:bookmarkStart w:id="794" w:name="_Toc51951177"/>
      <w:bookmarkStart w:id="795" w:name="_Toc75734770"/>
      <w:bookmarkStart w:id="796" w:name="_Toc155844151"/>
      <w:bookmarkEnd w:id="788"/>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89"/>
      <w:bookmarkEnd w:id="790"/>
      <w:bookmarkEnd w:id="791"/>
      <w:bookmarkEnd w:id="792"/>
      <w:bookmarkEnd w:id="793"/>
      <w:bookmarkEnd w:id="794"/>
      <w:bookmarkEnd w:id="795"/>
      <w:bookmarkEnd w:id="796"/>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7" w:name="_Toc34388642"/>
      <w:bookmarkStart w:id="798" w:name="_Toc34404413"/>
      <w:bookmarkStart w:id="799" w:name="_Toc45282242"/>
      <w:bookmarkStart w:id="800" w:name="_Toc45882628"/>
      <w:bookmarkStart w:id="801" w:name="_Toc51951178"/>
      <w:bookmarkStart w:id="802" w:name="_Toc59208932"/>
      <w:bookmarkStart w:id="803"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4" w:name="_CR6_1_2_7_6"/>
      <w:bookmarkStart w:id="805" w:name="_Toc155844152"/>
      <w:bookmarkEnd w:id="804"/>
      <w:r>
        <w:t>6.1.2.7.6</w:t>
      </w:r>
      <w:r w:rsidRPr="00CE238F">
        <w:tab/>
      </w:r>
      <w:r w:rsidRPr="00FD6318">
        <w:t>Abnormal cases</w:t>
      </w:r>
      <w:bookmarkEnd w:id="797"/>
      <w:bookmarkEnd w:id="798"/>
      <w:bookmarkEnd w:id="799"/>
      <w:bookmarkEnd w:id="800"/>
      <w:bookmarkEnd w:id="801"/>
      <w:bookmarkEnd w:id="802"/>
      <w:bookmarkEnd w:id="803"/>
      <w:bookmarkEnd w:id="805"/>
    </w:p>
    <w:p w14:paraId="0CBDFF6F" w14:textId="77777777" w:rsidR="008E33F7" w:rsidRPr="00FD6318" w:rsidRDefault="008E33F7" w:rsidP="00CC0F60">
      <w:pPr>
        <w:pStyle w:val="Heading6"/>
        <w:numPr>
          <w:ilvl w:val="5"/>
          <w:numId w:val="0"/>
        </w:numPr>
        <w:ind w:left="1152" w:hanging="432"/>
        <w:rPr>
          <w:lang w:eastAsia="zh-CN"/>
        </w:rPr>
      </w:pPr>
      <w:bookmarkStart w:id="806" w:name="_CR6_1_2_7_6_1"/>
      <w:bookmarkStart w:id="807" w:name="_Toc45282243"/>
      <w:bookmarkStart w:id="808" w:name="_Toc45882629"/>
      <w:bookmarkStart w:id="809" w:name="_Toc51951179"/>
      <w:bookmarkStart w:id="810" w:name="_Toc59208933"/>
      <w:bookmarkStart w:id="811" w:name="_Toc75734772"/>
      <w:bookmarkStart w:id="812" w:name="_Toc155844153"/>
      <w:bookmarkEnd w:id="806"/>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7"/>
      <w:bookmarkEnd w:id="808"/>
      <w:bookmarkEnd w:id="809"/>
      <w:bookmarkEnd w:id="810"/>
      <w:bookmarkEnd w:id="811"/>
      <w:bookmarkEnd w:id="812"/>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3" w:name="_CR6_1_2_8"/>
      <w:bookmarkStart w:id="814" w:name="_Toc34388643"/>
      <w:bookmarkStart w:id="815" w:name="_Toc34404414"/>
      <w:bookmarkStart w:id="816" w:name="_Toc45282244"/>
      <w:bookmarkStart w:id="817" w:name="_Toc45882630"/>
      <w:bookmarkStart w:id="818" w:name="_Toc51951180"/>
      <w:bookmarkStart w:id="819" w:name="_Toc59208934"/>
      <w:bookmarkStart w:id="820" w:name="_Toc75734773"/>
      <w:bookmarkStart w:id="821" w:name="_Toc155844154"/>
      <w:bookmarkEnd w:id="813"/>
      <w:r>
        <w:t>6.1.2.8</w:t>
      </w:r>
      <w:r w:rsidRPr="00183538">
        <w:tab/>
      </w:r>
      <w:r>
        <w:t>PC5 unicast</w:t>
      </w:r>
      <w:r w:rsidRPr="00183538">
        <w:t xml:space="preserve"> </w:t>
      </w:r>
      <w:r>
        <w:t>link keep-alive</w:t>
      </w:r>
      <w:r w:rsidRPr="00183538">
        <w:t xml:space="preserve"> procedure</w:t>
      </w:r>
      <w:bookmarkEnd w:id="814"/>
      <w:bookmarkEnd w:id="815"/>
      <w:bookmarkEnd w:id="816"/>
      <w:bookmarkEnd w:id="817"/>
      <w:bookmarkEnd w:id="818"/>
      <w:bookmarkEnd w:id="819"/>
      <w:bookmarkEnd w:id="820"/>
      <w:bookmarkEnd w:id="821"/>
    </w:p>
    <w:p w14:paraId="3DC3939F" w14:textId="77777777" w:rsidR="008E33F7" w:rsidRPr="00183538" w:rsidRDefault="008E33F7" w:rsidP="00CC0F60">
      <w:pPr>
        <w:pStyle w:val="Heading5"/>
      </w:pPr>
      <w:bookmarkStart w:id="822" w:name="_CR6_1_2_8_1"/>
      <w:bookmarkStart w:id="823" w:name="_Toc34388644"/>
      <w:bookmarkStart w:id="824" w:name="_Toc34404415"/>
      <w:bookmarkStart w:id="825" w:name="_Toc45282245"/>
      <w:bookmarkStart w:id="826" w:name="_Toc45882631"/>
      <w:bookmarkStart w:id="827" w:name="_Toc51951181"/>
      <w:bookmarkStart w:id="828" w:name="_Toc59208935"/>
      <w:bookmarkStart w:id="829" w:name="_Toc75734774"/>
      <w:bookmarkStart w:id="830" w:name="_Toc155844155"/>
      <w:bookmarkEnd w:id="822"/>
      <w:r>
        <w:t>6.1.2.8.1</w:t>
      </w:r>
      <w:r w:rsidRPr="00183538">
        <w:tab/>
        <w:t>General</w:t>
      </w:r>
      <w:bookmarkEnd w:id="823"/>
      <w:bookmarkEnd w:id="824"/>
      <w:bookmarkEnd w:id="825"/>
      <w:bookmarkEnd w:id="826"/>
      <w:bookmarkEnd w:id="827"/>
      <w:bookmarkEnd w:id="828"/>
      <w:bookmarkEnd w:id="829"/>
      <w:bookmarkEnd w:id="830"/>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1" w:name="_CR6_1_2_8_2"/>
      <w:bookmarkStart w:id="832" w:name="_Toc34388645"/>
      <w:bookmarkStart w:id="833" w:name="_Toc34404416"/>
      <w:bookmarkStart w:id="834" w:name="_Toc45282246"/>
      <w:bookmarkStart w:id="835" w:name="_Toc45882632"/>
      <w:bookmarkStart w:id="836" w:name="_Toc51951182"/>
      <w:bookmarkStart w:id="837" w:name="_Toc59208936"/>
      <w:bookmarkStart w:id="838" w:name="_Toc75734775"/>
      <w:bookmarkStart w:id="839" w:name="_Toc155844156"/>
      <w:bookmarkEnd w:id="831"/>
      <w:r>
        <w:t>6.1.2.8.</w:t>
      </w:r>
      <w:r w:rsidRPr="00183538">
        <w:t>2</w:t>
      </w:r>
      <w:r w:rsidRPr="00183538">
        <w:tab/>
      </w:r>
      <w:r>
        <w:t>PC5 unicast link keep-alive</w:t>
      </w:r>
      <w:r w:rsidRPr="00183538">
        <w:t xml:space="preserve"> procedure initiation by </w:t>
      </w:r>
      <w:r>
        <w:t xml:space="preserve">the </w:t>
      </w:r>
      <w:r w:rsidRPr="00183538">
        <w:t>initiating UE</w:t>
      </w:r>
      <w:bookmarkEnd w:id="832"/>
      <w:bookmarkEnd w:id="833"/>
      <w:bookmarkEnd w:id="834"/>
      <w:bookmarkEnd w:id="835"/>
      <w:bookmarkEnd w:id="836"/>
      <w:bookmarkEnd w:id="837"/>
      <w:bookmarkEnd w:id="838"/>
      <w:bookmarkEnd w:id="83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399.9pt;height:185.35pt" o:ole="">
            <v:imagedata r:id="rId28" o:title=""/>
          </v:shape>
          <o:OLEObject Type="Embed" ProgID="Visio.Drawing.15" ShapeID="_x0000_i1034" DrawAspect="Content" ObjectID="_1766456961" r:id="rId29"/>
        </w:object>
      </w:r>
    </w:p>
    <w:p w14:paraId="288E708B" w14:textId="77777777" w:rsidR="008E33F7" w:rsidRPr="00183538" w:rsidRDefault="008E33F7" w:rsidP="008E33F7">
      <w:pPr>
        <w:pStyle w:val="TF"/>
      </w:pPr>
      <w:bookmarkStart w:id="840" w:name="_CRFigure6_1_2_8_2"/>
      <w:r w:rsidRPr="00183538">
        <w:t>Figure</w:t>
      </w:r>
      <w:r>
        <w:rPr>
          <w:rFonts w:cs="Arial"/>
        </w:rPr>
        <w:t> </w:t>
      </w:r>
      <w:bookmarkEnd w:id="840"/>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1" w:name="_CR6_1_2_8_3"/>
      <w:bookmarkStart w:id="842" w:name="_Toc34388646"/>
      <w:bookmarkStart w:id="843" w:name="_Toc34404417"/>
      <w:bookmarkStart w:id="844" w:name="_Toc45282247"/>
      <w:bookmarkStart w:id="845" w:name="_Toc45882633"/>
      <w:bookmarkStart w:id="846" w:name="_Toc51951183"/>
      <w:bookmarkStart w:id="847" w:name="_Toc59208937"/>
      <w:bookmarkStart w:id="848" w:name="_Toc75734776"/>
      <w:bookmarkStart w:id="849" w:name="_Toc155844157"/>
      <w:bookmarkEnd w:id="841"/>
      <w:r>
        <w:t>6.1.2.8.</w:t>
      </w:r>
      <w:r w:rsidRPr="00183538">
        <w:t>3</w:t>
      </w:r>
      <w:r w:rsidRPr="00183538">
        <w:tab/>
      </w:r>
      <w:r>
        <w:t>PC5 unicast link keep-alive</w:t>
      </w:r>
      <w:r w:rsidRPr="00183538">
        <w:t xml:space="preserve"> procedure accepted by the target UE</w:t>
      </w:r>
      <w:bookmarkEnd w:id="842"/>
      <w:bookmarkEnd w:id="843"/>
      <w:bookmarkEnd w:id="844"/>
      <w:bookmarkEnd w:id="845"/>
      <w:bookmarkEnd w:id="846"/>
      <w:bookmarkEnd w:id="847"/>
      <w:bookmarkEnd w:id="848"/>
      <w:bookmarkEnd w:id="849"/>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0" w:name="_CR6_1_2_8_4"/>
      <w:bookmarkStart w:id="851" w:name="_Toc34388647"/>
      <w:bookmarkStart w:id="852" w:name="_Toc34404418"/>
      <w:bookmarkStart w:id="853" w:name="_Toc45282248"/>
      <w:bookmarkStart w:id="854" w:name="_Toc45882634"/>
      <w:bookmarkStart w:id="855" w:name="_Toc51951184"/>
      <w:bookmarkStart w:id="856" w:name="_Toc59208938"/>
      <w:bookmarkStart w:id="857" w:name="_Toc75734777"/>
      <w:bookmarkStart w:id="858" w:name="_Toc155844158"/>
      <w:bookmarkEnd w:id="850"/>
      <w:r>
        <w:t>6.1.2.8.4</w:t>
      </w:r>
      <w:r w:rsidRPr="00183538">
        <w:tab/>
      </w:r>
      <w:r>
        <w:t>PC5 unicast link keep-alive</w:t>
      </w:r>
      <w:r w:rsidRPr="00183538">
        <w:t xml:space="preserve"> procedure completion by the initiating UE</w:t>
      </w:r>
      <w:bookmarkEnd w:id="851"/>
      <w:bookmarkEnd w:id="852"/>
      <w:bookmarkEnd w:id="853"/>
      <w:bookmarkEnd w:id="854"/>
      <w:bookmarkEnd w:id="855"/>
      <w:bookmarkEnd w:id="856"/>
      <w:bookmarkEnd w:id="857"/>
      <w:bookmarkEnd w:id="858"/>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59" w:name="_CR6_1_2_8_5"/>
      <w:bookmarkStart w:id="860" w:name="_Toc34388648"/>
      <w:bookmarkStart w:id="861" w:name="_Toc34404419"/>
      <w:bookmarkStart w:id="862" w:name="_Toc45282249"/>
      <w:bookmarkStart w:id="863" w:name="_Toc45882635"/>
      <w:bookmarkStart w:id="864" w:name="_Toc51951185"/>
      <w:bookmarkStart w:id="865" w:name="_Toc59208939"/>
      <w:bookmarkStart w:id="866" w:name="_Toc75734778"/>
      <w:bookmarkStart w:id="867" w:name="_Toc155844159"/>
      <w:bookmarkEnd w:id="859"/>
      <w:r>
        <w:t>6.1.2.8.5</w:t>
      </w:r>
      <w:r w:rsidRPr="00CE238F">
        <w:tab/>
      </w:r>
      <w:r w:rsidRPr="00FD6318">
        <w:t>Abnormal cases</w:t>
      </w:r>
      <w:bookmarkEnd w:id="860"/>
      <w:bookmarkEnd w:id="861"/>
      <w:bookmarkEnd w:id="862"/>
      <w:bookmarkEnd w:id="863"/>
      <w:bookmarkEnd w:id="864"/>
      <w:bookmarkEnd w:id="865"/>
      <w:bookmarkEnd w:id="866"/>
      <w:bookmarkEnd w:id="867"/>
    </w:p>
    <w:p w14:paraId="3703C3BE" w14:textId="77777777" w:rsidR="008E33F7" w:rsidRPr="00FD6318" w:rsidRDefault="008E33F7" w:rsidP="00CC0F60">
      <w:pPr>
        <w:pStyle w:val="Heading6"/>
        <w:numPr>
          <w:ilvl w:val="5"/>
          <w:numId w:val="0"/>
        </w:numPr>
        <w:ind w:left="1152" w:hanging="432"/>
        <w:rPr>
          <w:lang w:eastAsia="zh-CN"/>
        </w:rPr>
      </w:pPr>
      <w:bookmarkStart w:id="868" w:name="_CR6_1_2_8_5_1"/>
      <w:bookmarkStart w:id="869" w:name="_Toc34388649"/>
      <w:bookmarkStart w:id="870" w:name="_Toc34404420"/>
      <w:bookmarkStart w:id="871" w:name="_Toc45282250"/>
      <w:bookmarkStart w:id="872" w:name="_Toc45882636"/>
      <w:bookmarkStart w:id="873" w:name="_Toc51951186"/>
      <w:bookmarkStart w:id="874" w:name="_Toc59208940"/>
      <w:bookmarkStart w:id="875" w:name="_Toc75734779"/>
      <w:bookmarkStart w:id="876" w:name="_Toc155844160"/>
      <w:bookmarkEnd w:id="868"/>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69"/>
      <w:bookmarkEnd w:id="870"/>
      <w:bookmarkEnd w:id="871"/>
      <w:bookmarkEnd w:id="872"/>
      <w:bookmarkEnd w:id="873"/>
      <w:bookmarkEnd w:id="874"/>
      <w:bookmarkEnd w:id="875"/>
      <w:bookmarkEnd w:id="876"/>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7" w:name="_CR6_1_2_8_5_2"/>
      <w:bookmarkStart w:id="878" w:name="_Toc34388650"/>
      <w:bookmarkStart w:id="879" w:name="_Toc34404421"/>
      <w:bookmarkStart w:id="880" w:name="_Toc45282251"/>
      <w:bookmarkStart w:id="881" w:name="_Toc45882637"/>
      <w:bookmarkStart w:id="882" w:name="_Toc51951187"/>
      <w:bookmarkStart w:id="883" w:name="_Toc59208941"/>
      <w:bookmarkStart w:id="884" w:name="_Toc75734780"/>
      <w:bookmarkStart w:id="885" w:name="_Toc155844161"/>
      <w:bookmarkEnd w:id="87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8"/>
      <w:bookmarkEnd w:id="879"/>
      <w:bookmarkEnd w:id="880"/>
      <w:bookmarkEnd w:id="881"/>
      <w:bookmarkEnd w:id="882"/>
      <w:bookmarkEnd w:id="883"/>
      <w:bookmarkEnd w:id="884"/>
      <w:bookmarkEnd w:id="885"/>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6" w:name="_CR6_1_2_9"/>
      <w:bookmarkStart w:id="887" w:name="_Toc34388651"/>
      <w:bookmarkStart w:id="888" w:name="_Toc34404422"/>
      <w:bookmarkStart w:id="889" w:name="_Toc45282252"/>
      <w:bookmarkStart w:id="890" w:name="_Toc45882638"/>
      <w:bookmarkStart w:id="891" w:name="_Toc51951188"/>
      <w:bookmarkStart w:id="892" w:name="_Toc59208942"/>
      <w:bookmarkStart w:id="893" w:name="_Toc75734781"/>
      <w:bookmarkStart w:id="894" w:name="_Toc155844162"/>
      <w:bookmarkEnd w:id="886"/>
      <w:r w:rsidRPr="000D5D43">
        <w:t>6.1.2</w:t>
      </w:r>
      <w:r>
        <w:t>.9</w:t>
      </w:r>
      <w:r w:rsidRPr="000D5D43">
        <w:tab/>
      </w:r>
      <w:r>
        <w:t>Data transmission over PC5 unicast link</w:t>
      </w:r>
      <w:bookmarkEnd w:id="887"/>
      <w:bookmarkEnd w:id="888"/>
      <w:bookmarkEnd w:id="889"/>
      <w:bookmarkEnd w:id="890"/>
      <w:bookmarkEnd w:id="891"/>
      <w:bookmarkEnd w:id="892"/>
      <w:bookmarkEnd w:id="893"/>
      <w:bookmarkEnd w:id="894"/>
    </w:p>
    <w:p w14:paraId="6CE1BB05" w14:textId="77777777" w:rsidR="008E33F7" w:rsidRPr="00CA701A" w:rsidRDefault="008E33F7" w:rsidP="00CC0F60">
      <w:pPr>
        <w:pStyle w:val="Heading5"/>
      </w:pPr>
      <w:bookmarkStart w:id="895" w:name="_CR6_1_2_9_1"/>
      <w:bookmarkStart w:id="896" w:name="_Toc59208943"/>
      <w:bookmarkStart w:id="897" w:name="_Toc75734782"/>
      <w:bookmarkStart w:id="898" w:name="_Toc155844163"/>
      <w:bookmarkEnd w:id="895"/>
      <w:r w:rsidRPr="00CA701A">
        <w:t>6.1.2.9.1</w:t>
      </w:r>
      <w:r w:rsidRPr="00CA701A">
        <w:tab/>
        <w:t>Transmission</w:t>
      </w:r>
      <w:bookmarkEnd w:id="896"/>
      <w:bookmarkEnd w:id="897"/>
      <w:bookmarkEnd w:id="89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99" w:name="_CR6_1_2_9_2"/>
      <w:bookmarkStart w:id="900" w:name="_Toc59208944"/>
      <w:bookmarkStart w:id="901" w:name="_Toc75734783"/>
      <w:bookmarkStart w:id="902" w:name="_Toc45282253"/>
      <w:bookmarkStart w:id="903" w:name="_Toc45882639"/>
      <w:bookmarkStart w:id="904" w:name="_Toc51951189"/>
      <w:bookmarkStart w:id="905" w:name="_Toc34388652"/>
      <w:bookmarkStart w:id="906" w:name="_Toc34404423"/>
      <w:bookmarkStart w:id="907" w:name="_Toc155844164"/>
      <w:bookmarkEnd w:id="899"/>
      <w:r w:rsidRPr="000D5D43">
        <w:t>6.1.2</w:t>
      </w:r>
      <w:r>
        <w:t>.9.2</w:t>
      </w:r>
      <w:r w:rsidRPr="000D5D43">
        <w:tab/>
      </w:r>
      <w:r w:rsidRPr="00F44538">
        <w:t>Procedure for UE to use provisioned radio resources for V2X communication over PC5</w:t>
      </w:r>
      <w:bookmarkEnd w:id="900"/>
      <w:bookmarkEnd w:id="901"/>
      <w:bookmarkEnd w:id="907"/>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8" w:name="_CR6_1_2_10"/>
      <w:bookmarkStart w:id="909" w:name="_Toc59208945"/>
      <w:bookmarkStart w:id="910" w:name="_Toc75734784"/>
      <w:bookmarkStart w:id="911" w:name="_Toc155844165"/>
      <w:bookmarkEnd w:id="908"/>
      <w:r>
        <w:t>6.1.2.10</w:t>
      </w:r>
      <w:r w:rsidRPr="00742FAE">
        <w:tab/>
      </w:r>
      <w:r w:rsidRPr="003E279D">
        <w:t>PC5 unicast</w:t>
      </w:r>
      <w:r w:rsidRPr="00037264">
        <w:t xml:space="preserve"> link </w:t>
      </w:r>
      <w:r>
        <w:t>re-keying</w:t>
      </w:r>
      <w:r w:rsidRPr="00742FAE">
        <w:t xml:space="preserve"> procedure</w:t>
      </w:r>
      <w:bookmarkEnd w:id="902"/>
      <w:bookmarkEnd w:id="903"/>
      <w:bookmarkEnd w:id="904"/>
      <w:bookmarkEnd w:id="909"/>
      <w:bookmarkEnd w:id="910"/>
      <w:bookmarkEnd w:id="911"/>
    </w:p>
    <w:p w14:paraId="661A13D1" w14:textId="77777777" w:rsidR="008E33F7" w:rsidRPr="00742FAE" w:rsidRDefault="008E33F7" w:rsidP="00CC0F60">
      <w:pPr>
        <w:pStyle w:val="Heading5"/>
      </w:pPr>
      <w:bookmarkStart w:id="912" w:name="_CR6_1_2_10_1"/>
      <w:bookmarkStart w:id="913" w:name="_Toc45282254"/>
      <w:bookmarkStart w:id="914" w:name="_Toc45882640"/>
      <w:bookmarkStart w:id="915" w:name="_Toc51951190"/>
      <w:bookmarkStart w:id="916" w:name="_Toc59208946"/>
      <w:bookmarkStart w:id="917" w:name="_Toc75734785"/>
      <w:bookmarkStart w:id="918" w:name="_Toc155844166"/>
      <w:bookmarkEnd w:id="912"/>
      <w:r>
        <w:t>6.1.2.10.1</w:t>
      </w:r>
      <w:r w:rsidRPr="00742FAE">
        <w:tab/>
        <w:t>General</w:t>
      </w:r>
      <w:bookmarkEnd w:id="913"/>
      <w:bookmarkEnd w:id="914"/>
      <w:bookmarkEnd w:id="915"/>
      <w:bookmarkEnd w:id="916"/>
      <w:bookmarkEnd w:id="917"/>
      <w:bookmarkEnd w:id="9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19" w:name="_CR6_1_2_10_2"/>
      <w:bookmarkStart w:id="920" w:name="_Toc45282255"/>
      <w:bookmarkStart w:id="921" w:name="_Toc45882641"/>
      <w:bookmarkStart w:id="922" w:name="_Toc51951191"/>
      <w:bookmarkStart w:id="923" w:name="_Toc59208947"/>
      <w:bookmarkStart w:id="924" w:name="_Toc75734786"/>
      <w:bookmarkStart w:id="925" w:name="_Toc155844167"/>
      <w:bookmarkEnd w:id="91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0"/>
      <w:bookmarkEnd w:id="921"/>
      <w:bookmarkEnd w:id="922"/>
      <w:bookmarkEnd w:id="923"/>
      <w:bookmarkEnd w:id="924"/>
      <w:bookmarkEnd w:id="925"/>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766456962" r:id="rId31"/>
        </w:object>
      </w:r>
    </w:p>
    <w:p w14:paraId="2EC43FAC" w14:textId="77777777" w:rsidR="008E33F7" w:rsidRPr="00742FAE" w:rsidRDefault="008E33F7" w:rsidP="008E33F7">
      <w:pPr>
        <w:pStyle w:val="TF"/>
      </w:pPr>
      <w:bookmarkStart w:id="926" w:name="_CRFigure6_1_2_10_2"/>
      <w:r w:rsidRPr="00742FAE">
        <w:t>Figure</w:t>
      </w:r>
      <w:r>
        <w:t> </w:t>
      </w:r>
      <w:bookmarkEnd w:id="926"/>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7" w:name="_CR6_1_2_10_3"/>
      <w:bookmarkStart w:id="928" w:name="_Toc45282256"/>
      <w:bookmarkStart w:id="929" w:name="_Toc45882642"/>
      <w:bookmarkStart w:id="930" w:name="_Toc51951192"/>
      <w:bookmarkStart w:id="931" w:name="_Toc59208948"/>
      <w:bookmarkStart w:id="932" w:name="_Toc75734787"/>
      <w:bookmarkStart w:id="933" w:name="_Toc155844168"/>
      <w:bookmarkEnd w:id="92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8"/>
      <w:bookmarkEnd w:id="929"/>
      <w:bookmarkEnd w:id="930"/>
      <w:bookmarkEnd w:id="931"/>
      <w:bookmarkEnd w:id="932"/>
      <w:bookmarkEnd w:id="933"/>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4" w:name="_CR6_1_2_10_4"/>
      <w:bookmarkStart w:id="935" w:name="_Toc45282257"/>
      <w:bookmarkStart w:id="936" w:name="_Toc45882643"/>
      <w:bookmarkStart w:id="937" w:name="_Toc51951193"/>
      <w:bookmarkStart w:id="938" w:name="_Toc59208949"/>
      <w:bookmarkStart w:id="939" w:name="_Toc75734788"/>
      <w:bookmarkStart w:id="940" w:name="_Toc155844169"/>
      <w:bookmarkEnd w:id="934"/>
      <w:r>
        <w:t>6.1.2.10.4</w:t>
      </w:r>
      <w:r w:rsidRPr="00183538">
        <w:tab/>
      </w:r>
      <w:r>
        <w:t>PC5 unicast link re-keying</w:t>
      </w:r>
      <w:r w:rsidRPr="00183538">
        <w:t xml:space="preserve"> procedure completion by the initiating UE</w:t>
      </w:r>
      <w:bookmarkEnd w:id="935"/>
      <w:bookmarkEnd w:id="936"/>
      <w:bookmarkEnd w:id="937"/>
      <w:bookmarkEnd w:id="938"/>
      <w:bookmarkEnd w:id="939"/>
      <w:bookmarkEnd w:id="940"/>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1" w:name="_Toc45282258"/>
      <w:bookmarkStart w:id="942" w:name="_Toc45882644"/>
      <w:bookmarkStart w:id="943" w:name="_Toc51951194"/>
      <w:bookmarkStart w:id="944"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5" w:name="_CR6_1_2_10_5"/>
      <w:bookmarkStart w:id="946" w:name="_Toc75734789"/>
      <w:bookmarkStart w:id="947" w:name="_Toc155844170"/>
      <w:bookmarkEnd w:id="945"/>
      <w:r>
        <w:t>6.1.2.10.5</w:t>
      </w:r>
      <w:r w:rsidRPr="00CE238F">
        <w:tab/>
      </w:r>
      <w:r w:rsidRPr="00FD6318">
        <w:t>Abnormal cases</w:t>
      </w:r>
      <w:r>
        <w:t xml:space="preserve"> </w:t>
      </w:r>
      <w:r w:rsidRPr="00FD6318">
        <w:rPr>
          <w:lang w:eastAsia="zh-CN"/>
        </w:rPr>
        <w:t>at the initiating UE</w:t>
      </w:r>
      <w:bookmarkEnd w:id="941"/>
      <w:bookmarkEnd w:id="942"/>
      <w:bookmarkEnd w:id="943"/>
      <w:bookmarkEnd w:id="944"/>
      <w:bookmarkEnd w:id="946"/>
      <w:bookmarkEnd w:id="947"/>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8" w:name="_CR6_1_2_11"/>
      <w:bookmarkStart w:id="949" w:name="_Toc45282259"/>
      <w:bookmarkStart w:id="950" w:name="_Toc45882645"/>
      <w:bookmarkStart w:id="951" w:name="_Toc51951195"/>
      <w:bookmarkStart w:id="952" w:name="_Toc59208951"/>
      <w:bookmarkStart w:id="953" w:name="_Toc75734790"/>
      <w:bookmarkStart w:id="954" w:name="_Toc155844171"/>
      <w:bookmarkEnd w:id="948"/>
      <w:r>
        <w:t>6.1.2.11</w:t>
      </w:r>
      <w:r w:rsidRPr="00987307">
        <w:tab/>
      </w:r>
      <w:r>
        <w:t>PC5 unicast security</w:t>
      </w:r>
      <w:bookmarkEnd w:id="949"/>
      <w:bookmarkEnd w:id="950"/>
      <w:bookmarkEnd w:id="951"/>
      <w:bookmarkEnd w:id="952"/>
      <w:bookmarkEnd w:id="953"/>
      <w:bookmarkEnd w:id="954"/>
    </w:p>
    <w:p w14:paraId="43E88013" w14:textId="77777777" w:rsidR="008E33F7" w:rsidRPr="00183538" w:rsidRDefault="008E33F7" w:rsidP="00CC0F60">
      <w:pPr>
        <w:pStyle w:val="Heading5"/>
      </w:pPr>
      <w:bookmarkStart w:id="955" w:name="_CR6_1_2_11_1"/>
      <w:bookmarkStart w:id="956" w:name="_Toc45282260"/>
      <w:bookmarkStart w:id="957" w:name="_Toc45882646"/>
      <w:bookmarkStart w:id="958" w:name="_Toc51951196"/>
      <w:bookmarkStart w:id="959" w:name="_Toc59208952"/>
      <w:bookmarkStart w:id="960" w:name="_Toc75734791"/>
      <w:bookmarkStart w:id="961" w:name="_Toc155844172"/>
      <w:bookmarkEnd w:id="955"/>
      <w:r>
        <w:t>6.1.2.11.1</w:t>
      </w:r>
      <w:r w:rsidRPr="00183538">
        <w:tab/>
      </w:r>
      <w:r>
        <w:t>Overview</w:t>
      </w:r>
      <w:bookmarkEnd w:id="956"/>
      <w:bookmarkEnd w:id="957"/>
      <w:bookmarkEnd w:id="958"/>
      <w:bookmarkEnd w:id="959"/>
      <w:bookmarkEnd w:id="960"/>
      <w:bookmarkEnd w:id="961"/>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2" w:name="_CR6_1_2_11_2"/>
      <w:bookmarkStart w:id="963" w:name="_Toc45282261"/>
      <w:bookmarkStart w:id="964" w:name="_Toc45882647"/>
      <w:bookmarkStart w:id="965" w:name="_Toc51951197"/>
      <w:bookmarkStart w:id="966" w:name="_Toc59208953"/>
      <w:bookmarkStart w:id="967" w:name="_Toc75734792"/>
      <w:bookmarkStart w:id="968" w:name="_Toc155844173"/>
      <w:bookmarkEnd w:id="962"/>
      <w:r>
        <w:lastRenderedPageBreak/>
        <w:t>6.1.2.11.2</w:t>
      </w:r>
      <w:r w:rsidRPr="00183538">
        <w:tab/>
      </w:r>
      <w:r>
        <w:t>Handling of PC5 unicast security contexts</w:t>
      </w:r>
      <w:bookmarkEnd w:id="963"/>
      <w:bookmarkEnd w:id="964"/>
      <w:bookmarkEnd w:id="965"/>
      <w:bookmarkEnd w:id="966"/>
      <w:bookmarkEnd w:id="967"/>
      <w:bookmarkEnd w:id="968"/>
    </w:p>
    <w:p w14:paraId="6185B42B" w14:textId="77777777" w:rsidR="008E33F7" w:rsidRPr="00183538" w:rsidRDefault="008E33F7" w:rsidP="00CC0F60">
      <w:pPr>
        <w:pStyle w:val="Heading6"/>
        <w:numPr>
          <w:ilvl w:val="5"/>
          <w:numId w:val="0"/>
        </w:numPr>
        <w:ind w:left="1152" w:hanging="432"/>
      </w:pPr>
      <w:bookmarkStart w:id="969" w:name="_CR6_1_2_11_2_1"/>
      <w:bookmarkStart w:id="970" w:name="_Toc45282262"/>
      <w:bookmarkStart w:id="971" w:name="_Toc45882648"/>
      <w:bookmarkStart w:id="972" w:name="_Toc51951198"/>
      <w:bookmarkStart w:id="973" w:name="_Toc59208954"/>
      <w:bookmarkStart w:id="974" w:name="_Toc75734793"/>
      <w:bookmarkStart w:id="975" w:name="_Toc155844174"/>
      <w:bookmarkEnd w:id="969"/>
      <w:r>
        <w:t>6.1.2.11.2.1</w:t>
      </w:r>
      <w:r w:rsidRPr="00183538">
        <w:tab/>
      </w:r>
      <w:r>
        <w:t>General</w:t>
      </w:r>
      <w:bookmarkEnd w:id="970"/>
      <w:bookmarkEnd w:id="971"/>
      <w:bookmarkEnd w:id="972"/>
      <w:bookmarkEnd w:id="973"/>
      <w:bookmarkEnd w:id="974"/>
      <w:bookmarkEnd w:id="97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6" w:name="_CR6_1_2_11_2_2"/>
      <w:bookmarkStart w:id="977" w:name="_Toc45282263"/>
      <w:bookmarkStart w:id="978" w:name="_Toc45882649"/>
      <w:bookmarkStart w:id="979" w:name="_Toc51951199"/>
      <w:bookmarkStart w:id="980" w:name="_Toc59208955"/>
      <w:bookmarkStart w:id="981" w:name="_Toc75734794"/>
      <w:bookmarkStart w:id="982" w:name="_Toc155844175"/>
      <w:bookmarkEnd w:id="976"/>
      <w:r>
        <w:t>6.1.2.11.2.2</w:t>
      </w:r>
      <w:r w:rsidRPr="00183538">
        <w:tab/>
      </w:r>
      <w:r>
        <w:t>Establishment of secure exchange of PC5 signalling messages</w:t>
      </w:r>
      <w:bookmarkEnd w:id="977"/>
      <w:bookmarkEnd w:id="978"/>
      <w:bookmarkEnd w:id="979"/>
      <w:bookmarkEnd w:id="980"/>
      <w:bookmarkEnd w:id="981"/>
      <w:bookmarkEnd w:id="982"/>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3" w:name="_CR6_1_2_11_2_3"/>
      <w:bookmarkStart w:id="984" w:name="_Toc45282264"/>
      <w:bookmarkStart w:id="985" w:name="_Toc45882650"/>
      <w:bookmarkStart w:id="986" w:name="_Toc51951200"/>
      <w:bookmarkStart w:id="987" w:name="_Toc59208956"/>
      <w:bookmarkStart w:id="988" w:name="_Toc75734795"/>
      <w:bookmarkStart w:id="989" w:name="_Toc155844176"/>
      <w:bookmarkEnd w:id="983"/>
      <w:r>
        <w:t>6.1.2.11.2.3</w:t>
      </w:r>
      <w:r w:rsidRPr="00183538">
        <w:tab/>
      </w:r>
      <w:r>
        <w:t>Change of security keys</w:t>
      </w:r>
      <w:bookmarkEnd w:id="984"/>
      <w:bookmarkEnd w:id="985"/>
      <w:bookmarkEnd w:id="986"/>
      <w:bookmarkEnd w:id="987"/>
      <w:bookmarkEnd w:id="988"/>
      <w:bookmarkEnd w:id="989"/>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0" w:name="_CR6_1_2_11_3"/>
      <w:bookmarkStart w:id="991" w:name="_Toc45282265"/>
      <w:bookmarkStart w:id="992" w:name="_Toc45882651"/>
      <w:bookmarkStart w:id="993" w:name="_Toc51951201"/>
      <w:bookmarkStart w:id="994" w:name="_Toc59208957"/>
      <w:bookmarkStart w:id="995" w:name="_Toc75734796"/>
      <w:bookmarkStart w:id="996" w:name="_Toc155844177"/>
      <w:bookmarkEnd w:id="990"/>
      <w:r>
        <w:t>6.1.2.11.3</w:t>
      </w:r>
      <w:r w:rsidRPr="00183538">
        <w:tab/>
      </w:r>
      <w:r>
        <w:t>Checking of PC5 signalling messages in the UE</w:t>
      </w:r>
      <w:bookmarkEnd w:id="991"/>
      <w:bookmarkEnd w:id="992"/>
      <w:bookmarkEnd w:id="993"/>
      <w:bookmarkEnd w:id="994"/>
      <w:bookmarkEnd w:id="995"/>
      <w:bookmarkEnd w:id="996"/>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7"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7"/>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8" w:name="_Toc45282266"/>
      <w:bookmarkStart w:id="999" w:name="_Toc45882652"/>
      <w:bookmarkStart w:id="1000" w:name="_Toc51951202"/>
      <w:bookmarkStart w:id="1001" w:name="_Toc59208958"/>
      <w:bookmarkStart w:id="1002"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p w14:paraId="3BABD5EA" w14:textId="77777777" w:rsidR="008E33F7" w:rsidRPr="00E350E5" w:rsidRDefault="008E33F7" w:rsidP="00CC0F60">
      <w:pPr>
        <w:pStyle w:val="Heading4"/>
      </w:pPr>
      <w:bookmarkStart w:id="1003" w:name="_CR6_1_2_12"/>
      <w:bookmarkStart w:id="1004" w:name="_Toc155844178"/>
      <w:bookmarkEnd w:id="1003"/>
      <w:r>
        <w:t>6.1.2.12</w:t>
      </w:r>
      <w:r w:rsidRPr="000D5D43">
        <w:tab/>
      </w:r>
      <w:r w:rsidRPr="007B2720">
        <w:t>PC5 QoS flow establishment</w:t>
      </w:r>
      <w:r>
        <w:t xml:space="preserve"> over PC5 unicast link</w:t>
      </w:r>
      <w:bookmarkEnd w:id="998"/>
      <w:bookmarkEnd w:id="999"/>
      <w:bookmarkEnd w:id="1000"/>
      <w:bookmarkEnd w:id="1001"/>
      <w:bookmarkEnd w:id="1002"/>
      <w:bookmarkEnd w:id="1004"/>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5" w:name="_Toc45282267"/>
      <w:bookmarkStart w:id="1006" w:name="_Toc45882653"/>
      <w:bookmarkStart w:id="1007" w:name="_Toc51951203"/>
      <w:bookmarkStart w:id="1008"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09" w:name="_CR6_1_2_13"/>
      <w:bookmarkStart w:id="1010" w:name="_Toc75734798"/>
      <w:bookmarkStart w:id="1011" w:name="_Toc155844179"/>
      <w:bookmarkEnd w:id="1009"/>
      <w:r>
        <w:t>6.1.2.13</w:t>
      </w:r>
      <w:r w:rsidRPr="000D5D43">
        <w:tab/>
      </w:r>
      <w:r w:rsidRPr="007B2720">
        <w:t xml:space="preserve">PC5 QoS flow match </w:t>
      </w:r>
      <w:r>
        <w:t>over PC5 unicast link</w:t>
      </w:r>
      <w:bookmarkEnd w:id="1005"/>
      <w:bookmarkEnd w:id="1006"/>
      <w:bookmarkEnd w:id="1007"/>
      <w:bookmarkEnd w:id="1008"/>
      <w:bookmarkEnd w:id="1010"/>
      <w:bookmarkEnd w:id="1011"/>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2" w:name="_CR6_1_3"/>
      <w:bookmarkStart w:id="1013" w:name="_Toc45282268"/>
      <w:bookmarkStart w:id="1014" w:name="_Toc45882654"/>
      <w:bookmarkStart w:id="1015" w:name="_Toc51951204"/>
      <w:bookmarkStart w:id="1016" w:name="_Toc59208960"/>
      <w:bookmarkStart w:id="1017" w:name="_Toc75734799"/>
      <w:bookmarkStart w:id="1018" w:name="_Toc155844180"/>
      <w:bookmarkEnd w:id="1012"/>
      <w:r>
        <w:t>6.1.3</w:t>
      </w:r>
      <w:r w:rsidRPr="008C1B5D">
        <w:tab/>
      </w:r>
      <w:r>
        <w:t>Broadcast</w:t>
      </w:r>
      <w:r w:rsidRPr="00874C20">
        <w:t xml:space="preserve"> mode</w:t>
      </w:r>
      <w:r>
        <w:t xml:space="preserve"> </w:t>
      </w:r>
      <w:r w:rsidRPr="008C1B5D">
        <w:t>communication over PC5</w:t>
      </w:r>
      <w:bookmarkEnd w:id="517"/>
      <w:bookmarkEnd w:id="524"/>
      <w:bookmarkEnd w:id="905"/>
      <w:bookmarkEnd w:id="906"/>
      <w:bookmarkEnd w:id="1013"/>
      <w:bookmarkEnd w:id="1014"/>
      <w:bookmarkEnd w:id="1015"/>
      <w:bookmarkEnd w:id="1016"/>
      <w:bookmarkEnd w:id="1017"/>
      <w:bookmarkEnd w:id="1018"/>
    </w:p>
    <w:p w14:paraId="7EF66558" w14:textId="77777777" w:rsidR="008E33F7" w:rsidRPr="00F1445B" w:rsidRDefault="008E33F7" w:rsidP="00CC0F60">
      <w:pPr>
        <w:pStyle w:val="Heading4"/>
        <w:rPr>
          <w:noProof/>
          <w:lang w:val="en-US"/>
        </w:rPr>
      </w:pPr>
      <w:bookmarkStart w:id="1019" w:name="_CR6_1_3_1"/>
      <w:bookmarkStart w:id="1020" w:name="_Toc22039984"/>
      <w:bookmarkStart w:id="1021" w:name="_Toc25070698"/>
      <w:bookmarkStart w:id="1022" w:name="_Toc34388653"/>
      <w:bookmarkStart w:id="1023" w:name="_Toc34404424"/>
      <w:bookmarkStart w:id="1024" w:name="_Toc45282269"/>
      <w:bookmarkStart w:id="1025" w:name="_Toc45882655"/>
      <w:bookmarkStart w:id="1026" w:name="_Toc51951205"/>
      <w:bookmarkStart w:id="1027" w:name="_Toc59208961"/>
      <w:bookmarkStart w:id="1028" w:name="_Toc75734800"/>
      <w:bookmarkStart w:id="1029" w:name="_Toc155844181"/>
      <w:bookmarkEnd w:id="101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0"/>
      <w:bookmarkEnd w:id="1021"/>
      <w:bookmarkEnd w:id="1022"/>
      <w:bookmarkEnd w:id="1023"/>
      <w:bookmarkEnd w:id="1024"/>
      <w:bookmarkEnd w:id="1025"/>
      <w:bookmarkEnd w:id="1026"/>
      <w:bookmarkEnd w:id="1027"/>
      <w:bookmarkEnd w:id="1028"/>
      <w:bookmarkEnd w:id="1029"/>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0" w:name="_CR6_1_3_2"/>
      <w:bookmarkStart w:id="1031" w:name="_Toc34388654"/>
      <w:bookmarkStart w:id="1032" w:name="_Toc34404425"/>
      <w:bookmarkStart w:id="1033" w:name="_Toc45282270"/>
      <w:bookmarkStart w:id="1034" w:name="_Toc45882656"/>
      <w:bookmarkStart w:id="1035" w:name="_Toc51951206"/>
      <w:bookmarkStart w:id="1036" w:name="_Toc59208962"/>
      <w:bookmarkStart w:id="1037" w:name="_Toc75734801"/>
      <w:bookmarkStart w:id="1038" w:name="_Toc22039985"/>
      <w:bookmarkStart w:id="1039" w:name="_Toc25070699"/>
      <w:bookmarkStart w:id="1040" w:name="_Toc155844182"/>
      <w:bookmarkEnd w:id="103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1"/>
      <w:bookmarkEnd w:id="1032"/>
      <w:bookmarkEnd w:id="1033"/>
      <w:bookmarkEnd w:id="1034"/>
      <w:bookmarkEnd w:id="1035"/>
      <w:bookmarkEnd w:id="1036"/>
      <w:bookmarkEnd w:id="1037"/>
      <w:bookmarkEnd w:id="1040"/>
    </w:p>
    <w:p w14:paraId="60B81AAB" w14:textId="77777777" w:rsidR="008E33F7" w:rsidRPr="008D65CE" w:rsidRDefault="008E33F7" w:rsidP="00CC0F60">
      <w:pPr>
        <w:pStyle w:val="Heading5"/>
        <w:rPr>
          <w:noProof/>
          <w:lang w:val="en-US"/>
        </w:rPr>
      </w:pPr>
      <w:bookmarkStart w:id="1041" w:name="_CR6_1_3_2_1"/>
      <w:bookmarkStart w:id="1042" w:name="_Toc34388655"/>
      <w:bookmarkStart w:id="1043" w:name="_Toc34404426"/>
      <w:bookmarkStart w:id="1044" w:name="_Toc45282271"/>
      <w:bookmarkStart w:id="1045" w:name="_Toc45882657"/>
      <w:bookmarkStart w:id="1046" w:name="_Toc51951207"/>
      <w:bookmarkStart w:id="1047" w:name="_Toc59208963"/>
      <w:bookmarkStart w:id="1048" w:name="_Toc75734802"/>
      <w:bookmarkStart w:id="1049" w:name="_Toc155844183"/>
      <w:bookmarkEnd w:id="1041"/>
      <w:r w:rsidRPr="008D65CE">
        <w:rPr>
          <w:noProof/>
          <w:lang w:val="en-US"/>
        </w:rPr>
        <w:t>6.1.3.2.1</w:t>
      </w:r>
      <w:r w:rsidRPr="008D65CE">
        <w:rPr>
          <w:noProof/>
          <w:lang w:val="en-US"/>
        </w:rPr>
        <w:tab/>
        <w:t>Initiation</w:t>
      </w:r>
      <w:bookmarkEnd w:id="1042"/>
      <w:bookmarkEnd w:id="1043"/>
      <w:bookmarkEnd w:id="1044"/>
      <w:bookmarkEnd w:id="1045"/>
      <w:bookmarkEnd w:id="1046"/>
      <w:bookmarkEnd w:id="1047"/>
      <w:bookmarkEnd w:id="1048"/>
      <w:bookmarkEnd w:id="1049"/>
    </w:p>
    <w:p w14:paraId="11E3FD32" w14:textId="77777777" w:rsidR="008E33F7" w:rsidRPr="008D65CE" w:rsidRDefault="008E33F7" w:rsidP="00CC0F60">
      <w:pPr>
        <w:pStyle w:val="Heading6"/>
        <w:numPr>
          <w:ilvl w:val="5"/>
          <w:numId w:val="0"/>
        </w:numPr>
        <w:ind w:left="1152" w:hanging="432"/>
        <w:rPr>
          <w:noProof/>
          <w:lang w:val="en-US"/>
        </w:rPr>
      </w:pPr>
      <w:bookmarkStart w:id="1050" w:name="_CR6_1_3_2_1_1"/>
      <w:bookmarkStart w:id="1051" w:name="_Toc34388656"/>
      <w:bookmarkStart w:id="1052" w:name="_Toc34404427"/>
      <w:bookmarkStart w:id="1053" w:name="_Toc45282272"/>
      <w:bookmarkStart w:id="1054" w:name="_Toc45882658"/>
      <w:bookmarkStart w:id="1055" w:name="_Toc51951208"/>
      <w:bookmarkStart w:id="1056" w:name="_Toc59208964"/>
      <w:bookmarkStart w:id="1057" w:name="_Toc75734803"/>
      <w:bookmarkStart w:id="1058" w:name="_Toc155844184"/>
      <w:bookmarkEnd w:id="1050"/>
      <w:r w:rsidRPr="008D65CE">
        <w:rPr>
          <w:noProof/>
          <w:lang w:val="en-US"/>
        </w:rPr>
        <w:t>6.1.3.2.1.1</w:t>
      </w:r>
      <w:r w:rsidRPr="008D65CE">
        <w:rPr>
          <w:noProof/>
          <w:lang w:val="en-US"/>
        </w:rPr>
        <w:tab/>
        <w:t xml:space="preserve">Requirements for </w:t>
      </w:r>
      <w:r w:rsidRPr="008D65CE">
        <w:t>V2X communication over PC5</w:t>
      </w:r>
      <w:bookmarkEnd w:id="1051"/>
      <w:bookmarkEnd w:id="1052"/>
      <w:bookmarkEnd w:id="1053"/>
      <w:bookmarkEnd w:id="1054"/>
      <w:bookmarkEnd w:id="1055"/>
      <w:bookmarkEnd w:id="1056"/>
      <w:bookmarkEnd w:id="1057"/>
      <w:bookmarkEnd w:id="105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1059" w:name="_CR6_1_3_2_1_2"/>
      <w:bookmarkStart w:id="1060" w:name="_Toc34388657"/>
      <w:bookmarkStart w:id="1061" w:name="_Toc34404428"/>
      <w:bookmarkStart w:id="1062" w:name="_Toc45282273"/>
      <w:bookmarkStart w:id="1063" w:name="_Toc45882659"/>
      <w:bookmarkStart w:id="1064" w:name="_Toc51951209"/>
      <w:bookmarkStart w:id="1065" w:name="_Toc59208965"/>
      <w:bookmarkStart w:id="1066" w:name="_Toc75734804"/>
      <w:bookmarkStart w:id="1067" w:name="_Toc155844185"/>
      <w:bookmarkEnd w:id="105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60"/>
      <w:bookmarkEnd w:id="1061"/>
      <w:bookmarkEnd w:id="1062"/>
      <w:bookmarkEnd w:id="1063"/>
      <w:bookmarkEnd w:id="1064"/>
      <w:bookmarkEnd w:id="1065"/>
      <w:bookmarkEnd w:id="1066"/>
      <w:bookmarkEnd w:id="106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73D2998D" w14:textId="77777777" w:rsidR="00550B3D"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71CA717" w14:textId="6527B1DF" w:rsidR="00E805D1" w:rsidRPr="00E805D1" w:rsidRDefault="00550B3D" w:rsidP="00E805D1">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r w:rsidR="00E805D1" w:rsidRPr="00E805D1">
        <w:rPr>
          <w:noProof/>
          <w:lang w:val="en-US" w:eastAsia="zh-CN"/>
        </w:rPr>
        <w:t xml:space="preserve"> and</w:t>
      </w:r>
    </w:p>
    <w:p w14:paraId="7142D600" w14:textId="72924ECF"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Pr="00E805D1">
        <w:rPr>
          <w:noProof/>
          <w:lang w:val="en-US" w:eastAsia="zh-CN"/>
        </w:rPr>
        <w:t>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8" w:name="_Toc533170267"/>
      <w:bookmarkStart w:id="1069" w:name="_Toc34388658"/>
      <w:bookmarkStart w:id="107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1071" w:name="_CR6_1_3_2_2"/>
      <w:bookmarkStart w:id="1072" w:name="_Toc45282274"/>
      <w:bookmarkStart w:id="1073" w:name="_Toc45882660"/>
      <w:bookmarkStart w:id="1074" w:name="_Toc51951210"/>
      <w:bookmarkStart w:id="1075" w:name="_Toc59208966"/>
      <w:bookmarkStart w:id="1076" w:name="_Toc75734805"/>
      <w:bookmarkStart w:id="1077" w:name="_Toc155844186"/>
      <w:bookmarkEnd w:id="1071"/>
      <w:r w:rsidRPr="008D65CE">
        <w:t>6.1.3.2.2</w:t>
      </w:r>
      <w:r w:rsidRPr="008D65CE">
        <w:tab/>
        <w:t>Transmission</w:t>
      </w:r>
      <w:bookmarkEnd w:id="1068"/>
      <w:bookmarkEnd w:id="1069"/>
      <w:bookmarkEnd w:id="1070"/>
      <w:bookmarkEnd w:id="1072"/>
      <w:bookmarkEnd w:id="1073"/>
      <w:bookmarkEnd w:id="1074"/>
      <w:bookmarkEnd w:id="1075"/>
      <w:bookmarkEnd w:id="1076"/>
      <w:bookmarkEnd w:id="1077"/>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8" w:name="_CR6_1_3_2_3"/>
      <w:bookmarkStart w:id="1079" w:name="_Toc34388659"/>
      <w:bookmarkStart w:id="1080" w:name="_Toc34404430"/>
      <w:bookmarkStart w:id="1081" w:name="_Toc45282275"/>
      <w:bookmarkStart w:id="1082" w:name="_Toc45882661"/>
      <w:bookmarkStart w:id="1083" w:name="_Toc51951211"/>
      <w:bookmarkStart w:id="1084" w:name="_Toc59208967"/>
      <w:bookmarkStart w:id="1085" w:name="_Toc75734806"/>
      <w:bookmarkStart w:id="1086" w:name="_Toc533170268"/>
      <w:bookmarkStart w:id="1087" w:name="_Toc155844187"/>
      <w:bookmarkEnd w:id="1078"/>
      <w:r w:rsidRPr="008D65CE">
        <w:t>6.1.3.2.3</w:t>
      </w:r>
      <w:r w:rsidRPr="008D65CE">
        <w:tab/>
        <w:t>Procedure for UE to use provisioned radio resources for V2X communication over PC5</w:t>
      </w:r>
      <w:bookmarkEnd w:id="1079"/>
      <w:bookmarkEnd w:id="1080"/>
      <w:bookmarkEnd w:id="1081"/>
      <w:bookmarkEnd w:id="1082"/>
      <w:bookmarkEnd w:id="1083"/>
      <w:bookmarkEnd w:id="1084"/>
      <w:bookmarkEnd w:id="1085"/>
      <w:bookmarkEnd w:id="1087"/>
    </w:p>
    <w:bookmarkEnd w:id="1086"/>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lastRenderedPageBreak/>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8" w:name="_CR6_1_3_2_4"/>
      <w:bookmarkStart w:id="1089" w:name="_Toc533170269"/>
      <w:bookmarkStart w:id="1090" w:name="_Toc34388660"/>
      <w:bookmarkStart w:id="1091" w:name="_Toc34404431"/>
      <w:bookmarkStart w:id="1092" w:name="_Toc45282276"/>
      <w:bookmarkStart w:id="1093" w:name="_Toc45882662"/>
      <w:bookmarkStart w:id="1094" w:name="_Toc51951212"/>
      <w:bookmarkStart w:id="1095" w:name="_Toc59208968"/>
      <w:bookmarkStart w:id="1096" w:name="_Toc75734807"/>
      <w:bookmarkStart w:id="1097" w:name="_Toc155844188"/>
      <w:bookmarkEnd w:id="1088"/>
      <w:r w:rsidRPr="008D65CE">
        <w:t>6.1.3.2.4</w:t>
      </w:r>
      <w:bookmarkEnd w:id="1089"/>
      <w:r w:rsidRPr="008D65CE">
        <w:tab/>
        <w:t>Privacy of V2X transmission over PC5</w:t>
      </w:r>
      <w:bookmarkEnd w:id="1090"/>
      <w:bookmarkEnd w:id="1091"/>
      <w:bookmarkEnd w:id="1092"/>
      <w:bookmarkEnd w:id="1093"/>
      <w:bookmarkEnd w:id="1094"/>
      <w:bookmarkEnd w:id="1095"/>
      <w:bookmarkEnd w:id="1096"/>
      <w:bookmarkEnd w:id="109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8" w:name="_CR6_1_3_3"/>
      <w:bookmarkStart w:id="1099" w:name="_Toc533170270"/>
      <w:bookmarkStart w:id="1100" w:name="_Toc34388661"/>
      <w:bookmarkStart w:id="1101" w:name="_Toc34404432"/>
      <w:bookmarkStart w:id="1102" w:name="_Toc45282277"/>
      <w:bookmarkStart w:id="1103" w:name="_Toc45882663"/>
      <w:bookmarkStart w:id="1104" w:name="_Toc51951213"/>
      <w:bookmarkStart w:id="1105" w:name="_Toc59208969"/>
      <w:bookmarkStart w:id="1106" w:name="_Toc75734808"/>
      <w:bookmarkStart w:id="1107" w:name="_Toc155844189"/>
      <w:bookmarkEnd w:id="1098"/>
      <w:r w:rsidRPr="008D65CE">
        <w:lastRenderedPageBreak/>
        <w:t>6.1.3.3</w:t>
      </w:r>
      <w:bookmarkEnd w:id="1099"/>
      <w:r w:rsidRPr="008D65CE">
        <w:tab/>
        <w:t>Reception of broadcast mode V2X communication over PC5</w:t>
      </w:r>
      <w:bookmarkEnd w:id="1100"/>
      <w:bookmarkEnd w:id="1101"/>
      <w:bookmarkEnd w:id="1102"/>
      <w:bookmarkEnd w:id="1103"/>
      <w:bookmarkEnd w:id="1104"/>
      <w:bookmarkEnd w:id="1105"/>
      <w:bookmarkEnd w:id="1106"/>
      <w:bookmarkEnd w:id="1107"/>
    </w:p>
    <w:p w14:paraId="0EB43EE8" w14:textId="3486711B" w:rsidR="00C57585" w:rsidRDefault="008E33F7" w:rsidP="008E33F7">
      <w:pPr>
        <w:rPr>
          <w:lang w:val="en-US"/>
        </w:rPr>
      </w:pPr>
      <w:bookmarkStart w:id="1108" w:name="_Toc34388662"/>
      <w:bookmarkStart w:id="1109" w:name="_Toc34404433"/>
      <w:bookmarkStart w:id="1110" w:name="_Toc45282278"/>
      <w:bookmarkStart w:id="1111" w:name="_Toc45882664"/>
      <w:bookmarkStart w:id="1112" w:name="_Toc51951214"/>
      <w:bookmarkStart w:id="1113" w:name="_Toc59208970"/>
      <w:bookmarkStart w:id="1114"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0EC484B8" w:rsidR="00F73BC4" w:rsidRDefault="00F73BC4" w:rsidP="00CB0F2A">
      <w:pPr>
        <w:pStyle w:val="B1"/>
      </w:pPr>
      <w:r>
        <w:t>c)</w:t>
      </w:r>
      <w:r>
        <w:tab/>
      </w:r>
      <w:r w:rsidR="008E33F7">
        <w:t xml:space="preserve">the </w:t>
      </w:r>
      <w:r w:rsidR="008E33F7" w:rsidRPr="00481BD6">
        <w:t>destination layer-2 ID(s)</w:t>
      </w:r>
      <w:r>
        <w:t>;</w:t>
      </w:r>
      <w:r w:rsidR="00E521BB">
        <w:t xml:space="preserve"> and</w:t>
      </w:r>
    </w:p>
    <w:p w14:paraId="04A31824" w14:textId="782A792B" w:rsidR="00D829C0" w:rsidRDefault="00D829C0" w:rsidP="00D829C0">
      <w:pPr>
        <w:pStyle w:val="B1"/>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115" w:name="_Hlk87895976"/>
      <w:bookmarkStart w:id="1116" w:name="_Hlk86249778"/>
      <w:bookmarkStart w:id="111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11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6"/>
    </w:p>
    <w:p w14:paraId="26F005D4" w14:textId="77777777" w:rsidR="008E33F7" w:rsidRDefault="008E33F7" w:rsidP="00CC0F60">
      <w:pPr>
        <w:pStyle w:val="Heading3"/>
      </w:pPr>
      <w:bookmarkStart w:id="1118" w:name="_CR6_1_4"/>
      <w:bookmarkStart w:id="1119" w:name="_Toc155844190"/>
      <w:bookmarkEnd w:id="1117"/>
      <w:bookmarkEnd w:id="1118"/>
      <w:r>
        <w:t>6.1.4</w:t>
      </w:r>
      <w:r w:rsidRPr="008C1B5D">
        <w:tab/>
      </w:r>
      <w:r>
        <w:t>Groupcast</w:t>
      </w:r>
      <w:r w:rsidRPr="00874C20">
        <w:t xml:space="preserve"> mode</w:t>
      </w:r>
      <w:r>
        <w:t xml:space="preserve"> </w:t>
      </w:r>
      <w:r w:rsidRPr="008C1B5D">
        <w:t>communication over PC5</w:t>
      </w:r>
      <w:bookmarkEnd w:id="1038"/>
      <w:bookmarkEnd w:id="1039"/>
      <w:bookmarkEnd w:id="1108"/>
      <w:bookmarkEnd w:id="1109"/>
      <w:bookmarkEnd w:id="1110"/>
      <w:bookmarkEnd w:id="1111"/>
      <w:bookmarkEnd w:id="1112"/>
      <w:bookmarkEnd w:id="1113"/>
      <w:bookmarkEnd w:id="1114"/>
      <w:bookmarkEnd w:id="1119"/>
    </w:p>
    <w:p w14:paraId="611C6E6E" w14:textId="77777777" w:rsidR="008E33F7" w:rsidRPr="00F1445B" w:rsidRDefault="008E33F7" w:rsidP="00CC0F60">
      <w:pPr>
        <w:pStyle w:val="Heading4"/>
        <w:rPr>
          <w:noProof/>
          <w:lang w:val="en-US"/>
        </w:rPr>
      </w:pPr>
      <w:bookmarkStart w:id="1120" w:name="_CR6_1_4_1"/>
      <w:bookmarkStart w:id="1121" w:name="_Toc22039986"/>
      <w:bookmarkStart w:id="1122" w:name="_Toc25070700"/>
      <w:bookmarkStart w:id="1123" w:name="_Toc34388663"/>
      <w:bookmarkStart w:id="1124" w:name="_Toc34404434"/>
      <w:bookmarkStart w:id="1125" w:name="_Toc45282279"/>
      <w:bookmarkStart w:id="1126" w:name="_Toc45882665"/>
      <w:bookmarkStart w:id="1127" w:name="_Toc51951215"/>
      <w:bookmarkStart w:id="1128" w:name="_Toc59208971"/>
      <w:bookmarkStart w:id="1129" w:name="_Toc75734810"/>
      <w:bookmarkStart w:id="1130" w:name="_Toc155844191"/>
      <w:bookmarkEnd w:id="112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1"/>
      <w:bookmarkEnd w:id="1122"/>
      <w:bookmarkEnd w:id="1123"/>
      <w:bookmarkEnd w:id="1124"/>
      <w:bookmarkEnd w:id="1125"/>
      <w:bookmarkEnd w:id="1126"/>
      <w:bookmarkEnd w:id="1127"/>
      <w:bookmarkEnd w:id="1128"/>
      <w:bookmarkEnd w:id="1129"/>
      <w:bookmarkEnd w:id="1130"/>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1" w:name="_CR6_1_4_2"/>
      <w:bookmarkStart w:id="1132" w:name="_Toc34388664"/>
      <w:bookmarkStart w:id="1133" w:name="_Toc34404435"/>
      <w:bookmarkStart w:id="1134" w:name="_Toc45282280"/>
      <w:bookmarkStart w:id="1135" w:name="_Toc45882666"/>
      <w:bookmarkStart w:id="1136" w:name="_Toc51951216"/>
      <w:bookmarkStart w:id="1137" w:name="_Toc59208972"/>
      <w:bookmarkStart w:id="1138" w:name="_Toc75734811"/>
      <w:bookmarkStart w:id="1139" w:name="_Toc22039987"/>
      <w:bookmarkStart w:id="1140" w:name="_Toc25070701"/>
      <w:bookmarkStart w:id="1141" w:name="_Toc155844192"/>
      <w:bookmarkEnd w:id="1131"/>
      <w:r w:rsidRPr="008D65CE">
        <w:t>6.1.4.2</w:t>
      </w:r>
      <w:r w:rsidRPr="008D65CE">
        <w:tab/>
        <w:t xml:space="preserve">Transmission of </w:t>
      </w:r>
      <w:r w:rsidRPr="008D65CE">
        <w:rPr>
          <w:rFonts w:hint="eastAsia"/>
          <w:lang w:eastAsia="zh-CN"/>
        </w:rPr>
        <w:t>group</w:t>
      </w:r>
      <w:r w:rsidRPr="008D65CE">
        <w:t>cast mode V2X communication over PC5</w:t>
      </w:r>
      <w:bookmarkEnd w:id="1132"/>
      <w:bookmarkEnd w:id="1133"/>
      <w:bookmarkEnd w:id="1134"/>
      <w:bookmarkEnd w:id="1135"/>
      <w:bookmarkEnd w:id="1136"/>
      <w:bookmarkEnd w:id="1137"/>
      <w:bookmarkEnd w:id="1138"/>
      <w:bookmarkEnd w:id="1141"/>
    </w:p>
    <w:p w14:paraId="29F58F07" w14:textId="77777777" w:rsidR="008E33F7" w:rsidRPr="00AE282C" w:rsidRDefault="008E33F7" w:rsidP="00CC0F60">
      <w:pPr>
        <w:pStyle w:val="Heading5"/>
      </w:pPr>
      <w:bookmarkStart w:id="1142" w:name="_CR6_1_4_2_1"/>
      <w:bookmarkStart w:id="1143" w:name="_Toc34388665"/>
      <w:bookmarkStart w:id="1144" w:name="_Toc34404436"/>
      <w:bookmarkStart w:id="1145" w:name="_Toc45282281"/>
      <w:bookmarkStart w:id="1146" w:name="_Toc45882667"/>
      <w:bookmarkStart w:id="1147" w:name="_Toc51951217"/>
      <w:bookmarkStart w:id="1148" w:name="_Toc59208973"/>
      <w:bookmarkStart w:id="1149" w:name="_Toc75734812"/>
      <w:bookmarkStart w:id="1150" w:name="_Toc155844193"/>
      <w:bookmarkEnd w:id="1142"/>
      <w:r w:rsidRPr="00AE282C">
        <w:t>6.1.4.2.1</w:t>
      </w:r>
      <w:r w:rsidRPr="00AE282C">
        <w:tab/>
        <w:t>Initiation</w:t>
      </w:r>
      <w:bookmarkEnd w:id="1143"/>
      <w:bookmarkEnd w:id="1144"/>
      <w:bookmarkEnd w:id="1145"/>
      <w:bookmarkEnd w:id="1146"/>
      <w:bookmarkEnd w:id="1147"/>
      <w:bookmarkEnd w:id="1148"/>
      <w:bookmarkEnd w:id="1149"/>
      <w:bookmarkEnd w:id="1150"/>
    </w:p>
    <w:p w14:paraId="4C7CC17B" w14:textId="77777777" w:rsidR="008E33F7" w:rsidRPr="008D65CE" w:rsidRDefault="008E33F7" w:rsidP="00CC0F60">
      <w:pPr>
        <w:pStyle w:val="Heading6"/>
        <w:numPr>
          <w:ilvl w:val="5"/>
          <w:numId w:val="0"/>
        </w:numPr>
        <w:ind w:left="1152" w:hanging="432"/>
        <w:rPr>
          <w:noProof/>
          <w:lang w:val="en-US"/>
        </w:rPr>
      </w:pPr>
      <w:bookmarkStart w:id="1151" w:name="_CR6_1_4_2_1_1"/>
      <w:bookmarkStart w:id="1152" w:name="_Toc34388666"/>
      <w:bookmarkStart w:id="1153" w:name="_Toc34404437"/>
      <w:bookmarkStart w:id="1154" w:name="_Toc45282282"/>
      <w:bookmarkStart w:id="1155" w:name="_Toc45882668"/>
      <w:bookmarkStart w:id="1156" w:name="_Toc51951218"/>
      <w:bookmarkStart w:id="1157" w:name="_Toc59208974"/>
      <w:bookmarkStart w:id="1158" w:name="_Toc75734813"/>
      <w:bookmarkStart w:id="1159" w:name="_Toc155844194"/>
      <w:bookmarkEnd w:id="1151"/>
      <w:r w:rsidRPr="008D65CE">
        <w:rPr>
          <w:noProof/>
          <w:lang w:val="en-US"/>
        </w:rPr>
        <w:t>6.1.4.2.1.1</w:t>
      </w:r>
      <w:r w:rsidRPr="008D65CE">
        <w:rPr>
          <w:noProof/>
          <w:lang w:val="en-US"/>
        </w:rPr>
        <w:tab/>
        <w:t xml:space="preserve">Requirements for </w:t>
      </w:r>
      <w:r w:rsidRPr="008D65CE">
        <w:t>V2X communication over PC5</w:t>
      </w:r>
      <w:bookmarkEnd w:id="1152"/>
      <w:bookmarkEnd w:id="1153"/>
      <w:bookmarkEnd w:id="1154"/>
      <w:bookmarkEnd w:id="1155"/>
      <w:bookmarkEnd w:id="1156"/>
      <w:bookmarkEnd w:id="1157"/>
      <w:bookmarkEnd w:id="1158"/>
      <w:bookmarkEnd w:id="115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0" w:name="_Toc34388667"/>
      <w:bookmarkStart w:id="116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2" w:name="_CR6_1_4_2_1_2"/>
      <w:bookmarkStart w:id="1163" w:name="_Toc45282283"/>
      <w:bookmarkStart w:id="1164" w:name="_Toc45882669"/>
      <w:bookmarkStart w:id="1165" w:name="_Toc51951219"/>
      <w:bookmarkStart w:id="1166" w:name="_Toc59208975"/>
      <w:bookmarkStart w:id="1167" w:name="_Toc75734814"/>
      <w:bookmarkStart w:id="1168" w:name="_Toc155844195"/>
      <w:bookmarkEnd w:id="1162"/>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0"/>
      <w:bookmarkEnd w:id="1161"/>
      <w:bookmarkEnd w:id="1163"/>
      <w:bookmarkEnd w:id="1164"/>
      <w:bookmarkEnd w:id="1165"/>
      <w:bookmarkEnd w:id="1166"/>
      <w:bookmarkEnd w:id="1167"/>
      <w:bookmarkEnd w:id="116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lastRenderedPageBreak/>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69" w:name="_CR6_1_4_2_2"/>
      <w:bookmarkStart w:id="1170" w:name="_Toc34388668"/>
      <w:bookmarkStart w:id="1171" w:name="_Toc34404439"/>
      <w:bookmarkStart w:id="1172" w:name="_Toc45282284"/>
      <w:bookmarkStart w:id="1173" w:name="_Toc45882670"/>
      <w:bookmarkStart w:id="1174" w:name="_Toc51951220"/>
      <w:bookmarkStart w:id="1175" w:name="_Toc59208976"/>
      <w:bookmarkStart w:id="1176" w:name="_Toc75734815"/>
      <w:bookmarkStart w:id="1177" w:name="_Toc155844196"/>
      <w:bookmarkEnd w:id="1169"/>
      <w:r w:rsidRPr="008D65CE">
        <w:t>6.1.4.2.2</w:t>
      </w:r>
      <w:r w:rsidRPr="008D65CE">
        <w:tab/>
        <w:t>Transmission</w:t>
      </w:r>
      <w:bookmarkEnd w:id="1170"/>
      <w:bookmarkEnd w:id="1171"/>
      <w:bookmarkEnd w:id="1172"/>
      <w:bookmarkEnd w:id="1173"/>
      <w:bookmarkEnd w:id="1174"/>
      <w:bookmarkEnd w:id="1175"/>
      <w:bookmarkEnd w:id="1176"/>
      <w:bookmarkEnd w:id="1177"/>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78" w:name="_CR6_1_4_2_3"/>
      <w:bookmarkStart w:id="1179" w:name="_Toc34388669"/>
      <w:bookmarkStart w:id="1180" w:name="_Toc34404440"/>
      <w:bookmarkStart w:id="1181" w:name="_Toc45282285"/>
      <w:bookmarkStart w:id="1182" w:name="_Toc45882671"/>
      <w:bookmarkStart w:id="1183" w:name="_Toc51951221"/>
      <w:bookmarkStart w:id="1184" w:name="_Toc59208977"/>
      <w:bookmarkStart w:id="1185" w:name="_Toc75734816"/>
      <w:bookmarkStart w:id="1186" w:name="_Toc155844197"/>
      <w:bookmarkEnd w:id="1178"/>
      <w:r w:rsidRPr="008D65CE">
        <w:t>6.1.4.2.3</w:t>
      </w:r>
      <w:r w:rsidRPr="008D65CE">
        <w:tab/>
        <w:t>Procedure for UE to use provisioned radio resources for V2X communication over PC5</w:t>
      </w:r>
      <w:bookmarkEnd w:id="1179"/>
      <w:bookmarkEnd w:id="1180"/>
      <w:bookmarkEnd w:id="1181"/>
      <w:bookmarkEnd w:id="1182"/>
      <w:bookmarkEnd w:id="1183"/>
      <w:bookmarkEnd w:id="1184"/>
      <w:bookmarkEnd w:id="1185"/>
      <w:bookmarkEnd w:id="1186"/>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87" w:name="_CR6_1_4_2_4"/>
      <w:bookmarkStart w:id="1188" w:name="_Toc34388670"/>
      <w:bookmarkStart w:id="1189" w:name="_Toc34404441"/>
      <w:bookmarkStart w:id="1190" w:name="_Toc45282286"/>
      <w:bookmarkStart w:id="1191" w:name="_Toc45882672"/>
      <w:bookmarkStart w:id="1192" w:name="_Toc51951222"/>
      <w:bookmarkStart w:id="1193" w:name="_Toc59208978"/>
      <w:bookmarkStart w:id="1194" w:name="_Toc75734817"/>
      <w:bookmarkStart w:id="1195" w:name="_Toc155844198"/>
      <w:bookmarkEnd w:id="1187"/>
      <w:r w:rsidRPr="008D65CE">
        <w:rPr>
          <w:lang w:eastAsia="ko-KR"/>
        </w:rPr>
        <w:t>6.1.4.2.4</w:t>
      </w:r>
      <w:r w:rsidRPr="008D65CE">
        <w:rPr>
          <w:lang w:eastAsia="ko-KR"/>
        </w:rPr>
        <w:tab/>
        <w:t>Privacy of V2X transmission over PC5</w:t>
      </w:r>
      <w:bookmarkEnd w:id="1188"/>
      <w:bookmarkEnd w:id="1189"/>
      <w:bookmarkEnd w:id="1190"/>
      <w:bookmarkEnd w:id="1191"/>
      <w:bookmarkEnd w:id="1192"/>
      <w:bookmarkEnd w:id="1193"/>
      <w:bookmarkEnd w:id="1194"/>
      <w:bookmarkEnd w:id="1195"/>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6" w:name="_CR6_1_4_3"/>
      <w:bookmarkStart w:id="1197" w:name="_Toc34388671"/>
      <w:bookmarkStart w:id="1198" w:name="_Toc34404442"/>
      <w:bookmarkStart w:id="1199" w:name="_Toc45282287"/>
      <w:bookmarkStart w:id="1200" w:name="_Toc45882673"/>
      <w:bookmarkStart w:id="1201" w:name="_Toc51951223"/>
      <w:bookmarkStart w:id="1202" w:name="_Toc59208979"/>
      <w:bookmarkStart w:id="1203" w:name="_Toc75734818"/>
      <w:bookmarkStart w:id="1204" w:name="_Toc155844199"/>
      <w:bookmarkEnd w:id="1196"/>
      <w:r w:rsidRPr="008D65CE">
        <w:t>6.1.4.3</w:t>
      </w:r>
      <w:r w:rsidRPr="008D65CE">
        <w:tab/>
        <w:t>Reception of groupcast mode V2X communication over PC5</w:t>
      </w:r>
      <w:bookmarkEnd w:id="1197"/>
      <w:bookmarkEnd w:id="1198"/>
      <w:bookmarkEnd w:id="1199"/>
      <w:bookmarkEnd w:id="1200"/>
      <w:bookmarkEnd w:id="1201"/>
      <w:bookmarkEnd w:id="1202"/>
      <w:bookmarkEnd w:id="1203"/>
      <w:bookmarkEnd w:id="1204"/>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5" w:name="_CR6_2"/>
      <w:bookmarkStart w:id="1206" w:name="_Toc34388672"/>
      <w:bookmarkStart w:id="1207" w:name="_Toc34404443"/>
      <w:bookmarkStart w:id="1208" w:name="_Toc45282288"/>
      <w:bookmarkStart w:id="1209" w:name="_Toc45882674"/>
      <w:bookmarkStart w:id="1210" w:name="_Toc51951224"/>
      <w:bookmarkStart w:id="1211" w:name="_Toc59208980"/>
      <w:bookmarkStart w:id="1212" w:name="_Toc75734819"/>
      <w:bookmarkStart w:id="1213" w:name="_Toc155844200"/>
      <w:bookmarkEnd w:id="1205"/>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13"/>
      <w:bookmarkEnd w:id="1139"/>
      <w:bookmarkEnd w:id="1140"/>
      <w:bookmarkEnd w:id="1206"/>
      <w:bookmarkEnd w:id="1207"/>
      <w:bookmarkEnd w:id="1208"/>
      <w:bookmarkEnd w:id="1209"/>
      <w:bookmarkEnd w:id="1210"/>
      <w:bookmarkEnd w:id="1211"/>
      <w:bookmarkEnd w:id="1212"/>
      <w:bookmarkEnd w:id="1213"/>
    </w:p>
    <w:p w14:paraId="3A465CE0" w14:textId="77777777" w:rsidR="008E33F7" w:rsidRPr="00F1445B" w:rsidRDefault="008E33F7" w:rsidP="00CC0F60">
      <w:pPr>
        <w:pStyle w:val="Heading3"/>
        <w:rPr>
          <w:noProof/>
          <w:lang w:val="en-US"/>
        </w:rPr>
      </w:pPr>
      <w:bookmarkStart w:id="1214" w:name="_CR6_2_1"/>
      <w:bookmarkStart w:id="1215" w:name="_Toc22039988"/>
      <w:bookmarkStart w:id="1216" w:name="_Toc25070702"/>
      <w:bookmarkStart w:id="1217" w:name="_Toc34388673"/>
      <w:bookmarkStart w:id="1218" w:name="_Toc34404444"/>
      <w:bookmarkStart w:id="1219" w:name="_Toc45282289"/>
      <w:bookmarkStart w:id="1220" w:name="_Toc45882675"/>
      <w:bookmarkStart w:id="1221" w:name="_Toc51951225"/>
      <w:bookmarkStart w:id="1222" w:name="_Toc59208981"/>
      <w:bookmarkStart w:id="1223" w:name="_Toc75734820"/>
      <w:bookmarkStart w:id="1224" w:name="_Toc155844201"/>
      <w:bookmarkEnd w:id="121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5"/>
      <w:bookmarkEnd w:id="1216"/>
      <w:bookmarkEnd w:id="1217"/>
      <w:bookmarkEnd w:id="1218"/>
      <w:bookmarkEnd w:id="1219"/>
      <w:bookmarkEnd w:id="1220"/>
      <w:bookmarkEnd w:id="1221"/>
      <w:bookmarkEnd w:id="1222"/>
      <w:bookmarkEnd w:id="1223"/>
      <w:bookmarkEnd w:id="1224"/>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lastRenderedPageBreak/>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5" w:name="_Toc25070703"/>
      <w:bookmarkStart w:id="1226" w:name="_Toc22039989"/>
      <w:bookmarkStart w:id="1227" w:name="_Toc1063787"/>
      <w:r>
        <w:rPr>
          <w:lang w:val="en-US"/>
        </w:rPr>
        <w:lastRenderedPageBreak/>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28" w:name="_Toc34388674"/>
      <w:bookmarkStart w:id="1229" w:name="_Toc34404445"/>
      <w:bookmarkStart w:id="1230" w:name="_Toc45282290"/>
      <w:bookmarkStart w:id="1231"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2" w:name="_CR6_2_2"/>
      <w:bookmarkStart w:id="1233" w:name="_Toc51951226"/>
      <w:bookmarkStart w:id="1234" w:name="_Toc59208982"/>
      <w:bookmarkStart w:id="1235" w:name="_Toc75734821"/>
      <w:bookmarkStart w:id="1236" w:name="_Toc155844202"/>
      <w:bookmarkEnd w:id="123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28"/>
      <w:bookmarkEnd w:id="1229"/>
      <w:bookmarkEnd w:id="1230"/>
      <w:bookmarkEnd w:id="1231"/>
      <w:bookmarkEnd w:id="1233"/>
      <w:bookmarkEnd w:id="1234"/>
      <w:bookmarkEnd w:id="1235"/>
      <w:bookmarkEnd w:id="1236"/>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37" w:name="_CR6_2_3"/>
      <w:bookmarkStart w:id="1238" w:name="_Toc34388675"/>
      <w:bookmarkStart w:id="1239" w:name="_Toc34404446"/>
      <w:bookmarkStart w:id="1240" w:name="_Toc45282291"/>
      <w:bookmarkStart w:id="1241" w:name="_Toc45882677"/>
      <w:bookmarkStart w:id="1242" w:name="_Toc51951227"/>
      <w:bookmarkStart w:id="1243" w:name="_Toc59208983"/>
      <w:bookmarkStart w:id="1244" w:name="_Toc75734822"/>
      <w:bookmarkStart w:id="1245" w:name="_Toc155844203"/>
      <w:bookmarkEnd w:id="123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38"/>
      <w:bookmarkEnd w:id="1239"/>
      <w:bookmarkEnd w:id="1240"/>
      <w:bookmarkEnd w:id="1241"/>
      <w:bookmarkEnd w:id="1242"/>
      <w:bookmarkEnd w:id="1243"/>
      <w:bookmarkEnd w:id="1244"/>
      <w:bookmarkEnd w:id="1245"/>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6" w:name="_CR6_2_4"/>
      <w:bookmarkStart w:id="1247" w:name="_Toc34388676"/>
      <w:bookmarkStart w:id="1248" w:name="_Toc34404447"/>
      <w:bookmarkStart w:id="1249" w:name="_Toc45282292"/>
      <w:bookmarkStart w:id="1250" w:name="_Toc45882678"/>
      <w:bookmarkStart w:id="1251" w:name="_Toc51951228"/>
      <w:bookmarkStart w:id="1252" w:name="_Toc59208984"/>
      <w:bookmarkStart w:id="1253" w:name="_Toc75734823"/>
      <w:bookmarkStart w:id="1254" w:name="_Toc155844204"/>
      <w:bookmarkEnd w:id="124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47"/>
      <w:bookmarkEnd w:id="1248"/>
      <w:bookmarkEnd w:id="1249"/>
      <w:bookmarkEnd w:id="1250"/>
      <w:bookmarkEnd w:id="1251"/>
      <w:bookmarkEnd w:id="1252"/>
      <w:bookmarkEnd w:id="1253"/>
      <w:bookmarkEnd w:id="125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5" w:name="_CR6_2_5"/>
      <w:bookmarkStart w:id="1256" w:name="_Toc34388677"/>
      <w:bookmarkStart w:id="1257" w:name="_Toc34404448"/>
      <w:bookmarkStart w:id="1258" w:name="_Toc45282293"/>
      <w:bookmarkStart w:id="1259" w:name="_Toc45882679"/>
      <w:bookmarkStart w:id="1260" w:name="_Toc51951229"/>
      <w:bookmarkStart w:id="1261" w:name="_Toc59208985"/>
      <w:bookmarkStart w:id="1262" w:name="_Toc75734824"/>
      <w:bookmarkStart w:id="1263" w:name="_Toc155844205"/>
      <w:bookmarkEnd w:id="125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6"/>
      <w:bookmarkEnd w:id="1257"/>
      <w:bookmarkEnd w:id="1258"/>
      <w:bookmarkEnd w:id="1259"/>
      <w:bookmarkEnd w:id="1260"/>
      <w:bookmarkEnd w:id="1261"/>
      <w:bookmarkEnd w:id="1262"/>
      <w:bookmarkEnd w:id="126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proofErr w:type="spellStart"/>
      <w:r>
        <w:t>pon</w:t>
      </w:r>
      <w:proofErr w:type="spellEnd"/>
      <w:r>
        <w:t xml:space="preserve">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proofErr w:type="spellStart"/>
      <w:r>
        <w:t>pon</w:t>
      </w:r>
      <w:proofErr w:type="spellEnd"/>
      <w:r>
        <w:t xml:space="preserve">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77777777"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subclause 6.2</w:t>
      </w:r>
      <w:r>
        <w:rPr>
          <w:noProof/>
        </w:rPr>
        <w:t>;</w:t>
      </w:r>
    </w:p>
    <w:p w14:paraId="050F82DB" w14:textId="77777777" w:rsidR="00F6784A" w:rsidRDefault="00F6784A" w:rsidP="00F6784A">
      <w:pPr>
        <w:pStyle w:val="B2"/>
        <w:rPr>
          <w:noProof/>
          <w:lang w:val="en-US"/>
        </w:rPr>
      </w:pPr>
      <w:r>
        <w:rPr>
          <w:lang w:val="en-US"/>
        </w:rPr>
        <w:t>2)</w:t>
      </w:r>
      <w:r>
        <w:rPr>
          <w:lang w:val="en-US"/>
        </w:rPr>
        <w:tab/>
      </w:r>
      <w:proofErr w:type="spellStart"/>
      <w:r>
        <w:rPr>
          <w:lang w:val="en-US"/>
        </w:rPr>
        <w:t>i</w:t>
      </w:r>
      <w:proofErr w:type="spellEnd"/>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25C1B65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IP </w:t>
      </w:r>
      <w:r>
        <w:rPr>
          <w:noProof/>
          <w:lang w:val="en-US"/>
        </w:rPr>
        <w:t>are FFS.</w:t>
      </w:r>
    </w:p>
    <w:p w14:paraId="137D4D0D" w14:textId="77777777" w:rsidR="00F6784A" w:rsidRDefault="00F6784A" w:rsidP="00F6784A">
      <w:pPr>
        <w:pStyle w:val="B3"/>
      </w:pPr>
      <w:r>
        <w:rPr>
          <w:lang w:val="en-US"/>
        </w:rPr>
        <w:t>B)</w:t>
      </w:r>
      <w:r>
        <w:rPr>
          <w:lang w:val="en-US"/>
        </w:rPr>
        <w:tab/>
      </w:r>
      <w:r>
        <w:t xml:space="preserve">if the type of data in the V2X message is non-IP,, </w:t>
      </w:r>
      <w:r>
        <w:rPr>
          <w:lang w:val="en-US"/>
        </w:rPr>
        <w:t>the UE shall listen for a UDP packet:</w:t>
      </w:r>
    </w:p>
    <w:p w14:paraId="4901A19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non-IP </w:t>
      </w:r>
      <w:r>
        <w:rPr>
          <w:noProof/>
          <w:lang w:val="en-US"/>
        </w:rPr>
        <w:t>are FFS.</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4" w:name="_Hlk39748171"/>
      <w:r>
        <w:rPr>
          <w:lang w:val="en-US"/>
        </w:rPr>
        <w:t>3)</w:t>
      </w:r>
      <w:r>
        <w:rPr>
          <w:lang w:val="en-US"/>
        </w:rPr>
        <w:tab/>
      </w:r>
      <w:proofErr w:type="spellStart"/>
      <w:r>
        <w:rPr>
          <w:lang w:val="en-US"/>
        </w:rPr>
        <w:t>i</w:t>
      </w:r>
      <w:proofErr w:type="spellEnd"/>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4"/>
    <w:p w14:paraId="6C92B299" w14:textId="3CFDA61B"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5" w:name="_CR6_2_6"/>
      <w:bookmarkStart w:id="1266" w:name="_Toc34388678"/>
      <w:bookmarkStart w:id="1267" w:name="_Toc34404449"/>
      <w:bookmarkStart w:id="1268" w:name="_Toc45282294"/>
      <w:bookmarkStart w:id="1269" w:name="_Toc45882680"/>
      <w:bookmarkStart w:id="1270" w:name="_Toc51951230"/>
      <w:bookmarkStart w:id="1271" w:name="_Toc59208986"/>
      <w:bookmarkStart w:id="1272" w:name="_Toc75734825"/>
      <w:bookmarkStart w:id="1273" w:name="_Toc155844206"/>
      <w:bookmarkEnd w:id="1265"/>
      <w:r>
        <w:rPr>
          <w:noProof/>
          <w:lang w:val="en-US"/>
        </w:rPr>
        <w:lastRenderedPageBreak/>
        <w:t>6.2.6</w:t>
      </w:r>
      <w:r>
        <w:rPr>
          <w:noProof/>
          <w:lang w:val="en-US"/>
        </w:rPr>
        <w:tab/>
        <w:t>V2X application server discovery</w:t>
      </w:r>
      <w:bookmarkEnd w:id="1266"/>
      <w:bookmarkEnd w:id="1267"/>
      <w:bookmarkEnd w:id="1268"/>
      <w:bookmarkEnd w:id="1269"/>
      <w:bookmarkEnd w:id="1270"/>
      <w:bookmarkEnd w:id="1271"/>
      <w:bookmarkEnd w:id="1272"/>
      <w:bookmarkEnd w:id="1273"/>
    </w:p>
    <w:p w14:paraId="4E46954A" w14:textId="642EC14D" w:rsidR="00F6784A" w:rsidRDefault="00F6784A" w:rsidP="0095702E">
      <w:pPr>
        <w:pStyle w:val="Heading4"/>
        <w:rPr>
          <w:noProof/>
          <w:lang w:val="en-US"/>
        </w:rPr>
      </w:pPr>
      <w:bookmarkStart w:id="1274" w:name="_CR6_2_6_1"/>
      <w:bookmarkStart w:id="1275" w:name="_Toc533170278"/>
      <w:bookmarkStart w:id="1276" w:name="_Toc45198893"/>
      <w:bookmarkStart w:id="1277" w:name="_Toc51869491"/>
      <w:bookmarkStart w:id="1278" w:name="_Toc58572519"/>
      <w:bookmarkStart w:id="1279" w:name="_Toc58572639"/>
      <w:bookmarkStart w:id="1280" w:name="_Toc58572718"/>
      <w:bookmarkStart w:id="1281" w:name="_Toc58572797"/>
      <w:bookmarkStart w:id="1282" w:name="_Toc58572877"/>
      <w:bookmarkStart w:id="1283" w:name="_Toc58572956"/>
      <w:bookmarkStart w:id="1284" w:name="_Toc58573036"/>
      <w:bookmarkStart w:id="1285" w:name="_Toc58573114"/>
      <w:bookmarkStart w:id="1286" w:name="_Toc58573193"/>
      <w:bookmarkStart w:id="1287" w:name="_Toc58573272"/>
      <w:bookmarkStart w:id="1288" w:name="_Toc58573351"/>
      <w:bookmarkStart w:id="1289" w:name="_Toc123578772"/>
      <w:bookmarkStart w:id="1290" w:name="_Toc155844207"/>
      <w:bookmarkEnd w:id="1274"/>
      <w:r>
        <w:rPr>
          <w:noProof/>
          <w:lang w:val="en-US"/>
        </w:rPr>
        <w:t>6.2.6.1</w:t>
      </w:r>
      <w:r>
        <w:rPr>
          <w:noProof/>
          <w:lang w:val="en-US"/>
        </w:rP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A9FE9D" w14:textId="6E304EA9"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w:t>
      </w:r>
      <w:r>
        <w:lastRenderedPageBreak/>
        <w:t xml:space="preserve">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lastRenderedPageBreak/>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lastRenderedPageBreak/>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1" w:name="_CR6_2_6_2"/>
      <w:bookmarkStart w:id="1292" w:name="_Toc155844208"/>
      <w:bookmarkEnd w:id="1291"/>
      <w:r>
        <w:rPr>
          <w:noProof/>
          <w:lang w:val="en-US"/>
        </w:rPr>
        <w:t>6.2.6.2</w:t>
      </w:r>
      <w:r>
        <w:rPr>
          <w:noProof/>
          <w:lang w:val="en-US"/>
        </w:rPr>
        <w:tab/>
        <w:t>V2X application server discovery using MBS</w:t>
      </w:r>
      <w:bookmarkEnd w:id="1292"/>
    </w:p>
    <w:p w14:paraId="755E6FC8" w14:textId="77777777" w:rsidR="00F6784A" w:rsidRDefault="00F6784A" w:rsidP="00F6784A">
      <w:pPr>
        <w:pStyle w:val="Heading5"/>
        <w:rPr>
          <w:noProof/>
          <w:lang w:val="en-US"/>
        </w:rPr>
      </w:pPr>
      <w:bookmarkStart w:id="1293" w:name="_CR6_2_6_2_1"/>
      <w:bookmarkStart w:id="1294" w:name="_Toc533170280"/>
      <w:bookmarkStart w:id="1295" w:name="_Toc45198895"/>
      <w:bookmarkStart w:id="1296" w:name="_Toc51869493"/>
      <w:bookmarkStart w:id="1297" w:name="_Toc58572521"/>
      <w:bookmarkStart w:id="1298" w:name="_Toc58572641"/>
      <w:bookmarkStart w:id="1299" w:name="_Toc58572720"/>
      <w:bookmarkStart w:id="1300" w:name="_Toc58572799"/>
      <w:bookmarkStart w:id="1301" w:name="_Toc58572879"/>
      <w:bookmarkStart w:id="1302" w:name="_Toc58572958"/>
      <w:bookmarkStart w:id="1303" w:name="_Toc58573038"/>
      <w:bookmarkStart w:id="1304" w:name="_Toc58573116"/>
      <w:bookmarkStart w:id="1305" w:name="_Toc58573195"/>
      <w:bookmarkStart w:id="1306" w:name="_Toc58573274"/>
      <w:bookmarkStart w:id="1307" w:name="_Toc58573353"/>
      <w:bookmarkStart w:id="1308" w:name="_Toc123578774"/>
      <w:bookmarkStart w:id="1309" w:name="_Toc155844209"/>
      <w:bookmarkEnd w:id="1293"/>
      <w:r>
        <w:rPr>
          <w:noProof/>
          <w:lang w:val="en-US"/>
        </w:rPr>
        <w:t>6.2.6.2.1</w:t>
      </w:r>
      <w:r>
        <w:rPr>
          <w:noProof/>
          <w:lang w:val="en-US"/>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2F34903" w14:textId="77777777"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w:t>
      </w:r>
      <w:proofErr w:type="spellStart"/>
      <w:r>
        <w:t>viar</w:t>
      </w:r>
      <w:proofErr w:type="spellEnd"/>
      <w:r>
        <w:t xml:space="preserve">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77777777" w:rsidR="00F6784A" w:rsidRDefault="00F6784A" w:rsidP="00F6784A">
      <w:pPr>
        <w:pStyle w:val="B1"/>
        <w:rPr>
          <w:noProof/>
          <w:lang w:val="en-US"/>
        </w:rPr>
      </w:pPr>
      <w:r>
        <w:t>b)</w:t>
      </w:r>
      <w:r>
        <w:tab/>
        <w:t>the serving PLMN is associated with a V2X MBS configuration f</w:t>
      </w:r>
      <w:r>
        <w:rPr>
          <w:noProof/>
          <w:lang w:val="en-US"/>
        </w:rPr>
        <w:t>or receiving V2X application server information via MBS in the configuration parameters for V2X communication over Uu provisioned to the UE as specified in subclause</w:t>
      </w:r>
      <w:r>
        <w:t> </w:t>
      </w:r>
      <w:r>
        <w:rPr>
          <w:noProof/>
          <w:lang w:val="en-US"/>
        </w:rPr>
        <w:t>5.2.4.</w:t>
      </w:r>
    </w:p>
    <w:p w14:paraId="3D67197D" w14:textId="77777777" w:rsidR="00F6784A" w:rsidRPr="00290263" w:rsidRDefault="00F6784A" w:rsidP="00F6784A">
      <w:r>
        <w:t xml:space="preserve">The UE should use the V2X application server information received via MBS for transmission of V2X communication over </w:t>
      </w:r>
      <w:proofErr w:type="spellStart"/>
      <w:r>
        <w:t>Uu</w:t>
      </w:r>
      <w:proofErr w:type="spellEnd"/>
      <w:r>
        <w:t xml:space="preserve">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0" w:name="_CR6_2_6_2_2"/>
      <w:bookmarkStart w:id="1311" w:name="_Toc533170281"/>
      <w:bookmarkStart w:id="1312" w:name="_Toc45198896"/>
      <w:bookmarkStart w:id="1313" w:name="_Toc51869494"/>
      <w:bookmarkStart w:id="1314" w:name="_Toc58572522"/>
      <w:bookmarkStart w:id="1315" w:name="_Toc58572642"/>
      <w:bookmarkStart w:id="1316" w:name="_Toc58572721"/>
      <w:bookmarkStart w:id="1317" w:name="_Toc58572800"/>
      <w:bookmarkStart w:id="1318" w:name="_Toc58572880"/>
      <w:bookmarkStart w:id="1319" w:name="_Toc58572959"/>
      <w:bookmarkStart w:id="1320" w:name="_Toc58573039"/>
      <w:bookmarkStart w:id="1321" w:name="_Toc58573117"/>
      <w:bookmarkStart w:id="1322" w:name="_Toc58573196"/>
      <w:bookmarkStart w:id="1323" w:name="_Toc58573275"/>
      <w:bookmarkStart w:id="1324" w:name="_Toc58573354"/>
      <w:bookmarkStart w:id="1325" w:name="_Toc123578775"/>
      <w:bookmarkStart w:id="1326" w:name="_Toc155844210"/>
      <w:bookmarkEnd w:id="1310"/>
      <w:r>
        <w:rPr>
          <w:noProof/>
          <w:lang w:val="en-US"/>
        </w:rPr>
        <w:t>6.2.6.2.2</w:t>
      </w:r>
      <w:r>
        <w:rPr>
          <w:noProof/>
          <w:lang w:val="en-US"/>
        </w:rPr>
        <w:tab/>
        <w:t>Procedure for V2X application server discovery using MBS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27" w:name="_CR6_2_7"/>
      <w:bookmarkStart w:id="1328" w:name="_Toc34388679"/>
      <w:bookmarkStart w:id="1329" w:name="_Toc34404450"/>
      <w:bookmarkStart w:id="1330" w:name="_Toc45282295"/>
      <w:bookmarkStart w:id="1331" w:name="_Toc45882681"/>
      <w:bookmarkStart w:id="1332" w:name="_Toc51951231"/>
      <w:bookmarkStart w:id="1333" w:name="_Toc59208987"/>
      <w:bookmarkStart w:id="1334" w:name="_Toc75734826"/>
      <w:bookmarkStart w:id="1335" w:name="_Toc155844211"/>
      <w:bookmarkEnd w:id="1327"/>
      <w:r>
        <w:rPr>
          <w:noProof/>
          <w:lang w:val="en-US"/>
        </w:rPr>
        <w:t>6.2.7</w:t>
      </w:r>
      <w:r w:rsidRPr="00F1445B">
        <w:rPr>
          <w:noProof/>
          <w:lang w:val="en-US"/>
        </w:rPr>
        <w:tab/>
      </w:r>
      <w:r>
        <w:rPr>
          <w:noProof/>
          <w:lang w:val="en-US"/>
        </w:rPr>
        <w:t>V2X application server configuration</w:t>
      </w:r>
      <w:bookmarkEnd w:id="1328"/>
      <w:bookmarkEnd w:id="1329"/>
      <w:bookmarkEnd w:id="1330"/>
      <w:bookmarkEnd w:id="1331"/>
      <w:bookmarkEnd w:id="1332"/>
      <w:bookmarkEnd w:id="1333"/>
      <w:bookmarkEnd w:id="1334"/>
      <w:bookmarkEnd w:id="1335"/>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lastRenderedPageBreak/>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932DA6">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8</w:t>
      </w:r>
      <w:r w:rsidRPr="009315A3">
        <w:rPr>
          <w:rFonts w:ascii="Arial" w:hAnsi="Arial"/>
          <w:noProof/>
          <w:sz w:val="28"/>
          <w:lang w:val="en-US"/>
        </w:rPr>
        <w:tab/>
      </w:r>
      <w:r>
        <w:rPr>
          <w:rFonts w:ascii="Arial" w:hAnsi="Arial"/>
          <w:noProof/>
          <w:sz w:val="28"/>
          <w:lang w:val="en-US"/>
        </w:rPr>
        <w:t>V2X MBS parameter discovery</w:t>
      </w:r>
    </w:p>
    <w:p w14:paraId="2497D4BD" w14:textId="77777777" w:rsidR="00932DA6" w:rsidRDefault="00932DA6" w:rsidP="00932DA6">
      <w:r w:rsidRPr="009C088A">
        <w:rPr>
          <w:lang w:val="en-US"/>
        </w:rPr>
        <w:t xml:space="preserve">Before </w:t>
      </w:r>
      <w:r w:rsidRPr="00CC4865">
        <w:rPr>
          <w:lang w:val="en-US"/>
        </w:rPr>
        <w:t xml:space="preserve">receiving a </w:t>
      </w:r>
      <w:r w:rsidRPr="009C088A">
        <w:rPr>
          <w:lang w:val="en-US"/>
        </w:rPr>
        <w:t xml:space="preserve">V2X communication over </w:t>
      </w:r>
      <w:proofErr w:type="spellStart"/>
      <w:r w:rsidRPr="009C088A">
        <w:rPr>
          <w:lang w:val="en-US"/>
        </w:rPr>
        <w:t>Uu</w:t>
      </w:r>
      <w:proofErr w:type="spellEnd"/>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77777777"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 xml:space="preserve">the application/vnd.3gpp.v2x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7777777"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7CAA93CE"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0D73550"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w:t>
      </w:r>
      <w:r>
        <w:rPr>
          <w:lang w:val="en-US" w:eastAsia="ko-KR"/>
        </w:rPr>
        <w:lastRenderedPageBreak/>
        <w:t xml:space="preserve">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36" w:name="_CR6A"/>
      <w:bookmarkStart w:id="1337" w:name="_Toc59208988"/>
      <w:bookmarkStart w:id="1338" w:name="_Toc75734827"/>
      <w:bookmarkStart w:id="1339" w:name="_Toc33963258"/>
      <w:bookmarkStart w:id="1340" w:name="_Toc34393328"/>
      <w:bookmarkStart w:id="1341" w:name="_Toc45216144"/>
      <w:bookmarkStart w:id="1342" w:name="_Toc51931713"/>
      <w:bookmarkStart w:id="1343" w:name="_Toc34388680"/>
      <w:bookmarkStart w:id="1344" w:name="_Toc34404451"/>
      <w:bookmarkStart w:id="1345" w:name="_Toc45282296"/>
      <w:bookmarkStart w:id="1346" w:name="_Toc45882682"/>
      <w:bookmarkStart w:id="1347" w:name="_Toc51951232"/>
      <w:bookmarkStart w:id="1348" w:name="_Toc155844212"/>
      <w:bookmarkEnd w:id="1336"/>
      <w:r>
        <w:t>6A</w:t>
      </w:r>
      <w:r w:rsidRPr="00972C99">
        <w:tab/>
        <w:t xml:space="preserve">Handling of unknown, unforeseen, and erroneous </w:t>
      </w:r>
      <w:r>
        <w:t xml:space="preserve">PC5 signalling protocol </w:t>
      </w:r>
      <w:r w:rsidRPr="00972C99">
        <w:t>data</w:t>
      </w:r>
      <w:bookmarkEnd w:id="1337"/>
      <w:bookmarkEnd w:id="1338"/>
      <w:bookmarkEnd w:id="1348"/>
    </w:p>
    <w:p w14:paraId="29423BAA" w14:textId="77777777" w:rsidR="008E33F7" w:rsidRPr="00972C99" w:rsidRDefault="008E33F7" w:rsidP="00CC0F60">
      <w:pPr>
        <w:pStyle w:val="Heading2"/>
      </w:pPr>
      <w:bookmarkStart w:id="1349" w:name="_CR6A_1"/>
      <w:bookmarkStart w:id="1350" w:name="_Toc59208989"/>
      <w:bookmarkStart w:id="1351" w:name="_Toc75734828"/>
      <w:bookmarkStart w:id="1352" w:name="_Toc155844213"/>
      <w:bookmarkEnd w:id="1349"/>
      <w:r>
        <w:t>6A</w:t>
      </w:r>
      <w:r w:rsidRPr="00972C99">
        <w:t>.1</w:t>
      </w:r>
      <w:r w:rsidRPr="00972C99">
        <w:tab/>
        <w:t>General</w:t>
      </w:r>
      <w:bookmarkEnd w:id="1339"/>
      <w:bookmarkEnd w:id="1340"/>
      <w:bookmarkEnd w:id="1341"/>
      <w:bookmarkEnd w:id="1342"/>
      <w:bookmarkEnd w:id="1350"/>
      <w:bookmarkEnd w:id="1351"/>
      <w:bookmarkEnd w:id="1352"/>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3" w:name="_CR6A_2"/>
      <w:bookmarkStart w:id="1354" w:name="_Toc33963259"/>
      <w:bookmarkStart w:id="1355" w:name="_Toc34393329"/>
      <w:bookmarkStart w:id="1356" w:name="_Toc45216145"/>
      <w:bookmarkStart w:id="1357" w:name="_Toc51931714"/>
      <w:bookmarkStart w:id="1358" w:name="_Toc59208990"/>
      <w:bookmarkStart w:id="1359" w:name="_Toc75734829"/>
      <w:bookmarkStart w:id="1360" w:name="_Toc155844214"/>
      <w:bookmarkEnd w:id="1353"/>
      <w:r>
        <w:t>6A</w:t>
      </w:r>
      <w:r w:rsidRPr="00972C99">
        <w:t>.2</w:t>
      </w:r>
      <w:r w:rsidRPr="00972C99">
        <w:tab/>
        <w:t>Message too short or too long</w:t>
      </w:r>
      <w:bookmarkEnd w:id="1354"/>
      <w:bookmarkEnd w:id="1355"/>
      <w:bookmarkEnd w:id="1356"/>
      <w:bookmarkEnd w:id="1357"/>
      <w:bookmarkEnd w:id="1358"/>
      <w:bookmarkEnd w:id="1359"/>
      <w:bookmarkEnd w:id="1360"/>
    </w:p>
    <w:p w14:paraId="22186E61" w14:textId="77777777" w:rsidR="008E33F7" w:rsidRPr="00972C99" w:rsidRDefault="008E33F7" w:rsidP="00CC0F60">
      <w:pPr>
        <w:pStyle w:val="Heading3"/>
      </w:pPr>
      <w:bookmarkStart w:id="1361" w:name="_CR6A_2_1"/>
      <w:bookmarkStart w:id="1362" w:name="_Toc33963260"/>
      <w:bookmarkStart w:id="1363" w:name="_Toc34393330"/>
      <w:bookmarkStart w:id="1364" w:name="_Toc45216146"/>
      <w:bookmarkStart w:id="1365" w:name="_Toc51931715"/>
      <w:bookmarkStart w:id="1366" w:name="_Toc59208991"/>
      <w:bookmarkStart w:id="1367" w:name="_Toc75734830"/>
      <w:bookmarkStart w:id="1368" w:name="_Toc155844215"/>
      <w:bookmarkEnd w:id="1361"/>
      <w:r>
        <w:t>6A</w:t>
      </w:r>
      <w:r w:rsidRPr="00972C99">
        <w:t>.2.1</w:t>
      </w:r>
      <w:r w:rsidRPr="00972C99">
        <w:tab/>
        <w:t>Message too short</w:t>
      </w:r>
      <w:bookmarkEnd w:id="1362"/>
      <w:bookmarkEnd w:id="1363"/>
      <w:bookmarkEnd w:id="1364"/>
      <w:bookmarkEnd w:id="1365"/>
      <w:bookmarkEnd w:id="1366"/>
      <w:bookmarkEnd w:id="1367"/>
      <w:bookmarkEnd w:id="136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69" w:name="_CR6A_2_2"/>
      <w:bookmarkStart w:id="1370" w:name="_Toc33963261"/>
      <w:bookmarkStart w:id="1371" w:name="_Toc34393331"/>
      <w:bookmarkStart w:id="1372" w:name="_Toc45216147"/>
      <w:bookmarkStart w:id="1373" w:name="_Toc51931716"/>
      <w:bookmarkStart w:id="1374" w:name="_Toc59208992"/>
      <w:bookmarkStart w:id="1375" w:name="_Toc75734831"/>
      <w:bookmarkStart w:id="1376" w:name="_Toc155844216"/>
      <w:bookmarkEnd w:id="1369"/>
      <w:r>
        <w:t>6A</w:t>
      </w:r>
      <w:r w:rsidRPr="00972C99">
        <w:t>.2.2</w:t>
      </w:r>
      <w:r w:rsidRPr="00972C99">
        <w:tab/>
        <w:t>Message too long</w:t>
      </w:r>
      <w:bookmarkEnd w:id="1370"/>
      <w:bookmarkEnd w:id="1371"/>
      <w:bookmarkEnd w:id="1372"/>
      <w:bookmarkEnd w:id="1373"/>
      <w:bookmarkEnd w:id="1374"/>
      <w:bookmarkEnd w:id="1375"/>
      <w:bookmarkEnd w:id="1376"/>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77" w:name="_CR6A_3"/>
      <w:bookmarkStart w:id="1378" w:name="_Toc33963262"/>
      <w:bookmarkStart w:id="1379" w:name="_Toc34393332"/>
      <w:bookmarkStart w:id="1380" w:name="_Toc45216148"/>
      <w:bookmarkStart w:id="1381" w:name="_Toc51931717"/>
      <w:bookmarkStart w:id="1382" w:name="_Toc59208993"/>
      <w:bookmarkStart w:id="1383" w:name="_Toc75734832"/>
      <w:bookmarkStart w:id="1384" w:name="_Toc155844217"/>
      <w:bookmarkEnd w:id="1377"/>
      <w:r>
        <w:t>6A</w:t>
      </w:r>
      <w:r w:rsidRPr="00972C99">
        <w:t>.3</w:t>
      </w:r>
      <w:r w:rsidRPr="00972C99">
        <w:tab/>
        <w:t>Unknown or unforeseen message type</w:t>
      </w:r>
      <w:bookmarkEnd w:id="1378"/>
      <w:bookmarkEnd w:id="1379"/>
      <w:bookmarkEnd w:id="1380"/>
      <w:bookmarkEnd w:id="1381"/>
      <w:bookmarkEnd w:id="1382"/>
      <w:bookmarkEnd w:id="1383"/>
      <w:bookmarkEnd w:id="1384"/>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5" w:name="_CR6A_4"/>
      <w:bookmarkStart w:id="1386" w:name="_Toc33963263"/>
      <w:bookmarkStart w:id="1387" w:name="_Toc34393333"/>
      <w:bookmarkStart w:id="1388" w:name="_Toc45216149"/>
      <w:bookmarkStart w:id="1389" w:name="_Toc51931718"/>
      <w:bookmarkStart w:id="1390" w:name="_Toc59208994"/>
      <w:bookmarkStart w:id="1391" w:name="_Toc75734833"/>
      <w:bookmarkStart w:id="1392" w:name="_Toc155844218"/>
      <w:bookmarkEnd w:id="1385"/>
      <w:r>
        <w:t>6A</w:t>
      </w:r>
      <w:r w:rsidRPr="00972C99">
        <w:t>.4</w:t>
      </w:r>
      <w:r w:rsidRPr="00972C99">
        <w:tab/>
        <w:t>Non-semantical mandatory information element errors</w:t>
      </w:r>
      <w:bookmarkEnd w:id="1386"/>
      <w:bookmarkEnd w:id="1387"/>
      <w:bookmarkEnd w:id="1388"/>
      <w:bookmarkEnd w:id="1389"/>
      <w:bookmarkEnd w:id="1390"/>
      <w:bookmarkEnd w:id="1391"/>
      <w:bookmarkEnd w:id="1392"/>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lastRenderedPageBreak/>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3" w:name="_Toc33963264"/>
      <w:bookmarkStart w:id="1394" w:name="_Toc34393334"/>
      <w:bookmarkStart w:id="1395" w:name="_Toc45216150"/>
      <w:bookmarkStart w:id="1396"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397" w:name="_CR6A_5"/>
      <w:bookmarkStart w:id="1398" w:name="_Toc59208995"/>
      <w:bookmarkStart w:id="1399" w:name="_Toc75734834"/>
      <w:bookmarkStart w:id="1400" w:name="_Toc155844219"/>
      <w:bookmarkEnd w:id="1397"/>
      <w:r>
        <w:t>6A</w:t>
      </w:r>
      <w:r w:rsidRPr="00972C99">
        <w:t>.5</w:t>
      </w:r>
      <w:r w:rsidRPr="00972C99">
        <w:tab/>
        <w:t>Unknown and unforeseen IEs in the non-imperative message part</w:t>
      </w:r>
      <w:bookmarkEnd w:id="1393"/>
      <w:bookmarkEnd w:id="1394"/>
      <w:bookmarkEnd w:id="1395"/>
      <w:bookmarkEnd w:id="1396"/>
      <w:bookmarkEnd w:id="1398"/>
      <w:bookmarkEnd w:id="1399"/>
      <w:bookmarkEnd w:id="1400"/>
    </w:p>
    <w:p w14:paraId="55244CE0" w14:textId="77777777" w:rsidR="008E33F7" w:rsidRPr="00972C99" w:rsidRDefault="008E33F7" w:rsidP="00CC0F60">
      <w:pPr>
        <w:pStyle w:val="Heading3"/>
      </w:pPr>
      <w:bookmarkStart w:id="1401" w:name="_CR6A_5_1"/>
      <w:bookmarkStart w:id="1402" w:name="_Toc33963265"/>
      <w:bookmarkStart w:id="1403" w:name="_Toc34393335"/>
      <w:bookmarkStart w:id="1404" w:name="_Toc45216151"/>
      <w:bookmarkStart w:id="1405" w:name="_Toc51931720"/>
      <w:bookmarkStart w:id="1406" w:name="_Toc59208996"/>
      <w:bookmarkStart w:id="1407" w:name="_Toc75734835"/>
      <w:bookmarkStart w:id="1408" w:name="_Toc155844220"/>
      <w:bookmarkEnd w:id="1401"/>
      <w:r>
        <w:t>6A</w:t>
      </w:r>
      <w:r w:rsidRPr="00972C99">
        <w:t>.5.1</w:t>
      </w:r>
      <w:r w:rsidRPr="00972C99">
        <w:tab/>
        <w:t>IEIs unknown in the message</w:t>
      </w:r>
      <w:bookmarkEnd w:id="1402"/>
      <w:bookmarkEnd w:id="1403"/>
      <w:bookmarkEnd w:id="1404"/>
      <w:bookmarkEnd w:id="1405"/>
      <w:bookmarkEnd w:id="1406"/>
      <w:bookmarkEnd w:id="1407"/>
      <w:bookmarkEnd w:id="1408"/>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09" w:name="_CR6A_5_2"/>
      <w:bookmarkStart w:id="1410" w:name="_Toc33963266"/>
      <w:bookmarkStart w:id="1411" w:name="_Toc34393336"/>
      <w:bookmarkStart w:id="1412" w:name="_Toc45216152"/>
      <w:bookmarkStart w:id="1413" w:name="_Toc51931721"/>
      <w:bookmarkStart w:id="1414" w:name="_Toc59208997"/>
      <w:bookmarkStart w:id="1415" w:name="_Toc75734836"/>
      <w:bookmarkStart w:id="1416" w:name="_Toc155844221"/>
      <w:bookmarkEnd w:id="1409"/>
      <w:r>
        <w:t>6A</w:t>
      </w:r>
      <w:r w:rsidRPr="00972C99">
        <w:t>.5.2</w:t>
      </w:r>
      <w:r w:rsidRPr="00972C99">
        <w:tab/>
        <w:t>Out of sequence IEs</w:t>
      </w:r>
      <w:bookmarkEnd w:id="1410"/>
      <w:bookmarkEnd w:id="1411"/>
      <w:bookmarkEnd w:id="1412"/>
      <w:bookmarkEnd w:id="1413"/>
      <w:bookmarkEnd w:id="1414"/>
      <w:bookmarkEnd w:id="1415"/>
      <w:bookmarkEnd w:id="1416"/>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17" w:name="_CR6A_5_3"/>
      <w:bookmarkStart w:id="1418" w:name="_Toc33963267"/>
      <w:bookmarkStart w:id="1419" w:name="_Toc34393337"/>
      <w:bookmarkStart w:id="1420" w:name="_Toc45216153"/>
      <w:bookmarkStart w:id="1421" w:name="_Toc51931722"/>
      <w:bookmarkStart w:id="1422" w:name="_Toc59208998"/>
      <w:bookmarkStart w:id="1423" w:name="_Toc75734837"/>
      <w:bookmarkStart w:id="1424" w:name="_Toc155844222"/>
      <w:bookmarkEnd w:id="1417"/>
      <w:r>
        <w:t>6A</w:t>
      </w:r>
      <w:r w:rsidRPr="00972C99">
        <w:t>.5.3</w:t>
      </w:r>
      <w:r w:rsidRPr="00972C99">
        <w:tab/>
        <w:t>Repeated IEs</w:t>
      </w:r>
      <w:bookmarkEnd w:id="1418"/>
      <w:bookmarkEnd w:id="1419"/>
      <w:bookmarkEnd w:id="1420"/>
      <w:bookmarkEnd w:id="1421"/>
      <w:bookmarkEnd w:id="1422"/>
      <w:bookmarkEnd w:id="1423"/>
      <w:bookmarkEnd w:id="1424"/>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5" w:name="_CR6A_6"/>
      <w:bookmarkStart w:id="1426" w:name="_Toc33963268"/>
      <w:bookmarkStart w:id="1427" w:name="_Toc34393338"/>
      <w:bookmarkStart w:id="1428" w:name="_Toc45216154"/>
      <w:bookmarkStart w:id="1429" w:name="_Toc51931723"/>
      <w:bookmarkStart w:id="1430" w:name="_Toc59208999"/>
      <w:bookmarkStart w:id="1431" w:name="_Toc75734838"/>
      <w:bookmarkStart w:id="1432" w:name="_Toc155844223"/>
      <w:bookmarkEnd w:id="1425"/>
      <w:r>
        <w:t>6A</w:t>
      </w:r>
      <w:r w:rsidRPr="00972C99">
        <w:t>.6</w:t>
      </w:r>
      <w:r w:rsidRPr="00972C99">
        <w:tab/>
        <w:t>Non-imperative message part errors</w:t>
      </w:r>
      <w:bookmarkEnd w:id="1426"/>
      <w:bookmarkEnd w:id="1427"/>
      <w:bookmarkEnd w:id="1428"/>
      <w:bookmarkEnd w:id="1429"/>
      <w:bookmarkEnd w:id="1430"/>
      <w:bookmarkEnd w:id="1431"/>
      <w:bookmarkEnd w:id="1432"/>
    </w:p>
    <w:p w14:paraId="7DEF1FB8" w14:textId="77777777" w:rsidR="008E33F7" w:rsidRPr="00972C99" w:rsidRDefault="008E33F7" w:rsidP="00CC0F60">
      <w:pPr>
        <w:pStyle w:val="Heading3"/>
      </w:pPr>
      <w:bookmarkStart w:id="1433" w:name="_CR6A_6_1"/>
      <w:bookmarkStart w:id="1434" w:name="_Toc33963269"/>
      <w:bookmarkStart w:id="1435" w:name="_Toc34393339"/>
      <w:bookmarkStart w:id="1436" w:name="_Toc45216155"/>
      <w:bookmarkStart w:id="1437" w:name="_Toc51931724"/>
      <w:bookmarkStart w:id="1438" w:name="_Toc59209000"/>
      <w:bookmarkStart w:id="1439" w:name="_Toc75734839"/>
      <w:bookmarkStart w:id="1440" w:name="_Toc155844224"/>
      <w:bookmarkEnd w:id="1433"/>
      <w:r>
        <w:t>6A</w:t>
      </w:r>
      <w:r w:rsidRPr="00972C99">
        <w:t>.6.1</w:t>
      </w:r>
      <w:r w:rsidRPr="00972C99">
        <w:tab/>
        <w:t>General</w:t>
      </w:r>
      <w:bookmarkEnd w:id="1434"/>
      <w:bookmarkEnd w:id="1435"/>
      <w:bookmarkEnd w:id="1436"/>
      <w:bookmarkEnd w:id="1437"/>
      <w:bookmarkEnd w:id="1438"/>
      <w:bookmarkEnd w:id="1439"/>
      <w:bookmarkEnd w:id="144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1" w:name="_CR6A_6_2"/>
      <w:bookmarkStart w:id="1442" w:name="_Toc33963270"/>
      <w:bookmarkStart w:id="1443" w:name="_Toc34393340"/>
      <w:bookmarkStart w:id="1444" w:name="_Toc45216156"/>
      <w:bookmarkStart w:id="1445" w:name="_Toc51931725"/>
      <w:bookmarkStart w:id="1446" w:name="_Toc59209001"/>
      <w:bookmarkStart w:id="1447" w:name="_Toc75734840"/>
      <w:bookmarkStart w:id="1448" w:name="_Toc155844225"/>
      <w:bookmarkEnd w:id="1441"/>
      <w:r>
        <w:t>6A</w:t>
      </w:r>
      <w:r w:rsidRPr="00972C99">
        <w:t>.6.2</w:t>
      </w:r>
      <w:r w:rsidRPr="00972C99">
        <w:tab/>
        <w:t>Syntactically incorrect optional IEs</w:t>
      </w:r>
      <w:bookmarkEnd w:id="1442"/>
      <w:bookmarkEnd w:id="1443"/>
      <w:bookmarkEnd w:id="1444"/>
      <w:bookmarkEnd w:id="1445"/>
      <w:bookmarkEnd w:id="1446"/>
      <w:bookmarkEnd w:id="1447"/>
      <w:bookmarkEnd w:id="144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lastRenderedPageBreak/>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49" w:name="_CR6A_6_3"/>
      <w:bookmarkStart w:id="1450" w:name="_Toc33963271"/>
      <w:bookmarkStart w:id="1451" w:name="_Toc34393341"/>
      <w:bookmarkStart w:id="1452" w:name="_Toc45216157"/>
      <w:bookmarkStart w:id="1453" w:name="_Toc51931726"/>
      <w:bookmarkStart w:id="1454" w:name="_Toc59209002"/>
      <w:bookmarkStart w:id="1455" w:name="_Toc75734841"/>
      <w:bookmarkStart w:id="1456" w:name="_Toc155844226"/>
      <w:bookmarkEnd w:id="1449"/>
      <w:r>
        <w:t>6A</w:t>
      </w:r>
      <w:r w:rsidRPr="00972C99">
        <w:t>.6.3</w:t>
      </w:r>
      <w:r w:rsidRPr="00972C99">
        <w:tab/>
        <w:t>Conditional IE errors</w:t>
      </w:r>
      <w:bookmarkEnd w:id="1450"/>
      <w:bookmarkEnd w:id="1451"/>
      <w:bookmarkEnd w:id="1452"/>
      <w:bookmarkEnd w:id="1453"/>
      <w:bookmarkEnd w:id="1454"/>
      <w:bookmarkEnd w:id="1455"/>
      <w:bookmarkEnd w:id="1456"/>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57" w:name="_CR6A_7"/>
      <w:bookmarkStart w:id="1458" w:name="_Toc33963272"/>
      <w:bookmarkStart w:id="1459" w:name="_Toc34393342"/>
      <w:bookmarkStart w:id="1460" w:name="_Toc45216158"/>
      <w:bookmarkStart w:id="1461" w:name="_Toc51931727"/>
      <w:bookmarkStart w:id="1462" w:name="_Toc59209003"/>
      <w:bookmarkStart w:id="1463" w:name="_Toc75734842"/>
      <w:bookmarkStart w:id="1464" w:name="_Toc155844227"/>
      <w:bookmarkEnd w:id="1457"/>
      <w:r>
        <w:t>6A</w:t>
      </w:r>
      <w:r w:rsidRPr="00972C99">
        <w:t>.7</w:t>
      </w:r>
      <w:r w:rsidRPr="00972C99">
        <w:tab/>
        <w:t>Messages with semantically incorrect contents</w:t>
      </w:r>
      <w:bookmarkEnd w:id="1458"/>
      <w:bookmarkEnd w:id="1459"/>
      <w:bookmarkEnd w:id="1460"/>
      <w:bookmarkEnd w:id="1461"/>
      <w:bookmarkEnd w:id="1462"/>
      <w:bookmarkEnd w:id="1463"/>
      <w:bookmarkEnd w:id="1464"/>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5" w:name="_CR7"/>
      <w:bookmarkStart w:id="1466" w:name="_Toc59209004"/>
      <w:bookmarkStart w:id="1467" w:name="_Toc75734843"/>
      <w:bookmarkStart w:id="1468" w:name="_Toc155844228"/>
      <w:bookmarkEnd w:id="1465"/>
      <w:r>
        <w:t>7</w:t>
      </w:r>
      <w:r w:rsidRPr="00913BB3">
        <w:tab/>
        <w:t>Message functional definition and contents</w:t>
      </w:r>
      <w:bookmarkEnd w:id="1225"/>
      <w:bookmarkEnd w:id="1343"/>
      <w:bookmarkEnd w:id="1344"/>
      <w:bookmarkEnd w:id="1345"/>
      <w:bookmarkEnd w:id="1346"/>
      <w:bookmarkEnd w:id="1347"/>
      <w:bookmarkEnd w:id="1466"/>
      <w:bookmarkEnd w:id="1467"/>
      <w:bookmarkEnd w:id="1468"/>
    </w:p>
    <w:p w14:paraId="2CC3C992" w14:textId="77777777" w:rsidR="008E33F7" w:rsidRDefault="008E33F7" w:rsidP="00CC0F60">
      <w:pPr>
        <w:pStyle w:val="Heading2"/>
      </w:pPr>
      <w:bookmarkStart w:id="1469" w:name="_CR7_1"/>
      <w:bookmarkStart w:id="1470" w:name="_Toc525231308"/>
      <w:bookmarkStart w:id="1471" w:name="_Toc25070704"/>
      <w:bookmarkStart w:id="1472" w:name="_Toc34388681"/>
      <w:bookmarkStart w:id="1473" w:name="_Toc34404452"/>
      <w:bookmarkStart w:id="1474" w:name="_Toc45282297"/>
      <w:bookmarkStart w:id="1475" w:name="_Toc45882683"/>
      <w:bookmarkStart w:id="1476" w:name="_Toc51951233"/>
      <w:bookmarkStart w:id="1477" w:name="_Toc59209005"/>
      <w:bookmarkStart w:id="1478" w:name="_Toc75734844"/>
      <w:bookmarkStart w:id="1479" w:name="_Toc20232878"/>
      <w:bookmarkStart w:id="1480" w:name="_Toc20233352"/>
      <w:bookmarkStart w:id="1481" w:name="_Toc155844229"/>
      <w:bookmarkEnd w:id="1469"/>
      <w:r>
        <w:t>7.1</w:t>
      </w:r>
      <w:r>
        <w:tab/>
      </w:r>
      <w:r w:rsidRPr="00400F1D">
        <w:t>Overview</w:t>
      </w:r>
      <w:bookmarkEnd w:id="1470"/>
      <w:bookmarkEnd w:id="1471"/>
      <w:bookmarkEnd w:id="1472"/>
      <w:bookmarkEnd w:id="1473"/>
      <w:bookmarkEnd w:id="1474"/>
      <w:bookmarkEnd w:id="1475"/>
      <w:bookmarkEnd w:id="1476"/>
      <w:bookmarkEnd w:id="1477"/>
      <w:bookmarkEnd w:id="1478"/>
      <w:bookmarkEnd w:id="1481"/>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2" w:name="_CR7_2"/>
      <w:bookmarkStart w:id="1483" w:name="_Toc25070705"/>
      <w:bookmarkStart w:id="1484" w:name="_Toc34388682"/>
      <w:bookmarkStart w:id="1485" w:name="_Toc34404453"/>
      <w:bookmarkStart w:id="1486" w:name="_Toc45282298"/>
      <w:bookmarkStart w:id="1487" w:name="_Toc45882684"/>
      <w:bookmarkStart w:id="1488" w:name="_Toc51951234"/>
      <w:bookmarkStart w:id="1489" w:name="_Toc59209006"/>
      <w:bookmarkStart w:id="1490" w:name="_Toc75734845"/>
      <w:bookmarkStart w:id="1491" w:name="_Toc155844230"/>
      <w:bookmarkEnd w:id="148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79"/>
      <w:bookmarkEnd w:id="1483"/>
      <w:bookmarkEnd w:id="1484"/>
      <w:bookmarkEnd w:id="1485"/>
      <w:bookmarkEnd w:id="1486"/>
      <w:bookmarkEnd w:id="1487"/>
      <w:bookmarkEnd w:id="1488"/>
      <w:bookmarkEnd w:id="1489"/>
      <w:bookmarkEnd w:id="1490"/>
      <w:bookmarkEnd w:id="1491"/>
    </w:p>
    <w:p w14:paraId="2EAA05FF" w14:textId="77777777" w:rsidR="008E33F7" w:rsidRPr="00913BB3" w:rsidRDefault="008E33F7" w:rsidP="00CC0F60">
      <w:pPr>
        <w:pStyle w:val="Heading3"/>
      </w:pPr>
      <w:bookmarkStart w:id="1492" w:name="_CR7_2_1"/>
      <w:bookmarkStart w:id="1493" w:name="_Toc25070706"/>
      <w:bookmarkStart w:id="1494" w:name="_Toc34388683"/>
      <w:bookmarkStart w:id="1495" w:name="_Toc34404454"/>
      <w:bookmarkStart w:id="1496" w:name="_Toc45282299"/>
      <w:bookmarkStart w:id="1497" w:name="_Toc45882685"/>
      <w:bookmarkStart w:id="1498" w:name="_Toc51951235"/>
      <w:bookmarkStart w:id="1499" w:name="_Toc59209007"/>
      <w:bookmarkStart w:id="1500" w:name="_Toc75734846"/>
      <w:bookmarkStart w:id="1501" w:name="_Toc155844231"/>
      <w:bookmarkEnd w:id="1492"/>
      <w:r>
        <w:t>7</w:t>
      </w:r>
      <w:r w:rsidRPr="00913BB3">
        <w:t>.</w:t>
      </w:r>
      <w:r>
        <w:t>2</w:t>
      </w:r>
      <w:r w:rsidRPr="00913BB3">
        <w:t>.1</w:t>
      </w:r>
      <w:r w:rsidRPr="00913BB3">
        <w:tab/>
      </w:r>
      <w:bookmarkEnd w:id="1480"/>
      <w:r>
        <w:t>UE policy provisioning request</w:t>
      </w:r>
      <w:bookmarkEnd w:id="1493"/>
      <w:bookmarkEnd w:id="1494"/>
      <w:bookmarkEnd w:id="1495"/>
      <w:bookmarkEnd w:id="1496"/>
      <w:bookmarkEnd w:id="1497"/>
      <w:bookmarkEnd w:id="1498"/>
      <w:bookmarkEnd w:id="1499"/>
      <w:bookmarkEnd w:id="1500"/>
      <w:bookmarkEnd w:id="1501"/>
    </w:p>
    <w:p w14:paraId="4BB4DF9A" w14:textId="77777777" w:rsidR="008E33F7" w:rsidRPr="00913BB3" w:rsidRDefault="008E33F7" w:rsidP="00CC0F60">
      <w:pPr>
        <w:pStyle w:val="Heading4"/>
        <w:rPr>
          <w:lang w:eastAsia="ko-KR"/>
        </w:rPr>
      </w:pPr>
      <w:bookmarkStart w:id="1502" w:name="_CR7_2_1_1"/>
      <w:bookmarkStart w:id="1503" w:name="_Toc20233353"/>
      <w:bookmarkStart w:id="1504" w:name="_Toc25070707"/>
      <w:bookmarkStart w:id="1505" w:name="_Toc34388684"/>
      <w:bookmarkStart w:id="1506" w:name="_Toc34404455"/>
      <w:bookmarkStart w:id="1507" w:name="_Toc45282300"/>
      <w:bookmarkStart w:id="1508" w:name="_Toc45882686"/>
      <w:bookmarkStart w:id="1509" w:name="_Toc51951236"/>
      <w:bookmarkStart w:id="1510" w:name="_Toc59209008"/>
      <w:bookmarkStart w:id="1511" w:name="_Toc75734847"/>
      <w:bookmarkStart w:id="1512" w:name="_Toc155844232"/>
      <w:bookmarkEnd w:id="1502"/>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3"/>
      <w:bookmarkEnd w:id="1504"/>
      <w:bookmarkEnd w:id="1505"/>
      <w:bookmarkEnd w:id="1506"/>
      <w:bookmarkEnd w:id="1507"/>
      <w:bookmarkEnd w:id="1508"/>
      <w:bookmarkEnd w:id="1509"/>
      <w:bookmarkEnd w:id="1510"/>
      <w:bookmarkEnd w:id="1511"/>
      <w:bookmarkEnd w:id="1512"/>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3" w:name="_CRTable7_2_1_1_1"/>
      <w:r w:rsidRPr="00913BB3">
        <w:t>Table </w:t>
      </w:r>
      <w:bookmarkEnd w:id="1513"/>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4" w:name="_CR7_2_2"/>
      <w:bookmarkStart w:id="1515" w:name="_Toc20233354"/>
      <w:bookmarkStart w:id="1516" w:name="_Toc25070708"/>
      <w:bookmarkStart w:id="1517" w:name="_Toc34388685"/>
      <w:bookmarkStart w:id="1518" w:name="_Toc34404456"/>
      <w:bookmarkStart w:id="1519" w:name="_Toc45282301"/>
      <w:bookmarkStart w:id="1520" w:name="_Toc45882687"/>
      <w:bookmarkStart w:id="1521" w:name="_Toc51951237"/>
      <w:bookmarkStart w:id="1522" w:name="_Toc59209009"/>
      <w:bookmarkStart w:id="1523" w:name="_Toc75734848"/>
      <w:bookmarkStart w:id="1524" w:name="_Toc155844233"/>
      <w:bookmarkEnd w:id="1514"/>
      <w:r>
        <w:lastRenderedPageBreak/>
        <w:t>7.2</w:t>
      </w:r>
      <w:r w:rsidRPr="00913BB3">
        <w:t>.2</w:t>
      </w:r>
      <w:r w:rsidRPr="00913BB3">
        <w:tab/>
      </w:r>
      <w:bookmarkEnd w:id="1515"/>
      <w:r>
        <w:t>UE policy provisioning reject</w:t>
      </w:r>
      <w:bookmarkEnd w:id="1516"/>
      <w:bookmarkEnd w:id="1517"/>
      <w:bookmarkEnd w:id="1518"/>
      <w:bookmarkEnd w:id="1519"/>
      <w:bookmarkEnd w:id="1520"/>
      <w:bookmarkEnd w:id="1521"/>
      <w:bookmarkEnd w:id="1522"/>
      <w:bookmarkEnd w:id="1523"/>
      <w:bookmarkEnd w:id="1524"/>
    </w:p>
    <w:p w14:paraId="60761310" w14:textId="77777777" w:rsidR="008E33F7" w:rsidRPr="00767715" w:rsidRDefault="008E33F7" w:rsidP="00CC0F60">
      <w:pPr>
        <w:pStyle w:val="Heading4"/>
        <w:rPr>
          <w:lang w:eastAsia="ko-KR"/>
        </w:rPr>
      </w:pPr>
      <w:bookmarkStart w:id="1525" w:name="_CR7_2_2_1"/>
      <w:bookmarkStart w:id="1526" w:name="_Toc20233355"/>
      <w:bookmarkStart w:id="1527" w:name="_Toc25070709"/>
      <w:bookmarkStart w:id="1528" w:name="_Toc34388686"/>
      <w:bookmarkStart w:id="1529" w:name="_Toc34404457"/>
      <w:bookmarkStart w:id="1530" w:name="_Toc45282302"/>
      <w:bookmarkStart w:id="1531" w:name="_Toc45882688"/>
      <w:bookmarkStart w:id="1532" w:name="_Toc51951238"/>
      <w:bookmarkStart w:id="1533" w:name="_Toc59209010"/>
      <w:bookmarkStart w:id="1534" w:name="_Toc75734849"/>
      <w:bookmarkStart w:id="1535" w:name="_Toc155844234"/>
      <w:bookmarkEnd w:id="1525"/>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26"/>
      <w:bookmarkEnd w:id="1527"/>
      <w:bookmarkEnd w:id="1528"/>
      <w:bookmarkEnd w:id="1529"/>
      <w:bookmarkEnd w:id="1530"/>
      <w:bookmarkEnd w:id="1531"/>
      <w:bookmarkEnd w:id="1532"/>
      <w:bookmarkEnd w:id="1533"/>
      <w:bookmarkEnd w:id="1534"/>
      <w:bookmarkEnd w:id="1535"/>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proofErr w:type="spellStart"/>
      <w:r w:rsidR="009F53A0" w:rsidRPr="009807E8">
        <w:t>ProSeP</w:t>
      </w:r>
      <w:proofErr w:type="spellEnd"/>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36" w:name="_CRTable7_2_2_1_1"/>
      <w:r w:rsidRPr="00913BB3">
        <w:t>Table </w:t>
      </w:r>
      <w:bookmarkEnd w:id="1536"/>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37" w:name="_Toc20233360"/>
    </w:p>
    <w:p w14:paraId="17FD919E" w14:textId="77777777" w:rsidR="008E33F7" w:rsidRDefault="008E33F7" w:rsidP="00CC0F60">
      <w:pPr>
        <w:pStyle w:val="Heading2"/>
      </w:pPr>
      <w:bookmarkStart w:id="1538" w:name="_CR7_3"/>
      <w:bookmarkStart w:id="1539" w:name="_Toc25070710"/>
      <w:bookmarkStart w:id="1540" w:name="_Toc34388687"/>
      <w:bookmarkStart w:id="1541" w:name="_Toc34404458"/>
      <w:bookmarkStart w:id="1542" w:name="_Toc45282303"/>
      <w:bookmarkStart w:id="1543" w:name="_Toc45882689"/>
      <w:bookmarkStart w:id="1544" w:name="_Toc51951239"/>
      <w:bookmarkStart w:id="1545" w:name="_Toc59209011"/>
      <w:bookmarkStart w:id="1546" w:name="_Toc75734850"/>
      <w:bookmarkStart w:id="1547" w:name="_Toc155844235"/>
      <w:bookmarkEnd w:id="1538"/>
      <w:r>
        <w:t>7.3</w:t>
      </w:r>
      <w:r>
        <w:tab/>
      </w:r>
      <w:r>
        <w:rPr>
          <w:noProof/>
          <w:lang w:val="en-US"/>
        </w:rPr>
        <w:t xml:space="preserve">V2X communication over </w:t>
      </w:r>
      <w:r>
        <w:t>PC5 signalling messages</w:t>
      </w:r>
      <w:bookmarkEnd w:id="1539"/>
      <w:bookmarkEnd w:id="1540"/>
      <w:bookmarkEnd w:id="1541"/>
      <w:bookmarkEnd w:id="1542"/>
      <w:bookmarkEnd w:id="1543"/>
      <w:bookmarkEnd w:id="1544"/>
      <w:bookmarkEnd w:id="1545"/>
      <w:bookmarkEnd w:id="1546"/>
      <w:bookmarkEnd w:id="1547"/>
    </w:p>
    <w:p w14:paraId="75C80F85" w14:textId="77777777" w:rsidR="008E33F7" w:rsidRPr="00742FAE" w:rsidRDefault="008E33F7" w:rsidP="00CC0F60">
      <w:pPr>
        <w:pStyle w:val="Heading3"/>
      </w:pPr>
      <w:bookmarkStart w:id="1548" w:name="_CR7_3_1"/>
      <w:bookmarkStart w:id="1549" w:name="_Toc525231348"/>
      <w:bookmarkStart w:id="1550" w:name="_Toc25070711"/>
      <w:bookmarkStart w:id="1551" w:name="_Toc34388688"/>
      <w:bookmarkStart w:id="1552" w:name="_Toc34404459"/>
      <w:bookmarkStart w:id="1553" w:name="_Toc45282304"/>
      <w:bookmarkStart w:id="1554" w:name="_Toc45882690"/>
      <w:bookmarkStart w:id="1555" w:name="_Toc51951240"/>
      <w:bookmarkStart w:id="1556" w:name="_Toc59209012"/>
      <w:bookmarkStart w:id="1557" w:name="_Toc75734851"/>
      <w:bookmarkStart w:id="1558" w:name="_Toc155844236"/>
      <w:bookmarkEnd w:id="1548"/>
      <w:r>
        <w:t>7.3.1</w:t>
      </w:r>
      <w:r>
        <w:tab/>
        <w:t>Direct link establishment request</w:t>
      </w:r>
      <w:bookmarkEnd w:id="1549"/>
      <w:bookmarkEnd w:id="1550"/>
      <w:bookmarkEnd w:id="1551"/>
      <w:bookmarkEnd w:id="1552"/>
      <w:bookmarkEnd w:id="1553"/>
      <w:bookmarkEnd w:id="1554"/>
      <w:bookmarkEnd w:id="1555"/>
      <w:bookmarkEnd w:id="1556"/>
      <w:bookmarkEnd w:id="1557"/>
      <w:bookmarkEnd w:id="1558"/>
    </w:p>
    <w:p w14:paraId="17085934" w14:textId="77777777" w:rsidR="008E33F7" w:rsidRPr="00742FAE" w:rsidRDefault="008E33F7" w:rsidP="00CC0F60">
      <w:pPr>
        <w:pStyle w:val="Heading4"/>
      </w:pPr>
      <w:bookmarkStart w:id="1559" w:name="_CR7_3_1_1"/>
      <w:bookmarkStart w:id="1560" w:name="_Toc525231349"/>
      <w:bookmarkStart w:id="1561" w:name="_Toc25070712"/>
      <w:bookmarkStart w:id="1562" w:name="_Toc34388689"/>
      <w:bookmarkStart w:id="1563" w:name="_Toc34404460"/>
      <w:bookmarkStart w:id="1564" w:name="_Toc45282305"/>
      <w:bookmarkStart w:id="1565" w:name="_Toc45882691"/>
      <w:bookmarkStart w:id="1566" w:name="_Toc51951241"/>
      <w:bookmarkStart w:id="1567" w:name="_Toc59209013"/>
      <w:bookmarkStart w:id="1568" w:name="_Toc75734852"/>
      <w:bookmarkStart w:id="1569" w:name="_Toc155844237"/>
      <w:bookmarkEnd w:id="1559"/>
      <w:r>
        <w:t>7.3.1</w:t>
      </w:r>
      <w:r w:rsidRPr="00742FAE">
        <w:t>.1</w:t>
      </w:r>
      <w:r w:rsidRPr="00742FAE">
        <w:tab/>
        <w:t>Message definition</w:t>
      </w:r>
      <w:bookmarkEnd w:id="1560"/>
      <w:bookmarkEnd w:id="1561"/>
      <w:bookmarkEnd w:id="1562"/>
      <w:bookmarkEnd w:id="1563"/>
      <w:bookmarkEnd w:id="1564"/>
      <w:bookmarkEnd w:id="1565"/>
      <w:bookmarkEnd w:id="1566"/>
      <w:bookmarkEnd w:id="1567"/>
      <w:bookmarkEnd w:id="1568"/>
      <w:bookmarkEnd w:id="1569"/>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0" w:name="_CRTable7_3_1_1_1"/>
      <w:r w:rsidRPr="0057481E">
        <w:rPr>
          <w:lang w:val="fr-FR"/>
        </w:rPr>
        <w:lastRenderedPageBreak/>
        <w:t>Table</w:t>
      </w:r>
      <w:r w:rsidRPr="00742FAE">
        <w:t> </w:t>
      </w:r>
      <w:bookmarkEnd w:id="1570"/>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1" w:name="_MCCTEMPBM_CRPT07900001___7"/>
            <w:r>
              <w:rPr>
                <w:rFonts w:ascii="Arial" w:hAnsi="Arial" w:cs="Arial"/>
                <w:sz w:val="18"/>
                <w:szCs w:val="18"/>
                <w:lang w:eastAsia="x-none"/>
              </w:rPr>
              <w:t>UE PC5 unicast signalling security policy</w:t>
            </w:r>
          </w:p>
          <w:bookmarkEnd w:id="1571"/>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2" w:name="_MCCTEMPBM_CRPT07900002___7"/>
            <w:r>
              <w:rPr>
                <w:rFonts w:ascii="Arial" w:hAnsi="Arial"/>
                <w:sz w:val="18"/>
                <w:lang w:eastAsia="x-none"/>
              </w:rPr>
              <w:t>74</w:t>
            </w:r>
            <w:bookmarkEnd w:id="1572"/>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3" w:name="_MCCTEMPBM_CRPT07900003___7"/>
            <w:r>
              <w:rPr>
                <w:rFonts w:ascii="Arial" w:hAnsi="Arial"/>
                <w:sz w:val="18"/>
                <w:lang w:eastAsia="x-none"/>
              </w:rPr>
              <w:t>53</w:t>
            </w:r>
            <w:bookmarkEnd w:id="1573"/>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4" w:name="_MCCTEMPBM_CRPT07900004___7"/>
            <w:r>
              <w:rPr>
                <w:rFonts w:ascii="Arial" w:hAnsi="Arial"/>
                <w:sz w:val="18"/>
                <w:lang w:eastAsia="x-none"/>
              </w:rPr>
              <w:t>54</w:t>
            </w:r>
            <w:bookmarkEnd w:id="1574"/>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75"/>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50FC30A7"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12D10F04" w:rsidR="003A0E94" w:rsidRPr="004739D9" w:rsidRDefault="003A0E94" w:rsidP="003A0E94">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560AE244" w:rsidR="003A0E94" w:rsidRDefault="003A0E94" w:rsidP="003A0E94">
            <w:pPr>
              <w:pStyle w:val="TAC"/>
            </w:pPr>
            <w:r>
              <w:t>TBD</w:t>
            </w:r>
          </w:p>
        </w:tc>
      </w:tr>
    </w:tbl>
    <w:p w14:paraId="71B2F5D1" w14:textId="77777777" w:rsidR="008E33F7" w:rsidRDefault="008E33F7" w:rsidP="008E33F7"/>
    <w:p w14:paraId="798D3E4B" w14:textId="77777777" w:rsidR="008E33F7" w:rsidRPr="00742FAE" w:rsidRDefault="008E33F7" w:rsidP="00CC0F60">
      <w:pPr>
        <w:pStyle w:val="Heading4"/>
      </w:pPr>
      <w:bookmarkStart w:id="1576" w:name="_CR7_3_1_2"/>
      <w:bookmarkStart w:id="1577" w:name="_Toc34388690"/>
      <w:bookmarkStart w:id="1578" w:name="_Toc34404461"/>
      <w:bookmarkStart w:id="1579" w:name="_Toc45282306"/>
      <w:bookmarkStart w:id="1580" w:name="_Toc45882692"/>
      <w:bookmarkStart w:id="1581" w:name="_Toc51951242"/>
      <w:bookmarkStart w:id="1582" w:name="_Toc59209014"/>
      <w:bookmarkStart w:id="1583" w:name="_Toc75734853"/>
      <w:bookmarkStart w:id="1584" w:name="_Toc25070713"/>
      <w:bookmarkStart w:id="1585" w:name="_Toc155844238"/>
      <w:bookmarkEnd w:id="1576"/>
      <w:r>
        <w:t>7.3.1</w:t>
      </w:r>
      <w:r w:rsidRPr="00742FAE">
        <w:t>.</w:t>
      </w:r>
      <w:r>
        <w:t>2</w:t>
      </w:r>
      <w:r w:rsidRPr="00742FAE">
        <w:tab/>
      </w:r>
      <w:r>
        <w:t>Target user info</w:t>
      </w:r>
      <w:bookmarkEnd w:id="1577"/>
      <w:bookmarkEnd w:id="1578"/>
      <w:bookmarkEnd w:id="1579"/>
      <w:bookmarkEnd w:id="1580"/>
      <w:bookmarkEnd w:id="1581"/>
      <w:bookmarkEnd w:id="1582"/>
      <w:bookmarkEnd w:id="1583"/>
      <w:bookmarkEnd w:id="1585"/>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86" w:name="_CR7_3_1_3"/>
      <w:bookmarkStart w:id="1587" w:name="_Toc45282307"/>
      <w:bookmarkStart w:id="1588" w:name="_Toc45882693"/>
      <w:bookmarkStart w:id="1589" w:name="_Toc51951243"/>
      <w:bookmarkStart w:id="1590" w:name="_Toc59209015"/>
      <w:bookmarkStart w:id="1591" w:name="_Toc75734854"/>
      <w:bookmarkStart w:id="1592" w:name="_Toc34388691"/>
      <w:bookmarkStart w:id="1593" w:name="_Toc34404462"/>
      <w:bookmarkStart w:id="1594" w:name="_Toc155844239"/>
      <w:bookmarkEnd w:id="1586"/>
      <w:r>
        <w:t>7.3.1.3</w:t>
      </w:r>
      <w:r>
        <w:tab/>
        <w:t>Key establishment information container</w:t>
      </w:r>
      <w:bookmarkEnd w:id="1587"/>
      <w:bookmarkEnd w:id="1588"/>
      <w:bookmarkEnd w:id="1589"/>
      <w:bookmarkEnd w:id="1590"/>
      <w:bookmarkEnd w:id="1591"/>
      <w:bookmarkEnd w:id="1594"/>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5" w:name="_CR7_3_1_4"/>
      <w:bookmarkStart w:id="1596" w:name="_Toc45282308"/>
      <w:bookmarkStart w:id="1597" w:name="_Toc45882694"/>
      <w:bookmarkStart w:id="1598" w:name="_Toc51951244"/>
      <w:bookmarkStart w:id="1599" w:name="_Toc59209016"/>
      <w:bookmarkStart w:id="1600" w:name="_Toc75734855"/>
      <w:bookmarkStart w:id="1601" w:name="_Toc155844240"/>
      <w:bookmarkEnd w:id="1595"/>
      <w:r>
        <w:t>7.3.1.4</w:t>
      </w:r>
      <w:r>
        <w:tab/>
        <w:t>Nonce_1</w:t>
      </w:r>
      <w:bookmarkEnd w:id="1596"/>
      <w:bookmarkEnd w:id="1597"/>
      <w:bookmarkEnd w:id="1598"/>
      <w:bookmarkEnd w:id="1599"/>
      <w:bookmarkEnd w:id="1600"/>
      <w:bookmarkEnd w:id="1601"/>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2" w:name="_CR7_3_1_5"/>
      <w:bookmarkStart w:id="1603" w:name="_Toc45282309"/>
      <w:bookmarkStart w:id="1604" w:name="_Toc45882695"/>
      <w:bookmarkStart w:id="1605" w:name="_Toc51951245"/>
      <w:bookmarkStart w:id="1606" w:name="_Toc59209017"/>
      <w:bookmarkStart w:id="1607" w:name="_Toc75734856"/>
      <w:bookmarkStart w:id="1608" w:name="_Toc155844241"/>
      <w:bookmarkEnd w:id="1602"/>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3"/>
      <w:bookmarkEnd w:id="1604"/>
      <w:bookmarkEnd w:id="1605"/>
      <w:bookmarkEnd w:id="1606"/>
      <w:bookmarkEnd w:id="1607"/>
      <w:bookmarkEnd w:id="1608"/>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09" w:name="_CR7_3_1_6"/>
      <w:bookmarkStart w:id="1610" w:name="_Toc45282310"/>
      <w:bookmarkStart w:id="1611" w:name="_Toc45882696"/>
      <w:bookmarkStart w:id="1612" w:name="_Toc51951246"/>
      <w:bookmarkStart w:id="1613" w:name="_Toc59209018"/>
      <w:bookmarkStart w:id="1614" w:name="_Toc75734857"/>
      <w:bookmarkStart w:id="1615" w:name="_Toc155844242"/>
      <w:bookmarkEnd w:id="160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0"/>
      <w:bookmarkEnd w:id="1611"/>
      <w:bookmarkEnd w:id="1612"/>
      <w:bookmarkEnd w:id="1613"/>
      <w:bookmarkEnd w:id="1614"/>
      <w:bookmarkEnd w:id="161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16" w:name="_CR7_3_2"/>
      <w:bookmarkStart w:id="1617" w:name="_Toc45282311"/>
      <w:bookmarkStart w:id="1618" w:name="_Toc45882697"/>
      <w:bookmarkStart w:id="1619" w:name="_Toc51951247"/>
      <w:bookmarkStart w:id="1620" w:name="_Toc59209019"/>
      <w:bookmarkStart w:id="1621" w:name="_Toc75734858"/>
      <w:bookmarkStart w:id="1622" w:name="_Toc155844243"/>
      <w:bookmarkEnd w:id="1616"/>
      <w:r>
        <w:t>7.3.2</w:t>
      </w:r>
      <w:r>
        <w:tab/>
        <w:t>Direct link establishment accept</w:t>
      </w:r>
      <w:bookmarkEnd w:id="1584"/>
      <w:bookmarkEnd w:id="1592"/>
      <w:bookmarkEnd w:id="1593"/>
      <w:bookmarkEnd w:id="1617"/>
      <w:bookmarkEnd w:id="1618"/>
      <w:bookmarkEnd w:id="1619"/>
      <w:bookmarkEnd w:id="1620"/>
      <w:bookmarkEnd w:id="1621"/>
      <w:bookmarkEnd w:id="1622"/>
    </w:p>
    <w:p w14:paraId="442156EC" w14:textId="77777777" w:rsidR="008E33F7" w:rsidRPr="00742FAE" w:rsidRDefault="008E33F7" w:rsidP="00CC0F60">
      <w:pPr>
        <w:pStyle w:val="Heading4"/>
      </w:pPr>
      <w:bookmarkStart w:id="1623" w:name="_CR7_3_2_1"/>
      <w:bookmarkStart w:id="1624" w:name="_Toc25070714"/>
      <w:bookmarkStart w:id="1625" w:name="_Toc34388692"/>
      <w:bookmarkStart w:id="1626" w:name="_Toc34404463"/>
      <w:bookmarkStart w:id="1627" w:name="_Toc45282312"/>
      <w:bookmarkStart w:id="1628" w:name="_Toc45882698"/>
      <w:bookmarkStart w:id="1629" w:name="_Toc51951248"/>
      <w:bookmarkStart w:id="1630" w:name="_Toc59209020"/>
      <w:bookmarkStart w:id="1631" w:name="_Toc75734859"/>
      <w:bookmarkStart w:id="1632" w:name="_Toc155844244"/>
      <w:bookmarkEnd w:id="1623"/>
      <w:r>
        <w:t>7.3.2</w:t>
      </w:r>
      <w:r w:rsidRPr="00742FAE">
        <w:t>.1</w:t>
      </w:r>
      <w:r w:rsidRPr="00742FAE">
        <w:tab/>
        <w:t>Message definition</w:t>
      </w:r>
      <w:bookmarkEnd w:id="1624"/>
      <w:bookmarkEnd w:id="1625"/>
      <w:bookmarkEnd w:id="1626"/>
      <w:bookmarkEnd w:id="1627"/>
      <w:bookmarkEnd w:id="1628"/>
      <w:bookmarkEnd w:id="1629"/>
      <w:bookmarkEnd w:id="1630"/>
      <w:bookmarkEnd w:id="1631"/>
      <w:bookmarkEnd w:id="1632"/>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lastRenderedPageBreak/>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3" w:name="_CRTable7_3_2_1_1"/>
      <w:r w:rsidRPr="0057481E">
        <w:rPr>
          <w:lang w:val="fr-FR"/>
        </w:rPr>
        <w:t>Table</w:t>
      </w:r>
      <w:r w:rsidRPr="00742FAE">
        <w:t> </w:t>
      </w:r>
      <w:bookmarkEnd w:id="1633"/>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4" w:name="_MCCTEMPBM_CRPT07900006___7"/>
            <w:bookmarkEnd w:id="1634"/>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5" w:name="_MCCTEMPBM_CRPT07900007___7"/>
            <w:bookmarkEnd w:id="1635"/>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279044AB" w:rsidR="003A0E94" w:rsidRPr="00EF7A4C" w:rsidRDefault="003A0E94" w:rsidP="003A0E94">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35D8DAB3" w:rsidR="003A0E94" w:rsidRPr="00EF7A4C" w:rsidRDefault="003A0E94" w:rsidP="003A0E94">
            <w:pPr>
              <w:pStyle w:val="TAC"/>
              <w:rPr>
                <w:lang w:eastAsia="ja-JP"/>
              </w:rPr>
            </w:pPr>
            <w:r>
              <w:t>TBD</w:t>
            </w:r>
          </w:p>
        </w:tc>
      </w:tr>
    </w:tbl>
    <w:p w14:paraId="601FCA99" w14:textId="542882E4" w:rsidR="008E33F7" w:rsidRPr="00760C8E" w:rsidRDefault="003A0E94" w:rsidP="002C33BB">
      <w:pPr>
        <w:pStyle w:val="EditorsNote"/>
        <w:rPr>
          <w:lang w:eastAsia="zh-CN"/>
        </w:rPr>
      </w:pPr>
      <w:bookmarkStart w:id="1636" w:name="_Hlk135040752"/>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637"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bookmarkEnd w:id="1637"/>
      <w:r>
        <w:rPr>
          <w:rFonts w:hint="eastAsia"/>
          <w:lang w:eastAsia="zh-CN"/>
        </w:rPr>
        <w:t>r</w:t>
      </w:r>
      <w:r>
        <w:rPr>
          <w:lang w:eastAsia="zh-CN"/>
        </w:rPr>
        <w:t>elated UE, the</w:t>
      </w:r>
      <w:r w:rsidRPr="00F16E8A">
        <w:rPr>
          <w:lang w:eastAsia="zh-CN"/>
        </w:rPr>
        <w:t xml:space="preserve"> value is determined by RAN2.</w:t>
      </w:r>
      <w:bookmarkEnd w:id="1636"/>
    </w:p>
    <w:p w14:paraId="3EAC35EF" w14:textId="77777777" w:rsidR="008E33F7" w:rsidRPr="00742FAE" w:rsidRDefault="008E33F7" w:rsidP="00CC0F60">
      <w:pPr>
        <w:pStyle w:val="Heading4"/>
      </w:pPr>
      <w:bookmarkStart w:id="1638" w:name="_CR7_3_2_2"/>
      <w:bookmarkStart w:id="1639" w:name="_Toc59209021"/>
      <w:bookmarkStart w:id="1640" w:name="_Toc75734860"/>
      <w:bookmarkStart w:id="1641" w:name="_Toc34388693"/>
      <w:bookmarkStart w:id="1642" w:name="_Toc34404464"/>
      <w:bookmarkStart w:id="1643" w:name="_Toc45282313"/>
      <w:bookmarkStart w:id="1644" w:name="_Toc45882699"/>
      <w:bookmarkStart w:id="1645" w:name="_Toc51951249"/>
      <w:bookmarkStart w:id="1646" w:name="_Toc525231359"/>
      <w:bookmarkStart w:id="1647" w:name="_Toc25070715"/>
      <w:bookmarkStart w:id="1648" w:name="_Toc155844245"/>
      <w:bookmarkEnd w:id="1638"/>
      <w:r>
        <w:t>7.3.2</w:t>
      </w:r>
      <w:r w:rsidRPr="00742FAE">
        <w:t>.</w:t>
      </w:r>
      <w:r>
        <w:t>2</w:t>
      </w:r>
      <w:r w:rsidRPr="00742FAE">
        <w:tab/>
      </w:r>
      <w:r>
        <w:t>IP address configuration</w:t>
      </w:r>
      <w:bookmarkEnd w:id="1639"/>
      <w:bookmarkEnd w:id="1640"/>
      <w:bookmarkEnd w:id="1648"/>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49" w:name="_CR7_3_2_3"/>
      <w:bookmarkStart w:id="1650" w:name="_Toc59209022"/>
      <w:bookmarkStart w:id="1651" w:name="_Toc75734861"/>
      <w:bookmarkStart w:id="1652" w:name="_Toc155844246"/>
      <w:bookmarkEnd w:id="1649"/>
      <w:r>
        <w:t>7.3.2</w:t>
      </w:r>
      <w:r w:rsidRPr="00742FAE">
        <w:t>.</w:t>
      </w:r>
      <w:r>
        <w:t>3</w:t>
      </w:r>
      <w:r w:rsidRPr="00742FAE">
        <w:tab/>
      </w:r>
      <w:r>
        <w:t>Link local IPv6 address</w:t>
      </w:r>
      <w:bookmarkEnd w:id="1650"/>
      <w:bookmarkEnd w:id="1651"/>
      <w:bookmarkEnd w:id="1652"/>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3" w:name="_CR7_3_3"/>
      <w:bookmarkStart w:id="1654" w:name="_Toc59209023"/>
      <w:bookmarkStart w:id="1655" w:name="_Toc75734862"/>
      <w:bookmarkStart w:id="1656" w:name="_Toc155844247"/>
      <w:bookmarkEnd w:id="1653"/>
      <w:r>
        <w:rPr>
          <w:rFonts w:eastAsia="SimSun" w:hint="eastAsia"/>
          <w:lang w:val="en-US" w:eastAsia="zh-CN"/>
        </w:rPr>
        <w:t>7</w:t>
      </w:r>
      <w:r>
        <w:t>.</w:t>
      </w:r>
      <w:r>
        <w:rPr>
          <w:rFonts w:eastAsia="SimSun" w:hint="eastAsia"/>
          <w:lang w:val="en-US" w:eastAsia="zh-CN"/>
        </w:rPr>
        <w:t>3</w:t>
      </w:r>
      <w:r>
        <w:t>.3</w:t>
      </w:r>
      <w:r>
        <w:tab/>
        <w:t>Void</w:t>
      </w:r>
      <w:bookmarkEnd w:id="1654"/>
      <w:bookmarkEnd w:id="1655"/>
      <w:bookmarkEnd w:id="1656"/>
    </w:p>
    <w:p w14:paraId="1F47435E" w14:textId="77777777" w:rsidR="008E33F7" w:rsidRDefault="008E33F7" w:rsidP="00CC0F60">
      <w:pPr>
        <w:pStyle w:val="Heading3"/>
      </w:pPr>
      <w:bookmarkStart w:id="1657" w:name="_CR7_3_4"/>
      <w:bookmarkStart w:id="1658" w:name="_Toc59209024"/>
      <w:bookmarkStart w:id="1659" w:name="_Toc75734863"/>
      <w:bookmarkStart w:id="1660" w:name="_Toc155844248"/>
      <w:bookmarkEnd w:id="1657"/>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1"/>
      <w:bookmarkEnd w:id="1642"/>
      <w:bookmarkEnd w:id="1643"/>
      <w:bookmarkEnd w:id="1644"/>
      <w:bookmarkEnd w:id="1645"/>
      <w:bookmarkEnd w:id="1658"/>
      <w:bookmarkEnd w:id="1659"/>
      <w:bookmarkEnd w:id="1660"/>
    </w:p>
    <w:p w14:paraId="0BF02D97" w14:textId="77777777" w:rsidR="008E33F7" w:rsidRDefault="008E33F7" w:rsidP="00CC0F60">
      <w:pPr>
        <w:pStyle w:val="Heading4"/>
      </w:pPr>
      <w:bookmarkStart w:id="1661" w:name="_CR7_3_4_1"/>
      <w:bookmarkStart w:id="1662" w:name="_Toc34388694"/>
      <w:bookmarkStart w:id="1663" w:name="_Toc34404465"/>
      <w:bookmarkStart w:id="1664" w:name="_Toc45282314"/>
      <w:bookmarkStart w:id="1665" w:name="_Toc45882700"/>
      <w:bookmarkStart w:id="1666" w:name="_Toc51951250"/>
      <w:bookmarkStart w:id="1667" w:name="_Toc59209025"/>
      <w:bookmarkStart w:id="1668" w:name="_Toc75734864"/>
      <w:bookmarkStart w:id="1669" w:name="_Toc155844249"/>
      <w:bookmarkEnd w:id="1661"/>
      <w:r>
        <w:rPr>
          <w:rFonts w:eastAsia="SimSun" w:hint="eastAsia"/>
          <w:lang w:val="en-US" w:eastAsia="zh-CN"/>
        </w:rPr>
        <w:t>7</w:t>
      </w:r>
      <w:r>
        <w:t>.</w:t>
      </w:r>
      <w:r>
        <w:rPr>
          <w:rFonts w:eastAsia="SimSun" w:hint="eastAsia"/>
          <w:lang w:val="en-US" w:eastAsia="zh-CN"/>
        </w:rPr>
        <w:t>3</w:t>
      </w:r>
      <w:r>
        <w:t>.4.1</w:t>
      </w:r>
      <w:r>
        <w:tab/>
        <w:t>Message definition</w:t>
      </w:r>
      <w:bookmarkEnd w:id="1662"/>
      <w:bookmarkEnd w:id="1663"/>
      <w:bookmarkEnd w:id="1664"/>
      <w:bookmarkEnd w:id="1665"/>
      <w:bookmarkEnd w:id="1666"/>
      <w:bookmarkEnd w:id="1667"/>
      <w:bookmarkEnd w:id="1668"/>
      <w:bookmarkEnd w:id="1669"/>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0" w:name="_CRTable7_3_4_1_1"/>
      <w:r>
        <w:rPr>
          <w:lang w:val="fr-FR"/>
        </w:rPr>
        <w:lastRenderedPageBreak/>
        <w:t>Table</w:t>
      </w:r>
      <w:r>
        <w:t> </w:t>
      </w:r>
      <w:bookmarkEnd w:id="1670"/>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1" w:name="_CR7_3_5"/>
      <w:bookmarkStart w:id="1672" w:name="_Toc34388695"/>
      <w:bookmarkStart w:id="1673" w:name="_Toc34404466"/>
      <w:bookmarkStart w:id="1674" w:name="_Toc45282315"/>
      <w:bookmarkStart w:id="1675" w:name="_Toc45882701"/>
      <w:bookmarkStart w:id="1676" w:name="_Toc51951251"/>
      <w:bookmarkStart w:id="1677" w:name="_Toc59209026"/>
      <w:bookmarkStart w:id="1678" w:name="_Toc75734865"/>
      <w:bookmarkStart w:id="1679" w:name="_Toc155844250"/>
      <w:bookmarkEnd w:id="1671"/>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2"/>
      <w:bookmarkEnd w:id="1673"/>
      <w:bookmarkEnd w:id="1674"/>
      <w:bookmarkEnd w:id="1675"/>
      <w:bookmarkEnd w:id="1676"/>
      <w:bookmarkEnd w:id="1677"/>
      <w:bookmarkEnd w:id="1678"/>
      <w:bookmarkEnd w:id="1679"/>
    </w:p>
    <w:p w14:paraId="3DD6F073" w14:textId="77777777" w:rsidR="008E33F7" w:rsidRDefault="008E33F7" w:rsidP="00CC0F60">
      <w:pPr>
        <w:pStyle w:val="Heading4"/>
      </w:pPr>
      <w:bookmarkStart w:id="1680" w:name="_CR7_3_5_1"/>
      <w:bookmarkStart w:id="1681" w:name="_Toc34388696"/>
      <w:bookmarkStart w:id="1682" w:name="_Toc34404467"/>
      <w:bookmarkStart w:id="1683" w:name="_Toc45282316"/>
      <w:bookmarkStart w:id="1684" w:name="_Toc45882702"/>
      <w:bookmarkStart w:id="1685" w:name="_Toc51951252"/>
      <w:bookmarkStart w:id="1686" w:name="_Toc59209027"/>
      <w:bookmarkStart w:id="1687" w:name="_Toc75734866"/>
      <w:bookmarkStart w:id="1688" w:name="_Toc155844251"/>
      <w:bookmarkEnd w:id="1680"/>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1"/>
      <w:bookmarkEnd w:id="1682"/>
      <w:bookmarkEnd w:id="1683"/>
      <w:bookmarkEnd w:id="1684"/>
      <w:bookmarkEnd w:id="1685"/>
      <w:bookmarkEnd w:id="1686"/>
      <w:bookmarkEnd w:id="1687"/>
      <w:bookmarkEnd w:id="1688"/>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89" w:name="_CRTable7_3_5_1_1"/>
      <w:r>
        <w:t>Table </w:t>
      </w:r>
      <w:bookmarkEnd w:id="1689"/>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0" w:name="_CR7_3_5_2"/>
      <w:bookmarkStart w:id="1691" w:name="_Toc59209028"/>
      <w:bookmarkStart w:id="1692" w:name="_Toc75734867"/>
      <w:bookmarkStart w:id="1693" w:name="_Toc34388697"/>
      <w:bookmarkStart w:id="1694" w:name="_Toc34404468"/>
      <w:bookmarkStart w:id="1695" w:name="_Toc45282317"/>
      <w:bookmarkStart w:id="1696" w:name="_Toc45882703"/>
      <w:bookmarkStart w:id="1697" w:name="_Toc51951253"/>
      <w:bookmarkStart w:id="1698" w:name="_Toc155844252"/>
      <w:bookmarkEnd w:id="1690"/>
      <w:r>
        <w:t>7.3.5</w:t>
      </w:r>
      <w:r w:rsidRPr="00742FAE">
        <w:t>.</w:t>
      </w:r>
      <w:r>
        <w:t>2</w:t>
      </w:r>
      <w:r w:rsidRPr="00742FAE">
        <w:tab/>
      </w:r>
      <w:r w:rsidRPr="00C351A8">
        <w:t>QoS flow descriptions</w:t>
      </w:r>
      <w:bookmarkEnd w:id="1691"/>
      <w:bookmarkEnd w:id="1692"/>
      <w:bookmarkEnd w:id="1698"/>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699" w:name="_CR7_3_6"/>
      <w:bookmarkStart w:id="1700" w:name="_Toc59209029"/>
      <w:bookmarkStart w:id="1701" w:name="_Toc75734868"/>
      <w:bookmarkStart w:id="1702" w:name="_Toc155844253"/>
      <w:bookmarkEnd w:id="1699"/>
      <w:r>
        <w:rPr>
          <w:rFonts w:hint="eastAsia"/>
          <w:lang w:val="en-US" w:eastAsia="zh-CN"/>
        </w:rPr>
        <w:t>7</w:t>
      </w:r>
      <w:r>
        <w:t>.</w:t>
      </w:r>
      <w:r>
        <w:rPr>
          <w:rFonts w:hint="eastAsia"/>
          <w:lang w:val="en-US" w:eastAsia="zh-CN"/>
        </w:rPr>
        <w:t>3</w:t>
      </w:r>
      <w:r>
        <w:t>.6</w:t>
      </w:r>
      <w:r>
        <w:tab/>
      </w:r>
      <w:bookmarkEnd w:id="1646"/>
      <w:r>
        <w:t xml:space="preserve">Direct link </w:t>
      </w:r>
      <w:r>
        <w:rPr>
          <w:rFonts w:hint="eastAsia"/>
          <w:lang w:val="en-US" w:eastAsia="zh-CN"/>
        </w:rPr>
        <w:t>release</w:t>
      </w:r>
      <w:r>
        <w:t xml:space="preserve"> request</w:t>
      </w:r>
      <w:bookmarkEnd w:id="1693"/>
      <w:bookmarkEnd w:id="1694"/>
      <w:bookmarkEnd w:id="1695"/>
      <w:bookmarkEnd w:id="1696"/>
      <w:bookmarkEnd w:id="1697"/>
      <w:bookmarkEnd w:id="1700"/>
      <w:bookmarkEnd w:id="1701"/>
      <w:bookmarkEnd w:id="1702"/>
    </w:p>
    <w:p w14:paraId="0612B43C" w14:textId="77777777" w:rsidR="008E33F7" w:rsidRDefault="008E33F7" w:rsidP="00CC0F60">
      <w:pPr>
        <w:pStyle w:val="Heading4"/>
      </w:pPr>
      <w:bookmarkStart w:id="1703" w:name="_CR7_3_6_1"/>
      <w:bookmarkStart w:id="1704" w:name="_Toc525231360"/>
      <w:bookmarkStart w:id="1705" w:name="_Toc34388698"/>
      <w:bookmarkStart w:id="1706" w:name="_Toc34404469"/>
      <w:bookmarkStart w:id="1707" w:name="_Toc45282318"/>
      <w:bookmarkStart w:id="1708" w:name="_Toc45882704"/>
      <w:bookmarkStart w:id="1709" w:name="_Toc51951254"/>
      <w:bookmarkStart w:id="1710" w:name="_Toc59209030"/>
      <w:bookmarkStart w:id="1711" w:name="_Toc75734869"/>
      <w:bookmarkStart w:id="1712" w:name="_Toc155844254"/>
      <w:bookmarkEnd w:id="1703"/>
      <w:r>
        <w:rPr>
          <w:rFonts w:hint="eastAsia"/>
          <w:lang w:val="en-US" w:eastAsia="zh-CN"/>
        </w:rPr>
        <w:t>7</w:t>
      </w:r>
      <w:r>
        <w:t>.</w:t>
      </w:r>
      <w:r>
        <w:rPr>
          <w:rFonts w:hint="eastAsia"/>
          <w:lang w:val="en-US" w:eastAsia="zh-CN"/>
        </w:rPr>
        <w:t>3</w:t>
      </w:r>
      <w:r>
        <w:t>.6.1</w:t>
      </w:r>
      <w:r>
        <w:tab/>
        <w:t>Message definition</w:t>
      </w:r>
      <w:bookmarkEnd w:id="1704"/>
      <w:bookmarkEnd w:id="1705"/>
      <w:bookmarkEnd w:id="1706"/>
      <w:bookmarkEnd w:id="1707"/>
      <w:bookmarkEnd w:id="1708"/>
      <w:bookmarkEnd w:id="1709"/>
      <w:bookmarkEnd w:id="1710"/>
      <w:bookmarkEnd w:id="1711"/>
      <w:bookmarkEnd w:id="1712"/>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3" w:name="_CRTable7_3_6_1_1"/>
      <w:bookmarkStart w:id="1714" w:name="_Toc525231361"/>
      <w:bookmarkStart w:id="1715" w:name="_Toc34388699"/>
      <w:bookmarkStart w:id="1716" w:name="_Toc34404470"/>
      <w:bookmarkStart w:id="1717" w:name="_Toc45282319"/>
      <w:bookmarkStart w:id="1718" w:name="_Toc45882705"/>
      <w:bookmarkStart w:id="1719" w:name="_Toc51951255"/>
      <w:bookmarkStart w:id="1720" w:name="_Toc59209031"/>
      <w:bookmarkStart w:id="1721" w:name="_Toc75734870"/>
      <w:r>
        <w:lastRenderedPageBreak/>
        <w:t>Table</w:t>
      </w:r>
      <w:r>
        <w:rPr>
          <w:noProof/>
        </w:rPr>
        <w:t> </w:t>
      </w:r>
      <w:bookmarkEnd w:id="1713"/>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2" w:name="_CR7_3_7"/>
      <w:bookmarkStart w:id="1723" w:name="_Toc155844255"/>
      <w:bookmarkEnd w:id="1722"/>
      <w:r>
        <w:rPr>
          <w:rFonts w:hint="eastAsia"/>
          <w:lang w:val="en-US" w:eastAsia="zh-CN"/>
        </w:rPr>
        <w:t>7</w:t>
      </w:r>
      <w:r>
        <w:t>.</w:t>
      </w:r>
      <w:r>
        <w:rPr>
          <w:rFonts w:hint="eastAsia"/>
          <w:lang w:val="en-US" w:eastAsia="zh-CN"/>
        </w:rPr>
        <w:t>3</w:t>
      </w:r>
      <w:r>
        <w:t>.7</w:t>
      </w:r>
      <w:r>
        <w:tab/>
      </w:r>
      <w:bookmarkEnd w:id="1714"/>
      <w:r>
        <w:t xml:space="preserve">Direct link </w:t>
      </w:r>
      <w:r>
        <w:rPr>
          <w:rFonts w:hint="eastAsia"/>
          <w:lang w:val="en-US" w:eastAsia="zh-CN"/>
        </w:rPr>
        <w:t>release</w:t>
      </w:r>
      <w:r>
        <w:t xml:space="preserve"> </w:t>
      </w:r>
      <w:r>
        <w:rPr>
          <w:rFonts w:hint="eastAsia"/>
          <w:lang w:val="en-US" w:eastAsia="zh-CN"/>
        </w:rPr>
        <w:t>accept</w:t>
      </w:r>
      <w:bookmarkEnd w:id="1715"/>
      <w:bookmarkEnd w:id="1716"/>
      <w:bookmarkEnd w:id="1717"/>
      <w:bookmarkEnd w:id="1718"/>
      <w:bookmarkEnd w:id="1719"/>
      <w:bookmarkEnd w:id="1720"/>
      <w:bookmarkEnd w:id="1721"/>
      <w:bookmarkEnd w:id="1723"/>
    </w:p>
    <w:p w14:paraId="62FCE88A" w14:textId="77777777" w:rsidR="008E33F7" w:rsidRDefault="008E33F7" w:rsidP="00CC0F60">
      <w:pPr>
        <w:pStyle w:val="Heading4"/>
      </w:pPr>
      <w:bookmarkStart w:id="1724" w:name="_CR7_3_7_1"/>
      <w:bookmarkStart w:id="1725" w:name="_Toc525231362"/>
      <w:bookmarkStart w:id="1726" w:name="_Toc34388700"/>
      <w:bookmarkStart w:id="1727" w:name="_Toc34404471"/>
      <w:bookmarkStart w:id="1728" w:name="_Toc45282320"/>
      <w:bookmarkStart w:id="1729" w:name="_Toc45882706"/>
      <w:bookmarkStart w:id="1730" w:name="_Toc51951256"/>
      <w:bookmarkStart w:id="1731" w:name="_Toc59209032"/>
      <w:bookmarkStart w:id="1732" w:name="_Toc75734871"/>
      <w:bookmarkStart w:id="1733" w:name="_Toc155844256"/>
      <w:bookmarkEnd w:id="1724"/>
      <w:r>
        <w:rPr>
          <w:rFonts w:hint="eastAsia"/>
          <w:lang w:val="en-US" w:eastAsia="zh-CN"/>
        </w:rPr>
        <w:t>7</w:t>
      </w:r>
      <w:r>
        <w:t>.</w:t>
      </w:r>
      <w:r>
        <w:rPr>
          <w:rFonts w:hint="eastAsia"/>
          <w:lang w:val="en-US" w:eastAsia="zh-CN"/>
        </w:rPr>
        <w:t>3.</w:t>
      </w:r>
      <w:r>
        <w:rPr>
          <w:lang w:val="en-US" w:eastAsia="zh-CN"/>
        </w:rPr>
        <w:t>7.1</w:t>
      </w:r>
      <w:r>
        <w:tab/>
        <w:t>Message definition</w:t>
      </w:r>
      <w:bookmarkEnd w:id="1725"/>
      <w:bookmarkEnd w:id="1726"/>
      <w:bookmarkEnd w:id="1727"/>
      <w:bookmarkEnd w:id="1728"/>
      <w:bookmarkEnd w:id="1729"/>
      <w:bookmarkEnd w:id="1730"/>
      <w:bookmarkEnd w:id="1731"/>
      <w:bookmarkEnd w:id="1732"/>
      <w:bookmarkEnd w:id="1733"/>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4" w:name="_CRTable7_3_7_1"/>
      <w:bookmarkStart w:id="1735" w:name="_Toc34388701"/>
      <w:bookmarkStart w:id="1736" w:name="_Toc34404472"/>
      <w:bookmarkStart w:id="1737" w:name="_Toc45282321"/>
      <w:bookmarkStart w:id="1738" w:name="_Toc45882707"/>
      <w:bookmarkStart w:id="1739" w:name="_Toc51951257"/>
      <w:bookmarkStart w:id="1740" w:name="_Toc59209033"/>
      <w:bookmarkStart w:id="1741" w:name="_Toc75734872"/>
      <w:r>
        <w:t>Table</w:t>
      </w:r>
      <w:r>
        <w:rPr>
          <w:noProof/>
        </w:rPr>
        <w:t> </w:t>
      </w:r>
      <w:bookmarkEnd w:id="1734"/>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2" w:name="_CR7_3_8"/>
      <w:bookmarkStart w:id="1743" w:name="_Toc155844257"/>
      <w:bookmarkEnd w:id="1742"/>
      <w:r>
        <w:t>7.3.8</w:t>
      </w:r>
      <w:r>
        <w:tab/>
        <w:t>Direct link keepalive request</w:t>
      </w:r>
      <w:bookmarkEnd w:id="1735"/>
      <w:bookmarkEnd w:id="1736"/>
      <w:bookmarkEnd w:id="1737"/>
      <w:bookmarkEnd w:id="1738"/>
      <w:bookmarkEnd w:id="1739"/>
      <w:bookmarkEnd w:id="1740"/>
      <w:bookmarkEnd w:id="1741"/>
      <w:bookmarkEnd w:id="1743"/>
    </w:p>
    <w:p w14:paraId="60CD2373" w14:textId="77777777" w:rsidR="008E33F7" w:rsidRPr="00742FAE" w:rsidRDefault="008E33F7" w:rsidP="00CC0F60">
      <w:pPr>
        <w:pStyle w:val="Heading4"/>
      </w:pPr>
      <w:bookmarkStart w:id="1744" w:name="_CR7_3_8_1"/>
      <w:bookmarkStart w:id="1745" w:name="_Toc34388702"/>
      <w:bookmarkStart w:id="1746" w:name="_Toc34404473"/>
      <w:bookmarkStart w:id="1747" w:name="_Toc45282322"/>
      <w:bookmarkStart w:id="1748" w:name="_Toc45882708"/>
      <w:bookmarkStart w:id="1749" w:name="_Toc51951258"/>
      <w:bookmarkStart w:id="1750" w:name="_Toc59209034"/>
      <w:bookmarkStart w:id="1751" w:name="_Toc75734873"/>
      <w:bookmarkStart w:id="1752" w:name="_Toc155844258"/>
      <w:bookmarkEnd w:id="1744"/>
      <w:r>
        <w:t>7.3.8</w:t>
      </w:r>
      <w:r w:rsidRPr="00742FAE">
        <w:t>.1</w:t>
      </w:r>
      <w:r w:rsidRPr="00742FAE">
        <w:tab/>
        <w:t>Message definition</w:t>
      </w:r>
      <w:bookmarkEnd w:id="1745"/>
      <w:bookmarkEnd w:id="1746"/>
      <w:bookmarkEnd w:id="1747"/>
      <w:bookmarkEnd w:id="1748"/>
      <w:bookmarkEnd w:id="1749"/>
      <w:bookmarkEnd w:id="1750"/>
      <w:bookmarkEnd w:id="1751"/>
      <w:bookmarkEnd w:id="1752"/>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3" w:name="_CRTable7_3_8_1_1"/>
      <w:r w:rsidRPr="0057481E">
        <w:rPr>
          <w:lang w:val="fr-FR"/>
        </w:rPr>
        <w:t>Table</w:t>
      </w:r>
      <w:r w:rsidRPr="00742FAE">
        <w:t> </w:t>
      </w:r>
      <w:bookmarkEnd w:id="1753"/>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4" w:name="_CR7_3_8_2"/>
      <w:bookmarkStart w:id="1755" w:name="_Toc34388703"/>
      <w:bookmarkStart w:id="1756" w:name="_Toc34404474"/>
      <w:bookmarkStart w:id="1757" w:name="_Toc45282323"/>
      <w:bookmarkStart w:id="1758" w:name="_Toc45882709"/>
      <w:bookmarkStart w:id="1759" w:name="_Toc51951259"/>
      <w:bookmarkStart w:id="1760" w:name="_Toc59209035"/>
      <w:bookmarkStart w:id="1761" w:name="_Toc75734874"/>
      <w:bookmarkStart w:id="1762" w:name="_Toc155844259"/>
      <w:bookmarkEnd w:id="1754"/>
      <w:r>
        <w:lastRenderedPageBreak/>
        <w:t>7.3.8</w:t>
      </w:r>
      <w:r w:rsidRPr="00742FAE">
        <w:t>.</w:t>
      </w:r>
      <w:r>
        <w:t>2</w:t>
      </w:r>
      <w:r w:rsidRPr="00742FAE">
        <w:tab/>
        <w:t>M</w:t>
      </w:r>
      <w:r>
        <w:t>aximum inactivity period</w:t>
      </w:r>
      <w:bookmarkEnd w:id="1755"/>
      <w:bookmarkEnd w:id="1756"/>
      <w:bookmarkEnd w:id="1757"/>
      <w:bookmarkEnd w:id="1758"/>
      <w:bookmarkEnd w:id="1759"/>
      <w:bookmarkEnd w:id="1760"/>
      <w:bookmarkEnd w:id="1761"/>
      <w:bookmarkEnd w:id="1762"/>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3" w:name="_CR7_3_9"/>
      <w:bookmarkStart w:id="1764" w:name="_Toc34388704"/>
      <w:bookmarkStart w:id="1765" w:name="_Toc34404475"/>
      <w:bookmarkStart w:id="1766" w:name="_Toc45282324"/>
      <w:bookmarkStart w:id="1767" w:name="_Toc45882710"/>
      <w:bookmarkStart w:id="1768" w:name="_Toc51951260"/>
      <w:bookmarkStart w:id="1769" w:name="_Toc59209036"/>
      <w:bookmarkStart w:id="1770" w:name="_Toc75734875"/>
      <w:bookmarkStart w:id="1771" w:name="_Toc155844260"/>
      <w:bookmarkEnd w:id="1763"/>
      <w:r>
        <w:t>7.3.9</w:t>
      </w:r>
      <w:r>
        <w:tab/>
        <w:t>Direct link keepalive response</w:t>
      </w:r>
      <w:bookmarkEnd w:id="1764"/>
      <w:bookmarkEnd w:id="1765"/>
      <w:bookmarkEnd w:id="1766"/>
      <w:bookmarkEnd w:id="1767"/>
      <w:bookmarkEnd w:id="1768"/>
      <w:bookmarkEnd w:id="1769"/>
      <w:bookmarkEnd w:id="1770"/>
      <w:bookmarkEnd w:id="1771"/>
    </w:p>
    <w:p w14:paraId="4E3004F1" w14:textId="77777777" w:rsidR="008E33F7" w:rsidRPr="00742FAE" w:rsidRDefault="008E33F7" w:rsidP="00CC0F60">
      <w:pPr>
        <w:pStyle w:val="Heading4"/>
      </w:pPr>
      <w:bookmarkStart w:id="1772" w:name="_CR7_3_9_1"/>
      <w:bookmarkStart w:id="1773" w:name="_Toc34388705"/>
      <w:bookmarkStart w:id="1774" w:name="_Toc34404476"/>
      <w:bookmarkStart w:id="1775" w:name="_Toc45282325"/>
      <w:bookmarkStart w:id="1776" w:name="_Toc45882711"/>
      <w:bookmarkStart w:id="1777" w:name="_Toc51951261"/>
      <w:bookmarkStart w:id="1778" w:name="_Toc59209037"/>
      <w:bookmarkStart w:id="1779" w:name="_Toc75734876"/>
      <w:bookmarkStart w:id="1780" w:name="_Toc155844261"/>
      <w:bookmarkEnd w:id="1772"/>
      <w:r>
        <w:t>7.3.9</w:t>
      </w:r>
      <w:r w:rsidRPr="00742FAE">
        <w:t>.1</w:t>
      </w:r>
      <w:r w:rsidRPr="00742FAE">
        <w:tab/>
        <w:t>Message definition</w:t>
      </w:r>
      <w:bookmarkEnd w:id="1773"/>
      <w:bookmarkEnd w:id="1774"/>
      <w:bookmarkEnd w:id="1775"/>
      <w:bookmarkEnd w:id="1776"/>
      <w:bookmarkEnd w:id="1777"/>
      <w:bookmarkEnd w:id="1778"/>
      <w:bookmarkEnd w:id="1779"/>
      <w:bookmarkEnd w:id="1780"/>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1" w:name="_CRTable7_3_9_1_1"/>
      <w:r w:rsidRPr="0057481E">
        <w:rPr>
          <w:lang w:val="fr-FR"/>
        </w:rPr>
        <w:t>Table</w:t>
      </w:r>
      <w:r w:rsidRPr="00742FAE">
        <w:t> </w:t>
      </w:r>
      <w:bookmarkEnd w:id="1781"/>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2" w:name="_CR7_3_10"/>
      <w:bookmarkStart w:id="1783" w:name="_Toc45282326"/>
      <w:bookmarkStart w:id="1784" w:name="_Toc45882712"/>
      <w:bookmarkStart w:id="1785" w:name="_Toc51951262"/>
      <w:bookmarkStart w:id="1786" w:name="_Toc59209038"/>
      <w:bookmarkStart w:id="1787" w:name="_Toc75734877"/>
      <w:bookmarkStart w:id="1788" w:name="_Toc155844262"/>
      <w:bookmarkEnd w:id="1782"/>
      <w:r>
        <w:t>7.3.10</w:t>
      </w:r>
      <w:r>
        <w:tab/>
        <w:t>Direct link authentication request</w:t>
      </w:r>
      <w:bookmarkEnd w:id="1783"/>
      <w:bookmarkEnd w:id="1784"/>
      <w:bookmarkEnd w:id="1785"/>
      <w:bookmarkEnd w:id="1786"/>
      <w:bookmarkEnd w:id="1787"/>
      <w:bookmarkEnd w:id="1788"/>
    </w:p>
    <w:p w14:paraId="27C0EA30" w14:textId="77777777" w:rsidR="008E33F7" w:rsidRPr="00742FAE" w:rsidRDefault="008E33F7" w:rsidP="00CC0F60">
      <w:pPr>
        <w:pStyle w:val="Heading4"/>
      </w:pPr>
      <w:bookmarkStart w:id="1789" w:name="_CR7_3_10_1"/>
      <w:bookmarkStart w:id="1790" w:name="_Toc45282327"/>
      <w:bookmarkStart w:id="1791" w:name="_Toc45882713"/>
      <w:bookmarkStart w:id="1792" w:name="_Toc51951263"/>
      <w:bookmarkStart w:id="1793" w:name="_Toc59209039"/>
      <w:bookmarkStart w:id="1794" w:name="_Toc75734878"/>
      <w:bookmarkStart w:id="1795" w:name="_Toc155844263"/>
      <w:bookmarkEnd w:id="1789"/>
      <w:r>
        <w:t>7.3.10</w:t>
      </w:r>
      <w:r w:rsidRPr="00742FAE">
        <w:t>.1</w:t>
      </w:r>
      <w:r w:rsidRPr="00742FAE">
        <w:tab/>
        <w:t>Message definition</w:t>
      </w:r>
      <w:bookmarkEnd w:id="1790"/>
      <w:bookmarkEnd w:id="1791"/>
      <w:bookmarkEnd w:id="1792"/>
      <w:bookmarkEnd w:id="1793"/>
      <w:bookmarkEnd w:id="1794"/>
      <w:bookmarkEnd w:id="1795"/>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6" w:name="_CRTable7_3_10_1_1"/>
      <w:r w:rsidRPr="00C65060">
        <w:t>Table</w:t>
      </w:r>
      <w:r w:rsidRPr="00742FAE">
        <w:t> </w:t>
      </w:r>
      <w:bookmarkEnd w:id="1796"/>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7" w:name="_CR7_3_11"/>
      <w:bookmarkStart w:id="1798" w:name="_Toc45282328"/>
      <w:bookmarkStart w:id="1799" w:name="_Toc45882714"/>
      <w:bookmarkStart w:id="1800" w:name="_Toc51951264"/>
      <w:bookmarkStart w:id="1801" w:name="_Toc59209040"/>
      <w:bookmarkStart w:id="1802" w:name="_Toc75734879"/>
      <w:bookmarkStart w:id="1803" w:name="_Toc155844264"/>
      <w:bookmarkEnd w:id="1797"/>
      <w:r>
        <w:t>7.3.11</w:t>
      </w:r>
      <w:r>
        <w:tab/>
        <w:t>Direct link authentication response</w:t>
      </w:r>
      <w:bookmarkEnd w:id="1798"/>
      <w:bookmarkEnd w:id="1799"/>
      <w:bookmarkEnd w:id="1800"/>
      <w:bookmarkEnd w:id="1801"/>
      <w:bookmarkEnd w:id="1802"/>
      <w:bookmarkEnd w:id="1803"/>
    </w:p>
    <w:p w14:paraId="0338E1FC" w14:textId="77777777" w:rsidR="008E33F7" w:rsidRPr="00742FAE" w:rsidRDefault="008E33F7" w:rsidP="00CC0F60">
      <w:pPr>
        <w:pStyle w:val="Heading4"/>
      </w:pPr>
      <w:bookmarkStart w:id="1804" w:name="_CR7_3_11_1"/>
      <w:bookmarkStart w:id="1805" w:name="_Toc45282329"/>
      <w:bookmarkStart w:id="1806" w:name="_Toc45882715"/>
      <w:bookmarkStart w:id="1807" w:name="_Toc51951265"/>
      <w:bookmarkStart w:id="1808" w:name="_Toc59209041"/>
      <w:bookmarkStart w:id="1809" w:name="_Toc75734880"/>
      <w:bookmarkStart w:id="1810" w:name="_Toc155844265"/>
      <w:bookmarkEnd w:id="1804"/>
      <w:r>
        <w:t>7.3.11</w:t>
      </w:r>
      <w:r w:rsidRPr="00742FAE">
        <w:t>.1</w:t>
      </w:r>
      <w:r w:rsidRPr="00742FAE">
        <w:tab/>
        <w:t>Message definition</w:t>
      </w:r>
      <w:bookmarkEnd w:id="1805"/>
      <w:bookmarkEnd w:id="1806"/>
      <w:bookmarkEnd w:id="1807"/>
      <w:bookmarkEnd w:id="1808"/>
      <w:bookmarkEnd w:id="1809"/>
      <w:bookmarkEnd w:id="1810"/>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lastRenderedPageBreak/>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1" w:name="_CRTable7_3_11_1_1"/>
      <w:r w:rsidRPr="00C65060">
        <w:t>Table</w:t>
      </w:r>
      <w:r w:rsidRPr="00742FAE">
        <w:t> </w:t>
      </w:r>
      <w:bookmarkEnd w:id="1811"/>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2" w:name="_CR7_3_12"/>
      <w:bookmarkStart w:id="1813" w:name="_Toc45282330"/>
      <w:bookmarkStart w:id="1814" w:name="_Toc45882716"/>
      <w:bookmarkStart w:id="1815" w:name="_Toc51951266"/>
      <w:bookmarkStart w:id="1816" w:name="_Toc59209042"/>
      <w:bookmarkStart w:id="1817" w:name="_Toc75734881"/>
      <w:bookmarkStart w:id="1818" w:name="_Toc155844266"/>
      <w:bookmarkEnd w:id="1812"/>
      <w:r>
        <w:t>7.3.12</w:t>
      </w:r>
      <w:r>
        <w:tab/>
        <w:t>Direct link authentication reject</w:t>
      </w:r>
      <w:bookmarkEnd w:id="1813"/>
      <w:bookmarkEnd w:id="1814"/>
      <w:bookmarkEnd w:id="1815"/>
      <w:bookmarkEnd w:id="1816"/>
      <w:bookmarkEnd w:id="1817"/>
      <w:bookmarkEnd w:id="1818"/>
    </w:p>
    <w:p w14:paraId="60A08212" w14:textId="77777777" w:rsidR="008E33F7" w:rsidRPr="00742FAE" w:rsidRDefault="008E33F7" w:rsidP="00CC0F60">
      <w:pPr>
        <w:pStyle w:val="Heading4"/>
      </w:pPr>
      <w:bookmarkStart w:id="1819" w:name="_CR7_3_12_1"/>
      <w:bookmarkStart w:id="1820" w:name="_Toc45282331"/>
      <w:bookmarkStart w:id="1821" w:name="_Toc45882717"/>
      <w:bookmarkStart w:id="1822" w:name="_Toc51951267"/>
      <w:bookmarkStart w:id="1823" w:name="_Toc59209043"/>
      <w:bookmarkStart w:id="1824" w:name="_Toc75734882"/>
      <w:bookmarkStart w:id="1825" w:name="_Toc155844267"/>
      <w:bookmarkEnd w:id="1819"/>
      <w:r>
        <w:t>7.3.12</w:t>
      </w:r>
      <w:r w:rsidRPr="00742FAE">
        <w:t>.1</w:t>
      </w:r>
      <w:r w:rsidRPr="00742FAE">
        <w:tab/>
        <w:t>Message definition</w:t>
      </w:r>
      <w:bookmarkEnd w:id="1820"/>
      <w:bookmarkEnd w:id="1821"/>
      <w:bookmarkEnd w:id="1822"/>
      <w:bookmarkEnd w:id="1823"/>
      <w:bookmarkEnd w:id="1824"/>
      <w:bookmarkEnd w:id="1825"/>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6" w:name="_CRTable7_3_12_1_1"/>
      <w:r w:rsidRPr="00C65060">
        <w:t>Table</w:t>
      </w:r>
      <w:r w:rsidRPr="00742FAE">
        <w:t> </w:t>
      </w:r>
      <w:bookmarkEnd w:id="1826"/>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7" w:name="_CR7_3_13"/>
      <w:bookmarkStart w:id="1828" w:name="_Toc45282332"/>
      <w:bookmarkStart w:id="1829" w:name="_Toc45882718"/>
      <w:bookmarkStart w:id="1830" w:name="_Toc51951268"/>
      <w:bookmarkStart w:id="1831" w:name="_Toc59209044"/>
      <w:bookmarkStart w:id="1832" w:name="_Toc75734883"/>
      <w:bookmarkStart w:id="1833" w:name="_Toc155844268"/>
      <w:bookmarkEnd w:id="1827"/>
      <w:r>
        <w:t>7.3.13</w:t>
      </w:r>
      <w:r>
        <w:tab/>
        <w:t>Direct link security mode command</w:t>
      </w:r>
      <w:bookmarkEnd w:id="1828"/>
      <w:bookmarkEnd w:id="1829"/>
      <w:bookmarkEnd w:id="1830"/>
      <w:bookmarkEnd w:id="1831"/>
      <w:bookmarkEnd w:id="1832"/>
      <w:bookmarkEnd w:id="1833"/>
    </w:p>
    <w:p w14:paraId="47641ECF" w14:textId="77777777" w:rsidR="008E33F7" w:rsidRPr="00742FAE" w:rsidRDefault="008E33F7" w:rsidP="00CC0F60">
      <w:pPr>
        <w:pStyle w:val="Heading4"/>
      </w:pPr>
      <w:bookmarkStart w:id="1834" w:name="_CR7_3_13_1"/>
      <w:bookmarkStart w:id="1835" w:name="_Toc26193713"/>
      <w:bookmarkStart w:id="1836" w:name="_Toc45282333"/>
      <w:bookmarkStart w:id="1837" w:name="_Toc45882719"/>
      <w:bookmarkStart w:id="1838" w:name="_Toc51951269"/>
      <w:bookmarkStart w:id="1839" w:name="_Toc59209045"/>
      <w:bookmarkStart w:id="1840" w:name="_Toc75734884"/>
      <w:bookmarkStart w:id="1841" w:name="_Toc155844269"/>
      <w:bookmarkEnd w:id="1834"/>
      <w:r>
        <w:t>7.3.13</w:t>
      </w:r>
      <w:r w:rsidRPr="00742FAE">
        <w:t>.1</w:t>
      </w:r>
      <w:r w:rsidRPr="00742FAE">
        <w:tab/>
        <w:t>Message definition</w:t>
      </w:r>
      <w:bookmarkEnd w:id="1835"/>
      <w:bookmarkEnd w:id="1836"/>
      <w:bookmarkEnd w:id="1837"/>
      <w:bookmarkEnd w:id="1838"/>
      <w:bookmarkEnd w:id="1839"/>
      <w:bookmarkEnd w:id="1840"/>
      <w:bookmarkEnd w:id="1841"/>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2" w:name="_CRTable7_3_13_1_1"/>
      <w:r w:rsidRPr="00C65060">
        <w:lastRenderedPageBreak/>
        <w:t>Table</w:t>
      </w:r>
      <w:r w:rsidRPr="00742FAE">
        <w:t> </w:t>
      </w:r>
      <w:bookmarkEnd w:id="1842"/>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3" w:name="_CR7_3_13_2"/>
      <w:bookmarkStart w:id="1844" w:name="_Toc45282334"/>
      <w:bookmarkStart w:id="1845" w:name="_Toc45882720"/>
      <w:bookmarkStart w:id="1846" w:name="_Toc51951270"/>
      <w:bookmarkStart w:id="1847" w:name="_Toc59209046"/>
      <w:bookmarkStart w:id="1848" w:name="_Toc75734885"/>
      <w:bookmarkStart w:id="1849" w:name="_Toc155844270"/>
      <w:bookmarkEnd w:id="1843"/>
      <w:r>
        <w:t>7.3.13</w:t>
      </w:r>
      <w:r w:rsidRPr="00742FAE">
        <w:t>.</w:t>
      </w:r>
      <w:r>
        <w:t>2</w:t>
      </w:r>
      <w:r>
        <w:tab/>
        <w:t>Nonce_2</w:t>
      </w:r>
      <w:bookmarkEnd w:id="1844"/>
      <w:bookmarkEnd w:id="1845"/>
      <w:bookmarkEnd w:id="1846"/>
      <w:bookmarkEnd w:id="1847"/>
      <w:bookmarkEnd w:id="1848"/>
      <w:bookmarkEnd w:id="1849"/>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0" w:name="_CR7_3_13_3"/>
      <w:bookmarkStart w:id="1851" w:name="_Toc45282335"/>
      <w:bookmarkStart w:id="1852" w:name="_Toc45882721"/>
      <w:bookmarkStart w:id="1853" w:name="_Toc51951271"/>
      <w:bookmarkStart w:id="1854" w:name="_Toc59209047"/>
      <w:bookmarkStart w:id="1855" w:name="_Toc75734886"/>
      <w:bookmarkStart w:id="1856" w:name="_Toc155844271"/>
      <w:bookmarkEnd w:id="1850"/>
      <w:r>
        <w:t>7.3.13.3</w:t>
      </w:r>
      <w:r>
        <w:tab/>
        <w:t xml:space="preserve">LSB of </w:t>
      </w:r>
      <w:r w:rsidRPr="00D45F63">
        <w:t>KNRP-sess ID</w:t>
      </w:r>
      <w:bookmarkEnd w:id="1851"/>
      <w:bookmarkEnd w:id="1852"/>
      <w:bookmarkEnd w:id="1853"/>
      <w:bookmarkEnd w:id="1854"/>
      <w:bookmarkEnd w:id="1855"/>
      <w:bookmarkEnd w:id="185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7" w:name="_CR7_3_13_4"/>
      <w:bookmarkStart w:id="1858" w:name="_Toc45282336"/>
      <w:bookmarkStart w:id="1859" w:name="_Toc45882722"/>
      <w:bookmarkStart w:id="1860" w:name="_Toc51951272"/>
      <w:bookmarkStart w:id="1861" w:name="_Toc59209048"/>
      <w:bookmarkStart w:id="1862" w:name="_Toc75734887"/>
      <w:bookmarkStart w:id="1863" w:name="_Toc155844272"/>
      <w:bookmarkEnd w:id="1857"/>
      <w:r>
        <w:t>7.3.13.4</w:t>
      </w:r>
      <w:r w:rsidRPr="00742FAE">
        <w:tab/>
      </w:r>
      <w:r>
        <w:t>Key establishment information container</w:t>
      </w:r>
      <w:bookmarkEnd w:id="1858"/>
      <w:bookmarkEnd w:id="1859"/>
      <w:bookmarkEnd w:id="1860"/>
      <w:bookmarkEnd w:id="1861"/>
      <w:bookmarkEnd w:id="1862"/>
      <w:bookmarkEnd w:id="1863"/>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4" w:name="_CR7_3_13_5"/>
      <w:bookmarkStart w:id="1865" w:name="_Toc45282337"/>
      <w:bookmarkStart w:id="1866" w:name="_Toc45882723"/>
      <w:bookmarkStart w:id="1867" w:name="_Toc51951273"/>
      <w:bookmarkStart w:id="1868" w:name="_Toc59209049"/>
      <w:bookmarkStart w:id="1869" w:name="_Toc75734888"/>
      <w:bookmarkStart w:id="1870" w:name="_Toc155844273"/>
      <w:bookmarkEnd w:id="1864"/>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5"/>
      <w:bookmarkEnd w:id="1866"/>
      <w:bookmarkEnd w:id="1867"/>
      <w:bookmarkEnd w:id="1868"/>
      <w:bookmarkEnd w:id="1869"/>
      <w:bookmarkEnd w:id="1870"/>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1" w:name="_CR7_3_13_6"/>
      <w:bookmarkStart w:id="1872" w:name="_Toc59209050"/>
      <w:bookmarkStart w:id="1873" w:name="_Toc75734889"/>
      <w:bookmarkStart w:id="1874" w:name="_Toc45282338"/>
      <w:bookmarkStart w:id="1875" w:name="_Toc45882724"/>
      <w:bookmarkStart w:id="1876" w:name="_Toc51951274"/>
      <w:bookmarkStart w:id="1877" w:name="_Toc155844274"/>
      <w:bookmarkEnd w:id="1871"/>
      <w:r>
        <w:t>7.3.13.</w:t>
      </w:r>
      <w:r>
        <w:rPr>
          <w:lang w:eastAsia="zh-CN"/>
        </w:rPr>
        <w:t>6</w:t>
      </w:r>
      <w:r>
        <w:tab/>
      </w:r>
      <w:r>
        <w:rPr>
          <w:lang w:eastAsia="ja-JP"/>
        </w:rPr>
        <w:t>UE PC5 unicast signalling security policy</w:t>
      </w:r>
      <w:bookmarkEnd w:id="1872"/>
      <w:bookmarkEnd w:id="1873"/>
      <w:bookmarkEnd w:id="1877"/>
    </w:p>
    <w:p w14:paraId="0CEC2372" w14:textId="77777777" w:rsidR="008E33F7" w:rsidRDefault="008E33F7" w:rsidP="008E33F7">
      <w:pPr>
        <w:rPr>
          <w:lang w:eastAsia="zh-CN"/>
        </w:rPr>
      </w:pPr>
      <w:bookmarkStart w:id="1878"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79" w:name="_CR7_3_14"/>
      <w:bookmarkStart w:id="1880" w:name="_Toc75734890"/>
      <w:bookmarkStart w:id="1881" w:name="_Toc155844275"/>
      <w:bookmarkEnd w:id="1879"/>
      <w:r>
        <w:t>7.3.14</w:t>
      </w:r>
      <w:r>
        <w:tab/>
        <w:t>Direct link security mode complete</w:t>
      </w:r>
      <w:bookmarkEnd w:id="1874"/>
      <w:bookmarkEnd w:id="1875"/>
      <w:bookmarkEnd w:id="1876"/>
      <w:bookmarkEnd w:id="1878"/>
      <w:bookmarkEnd w:id="1880"/>
      <w:bookmarkEnd w:id="1881"/>
    </w:p>
    <w:p w14:paraId="79ACD6F6" w14:textId="77777777" w:rsidR="008E33F7" w:rsidRPr="00742FAE" w:rsidRDefault="008E33F7" w:rsidP="00CC0F60">
      <w:pPr>
        <w:pStyle w:val="Heading4"/>
      </w:pPr>
      <w:bookmarkStart w:id="1882" w:name="_CR7_3_14_1"/>
      <w:bookmarkStart w:id="1883" w:name="_Toc45282339"/>
      <w:bookmarkStart w:id="1884" w:name="_Toc45882725"/>
      <w:bookmarkStart w:id="1885" w:name="_Toc51951275"/>
      <w:bookmarkStart w:id="1886" w:name="_Toc59209052"/>
      <w:bookmarkStart w:id="1887" w:name="_Toc75734891"/>
      <w:bookmarkStart w:id="1888" w:name="_Toc155844276"/>
      <w:bookmarkEnd w:id="1882"/>
      <w:r>
        <w:t>7.3.14</w:t>
      </w:r>
      <w:r w:rsidRPr="00742FAE">
        <w:t>.1</w:t>
      </w:r>
      <w:r w:rsidRPr="00742FAE">
        <w:tab/>
        <w:t>Message definition</w:t>
      </w:r>
      <w:bookmarkEnd w:id="1883"/>
      <w:bookmarkEnd w:id="1884"/>
      <w:bookmarkEnd w:id="1885"/>
      <w:bookmarkEnd w:id="1886"/>
      <w:bookmarkEnd w:id="1887"/>
      <w:bookmarkEnd w:id="1888"/>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89" w:name="_CRTable7_3_14_1_1"/>
      <w:r w:rsidRPr="00C65060">
        <w:lastRenderedPageBreak/>
        <w:t>Table</w:t>
      </w:r>
      <w:r w:rsidRPr="00742FAE">
        <w:t> </w:t>
      </w:r>
      <w:bookmarkEnd w:id="1889"/>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0"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0"/>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1" w:name="_CR7_3_14_2"/>
      <w:bookmarkStart w:id="1892" w:name="_Toc45282340"/>
      <w:bookmarkStart w:id="1893" w:name="_Toc45882726"/>
      <w:bookmarkStart w:id="1894" w:name="_Toc51951276"/>
      <w:bookmarkStart w:id="1895" w:name="_Toc59209053"/>
      <w:bookmarkStart w:id="1896" w:name="_Toc75734892"/>
      <w:bookmarkStart w:id="1897" w:name="_Toc155844277"/>
      <w:bookmarkEnd w:id="1891"/>
      <w:r>
        <w:t>7.3.14</w:t>
      </w:r>
      <w:r w:rsidRPr="00742FAE">
        <w:t>.</w:t>
      </w:r>
      <w:r>
        <w:t>2</w:t>
      </w:r>
      <w:r w:rsidRPr="00742FAE">
        <w:tab/>
      </w:r>
      <w:r>
        <w:t>IP address configuration</w:t>
      </w:r>
      <w:bookmarkEnd w:id="1892"/>
      <w:bookmarkEnd w:id="1893"/>
      <w:bookmarkEnd w:id="1894"/>
      <w:bookmarkEnd w:id="1895"/>
      <w:bookmarkEnd w:id="1896"/>
      <w:bookmarkEnd w:id="1897"/>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898" w:name="_CR7_3_14_3"/>
      <w:bookmarkStart w:id="1899" w:name="_Toc45282341"/>
      <w:bookmarkStart w:id="1900" w:name="_Toc45882727"/>
      <w:bookmarkStart w:id="1901" w:name="_Toc51951277"/>
      <w:bookmarkStart w:id="1902" w:name="_Toc59209054"/>
      <w:bookmarkStart w:id="1903" w:name="_Toc75734893"/>
      <w:bookmarkStart w:id="1904" w:name="_Toc155844278"/>
      <w:bookmarkEnd w:id="1898"/>
      <w:r>
        <w:t>7.3.14</w:t>
      </w:r>
      <w:r w:rsidRPr="00742FAE">
        <w:t>.</w:t>
      </w:r>
      <w:r>
        <w:t>3</w:t>
      </w:r>
      <w:r w:rsidRPr="00742FAE">
        <w:tab/>
      </w:r>
      <w:r>
        <w:t>Link local IPv6 address</w:t>
      </w:r>
      <w:bookmarkEnd w:id="1899"/>
      <w:bookmarkEnd w:id="1900"/>
      <w:bookmarkEnd w:id="1901"/>
      <w:bookmarkEnd w:id="1902"/>
      <w:bookmarkEnd w:id="1903"/>
      <w:bookmarkEnd w:id="1904"/>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5" w:name="_CR7_3_14_4"/>
      <w:bookmarkStart w:id="1906" w:name="_Toc45282342"/>
      <w:bookmarkStart w:id="1907" w:name="_Toc45882728"/>
      <w:bookmarkStart w:id="1908" w:name="_Toc51951278"/>
      <w:bookmarkStart w:id="1909" w:name="_Toc59209055"/>
      <w:bookmarkStart w:id="1910" w:name="_Toc75734894"/>
      <w:bookmarkStart w:id="1911" w:name="_Toc155844279"/>
      <w:bookmarkEnd w:id="1905"/>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6"/>
      <w:bookmarkEnd w:id="1907"/>
      <w:bookmarkEnd w:id="1908"/>
      <w:bookmarkEnd w:id="1909"/>
      <w:bookmarkEnd w:id="1910"/>
      <w:bookmarkEnd w:id="191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2" w:name="_CR7_3_15"/>
      <w:bookmarkStart w:id="1913" w:name="_Toc45282343"/>
      <w:bookmarkStart w:id="1914" w:name="_Toc45882729"/>
      <w:bookmarkStart w:id="1915" w:name="_Toc51951279"/>
      <w:bookmarkStart w:id="1916" w:name="_Toc59209056"/>
      <w:bookmarkStart w:id="1917" w:name="_Toc75734895"/>
      <w:bookmarkStart w:id="1918" w:name="_Toc155844280"/>
      <w:bookmarkEnd w:id="1912"/>
      <w:r>
        <w:t>7.3.15</w:t>
      </w:r>
      <w:r>
        <w:tab/>
        <w:t>Direct link security mode reject</w:t>
      </w:r>
      <w:bookmarkEnd w:id="1913"/>
      <w:bookmarkEnd w:id="1914"/>
      <w:bookmarkEnd w:id="1915"/>
      <w:bookmarkEnd w:id="1916"/>
      <w:bookmarkEnd w:id="1917"/>
      <w:bookmarkEnd w:id="1918"/>
    </w:p>
    <w:p w14:paraId="7D7031D1" w14:textId="77777777" w:rsidR="008E33F7" w:rsidRPr="00742FAE" w:rsidRDefault="008E33F7" w:rsidP="00CC0F60">
      <w:pPr>
        <w:pStyle w:val="Heading4"/>
      </w:pPr>
      <w:bookmarkStart w:id="1919" w:name="_CR7_3_15_1"/>
      <w:bookmarkStart w:id="1920" w:name="_Toc45282344"/>
      <w:bookmarkStart w:id="1921" w:name="_Toc45882730"/>
      <w:bookmarkStart w:id="1922" w:name="_Toc51951280"/>
      <w:bookmarkStart w:id="1923" w:name="_Toc59209057"/>
      <w:bookmarkStart w:id="1924" w:name="_Toc75734896"/>
      <w:bookmarkStart w:id="1925" w:name="_Toc155844281"/>
      <w:bookmarkEnd w:id="1919"/>
      <w:r>
        <w:t>7.3.15</w:t>
      </w:r>
      <w:r w:rsidRPr="00742FAE">
        <w:t>.1</w:t>
      </w:r>
      <w:r w:rsidRPr="00742FAE">
        <w:tab/>
        <w:t>Message definition</w:t>
      </w:r>
      <w:bookmarkEnd w:id="1920"/>
      <w:bookmarkEnd w:id="1921"/>
      <w:bookmarkEnd w:id="1922"/>
      <w:bookmarkEnd w:id="1923"/>
      <w:bookmarkEnd w:id="1924"/>
      <w:bookmarkEnd w:id="1925"/>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6" w:name="_CRTable7_3_15_1_1"/>
      <w:r w:rsidRPr="00C65060">
        <w:t>Table</w:t>
      </w:r>
      <w:r w:rsidRPr="00742FAE">
        <w:t> </w:t>
      </w:r>
      <w:bookmarkEnd w:id="1926"/>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7" w:name="_CR7_3_16"/>
      <w:bookmarkStart w:id="1928" w:name="_Toc45282345"/>
      <w:bookmarkStart w:id="1929" w:name="_Toc45882731"/>
      <w:bookmarkStart w:id="1930" w:name="_Toc51951281"/>
      <w:bookmarkStart w:id="1931" w:name="_Toc59209058"/>
      <w:bookmarkStart w:id="1932" w:name="_Toc75734897"/>
      <w:bookmarkStart w:id="1933" w:name="_Toc34388706"/>
      <w:bookmarkStart w:id="1934" w:name="_Toc34404477"/>
      <w:bookmarkStart w:id="1935" w:name="_Toc155844282"/>
      <w:bookmarkEnd w:id="1927"/>
      <w:r>
        <w:lastRenderedPageBreak/>
        <w:t>7.3.16</w:t>
      </w:r>
      <w:r>
        <w:tab/>
        <w:t>Direct link rekeying request</w:t>
      </w:r>
      <w:bookmarkEnd w:id="1928"/>
      <w:bookmarkEnd w:id="1929"/>
      <w:bookmarkEnd w:id="1930"/>
      <w:bookmarkEnd w:id="1931"/>
      <w:bookmarkEnd w:id="1932"/>
      <w:bookmarkEnd w:id="1935"/>
    </w:p>
    <w:p w14:paraId="6F0E0D94" w14:textId="77777777" w:rsidR="008E33F7" w:rsidRPr="00742FAE" w:rsidRDefault="008E33F7" w:rsidP="00CC0F60">
      <w:pPr>
        <w:pStyle w:val="Heading4"/>
      </w:pPr>
      <w:bookmarkStart w:id="1936" w:name="_CR7_3_16_1"/>
      <w:bookmarkStart w:id="1937" w:name="_Toc45282346"/>
      <w:bookmarkStart w:id="1938" w:name="_Toc45882732"/>
      <w:bookmarkStart w:id="1939" w:name="_Toc51951282"/>
      <w:bookmarkStart w:id="1940" w:name="_Toc59209059"/>
      <w:bookmarkStart w:id="1941" w:name="_Toc75734898"/>
      <w:bookmarkStart w:id="1942" w:name="_Toc155844283"/>
      <w:bookmarkEnd w:id="1936"/>
      <w:r>
        <w:t>7.3.16</w:t>
      </w:r>
      <w:r w:rsidRPr="00742FAE">
        <w:t>.1</w:t>
      </w:r>
      <w:r w:rsidRPr="00742FAE">
        <w:tab/>
        <w:t>Message definition</w:t>
      </w:r>
      <w:bookmarkEnd w:id="1937"/>
      <w:bookmarkEnd w:id="1938"/>
      <w:bookmarkEnd w:id="1939"/>
      <w:bookmarkEnd w:id="1940"/>
      <w:bookmarkEnd w:id="1941"/>
      <w:bookmarkEnd w:id="1942"/>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3" w:name="_CRTable7_3_16_1_1"/>
      <w:r w:rsidRPr="00C65060">
        <w:t>Table</w:t>
      </w:r>
      <w:r w:rsidRPr="00742FAE">
        <w:t> </w:t>
      </w:r>
      <w:bookmarkEnd w:id="1943"/>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4"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4"/>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5" w:name="_MCCTEMPBM_CRPT07900010___7"/>
            <w:r>
              <w:rPr>
                <w:rFonts w:ascii="Arial" w:hAnsi="Arial" w:cs="Arial"/>
                <w:sz w:val="18"/>
                <w:szCs w:val="18"/>
                <w:lang w:eastAsia="x-none"/>
              </w:rPr>
              <w:t>Re-authentication indication</w:t>
            </w:r>
          </w:p>
          <w:bookmarkEnd w:id="1945"/>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6" w:name="_CR7_3_16_2"/>
      <w:bookmarkStart w:id="1947" w:name="_Toc45282347"/>
      <w:bookmarkStart w:id="1948" w:name="_Toc45882733"/>
      <w:bookmarkStart w:id="1949" w:name="_Toc51951283"/>
      <w:bookmarkStart w:id="1950" w:name="_Toc59209060"/>
      <w:bookmarkStart w:id="1951" w:name="_Toc75734899"/>
      <w:bookmarkStart w:id="1952" w:name="_Toc155844284"/>
      <w:bookmarkEnd w:id="1946"/>
      <w:r>
        <w:t>7.3.16</w:t>
      </w:r>
      <w:r w:rsidRPr="00742FAE">
        <w:t>.</w:t>
      </w:r>
      <w:r>
        <w:t>2</w:t>
      </w:r>
      <w:r>
        <w:tab/>
        <w:t>Key establishment information container</w:t>
      </w:r>
      <w:bookmarkEnd w:id="1947"/>
      <w:bookmarkEnd w:id="1948"/>
      <w:bookmarkEnd w:id="1949"/>
      <w:bookmarkEnd w:id="1950"/>
      <w:bookmarkEnd w:id="1951"/>
      <w:bookmarkEnd w:id="1952"/>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3" w:name="_CR7_3_16_3"/>
      <w:bookmarkStart w:id="1954" w:name="_Toc45282348"/>
      <w:bookmarkStart w:id="1955" w:name="_Toc45882734"/>
      <w:bookmarkStart w:id="1956" w:name="_Toc51951284"/>
      <w:bookmarkStart w:id="1957" w:name="_Toc59209061"/>
      <w:bookmarkStart w:id="1958" w:name="_Toc75734900"/>
      <w:bookmarkStart w:id="1959" w:name="_Toc155844285"/>
      <w:bookmarkEnd w:id="1953"/>
      <w:r>
        <w:t>7.3.16</w:t>
      </w:r>
      <w:r w:rsidRPr="00742FAE">
        <w:t>.</w:t>
      </w:r>
      <w:r>
        <w:t>3</w:t>
      </w:r>
      <w:r>
        <w:tab/>
        <w:t>Nonce_1</w:t>
      </w:r>
      <w:bookmarkEnd w:id="1954"/>
      <w:bookmarkEnd w:id="1955"/>
      <w:bookmarkEnd w:id="1956"/>
      <w:bookmarkEnd w:id="1957"/>
      <w:bookmarkEnd w:id="1958"/>
      <w:bookmarkEnd w:id="1959"/>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0" w:name="_CR7_3_16_4"/>
      <w:bookmarkStart w:id="1961" w:name="_Toc45282349"/>
      <w:bookmarkStart w:id="1962" w:name="_Toc45882735"/>
      <w:bookmarkStart w:id="1963" w:name="_Toc51951285"/>
      <w:bookmarkStart w:id="1964" w:name="_Toc59209062"/>
      <w:bookmarkStart w:id="1965" w:name="_Toc75734901"/>
      <w:bookmarkStart w:id="1966" w:name="_Toc155844286"/>
      <w:bookmarkEnd w:id="1960"/>
      <w:r>
        <w:t>7.3.16.4</w:t>
      </w:r>
      <w:r>
        <w:tab/>
      </w:r>
      <w:r w:rsidRPr="00C76604">
        <w:t>MSB of KNRP-sess ID</w:t>
      </w:r>
      <w:bookmarkEnd w:id="1961"/>
      <w:bookmarkEnd w:id="1962"/>
      <w:bookmarkEnd w:id="1963"/>
      <w:bookmarkEnd w:id="1964"/>
      <w:bookmarkEnd w:id="1965"/>
      <w:bookmarkEnd w:id="1966"/>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7" w:name="_CR7_3_16_5"/>
      <w:bookmarkStart w:id="1968" w:name="_Toc45282350"/>
      <w:bookmarkStart w:id="1969" w:name="_Toc45882736"/>
      <w:bookmarkStart w:id="1970" w:name="_Toc51951286"/>
      <w:bookmarkStart w:id="1971" w:name="_Toc59209063"/>
      <w:bookmarkStart w:id="1972" w:name="_Toc75734902"/>
      <w:bookmarkStart w:id="1973" w:name="_Toc155844287"/>
      <w:bookmarkEnd w:id="1967"/>
      <w:r>
        <w:t>7.3.16.5</w:t>
      </w:r>
      <w:r w:rsidRPr="00742FAE">
        <w:tab/>
      </w:r>
      <w:r>
        <w:t>Re-authentication indication</w:t>
      </w:r>
      <w:bookmarkEnd w:id="1968"/>
      <w:bookmarkEnd w:id="1969"/>
      <w:bookmarkEnd w:id="1970"/>
      <w:bookmarkEnd w:id="1971"/>
      <w:bookmarkEnd w:id="1972"/>
      <w:bookmarkEnd w:id="1973"/>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4" w:name="_CR7_3_17"/>
      <w:bookmarkStart w:id="1975" w:name="_Toc45282351"/>
      <w:bookmarkStart w:id="1976" w:name="_Toc45882737"/>
      <w:bookmarkStart w:id="1977" w:name="_Toc51951287"/>
      <w:bookmarkStart w:id="1978" w:name="_Toc59209064"/>
      <w:bookmarkStart w:id="1979" w:name="_Toc75734903"/>
      <w:bookmarkStart w:id="1980" w:name="_Toc155844288"/>
      <w:bookmarkEnd w:id="1974"/>
      <w:r>
        <w:t>7.3.17</w:t>
      </w:r>
      <w:r>
        <w:tab/>
        <w:t>Direct link rekeying response</w:t>
      </w:r>
      <w:bookmarkEnd w:id="1975"/>
      <w:bookmarkEnd w:id="1976"/>
      <w:bookmarkEnd w:id="1977"/>
      <w:bookmarkEnd w:id="1978"/>
      <w:bookmarkEnd w:id="1979"/>
      <w:bookmarkEnd w:id="1980"/>
    </w:p>
    <w:p w14:paraId="6A0D3536" w14:textId="77777777" w:rsidR="008E33F7" w:rsidRPr="00742FAE" w:rsidRDefault="008E33F7" w:rsidP="00CC0F60">
      <w:pPr>
        <w:pStyle w:val="Heading4"/>
      </w:pPr>
      <w:bookmarkStart w:id="1981" w:name="_CR7_3_17_1"/>
      <w:bookmarkStart w:id="1982" w:name="_Toc45282352"/>
      <w:bookmarkStart w:id="1983" w:name="_Toc45882738"/>
      <w:bookmarkStart w:id="1984" w:name="_Toc51951288"/>
      <w:bookmarkStart w:id="1985" w:name="_Toc59209065"/>
      <w:bookmarkStart w:id="1986" w:name="_Toc75734904"/>
      <w:bookmarkStart w:id="1987" w:name="_Toc155844289"/>
      <w:bookmarkEnd w:id="1981"/>
      <w:r>
        <w:t>7.3.17</w:t>
      </w:r>
      <w:r w:rsidRPr="00742FAE">
        <w:t>.1</w:t>
      </w:r>
      <w:r w:rsidRPr="00742FAE">
        <w:tab/>
        <w:t>Message definition</w:t>
      </w:r>
      <w:bookmarkEnd w:id="1982"/>
      <w:bookmarkEnd w:id="1983"/>
      <w:bookmarkEnd w:id="1984"/>
      <w:bookmarkEnd w:id="1985"/>
      <w:bookmarkEnd w:id="1986"/>
      <w:bookmarkEnd w:id="1987"/>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88" w:name="_CRTable7_3_17_1_1"/>
      <w:r w:rsidRPr="00C65060">
        <w:lastRenderedPageBreak/>
        <w:t>Table</w:t>
      </w:r>
      <w:r w:rsidRPr="00742FAE">
        <w:t> </w:t>
      </w:r>
      <w:bookmarkEnd w:id="1988"/>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89" w:name="_CR7_3_18"/>
      <w:bookmarkStart w:id="1990" w:name="_Toc45282353"/>
      <w:bookmarkStart w:id="1991" w:name="_Toc45882739"/>
      <w:bookmarkStart w:id="1992" w:name="_Toc51951289"/>
      <w:bookmarkStart w:id="1993" w:name="_Toc59209066"/>
      <w:bookmarkStart w:id="1994" w:name="_Toc75734905"/>
      <w:bookmarkStart w:id="1995" w:name="_Toc155844290"/>
      <w:bookmarkEnd w:id="1989"/>
      <w:r>
        <w:t>7.3.18</w:t>
      </w:r>
      <w:r>
        <w:tab/>
        <w:t>Direct link identifier update request</w:t>
      </w:r>
      <w:bookmarkEnd w:id="1990"/>
      <w:bookmarkEnd w:id="1991"/>
      <w:bookmarkEnd w:id="1992"/>
      <w:bookmarkEnd w:id="1993"/>
      <w:bookmarkEnd w:id="1994"/>
      <w:bookmarkEnd w:id="1995"/>
    </w:p>
    <w:p w14:paraId="1CA61560" w14:textId="77777777" w:rsidR="008E33F7" w:rsidRPr="00742FAE" w:rsidRDefault="008E33F7" w:rsidP="00CC0F60">
      <w:pPr>
        <w:pStyle w:val="Heading4"/>
      </w:pPr>
      <w:bookmarkStart w:id="1996" w:name="_CR7_3_18_1"/>
      <w:bookmarkStart w:id="1997" w:name="_Toc45282354"/>
      <w:bookmarkStart w:id="1998" w:name="_Toc45882740"/>
      <w:bookmarkStart w:id="1999" w:name="_Toc51951290"/>
      <w:bookmarkStart w:id="2000" w:name="_Toc59209067"/>
      <w:bookmarkStart w:id="2001" w:name="_Toc75734906"/>
      <w:bookmarkStart w:id="2002" w:name="_Toc155844291"/>
      <w:bookmarkEnd w:id="1996"/>
      <w:r>
        <w:t>7.3.18</w:t>
      </w:r>
      <w:r w:rsidRPr="00742FAE">
        <w:t>.1</w:t>
      </w:r>
      <w:r w:rsidRPr="00742FAE">
        <w:tab/>
        <w:t>Message definition</w:t>
      </w:r>
      <w:bookmarkEnd w:id="1997"/>
      <w:bookmarkEnd w:id="1998"/>
      <w:bookmarkEnd w:id="1999"/>
      <w:bookmarkEnd w:id="2000"/>
      <w:bookmarkEnd w:id="2001"/>
      <w:bookmarkEnd w:id="2002"/>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3" w:name="_CRTable7_3_18_1_1"/>
      <w:r w:rsidRPr="0057481E">
        <w:rPr>
          <w:lang w:val="fr-FR"/>
        </w:rPr>
        <w:t>Table</w:t>
      </w:r>
      <w:r w:rsidRPr="00742FAE">
        <w:t> </w:t>
      </w:r>
      <w:bookmarkEnd w:id="2003"/>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4" w:name="_MCCTEMPBM_CRPT07900011___7"/>
            <w:bookmarkEnd w:id="2004"/>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5" w:name="_Toc45282355"/>
      <w:bookmarkStart w:id="2006" w:name="_Toc45882741"/>
      <w:bookmarkStart w:id="2007" w:name="_Toc51951291"/>
      <w:bookmarkStart w:id="2008" w:name="_Toc59209068"/>
      <w:bookmarkStart w:id="2009" w:name="_Toc75734907"/>
    </w:p>
    <w:p w14:paraId="72798468" w14:textId="69EC96EE" w:rsidR="008E33F7" w:rsidRDefault="008E33F7" w:rsidP="00CC0F60">
      <w:pPr>
        <w:pStyle w:val="Heading4"/>
      </w:pPr>
      <w:bookmarkStart w:id="2010" w:name="_CR7_3_18_2"/>
      <w:bookmarkStart w:id="2011" w:name="_Toc155844292"/>
      <w:bookmarkEnd w:id="2010"/>
      <w:r>
        <w:rPr>
          <w:rFonts w:eastAsia="SimSun" w:hint="eastAsia"/>
          <w:lang w:val="en-US" w:eastAsia="zh-CN"/>
        </w:rPr>
        <w:t>7.3.18</w:t>
      </w:r>
      <w:r>
        <w:t>.</w:t>
      </w:r>
      <w:r>
        <w:rPr>
          <w:rFonts w:hint="eastAsia"/>
          <w:lang w:eastAsia="zh-CN"/>
        </w:rPr>
        <w:t>2</w:t>
      </w:r>
      <w:r>
        <w:tab/>
      </w:r>
      <w:r w:rsidRPr="00785030">
        <w:rPr>
          <w:lang w:eastAsia="zh-CN"/>
        </w:rPr>
        <w:t>Source user info</w:t>
      </w:r>
      <w:bookmarkEnd w:id="2005"/>
      <w:bookmarkEnd w:id="2006"/>
      <w:bookmarkEnd w:id="2007"/>
      <w:bookmarkEnd w:id="2008"/>
      <w:bookmarkEnd w:id="2009"/>
      <w:bookmarkEnd w:id="2011"/>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2" w:name="_CR7_3_18_3"/>
      <w:bookmarkStart w:id="2013" w:name="_Toc45282356"/>
      <w:bookmarkStart w:id="2014" w:name="_Toc45882742"/>
      <w:bookmarkStart w:id="2015" w:name="_Toc51951292"/>
      <w:bookmarkStart w:id="2016" w:name="_Toc59209069"/>
      <w:bookmarkStart w:id="2017" w:name="_Toc75734908"/>
      <w:bookmarkStart w:id="2018" w:name="_Toc155844293"/>
      <w:bookmarkEnd w:id="2012"/>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3"/>
      <w:bookmarkEnd w:id="2014"/>
      <w:bookmarkEnd w:id="2015"/>
      <w:bookmarkEnd w:id="2016"/>
      <w:bookmarkEnd w:id="2017"/>
      <w:bookmarkEnd w:id="2018"/>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19" w:name="_CR7_3_19"/>
      <w:bookmarkStart w:id="2020" w:name="_Toc45282357"/>
      <w:bookmarkStart w:id="2021" w:name="_Toc45882743"/>
      <w:bookmarkStart w:id="2022" w:name="_Toc51951293"/>
      <w:bookmarkStart w:id="2023" w:name="_Toc59209070"/>
      <w:bookmarkStart w:id="2024" w:name="_Toc75734909"/>
      <w:bookmarkStart w:id="2025" w:name="_Toc155844294"/>
      <w:bookmarkEnd w:id="2019"/>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2020"/>
      <w:bookmarkEnd w:id="2021"/>
      <w:bookmarkEnd w:id="2022"/>
      <w:bookmarkEnd w:id="2023"/>
      <w:bookmarkEnd w:id="2024"/>
      <w:bookmarkEnd w:id="2025"/>
    </w:p>
    <w:p w14:paraId="7768E9F3" w14:textId="77777777" w:rsidR="008E33F7" w:rsidRDefault="008E33F7" w:rsidP="00CC0F60">
      <w:pPr>
        <w:pStyle w:val="Heading4"/>
      </w:pPr>
      <w:bookmarkStart w:id="2026" w:name="_CR7_3_19_1"/>
      <w:bookmarkStart w:id="2027" w:name="_Toc45282358"/>
      <w:bookmarkStart w:id="2028" w:name="_Toc45882744"/>
      <w:bookmarkStart w:id="2029" w:name="_Toc51951294"/>
      <w:bookmarkStart w:id="2030" w:name="_Toc59209071"/>
      <w:bookmarkStart w:id="2031" w:name="_Toc75734910"/>
      <w:bookmarkStart w:id="2032" w:name="_Toc155844295"/>
      <w:bookmarkEnd w:id="2026"/>
      <w:r>
        <w:rPr>
          <w:rFonts w:hint="eastAsia"/>
          <w:lang w:val="en-US" w:eastAsia="zh-CN"/>
        </w:rPr>
        <w:t>7.3.19</w:t>
      </w:r>
      <w:r>
        <w:rPr>
          <w:lang w:val="en-US" w:eastAsia="zh-CN"/>
        </w:rPr>
        <w:t>.1</w:t>
      </w:r>
      <w:r>
        <w:tab/>
        <w:t>Message definition</w:t>
      </w:r>
      <w:bookmarkEnd w:id="2027"/>
      <w:bookmarkEnd w:id="2028"/>
      <w:bookmarkEnd w:id="2029"/>
      <w:bookmarkEnd w:id="2030"/>
      <w:bookmarkEnd w:id="2031"/>
      <w:bookmarkEnd w:id="2032"/>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3" w:name="_CRTable7_3_19_1_1"/>
      <w:r>
        <w:lastRenderedPageBreak/>
        <w:t>Table </w:t>
      </w:r>
      <w:bookmarkEnd w:id="2033"/>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4" w:name="_Toc45282359"/>
      <w:bookmarkStart w:id="2035" w:name="_Toc45882745"/>
    </w:p>
    <w:p w14:paraId="58DB0374" w14:textId="77777777" w:rsidR="008E33F7" w:rsidRDefault="008E33F7" w:rsidP="00CC0F60">
      <w:pPr>
        <w:pStyle w:val="Heading4"/>
      </w:pPr>
      <w:bookmarkStart w:id="2036" w:name="_CR7_3_19_2"/>
      <w:bookmarkStart w:id="2037" w:name="_Toc51951295"/>
      <w:bookmarkStart w:id="2038" w:name="_Toc59209072"/>
      <w:bookmarkStart w:id="2039" w:name="_Toc75734911"/>
      <w:bookmarkStart w:id="2040" w:name="_Toc155844296"/>
      <w:bookmarkEnd w:id="2036"/>
      <w:r>
        <w:rPr>
          <w:rFonts w:eastAsia="SimSun" w:hint="eastAsia"/>
          <w:lang w:val="en-US" w:eastAsia="zh-CN"/>
        </w:rPr>
        <w:t>7.3.19</w:t>
      </w:r>
      <w:r>
        <w:t>.</w:t>
      </w:r>
      <w:r>
        <w:rPr>
          <w:rFonts w:hint="eastAsia"/>
          <w:lang w:eastAsia="zh-CN"/>
        </w:rPr>
        <w:t>2</w:t>
      </w:r>
      <w:r>
        <w:tab/>
      </w:r>
      <w:r w:rsidRPr="00CC7033">
        <w:rPr>
          <w:lang w:eastAsia="zh-CN"/>
        </w:rPr>
        <w:t>Target user info</w:t>
      </w:r>
      <w:bookmarkEnd w:id="2034"/>
      <w:bookmarkEnd w:id="2035"/>
      <w:bookmarkEnd w:id="2037"/>
      <w:bookmarkEnd w:id="2038"/>
      <w:bookmarkEnd w:id="2039"/>
      <w:bookmarkEnd w:id="2040"/>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1" w:name="_CR7_3_19_3"/>
      <w:bookmarkStart w:id="2042" w:name="_Toc45282361"/>
      <w:bookmarkStart w:id="2043" w:name="_Toc45882747"/>
      <w:bookmarkStart w:id="2044" w:name="_Toc51951296"/>
      <w:bookmarkStart w:id="2045" w:name="_Toc59209073"/>
      <w:bookmarkStart w:id="2046" w:name="_Toc75734912"/>
      <w:bookmarkStart w:id="2047" w:name="_Toc155844297"/>
      <w:bookmarkEnd w:id="2041"/>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2"/>
      <w:bookmarkEnd w:id="2043"/>
      <w:bookmarkEnd w:id="2044"/>
      <w:bookmarkEnd w:id="2045"/>
      <w:bookmarkEnd w:id="2046"/>
      <w:bookmarkEnd w:id="2047"/>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48" w:name="_CR7_3_19_4"/>
      <w:bookmarkStart w:id="2049" w:name="_Toc45282362"/>
      <w:bookmarkStart w:id="2050" w:name="_Toc45882748"/>
      <w:bookmarkStart w:id="2051" w:name="_Toc51951297"/>
      <w:bookmarkStart w:id="2052" w:name="_Toc59209074"/>
      <w:bookmarkStart w:id="2053" w:name="_Toc75734913"/>
      <w:bookmarkStart w:id="2054" w:name="_Toc155844298"/>
      <w:bookmarkEnd w:id="2048"/>
      <w:r>
        <w:rPr>
          <w:rFonts w:eastAsia="SimSun" w:hint="eastAsia"/>
          <w:lang w:val="en-US" w:eastAsia="zh-CN"/>
        </w:rPr>
        <w:t>7.3.19</w:t>
      </w:r>
      <w:r>
        <w:t>.4</w:t>
      </w:r>
      <w:r w:rsidRPr="00E57118">
        <w:tab/>
      </w:r>
      <w:r w:rsidRPr="006C446C">
        <w:t>Source user info</w:t>
      </w:r>
      <w:bookmarkEnd w:id="2049"/>
      <w:bookmarkEnd w:id="2050"/>
      <w:bookmarkEnd w:id="2051"/>
      <w:bookmarkEnd w:id="2052"/>
      <w:bookmarkEnd w:id="2053"/>
      <w:bookmarkEnd w:id="2054"/>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5" w:name="_CR7_3_19_5"/>
      <w:bookmarkStart w:id="2056" w:name="_Toc45282363"/>
      <w:bookmarkStart w:id="2057" w:name="_Toc45882749"/>
      <w:bookmarkStart w:id="2058" w:name="_Toc51951298"/>
      <w:bookmarkStart w:id="2059" w:name="_Toc59209075"/>
      <w:bookmarkStart w:id="2060" w:name="_Toc75734914"/>
      <w:bookmarkStart w:id="2061" w:name="_Toc155844299"/>
      <w:bookmarkEnd w:id="2055"/>
      <w:r>
        <w:rPr>
          <w:rFonts w:eastAsia="SimSun" w:hint="eastAsia"/>
          <w:lang w:val="en-US" w:eastAsia="zh-CN"/>
        </w:rPr>
        <w:t>7.3.19</w:t>
      </w:r>
      <w:r>
        <w:t>.5</w:t>
      </w:r>
      <w:r w:rsidRPr="00E57118">
        <w:tab/>
      </w:r>
      <w:r w:rsidRPr="006C446C">
        <w:t>Source link local IPv6 address</w:t>
      </w:r>
      <w:bookmarkEnd w:id="2056"/>
      <w:bookmarkEnd w:id="2057"/>
      <w:bookmarkEnd w:id="2058"/>
      <w:bookmarkEnd w:id="2059"/>
      <w:bookmarkEnd w:id="2060"/>
      <w:bookmarkEnd w:id="2061"/>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2" w:name="_CR7_3_20"/>
      <w:bookmarkStart w:id="2063" w:name="_Toc45282364"/>
      <w:bookmarkStart w:id="2064" w:name="_Toc45882750"/>
      <w:bookmarkStart w:id="2065" w:name="_Toc51951299"/>
      <w:bookmarkStart w:id="2066" w:name="_Toc59209076"/>
      <w:bookmarkStart w:id="2067" w:name="_Toc75734915"/>
      <w:bookmarkStart w:id="2068" w:name="_Toc155844300"/>
      <w:bookmarkEnd w:id="2062"/>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3"/>
      <w:bookmarkEnd w:id="2064"/>
      <w:bookmarkEnd w:id="2065"/>
      <w:bookmarkEnd w:id="2066"/>
      <w:bookmarkEnd w:id="2067"/>
      <w:bookmarkEnd w:id="2068"/>
    </w:p>
    <w:p w14:paraId="1FC90C69" w14:textId="77777777" w:rsidR="008E33F7" w:rsidRDefault="008E33F7" w:rsidP="00CC0F60">
      <w:pPr>
        <w:pStyle w:val="Heading4"/>
      </w:pPr>
      <w:bookmarkStart w:id="2069" w:name="_CR7_3_20_1"/>
      <w:bookmarkStart w:id="2070" w:name="_Toc45282365"/>
      <w:bookmarkStart w:id="2071" w:name="_Toc45882751"/>
      <w:bookmarkStart w:id="2072" w:name="_Toc51951300"/>
      <w:bookmarkStart w:id="2073" w:name="_Toc59209077"/>
      <w:bookmarkStart w:id="2074" w:name="_Toc75734916"/>
      <w:bookmarkStart w:id="2075" w:name="_Toc155844301"/>
      <w:bookmarkEnd w:id="2069"/>
      <w:r>
        <w:rPr>
          <w:rFonts w:hint="eastAsia"/>
          <w:lang w:val="en-US" w:eastAsia="zh-CN"/>
        </w:rPr>
        <w:t>7.3.20</w:t>
      </w:r>
      <w:r>
        <w:rPr>
          <w:lang w:val="en-US" w:eastAsia="zh-CN"/>
        </w:rPr>
        <w:t>.1</w:t>
      </w:r>
      <w:r>
        <w:tab/>
        <w:t>Message definition</w:t>
      </w:r>
      <w:bookmarkEnd w:id="2070"/>
      <w:bookmarkEnd w:id="2071"/>
      <w:bookmarkEnd w:id="2072"/>
      <w:bookmarkEnd w:id="2073"/>
      <w:bookmarkEnd w:id="2074"/>
      <w:bookmarkEnd w:id="2075"/>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6" w:name="_CRTable7_3_20_1_1"/>
      <w:r>
        <w:lastRenderedPageBreak/>
        <w:t>Table </w:t>
      </w:r>
      <w:bookmarkEnd w:id="2076"/>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7" w:name="_Toc45282366"/>
      <w:bookmarkStart w:id="2078" w:name="_Toc45882752"/>
    </w:p>
    <w:p w14:paraId="28D828F2" w14:textId="77777777" w:rsidR="008E33F7" w:rsidRPr="003D582A" w:rsidRDefault="008E33F7" w:rsidP="00CC0F60">
      <w:pPr>
        <w:pStyle w:val="Heading4"/>
      </w:pPr>
      <w:bookmarkStart w:id="2079" w:name="_CR7_3_20_2"/>
      <w:bookmarkStart w:id="2080" w:name="_Toc45282367"/>
      <w:bookmarkStart w:id="2081" w:name="_Toc45882753"/>
      <w:bookmarkStart w:id="2082" w:name="_Toc51951301"/>
      <w:bookmarkStart w:id="2083" w:name="_Toc59209078"/>
      <w:bookmarkStart w:id="2084" w:name="_Toc75734917"/>
      <w:bookmarkStart w:id="2085" w:name="_Toc155844302"/>
      <w:bookmarkEnd w:id="2077"/>
      <w:bookmarkEnd w:id="2078"/>
      <w:bookmarkEnd w:id="2079"/>
      <w:r>
        <w:rPr>
          <w:rFonts w:eastAsia="SimSun"/>
          <w:lang w:val="en-US" w:eastAsia="zh-CN"/>
        </w:rPr>
        <w:t>7.3.20</w:t>
      </w:r>
      <w:r w:rsidRPr="003D582A">
        <w:t>.</w:t>
      </w:r>
      <w:r>
        <w:rPr>
          <w:lang w:eastAsia="zh-CN"/>
        </w:rPr>
        <w:t>2</w:t>
      </w:r>
      <w:r w:rsidRPr="003D582A">
        <w:tab/>
      </w:r>
      <w:r w:rsidRPr="003D582A">
        <w:rPr>
          <w:lang w:eastAsia="zh-CN"/>
        </w:rPr>
        <w:t>Target user info</w:t>
      </w:r>
      <w:bookmarkEnd w:id="2080"/>
      <w:bookmarkEnd w:id="2081"/>
      <w:bookmarkEnd w:id="2082"/>
      <w:bookmarkEnd w:id="2083"/>
      <w:bookmarkEnd w:id="2084"/>
      <w:bookmarkEnd w:id="2085"/>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6" w:name="_CR7_3_20_3"/>
      <w:bookmarkStart w:id="2087" w:name="_Toc45282368"/>
      <w:bookmarkStart w:id="2088" w:name="_Toc45882754"/>
      <w:bookmarkStart w:id="2089" w:name="_Toc51951302"/>
      <w:bookmarkStart w:id="2090" w:name="_Toc59209079"/>
      <w:bookmarkStart w:id="2091" w:name="_Toc75734918"/>
      <w:bookmarkStart w:id="2092" w:name="_Toc155844303"/>
      <w:bookmarkEnd w:id="2086"/>
      <w:r>
        <w:rPr>
          <w:rFonts w:eastAsia="SimSun"/>
          <w:lang w:val="en-US" w:eastAsia="zh-CN"/>
        </w:rPr>
        <w:t>7.3.20</w:t>
      </w:r>
      <w:r w:rsidRPr="003D582A">
        <w:t>.</w:t>
      </w:r>
      <w:r>
        <w:t>3</w:t>
      </w:r>
      <w:r w:rsidRPr="003D582A">
        <w:tab/>
      </w:r>
      <w:r w:rsidRPr="003D582A">
        <w:rPr>
          <w:lang w:eastAsia="zh-CN"/>
        </w:rPr>
        <w:t>Target link local IPv6 address</w:t>
      </w:r>
      <w:bookmarkEnd w:id="2087"/>
      <w:bookmarkEnd w:id="2088"/>
      <w:bookmarkEnd w:id="2089"/>
      <w:bookmarkEnd w:id="2090"/>
      <w:bookmarkEnd w:id="2091"/>
      <w:bookmarkEnd w:id="2092"/>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3" w:name="_CR7_3_21"/>
      <w:bookmarkStart w:id="2094" w:name="_Toc45282369"/>
      <w:bookmarkStart w:id="2095" w:name="_Toc45882755"/>
      <w:bookmarkStart w:id="2096" w:name="_Toc51951303"/>
      <w:bookmarkStart w:id="2097" w:name="_Toc59209080"/>
      <w:bookmarkStart w:id="2098" w:name="_Toc75734919"/>
      <w:bookmarkStart w:id="2099" w:name="_Toc155844304"/>
      <w:bookmarkEnd w:id="209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4"/>
      <w:bookmarkEnd w:id="2095"/>
      <w:bookmarkEnd w:id="2096"/>
      <w:bookmarkEnd w:id="2097"/>
      <w:bookmarkEnd w:id="2098"/>
      <w:bookmarkEnd w:id="2099"/>
    </w:p>
    <w:p w14:paraId="30685C75" w14:textId="77777777" w:rsidR="008E33F7" w:rsidRDefault="008E33F7" w:rsidP="00CC0F60">
      <w:pPr>
        <w:pStyle w:val="Heading4"/>
      </w:pPr>
      <w:bookmarkStart w:id="2100" w:name="_CR7_3_21_1"/>
      <w:bookmarkStart w:id="2101" w:name="_Toc45282370"/>
      <w:bookmarkStart w:id="2102" w:name="_Toc45882756"/>
      <w:bookmarkStart w:id="2103" w:name="_Toc51951304"/>
      <w:bookmarkStart w:id="2104" w:name="_Toc59209081"/>
      <w:bookmarkStart w:id="2105" w:name="_Toc75734920"/>
      <w:bookmarkStart w:id="2106" w:name="_Toc155844305"/>
      <w:bookmarkEnd w:id="2100"/>
      <w:r>
        <w:rPr>
          <w:rFonts w:hint="eastAsia"/>
          <w:lang w:val="en-US" w:eastAsia="zh-CN"/>
        </w:rPr>
        <w:t>7.3.21</w:t>
      </w:r>
      <w:r>
        <w:rPr>
          <w:lang w:val="en-US" w:eastAsia="zh-CN"/>
        </w:rPr>
        <w:t>.1</w:t>
      </w:r>
      <w:r>
        <w:tab/>
        <w:t>Message definition</w:t>
      </w:r>
      <w:bookmarkEnd w:id="2101"/>
      <w:bookmarkEnd w:id="2102"/>
      <w:bookmarkEnd w:id="2103"/>
      <w:bookmarkEnd w:id="2104"/>
      <w:bookmarkEnd w:id="2105"/>
      <w:bookmarkEnd w:id="2106"/>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7" w:name="_CRTable7_3_21_1_1"/>
      <w:r>
        <w:t>Table </w:t>
      </w:r>
      <w:bookmarkEnd w:id="2107"/>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08" w:name="_CR7_3_22"/>
      <w:bookmarkStart w:id="2109" w:name="_Toc45282371"/>
      <w:bookmarkStart w:id="2110" w:name="_Toc45882757"/>
      <w:bookmarkStart w:id="2111" w:name="_Toc51951305"/>
      <w:bookmarkStart w:id="2112" w:name="_Toc59209082"/>
      <w:bookmarkStart w:id="2113" w:name="_Toc75734921"/>
      <w:bookmarkStart w:id="2114" w:name="_Toc155844306"/>
      <w:bookmarkEnd w:id="210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09"/>
      <w:bookmarkEnd w:id="2110"/>
      <w:bookmarkEnd w:id="2111"/>
      <w:bookmarkEnd w:id="2112"/>
      <w:bookmarkEnd w:id="2113"/>
      <w:bookmarkEnd w:id="2114"/>
    </w:p>
    <w:p w14:paraId="5C874BB1" w14:textId="77777777" w:rsidR="008E33F7" w:rsidRDefault="008E33F7" w:rsidP="00CC0F60">
      <w:pPr>
        <w:pStyle w:val="Heading4"/>
      </w:pPr>
      <w:bookmarkStart w:id="2115" w:name="_CR7_3_22_1"/>
      <w:bookmarkStart w:id="2116" w:name="_Toc45282372"/>
      <w:bookmarkStart w:id="2117" w:name="_Toc45882758"/>
      <w:bookmarkStart w:id="2118" w:name="_Toc51951306"/>
      <w:bookmarkStart w:id="2119" w:name="_Toc59209083"/>
      <w:bookmarkStart w:id="2120" w:name="_Toc75734922"/>
      <w:bookmarkStart w:id="2121" w:name="_Toc155844307"/>
      <w:bookmarkEnd w:id="211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6"/>
      <w:bookmarkEnd w:id="2117"/>
      <w:bookmarkEnd w:id="2118"/>
      <w:bookmarkEnd w:id="2119"/>
      <w:bookmarkEnd w:id="2120"/>
      <w:bookmarkEnd w:id="2121"/>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lastRenderedPageBreak/>
        <w:t>Direction:</w:t>
      </w:r>
      <w:r>
        <w:tab/>
      </w:r>
      <w:r w:rsidRPr="006415A3">
        <w:t>UE to peer UE</w:t>
      </w:r>
    </w:p>
    <w:p w14:paraId="157BE7B3" w14:textId="77777777" w:rsidR="008E33F7" w:rsidRDefault="008E33F7" w:rsidP="008E33F7">
      <w:pPr>
        <w:pStyle w:val="TH"/>
      </w:pPr>
      <w:bookmarkStart w:id="2122" w:name="_CRTable7_3_22_1_1"/>
      <w:r>
        <w:t>Table </w:t>
      </w:r>
      <w:bookmarkEnd w:id="2122"/>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3" w:name="_CR7_3_23"/>
      <w:bookmarkStart w:id="2124" w:name="_Toc51951307"/>
      <w:bookmarkStart w:id="2125" w:name="_Toc59209084"/>
      <w:bookmarkStart w:id="2126" w:name="_Toc75734923"/>
      <w:bookmarkStart w:id="2127" w:name="_Toc45282373"/>
      <w:bookmarkStart w:id="2128" w:name="_Toc45882759"/>
      <w:bookmarkStart w:id="2129" w:name="_Toc155844308"/>
      <w:bookmarkEnd w:id="212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4"/>
      <w:bookmarkEnd w:id="2125"/>
      <w:bookmarkEnd w:id="2126"/>
      <w:bookmarkEnd w:id="2129"/>
    </w:p>
    <w:p w14:paraId="320309F0" w14:textId="77777777" w:rsidR="008E33F7" w:rsidRDefault="008E33F7" w:rsidP="00CC0F60">
      <w:pPr>
        <w:pStyle w:val="Heading4"/>
      </w:pPr>
      <w:bookmarkStart w:id="2130" w:name="_CR7_3_23_1"/>
      <w:bookmarkStart w:id="2131" w:name="_Toc51951308"/>
      <w:bookmarkStart w:id="2132" w:name="_Toc59209085"/>
      <w:bookmarkStart w:id="2133" w:name="_Toc75734924"/>
      <w:bookmarkStart w:id="2134" w:name="_Toc155844309"/>
      <w:bookmarkEnd w:id="2130"/>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1"/>
      <w:bookmarkEnd w:id="2132"/>
      <w:bookmarkEnd w:id="2133"/>
      <w:bookmarkEnd w:id="2134"/>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5" w:name="_CRTable7_3_23_1_1"/>
      <w:r>
        <w:t>Table </w:t>
      </w:r>
      <w:bookmarkEnd w:id="2135"/>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6" w:name="_CR7_3_24"/>
      <w:bookmarkStart w:id="2137" w:name="_Toc75734925"/>
      <w:bookmarkStart w:id="2138" w:name="_Toc51951309"/>
      <w:bookmarkStart w:id="2139" w:name="_Toc59209086"/>
      <w:bookmarkStart w:id="2140" w:name="_Toc155844310"/>
      <w:bookmarkEnd w:id="2136"/>
      <w:r w:rsidRPr="004B765A">
        <w:rPr>
          <w:rFonts w:eastAsia="SimSun"/>
          <w:lang w:val="en-US" w:eastAsia="zh-CN"/>
        </w:rPr>
        <w:t>7.3.24</w:t>
      </w:r>
      <w:r w:rsidRPr="004B765A">
        <w:rPr>
          <w:rFonts w:eastAsia="SimSun"/>
          <w:lang w:val="en-US" w:eastAsia="zh-CN"/>
        </w:rPr>
        <w:tab/>
        <w:t>Direct link authentication failure</w:t>
      </w:r>
      <w:bookmarkEnd w:id="2137"/>
      <w:bookmarkEnd w:id="2140"/>
    </w:p>
    <w:p w14:paraId="76372F8B" w14:textId="77777777" w:rsidR="008E33F7" w:rsidRPr="004B765A" w:rsidRDefault="008E33F7" w:rsidP="00CC0F60">
      <w:pPr>
        <w:pStyle w:val="Heading4"/>
        <w:rPr>
          <w:rFonts w:eastAsia="SimSun"/>
          <w:lang w:val="en-US" w:eastAsia="zh-CN"/>
        </w:rPr>
      </w:pPr>
      <w:bookmarkStart w:id="2141" w:name="_CR7_3_24_1"/>
      <w:bookmarkStart w:id="2142" w:name="_Toc75734926"/>
      <w:bookmarkStart w:id="2143" w:name="_Toc155844311"/>
      <w:bookmarkEnd w:id="2141"/>
      <w:r w:rsidRPr="004B765A">
        <w:rPr>
          <w:rFonts w:eastAsia="SimSun"/>
          <w:lang w:val="en-US" w:eastAsia="zh-CN"/>
        </w:rPr>
        <w:t>7.3.24.1</w:t>
      </w:r>
      <w:r w:rsidRPr="004B765A">
        <w:rPr>
          <w:rFonts w:eastAsia="SimSun"/>
          <w:lang w:val="en-US" w:eastAsia="zh-CN"/>
        </w:rPr>
        <w:tab/>
        <w:t>Message definition</w:t>
      </w:r>
      <w:bookmarkEnd w:id="2142"/>
      <w:bookmarkEnd w:id="214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4" w:name="_CRTable7_3_24_1_1"/>
      <w:r w:rsidRPr="0002507B">
        <w:t>Table </w:t>
      </w:r>
      <w:bookmarkEnd w:id="2144"/>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5" w:name="_MCCTEMPBM_CRPT07900013___7"/>
            <w:bookmarkEnd w:id="2145"/>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6" w:name="_MCCTEMPBM_CRPT07900014___7"/>
            <w:bookmarkEnd w:id="2146"/>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7" w:name="_MCCTEMPBM_CRPT07900015___7"/>
            <w:r w:rsidRPr="00280574">
              <w:rPr>
                <w:rFonts w:ascii="Arial" w:hAnsi="Arial"/>
                <w:sz w:val="18"/>
              </w:rPr>
              <w:t>74</w:t>
            </w:r>
            <w:bookmarkEnd w:id="2147"/>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48" w:name="_CR7_3_24_2"/>
      <w:bookmarkStart w:id="2149" w:name="_Toc59208725"/>
      <w:bookmarkStart w:id="2150" w:name="_Toc75734927"/>
      <w:bookmarkStart w:id="2151" w:name="_Toc155844312"/>
      <w:bookmarkEnd w:id="2148"/>
      <w:r w:rsidRPr="004B765A">
        <w:rPr>
          <w:rFonts w:eastAsia="SimSun"/>
          <w:lang w:val="en-US" w:eastAsia="zh-CN"/>
        </w:rPr>
        <w:lastRenderedPageBreak/>
        <w:t>7.3.24.2</w:t>
      </w:r>
      <w:r w:rsidRPr="004B765A">
        <w:rPr>
          <w:rFonts w:eastAsia="SimSun"/>
          <w:lang w:val="en-US" w:eastAsia="zh-CN"/>
        </w:rPr>
        <w:tab/>
      </w:r>
      <w:bookmarkEnd w:id="2149"/>
      <w:r w:rsidRPr="004B765A">
        <w:rPr>
          <w:rFonts w:eastAsia="SimSun"/>
          <w:lang w:val="en-US" w:eastAsia="zh-CN"/>
        </w:rPr>
        <w:t>Key establishment information container</w:t>
      </w:r>
      <w:bookmarkEnd w:id="2150"/>
      <w:bookmarkEnd w:id="2151"/>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2" w:name="_CR8"/>
      <w:bookmarkStart w:id="2153" w:name="_Toc75734928"/>
      <w:bookmarkStart w:id="2154" w:name="_Toc155844313"/>
      <w:bookmarkEnd w:id="2152"/>
      <w:r>
        <w:t>8</w:t>
      </w:r>
      <w:r w:rsidRPr="00913BB3">
        <w:tab/>
        <w:t>Information elements coding</w:t>
      </w:r>
      <w:bookmarkEnd w:id="1537"/>
      <w:bookmarkEnd w:id="1647"/>
      <w:bookmarkEnd w:id="1933"/>
      <w:bookmarkEnd w:id="1934"/>
      <w:bookmarkEnd w:id="2127"/>
      <w:bookmarkEnd w:id="2128"/>
      <w:bookmarkEnd w:id="2138"/>
      <w:bookmarkEnd w:id="2139"/>
      <w:bookmarkEnd w:id="2153"/>
      <w:bookmarkEnd w:id="2154"/>
    </w:p>
    <w:p w14:paraId="7F14E31F" w14:textId="77777777" w:rsidR="008E33F7" w:rsidRDefault="008E33F7" w:rsidP="00CC0F60">
      <w:pPr>
        <w:pStyle w:val="Heading2"/>
        <w:rPr>
          <w:noProof/>
        </w:rPr>
      </w:pPr>
      <w:bookmarkStart w:id="2155" w:name="_CR8_1"/>
      <w:bookmarkStart w:id="2156" w:name="_Toc525231389"/>
      <w:bookmarkStart w:id="2157" w:name="_Toc25070716"/>
      <w:bookmarkStart w:id="2158" w:name="_Toc34388707"/>
      <w:bookmarkStart w:id="2159" w:name="_Toc34404478"/>
      <w:bookmarkStart w:id="2160" w:name="_Toc45282374"/>
      <w:bookmarkStart w:id="2161" w:name="_Toc45882760"/>
      <w:bookmarkStart w:id="2162" w:name="_Toc51951310"/>
      <w:bookmarkStart w:id="2163" w:name="_Toc59209087"/>
      <w:bookmarkStart w:id="2164" w:name="_Toc75734929"/>
      <w:bookmarkStart w:id="2165" w:name="_Toc20233289"/>
      <w:bookmarkStart w:id="2166" w:name="_Toc155844314"/>
      <w:bookmarkEnd w:id="2155"/>
      <w:r>
        <w:rPr>
          <w:noProof/>
        </w:rPr>
        <w:t>8.1</w:t>
      </w:r>
      <w:r>
        <w:rPr>
          <w:noProof/>
        </w:rPr>
        <w:tab/>
      </w:r>
      <w:r w:rsidRPr="00400F1D">
        <w:rPr>
          <w:noProof/>
        </w:rPr>
        <w:t>Overview</w:t>
      </w:r>
      <w:bookmarkEnd w:id="2156"/>
      <w:bookmarkEnd w:id="2157"/>
      <w:bookmarkEnd w:id="2158"/>
      <w:bookmarkEnd w:id="2159"/>
      <w:bookmarkEnd w:id="2160"/>
      <w:bookmarkEnd w:id="2161"/>
      <w:bookmarkEnd w:id="2162"/>
      <w:bookmarkEnd w:id="2163"/>
      <w:bookmarkEnd w:id="2164"/>
      <w:bookmarkEnd w:id="2166"/>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7" w:name="_CR8_2"/>
      <w:bookmarkStart w:id="2168" w:name="_Toc525231390"/>
      <w:bookmarkStart w:id="2169" w:name="_Toc25070717"/>
      <w:bookmarkStart w:id="2170" w:name="_Toc34388708"/>
      <w:bookmarkStart w:id="2171" w:name="_Toc34404479"/>
      <w:bookmarkStart w:id="2172" w:name="_Toc45282375"/>
      <w:bookmarkStart w:id="2173" w:name="_Toc45882761"/>
      <w:bookmarkStart w:id="2174" w:name="_Toc51951311"/>
      <w:bookmarkStart w:id="2175" w:name="_Toc59209088"/>
      <w:bookmarkStart w:id="2176" w:name="_Toc75734930"/>
      <w:bookmarkStart w:id="2177" w:name="_Toc155844315"/>
      <w:bookmarkEnd w:id="2167"/>
      <w:r>
        <w:rPr>
          <w:noProof/>
          <w:lang w:val="en-US" w:eastAsia="zh-CN"/>
        </w:rPr>
        <w:t>8.2</w:t>
      </w:r>
      <w:r>
        <w:rPr>
          <w:noProof/>
          <w:lang w:val="en-US" w:eastAsia="zh-CN"/>
        </w:rPr>
        <w:tab/>
        <w:t>General</w:t>
      </w:r>
      <w:bookmarkEnd w:id="2168"/>
      <w:bookmarkEnd w:id="2169"/>
      <w:bookmarkEnd w:id="2170"/>
      <w:bookmarkEnd w:id="2171"/>
      <w:bookmarkEnd w:id="2172"/>
      <w:bookmarkEnd w:id="2173"/>
      <w:bookmarkEnd w:id="2174"/>
      <w:bookmarkEnd w:id="2175"/>
      <w:bookmarkEnd w:id="2176"/>
      <w:bookmarkEnd w:id="2177"/>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78" w:name="_CR8_3"/>
      <w:bookmarkStart w:id="2179" w:name="_Toc25070718"/>
      <w:bookmarkStart w:id="2180" w:name="_Toc34388709"/>
      <w:bookmarkStart w:id="2181" w:name="_Toc34404480"/>
      <w:bookmarkStart w:id="2182" w:name="_Toc45282376"/>
      <w:bookmarkStart w:id="2183" w:name="_Toc45882762"/>
      <w:bookmarkStart w:id="2184" w:name="_Toc51951312"/>
      <w:bookmarkStart w:id="2185" w:name="_Toc59209089"/>
      <w:bookmarkStart w:id="2186" w:name="_Toc75734931"/>
      <w:bookmarkStart w:id="2187" w:name="_Toc155844316"/>
      <w:bookmarkEnd w:id="2178"/>
      <w:r>
        <w:t>8.3</w:t>
      </w:r>
      <w:r>
        <w:tab/>
        <w:t>P</w:t>
      </w:r>
      <w:r>
        <w:rPr>
          <w:noProof/>
          <w:lang w:val="en-US"/>
        </w:rPr>
        <w:t>rovisioning</w:t>
      </w:r>
      <w:r>
        <w:t xml:space="preserve"> of parameters for V2X configuration</w:t>
      </w:r>
      <w:r w:rsidRPr="00C607F7">
        <w:t xml:space="preserve"> </w:t>
      </w:r>
      <w:r>
        <w:t>signalling information elements</w:t>
      </w:r>
      <w:bookmarkEnd w:id="2179"/>
      <w:bookmarkEnd w:id="2180"/>
      <w:bookmarkEnd w:id="2181"/>
      <w:bookmarkEnd w:id="2182"/>
      <w:bookmarkEnd w:id="2183"/>
      <w:bookmarkEnd w:id="2184"/>
      <w:bookmarkEnd w:id="2185"/>
      <w:bookmarkEnd w:id="2186"/>
      <w:bookmarkEnd w:id="2187"/>
    </w:p>
    <w:p w14:paraId="1F4067E6" w14:textId="77777777" w:rsidR="008E33F7" w:rsidRPr="00913BB3" w:rsidRDefault="008E33F7" w:rsidP="00CC0F60">
      <w:pPr>
        <w:pStyle w:val="Heading3"/>
      </w:pPr>
      <w:bookmarkStart w:id="2188" w:name="_CR8_3_1"/>
      <w:bookmarkStart w:id="2189" w:name="_Toc25070719"/>
      <w:bookmarkStart w:id="2190" w:name="_Toc34388710"/>
      <w:bookmarkStart w:id="2191" w:name="_Toc34404481"/>
      <w:bookmarkStart w:id="2192" w:name="_Toc45282377"/>
      <w:bookmarkStart w:id="2193" w:name="_Toc45882763"/>
      <w:bookmarkStart w:id="2194" w:name="_Toc51951313"/>
      <w:bookmarkStart w:id="2195" w:name="_Toc59209090"/>
      <w:bookmarkStart w:id="2196" w:name="_Toc75734932"/>
      <w:bookmarkStart w:id="2197" w:name="_Toc155844317"/>
      <w:bookmarkEnd w:id="2188"/>
      <w:r>
        <w:t>8.3</w:t>
      </w:r>
      <w:r w:rsidRPr="00913BB3">
        <w:t>.</w:t>
      </w:r>
      <w:r>
        <w:t>1</w:t>
      </w:r>
      <w:r w:rsidRPr="00913BB3">
        <w:tab/>
      </w:r>
      <w:r>
        <w:t xml:space="preserve">UPDS </w:t>
      </w:r>
      <w:r w:rsidRPr="00913BB3">
        <w:t>cause</w:t>
      </w:r>
      <w:bookmarkEnd w:id="2165"/>
      <w:bookmarkEnd w:id="2189"/>
      <w:bookmarkEnd w:id="2190"/>
      <w:bookmarkEnd w:id="2191"/>
      <w:bookmarkEnd w:id="2192"/>
      <w:bookmarkEnd w:id="2193"/>
      <w:bookmarkEnd w:id="2194"/>
      <w:bookmarkEnd w:id="2195"/>
      <w:bookmarkEnd w:id="2196"/>
      <w:bookmarkEnd w:id="2197"/>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198" w:name="_CRFigure8_3_1_1"/>
      <w:r w:rsidRPr="00913BB3">
        <w:rPr>
          <w:lang w:val="fr-FR"/>
        </w:rPr>
        <w:t>Figure </w:t>
      </w:r>
      <w:bookmarkEnd w:id="2198"/>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bookmarkStart w:id="2199" w:name="_CRTable8_3_1_1"/>
      <w:r w:rsidRPr="00913BB3">
        <w:rPr>
          <w:lang w:val="fr-FR"/>
        </w:rPr>
        <w:t>Table </w:t>
      </w:r>
      <w:bookmarkEnd w:id="2199"/>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0" w:name="_PERM_MCCTEMPBM_CRPT07900016___5"/>
            <w:bookmarkEnd w:id="2200"/>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1" w:name="_PERM_MCCTEMPBM_CRPT07900017___5"/>
            <w:bookmarkEnd w:id="2201"/>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2" w:name="_PERM_MCCTEMPBM_CRPT07900018___5"/>
            <w:bookmarkEnd w:id="2202"/>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3" w:name="_PERM_MCCTEMPBM_CRPT07900019___5"/>
            <w:bookmarkEnd w:id="2203"/>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4" w:name="_PERM_MCCTEMPBM_CRPT07900020___5"/>
            <w:bookmarkEnd w:id="2204"/>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5" w:name="_PERM_MCCTEMPBM_CRPT07900021___5"/>
            <w:bookmarkEnd w:id="2205"/>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6" w:name="_PERM_MCCTEMPBM_CRPT07900022___5"/>
            <w:bookmarkEnd w:id="2206"/>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7" w:name="_PERM_MCCTEMPBM_CRPT07900023___5"/>
            <w:bookmarkEnd w:id="2207"/>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08" w:name="_PERM_MCCTEMPBM_CRPT07900024___5"/>
            <w:bookmarkEnd w:id="2208"/>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09" w:name="_PERM_MCCTEMPBM_CRPT07900025___5"/>
            <w:bookmarkEnd w:id="2209"/>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0" w:name="_CR8_3_2"/>
      <w:bookmarkStart w:id="2211" w:name="_Toc20233365"/>
      <w:bookmarkStart w:id="2212" w:name="_Toc25070720"/>
      <w:bookmarkStart w:id="2213" w:name="_Toc34388711"/>
      <w:bookmarkStart w:id="2214" w:name="_Toc34404482"/>
      <w:bookmarkStart w:id="2215" w:name="_Toc45282378"/>
      <w:bookmarkStart w:id="2216" w:name="_Toc45882764"/>
      <w:bookmarkStart w:id="2217" w:name="_Toc51951314"/>
      <w:bookmarkStart w:id="2218" w:name="_Toc59209091"/>
      <w:bookmarkStart w:id="2219" w:name="_Toc75734933"/>
      <w:bookmarkStart w:id="2220" w:name="_Toc155844318"/>
      <w:bookmarkEnd w:id="2210"/>
      <w:r>
        <w:lastRenderedPageBreak/>
        <w:t>8.3</w:t>
      </w:r>
      <w:r w:rsidRPr="00913BB3">
        <w:t>.</w:t>
      </w:r>
      <w:r>
        <w:t>2</w:t>
      </w:r>
      <w:r w:rsidRPr="00913BB3">
        <w:tab/>
      </w:r>
      <w:bookmarkEnd w:id="2211"/>
      <w:r>
        <w:t>Requested UE policies</w:t>
      </w:r>
      <w:bookmarkEnd w:id="2212"/>
      <w:bookmarkEnd w:id="2213"/>
      <w:bookmarkEnd w:id="2214"/>
      <w:bookmarkEnd w:id="2215"/>
      <w:bookmarkEnd w:id="2216"/>
      <w:bookmarkEnd w:id="2217"/>
      <w:bookmarkEnd w:id="2218"/>
      <w:bookmarkEnd w:id="2219"/>
      <w:bookmarkEnd w:id="222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0AA7AD19"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A5A0724" w14:textId="77777777" w:rsidR="002D2D33" w:rsidRDefault="002D2D33" w:rsidP="002D2D33">
            <w:pPr>
              <w:pStyle w:val="TAC"/>
            </w:pPr>
            <w:r w:rsidRPr="00CC0C94">
              <w:t>0</w:t>
            </w:r>
          </w:p>
          <w:p w14:paraId="1DB1D8BC" w14:textId="687B45B5" w:rsidR="002D2D33" w:rsidRPr="003F7CD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2E573EA" w14:textId="77777777" w:rsidR="002D2D33" w:rsidRDefault="002D2D33" w:rsidP="002D2D33">
            <w:pPr>
              <w:pStyle w:val="TAC"/>
            </w:pPr>
            <w:r w:rsidRPr="00CC0C94">
              <w:t>0</w:t>
            </w:r>
          </w:p>
          <w:p w14:paraId="4AD454ED" w14:textId="5C2E1049" w:rsidR="002D2D33" w:rsidRPr="00026D83"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E87AB52" w14:textId="77777777" w:rsidR="002D2D33" w:rsidRDefault="002D2D33" w:rsidP="002D2D33">
            <w:pPr>
              <w:pStyle w:val="TAC"/>
            </w:pPr>
            <w:r w:rsidRPr="00CC0C94">
              <w:t>0</w:t>
            </w:r>
          </w:p>
          <w:p w14:paraId="4ECADD84" w14:textId="6E33B10F" w:rsidR="002D2D33"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5DEBB9A" w14:textId="77777777" w:rsidR="002D2D33" w:rsidRDefault="002D2D33" w:rsidP="002D2D33">
            <w:pPr>
              <w:pStyle w:val="TAC"/>
            </w:pPr>
            <w:r w:rsidRPr="00CC0C94">
              <w:t>0</w:t>
            </w:r>
          </w:p>
          <w:p w14:paraId="57A0ED7D" w14:textId="501C85E8" w:rsidR="002D2D33" w:rsidRPr="000C3EFC" w:rsidRDefault="002D2D33" w:rsidP="002D2D33">
            <w:pPr>
              <w:pStyle w:val="TAC"/>
            </w:pPr>
            <w:r>
              <w:t>Spare</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1" w:name="_CRFigure8_3_2_1"/>
      <w:r w:rsidRPr="00CC0C94">
        <w:t>Figure</w:t>
      </w:r>
      <w:r>
        <w:t> </w:t>
      </w:r>
      <w:bookmarkEnd w:id="2221"/>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2" w:name="_CRTable8_3_2_1"/>
      <w:bookmarkStart w:id="2223" w:name="_Toc525231501"/>
      <w:bookmarkStart w:id="2224" w:name="_Toc25070721"/>
      <w:bookmarkStart w:id="2225" w:name="_Toc34388712"/>
      <w:bookmarkStart w:id="2226" w:name="_Toc34404483"/>
      <w:bookmarkStart w:id="2227" w:name="_Toc45282379"/>
      <w:bookmarkStart w:id="2228" w:name="_Toc45882765"/>
      <w:bookmarkStart w:id="2229" w:name="_Toc51951315"/>
      <w:bookmarkStart w:id="2230" w:name="_Toc59209092"/>
      <w:bookmarkStart w:id="2231" w:name="_Toc75734934"/>
      <w:r w:rsidRPr="00CC0C94">
        <w:lastRenderedPageBreak/>
        <w:t>Table</w:t>
      </w:r>
      <w:r>
        <w:t> </w:t>
      </w:r>
      <w:bookmarkEnd w:id="2222"/>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 xml:space="preserve">UE policies for 5G </w:t>
            </w:r>
            <w:proofErr w:type="spellStart"/>
            <w:r>
              <w:t>ProSe</w:t>
            </w:r>
            <w:proofErr w:type="spellEnd"/>
            <w:r>
              <w:t xml:space="preserv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66D669D3"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AA6A848"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7692A9D2"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7389CB0E"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2D40CA8" w:rsidR="00256F19" w:rsidRPr="00CC0C94" w:rsidRDefault="00256F19" w:rsidP="00CE62B4">
            <w:pPr>
              <w:pStyle w:val="TAL"/>
            </w:pPr>
            <w:proofErr w:type="spellStart"/>
            <w:r w:rsidRPr="00CC0C94">
              <w:t>B</w:t>
            </w:r>
            <w:r>
              <w:t>it</w:t>
            </w:r>
            <w:proofErr w:type="spellEnd"/>
            <w:r w:rsidR="00BF7D0B">
              <w:t xml:space="preserve"> </w:t>
            </w:r>
            <w:r>
              <w:t xml:space="preserve">8 of octet </w:t>
            </w:r>
            <w:r w:rsidR="00E37AA0">
              <w:t>4</w:t>
            </w:r>
            <w:r>
              <w:t xml:space="preserve"> </w:t>
            </w:r>
            <w:r w:rsidR="00BE74E9">
              <w:t xml:space="preserve">and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2" w:name="_CR8_4"/>
      <w:bookmarkStart w:id="2233" w:name="_Toc155844319"/>
      <w:bookmarkEnd w:id="2232"/>
      <w:r>
        <w:t>8.4</w:t>
      </w:r>
      <w:r>
        <w:tab/>
      </w:r>
      <w:r>
        <w:rPr>
          <w:noProof/>
          <w:lang w:val="en-US"/>
        </w:rPr>
        <w:t xml:space="preserve">V2X communication over </w:t>
      </w:r>
      <w:r>
        <w:t>PC5 s</w:t>
      </w:r>
      <w:r w:rsidRPr="00742FAE">
        <w:t xml:space="preserve">ignalling </w:t>
      </w:r>
      <w:r>
        <w:t>information elements</w:t>
      </w:r>
      <w:bookmarkEnd w:id="2223"/>
      <w:bookmarkEnd w:id="2224"/>
      <w:bookmarkEnd w:id="2225"/>
      <w:bookmarkEnd w:id="2226"/>
      <w:bookmarkEnd w:id="2227"/>
      <w:bookmarkEnd w:id="2228"/>
      <w:bookmarkEnd w:id="2229"/>
      <w:bookmarkEnd w:id="2230"/>
      <w:bookmarkEnd w:id="2231"/>
      <w:bookmarkEnd w:id="2233"/>
    </w:p>
    <w:p w14:paraId="36773662" w14:textId="77777777" w:rsidR="008E33F7" w:rsidRPr="00742FAE" w:rsidRDefault="008E33F7" w:rsidP="00CC0F60">
      <w:pPr>
        <w:pStyle w:val="Heading3"/>
      </w:pPr>
      <w:bookmarkStart w:id="2234" w:name="_CR8_4_1"/>
      <w:bookmarkStart w:id="2235" w:name="_Toc525231502"/>
      <w:bookmarkStart w:id="2236" w:name="_Toc25070722"/>
      <w:bookmarkStart w:id="2237" w:name="_Toc34388713"/>
      <w:bookmarkStart w:id="2238" w:name="_Toc34404484"/>
      <w:bookmarkStart w:id="2239" w:name="_Toc45282380"/>
      <w:bookmarkStart w:id="2240" w:name="_Toc45882766"/>
      <w:bookmarkStart w:id="2241" w:name="_Toc51951316"/>
      <w:bookmarkStart w:id="2242" w:name="_Toc59209093"/>
      <w:bookmarkStart w:id="2243" w:name="_Toc75734935"/>
      <w:bookmarkStart w:id="2244" w:name="_Toc155844320"/>
      <w:bookmarkEnd w:id="2234"/>
      <w:r>
        <w:t>8.4.1</w:t>
      </w:r>
      <w:r>
        <w:tab/>
      </w:r>
      <w:bookmarkEnd w:id="2235"/>
      <w:r>
        <w:t>PC5 signalling message t</w:t>
      </w:r>
      <w:r w:rsidRPr="00742FAE">
        <w:t>ype</w:t>
      </w:r>
      <w:bookmarkEnd w:id="2236"/>
      <w:bookmarkEnd w:id="2237"/>
      <w:bookmarkEnd w:id="2238"/>
      <w:bookmarkEnd w:id="2239"/>
      <w:bookmarkEnd w:id="2240"/>
      <w:bookmarkEnd w:id="2241"/>
      <w:bookmarkEnd w:id="2242"/>
      <w:bookmarkEnd w:id="2243"/>
      <w:bookmarkEnd w:id="2244"/>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5" w:name="_CRTable8_4_1_1"/>
      <w:r w:rsidRPr="00742FAE">
        <w:lastRenderedPageBreak/>
        <w:t>Table </w:t>
      </w:r>
      <w:bookmarkEnd w:id="2245"/>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6" w:name="_CR8_4_2"/>
      <w:bookmarkStart w:id="2247" w:name="_Toc525231504"/>
      <w:bookmarkStart w:id="2248" w:name="_Toc25070723"/>
      <w:bookmarkStart w:id="2249" w:name="_Toc34388714"/>
      <w:bookmarkStart w:id="2250" w:name="_Toc34404485"/>
      <w:bookmarkStart w:id="2251" w:name="_Toc45282381"/>
      <w:bookmarkStart w:id="2252" w:name="_Toc45882767"/>
      <w:bookmarkStart w:id="2253" w:name="_Toc51951317"/>
      <w:bookmarkStart w:id="2254" w:name="_Toc59209094"/>
      <w:bookmarkStart w:id="2255" w:name="_Toc75734936"/>
      <w:bookmarkStart w:id="2256" w:name="_Toc155844321"/>
      <w:bookmarkEnd w:id="2246"/>
      <w:r>
        <w:t>8.4.2</w:t>
      </w:r>
      <w:r>
        <w:tab/>
        <w:t>Sequence n</w:t>
      </w:r>
      <w:r w:rsidRPr="00742FAE">
        <w:t>umber</w:t>
      </w:r>
      <w:bookmarkEnd w:id="2247"/>
      <w:bookmarkEnd w:id="2248"/>
      <w:bookmarkEnd w:id="2249"/>
      <w:bookmarkEnd w:id="2250"/>
      <w:bookmarkEnd w:id="2251"/>
      <w:bookmarkEnd w:id="2252"/>
      <w:bookmarkEnd w:id="2253"/>
      <w:bookmarkEnd w:id="2254"/>
      <w:bookmarkEnd w:id="2255"/>
      <w:bookmarkEnd w:id="2256"/>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7" w:name="_CR8_4_3"/>
      <w:bookmarkStart w:id="2258" w:name="_Toc25070724"/>
      <w:bookmarkStart w:id="2259" w:name="_Toc34388715"/>
      <w:bookmarkStart w:id="2260" w:name="_Toc34404486"/>
      <w:bookmarkStart w:id="2261" w:name="_Toc45282382"/>
      <w:bookmarkStart w:id="2262" w:name="_Toc45882768"/>
      <w:bookmarkStart w:id="2263" w:name="_Toc51951318"/>
      <w:bookmarkStart w:id="2264" w:name="_Toc59209095"/>
      <w:bookmarkStart w:id="2265" w:name="_Toc75734937"/>
      <w:bookmarkStart w:id="2266" w:name="_Toc155844322"/>
      <w:bookmarkEnd w:id="2257"/>
      <w:r w:rsidRPr="00DF0404">
        <w:t>8.4.3</w:t>
      </w:r>
      <w:r w:rsidRPr="00DF0404">
        <w:tab/>
        <w:t>V2X service identifier</w:t>
      </w:r>
      <w:bookmarkEnd w:id="2258"/>
      <w:bookmarkEnd w:id="2259"/>
      <w:bookmarkEnd w:id="2260"/>
      <w:bookmarkEnd w:id="2261"/>
      <w:bookmarkEnd w:id="2262"/>
      <w:bookmarkEnd w:id="2263"/>
      <w:bookmarkEnd w:id="2264"/>
      <w:bookmarkEnd w:id="2265"/>
      <w:bookmarkEnd w:id="226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7" w:name="_Toc525231443"/>
      <w:bookmarkStart w:id="226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69" w:name="_CRFigure8_4_3_1"/>
      <w:r w:rsidRPr="00501367">
        <w:rPr>
          <w:lang w:val="fr-FR"/>
        </w:rPr>
        <w:t>Figure </w:t>
      </w:r>
      <w:bookmarkEnd w:id="2269"/>
      <w:r w:rsidRPr="00501367">
        <w:rPr>
          <w:lang w:val="fr-FR"/>
        </w:rPr>
        <w:t xml:space="preserve">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bookmarkStart w:id="2270" w:name="_CRTable8_4_3_1"/>
      <w:r>
        <w:lastRenderedPageBreak/>
        <w:t>Table </w:t>
      </w:r>
      <w:bookmarkEnd w:id="2270"/>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1" w:name="_CR8_4_4"/>
      <w:bookmarkStart w:id="2272" w:name="_Toc34388716"/>
      <w:bookmarkStart w:id="2273" w:name="_Toc34404487"/>
      <w:bookmarkStart w:id="2274" w:name="_Toc45282383"/>
      <w:bookmarkStart w:id="2275" w:name="_Toc45882769"/>
      <w:bookmarkStart w:id="2276" w:name="_Toc51951319"/>
      <w:bookmarkStart w:id="2277" w:name="_Toc59209096"/>
      <w:bookmarkStart w:id="2278" w:name="_Toc75734938"/>
      <w:bookmarkStart w:id="2279" w:name="_Toc155844323"/>
      <w:bookmarkEnd w:id="2271"/>
      <w:r>
        <w:t>8.4.4</w:t>
      </w:r>
      <w:r>
        <w:tab/>
      </w:r>
      <w:bookmarkEnd w:id="2267"/>
      <w:r>
        <w:t>Application layer ID</w:t>
      </w:r>
      <w:bookmarkEnd w:id="2268"/>
      <w:bookmarkEnd w:id="2272"/>
      <w:bookmarkEnd w:id="2273"/>
      <w:bookmarkEnd w:id="2274"/>
      <w:bookmarkEnd w:id="2275"/>
      <w:bookmarkEnd w:id="2276"/>
      <w:bookmarkEnd w:id="2277"/>
      <w:bookmarkEnd w:id="2278"/>
      <w:bookmarkEnd w:id="227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0" w:name="_Toc20233299"/>
      <w:bookmarkStart w:id="228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2"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3" w:name="_CRFigure8_4_4_1"/>
      <w:bookmarkEnd w:id="2282"/>
      <w:r w:rsidRPr="00BD0557">
        <w:t>Figure</w:t>
      </w:r>
      <w:r w:rsidRPr="003168A2">
        <w:t> </w:t>
      </w:r>
      <w:bookmarkEnd w:id="2283"/>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4" w:name="_CR8_4_5"/>
      <w:bookmarkStart w:id="2285" w:name="_Toc34388717"/>
      <w:bookmarkStart w:id="2286" w:name="_Toc34404488"/>
      <w:bookmarkStart w:id="2287" w:name="_Toc45282384"/>
      <w:bookmarkStart w:id="2288" w:name="_Toc45882770"/>
      <w:bookmarkStart w:id="2289" w:name="_Toc51951320"/>
      <w:bookmarkStart w:id="2290" w:name="_Toc59209097"/>
      <w:bookmarkStart w:id="2291" w:name="_Toc75734939"/>
      <w:bookmarkStart w:id="2292" w:name="_Toc155844324"/>
      <w:bookmarkEnd w:id="2284"/>
      <w:r>
        <w:t>8.4.5</w:t>
      </w:r>
      <w:r w:rsidRPr="00913BB3">
        <w:tab/>
      </w:r>
      <w:r>
        <w:t xml:space="preserve">PC5 </w:t>
      </w:r>
      <w:r w:rsidRPr="00913BB3">
        <w:t>QoS flow descriptions</w:t>
      </w:r>
      <w:bookmarkEnd w:id="2280"/>
      <w:bookmarkEnd w:id="2281"/>
      <w:bookmarkEnd w:id="2285"/>
      <w:bookmarkEnd w:id="2286"/>
      <w:bookmarkEnd w:id="2287"/>
      <w:bookmarkEnd w:id="2288"/>
      <w:bookmarkEnd w:id="2289"/>
      <w:bookmarkEnd w:id="2290"/>
      <w:bookmarkEnd w:id="2291"/>
      <w:bookmarkEnd w:id="2292"/>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3" w:name="_CRFigure8_4_5_1"/>
      <w:r w:rsidRPr="00913BB3">
        <w:t>Figure </w:t>
      </w:r>
      <w:bookmarkEnd w:id="2293"/>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4" w:name="_CRFigure8_4_5_2"/>
      <w:r w:rsidRPr="00913BB3">
        <w:t>Figure </w:t>
      </w:r>
      <w:bookmarkEnd w:id="2294"/>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5" w:name="_CRFigure8_4_5_3"/>
      <w:r w:rsidRPr="00913BB3">
        <w:t>Figure </w:t>
      </w:r>
      <w:bookmarkEnd w:id="2295"/>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6" w:name="_CRFigure8_4_5_4"/>
      <w:r w:rsidRPr="00913BB3">
        <w:t>Figure </w:t>
      </w:r>
      <w:bookmarkEnd w:id="2296"/>
      <w:r>
        <w:t>8.4.5</w:t>
      </w:r>
      <w:r w:rsidRPr="00913BB3">
        <w:t>.4: Parameter</w:t>
      </w:r>
    </w:p>
    <w:p w14:paraId="416DEDCF" w14:textId="77777777" w:rsidR="008E33F7" w:rsidRPr="00913BB3" w:rsidRDefault="008E33F7" w:rsidP="008E33F7">
      <w:pPr>
        <w:pStyle w:val="TH"/>
      </w:pPr>
      <w:bookmarkStart w:id="2297" w:name="_CRTable8_4_4_1"/>
      <w:r w:rsidRPr="00913BB3">
        <w:rPr>
          <w:lang w:val="fr-FR"/>
        </w:rPr>
        <w:lastRenderedPageBreak/>
        <w:t>Table </w:t>
      </w:r>
      <w:bookmarkEnd w:id="2297"/>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298" w:name="_Toc525231506"/>
    </w:p>
    <w:p w14:paraId="6DF4DD44" w14:textId="77777777" w:rsidR="008E33F7" w:rsidRPr="00742FAE" w:rsidRDefault="008E33F7" w:rsidP="00CC0F60">
      <w:pPr>
        <w:pStyle w:val="Heading3"/>
      </w:pPr>
      <w:bookmarkStart w:id="2299" w:name="_CR8_4_6"/>
      <w:bookmarkStart w:id="2300" w:name="_Toc25070727"/>
      <w:bookmarkStart w:id="2301" w:name="_Toc34388718"/>
      <w:bookmarkStart w:id="2302" w:name="_Toc34404489"/>
      <w:bookmarkStart w:id="2303" w:name="_Toc45282385"/>
      <w:bookmarkStart w:id="2304" w:name="_Toc45882771"/>
      <w:bookmarkStart w:id="2305" w:name="_Toc51951321"/>
      <w:bookmarkStart w:id="2306" w:name="_Toc59209098"/>
      <w:bookmarkStart w:id="2307" w:name="_Toc75734940"/>
      <w:bookmarkStart w:id="2308" w:name="_Toc155844325"/>
      <w:bookmarkEnd w:id="2299"/>
      <w:r>
        <w:t>8.4.6</w:t>
      </w:r>
      <w:r>
        <w:tab/>
        <w:t>IP address c</w:t>
      </w:r>
      <w:r w:rsidRPr="00742FAE">
        <w:t>onfig</w:t>
      </w:r>
      <w:bookmarkEnd w:id="2298"/>
      <w:r>
        <w:t>uration</w:t>
      </w:r>
      <w:bookmarkEnd w:id="2300"/>
      <w:bookmarkEnd w:id="2301"/>
      <w:bookmarkEnd w:id="2302"/>
      <w:bookmarkEnd w:id="2303"/>
      <w:bookmarkEnd w:id="2304"/>
      <w:bookmarkEnd w:id="2305"/>
      <w:bookmarkEnd w:id="2306"/>
      <w:bookmarkEnd w:id="2307"/>
      <w:bookmarkEnd w:id="230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09" w:name="_CRFigure8_4_6_1"/>
      <w:r>
        <w:t>Figure </w:t>
      </w:r>
      <w:bookmarkEnd w:id="2309"/>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0" w:name="_CRTable8_4_6_1"/>
      <w:r w:rsidRPr="00742FAE">
        <w:lastRenderedPageBreak/>
        <w:t>Table</w:t>
      </w:r>
      <w:r>
        <w:t> </w:t>
      </w:r>
      <w:bookmarkEnd w:id="2310"/>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1" w:name="_CR8_4_7"/>
      <w:bookmarkStart w:id="2312" w:name="_Toc525231507"/>
      <w:bookmarkStart w:id="2313" w:name="_Toc25070728"/>
      <w:bookmarkStart w:id="2314" w:name="_Toc34388719"/>
      <w:bookmarkStart w:id="2315" w:name="_Toc34404490"/>
      <w:bookmarkStart w:id="2316" w:name="_Toc45282386"/>
      <w:bookmarkStart w:id="2317" w:name="_Toc45882772"/>
      <w:bookmarkStart w:id="2318" w:name="_Toc51951322"/>
      <w:bookmarkStart w:id="2319" w:name="_Toc59209099"/>
      <w:bookmarkStart w:id="2320" w:name="_Toc75734941"/>
      <w:bookmarkStart w:id="2321" w:name="_Toc155844326"/>
      <w:bookmarkEnd w:id="2311"/>
      <w:r>
        <w:t>8.4.7</w:t>
      </w:r>
      <w:r>
        <w:tab/>
        <w:t>Link local IPv6 a</w:t>
      </w:r>
      <w:r w:rsidRPr="00742FAE">
        <w:t>ddress</w:t>
      </w:r>
      <w:bookmarkEnd w:id="2312"/>
      <w:bookmarkEnd w:id="2313"/>
      <w:bookmarkEnd w:id="2314"/>
      <w:bookmarkEnd w:id="2315"/>
      <w:bookmarkEnd w:id="2316"/>
      <w:bookmarkEnd w:id="2317"/>
      <w:bookmarkEnd w:id="2318"/>
      <w:bookmarkEnd w:id="2319"/>
      <w:bookmarkEnd w:id="2320"/>
      <w:bookmarkEnd w:id="2321"/>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2" w:name="_CRFigure8_4_7_1"/>
      <w:r>
        <w:t>Figure </w:t>
      </w:r>
      <w:bookmarkEnd w:id="2322"/>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3" w:name="_CRTable8_4_7_1"/>
      <w:r w:rsidRPr="00742FAE">
        <w:t>Table</w:t>
      </w:r>
      <w:r>
        <w:t> </w:t>
      </w:r>
      <w:bookmarkEnd w:id="2323"/>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4" w:name="_CR8_4_8"/>
      <w:bookmarkStart w:id="2325" w:name="_Toc525231510"/>
      <w:bookmarkStart w:id="2326" w:name="_Toc34388720"/>
      <w:bookmarkStart w:id="2327" w:name="_Toc34404491"/>
      <w:bookmarkStart w:id="2328" w:name="_Toc45282387"/>
      <w:bookmarkStart w:id="2329" w:name="_Toc45882773"/>
      <w:bookmarkStart w:id="2330" w:name="_Toc51951323"/>
      <w:bookmarkStart w:id="2331" w:name="_Toc59209100"/>
      <w:bookmarkStart w:id="2332" w:name="_Toc75734942"/>
      <w:bookmarkStart w:id="2333" w:name="_Toc502240455"/>
      <w:bookmarkStart w:id="2334" w:name="_Toc25070729"/>
      <w:bookmarkStart w:id="2335" w:name="_Toc155844327"/>
      <w:bookmarkEnd w:id="2324"/>
      <w:r>
        <w:rPr>
          <w:rFonts w:hint="eastAsia"/>
          <w:szCs w:val="22"/>
          <w:lang w:val="en-US" w:eastAsia="zh-CN"/>
        </w:rPr>
        <w:t>8.4.</w:t>
      </w:r>
      <w:r>
        <w:rPr>
          <w:szCs w:val="22"/>
          <w:lang w:val="en-US" w:eastAsia="zh-CN"/>
        </w:rPr>
        <w:t>8</w:t>
      </w:r>
      <w:r w:rsidRPr="00711E94">
        <w:rPr>
          <w:szCs w:val="22"/>
        </w:rPr>
        <w:tab/>
      </w:r>
      <w:bookmarkEnd w:id="2325"/>
      <w:r>
        <w:rPr>
          <w:szCs w:val="22"/>
        </w:rPr>
        <w:t>Link modification operation code</w:t>
      </w:r>
      <w:bookmarkEnd w:id="2326"/>
      <w:bookmarkEnd w:id="2327"/>
      <w:bookmarkEnd w:id="2328"/>
      <w:bookmarkEnd w:id="2329"/>
      <w:bookmarkEnd w:id="2330"/>
      <w:bookmarkEnd w:id="2331"/>
      <w:bookmarkEnd w:id="2332"/>
      <w:bookmarkEnd w:id="2335"/>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6" w:name="_CRFigure8_4_8_1"/>
      <w:r>
        <w:t>Figure</w:t>
      </w:r>
      <w:r>
        <w:rPr>
          <w:noProof/>
        </w:rPr>
        <w:t> </w:t>
      </w:r>
      <w:bookmarkEnd w:id="2336"/>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7" w:name="_CRTable8_4_8_1"/>
      <w:r>
        <w:lastRenderedPageBreak/>
        <w:t>Table</w:t>
      </w:r>
      <w:r>
        <w:rPr>
          <w:noProof/>
        </w:rPr>
        <w:t> </w:t>
      </w:r>
      <w:bookmarkEnd w:id="2337"/>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38" w:name="_CR8_4_9"/>
      <w:bookmarkStart w:id="2339" w:name="_Toc34388721"/>
      <w:bookmarkStart w:id="2340" w:name="_Toc34404492"/>
      <w:bookmarkStart w:id="2341" w:name="_Toc45282388"/>
      <w:bookmarkStart w:id="2342" w:name="_Toc45882774"/>
      <w:bookmarkStart w:id="2343" w:name="_Toc51951324"/>
      <w:bookmarkStart w:id="2344" w:name="_Toc59209101"/>
      <w:bookmarkStart w:id="2345" w:name="_Toc75734943"/>
      <w:bookmarkStart w:id="2346" w:name="_Toc155844328"/>
      <w:bookmarkEnd w:id="2338"/>
      <w:r>
        <w:t>8.4.9</w:t>
      </w:r>
      <w:r w:rsidRPr="00742FAE">
        <w:tab/>
        <w:t xml:space="preserve">PC5 </w:t>
      </w:r>
      <w:r>
        <w:t>s</w:t>
      </w:r>
      <w:r w:rsidRPr="00742FAE">
        <w:t xml:space="preserve">ignalling </w:t>
      </w:r>
      <w:r>
        <w:t>p</w:t>
      </w:r>
      <w:r w:rsidRPr="00742FAE">
        <w:t xml:space="preserve">rotocol </w:t>
      </w:r>
      <w:r>
        <w:t>c</w:t>
      </w:r>
      <w:r w:rsidRPr="00742FAE">
        <w:t>ause</w:t>
      </w:r>
      <w:bookmarkEnd w:id="2333"/>
      <w:bookmarkEnd w:id="2339"/>
      <w:bookmarkEnd w:id="2340"/>
      <w:bookmarkEnd w:id="2341"/>
      <w:bookmarkEnd w:id="2342"/>
      <w:bookmarkEnd w:id="2343"/>
      <w:bookmarkEnd w:id="2344"/>
      <w:bookmarkEnd w:id="2345"/>
      <w:bookmarkEnd w:id="2346"/>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7" w:name="_CRFigure8_4_9_1"/>
      <w:r w:rsidRPr="00742FAE">
        <w:t>Figure </w:t>
      </w:r>
      <w:bookmarkEnd w:id="2347"/>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48" w:name="_CRTable8_4_9_1"/>
      <w:bookmarkStart w:id="2349" w:name="_Toc34388722"/>
      <w:bookmarkStart w:id="2350" w:name="_Toc34404493"/>
      <w:bookmarkStart w:id="2351" w:name="_Toc45282389"/>
      <w:bookmarkStart w:id="2352" w:name="_Toc45882775"/>
      <w:bookmarkStart w:id="2353" w:name="_Toc51951325"/>
      <w:bookmarkStart w:id="2354" w:name="_Toc59209102"/>
      <w:bookmarkStart w:id="2355" w:name="_Toc75734944"/>
      <w:r w:rsidRPr="003168A2">
        <w:rPr>
          <w:lang w:val="fr-FR"/>
        </w:rPr>
        <w:t>Table</w:t>
      </w:r>
      <w:r w:rsidRPr="007848D6">
        <w:rPr>
          <w:lang w:val="fr-FR"/>
        </w:rPr>
        <w:t> </w:t>
      </w:r>
      <w:bookmarkEnd w:id="2348"/>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6" w:name="_PERM_MCCTEMPBM_CRPT07900026___4"/>
            <w:r w:rsidRPr="00E57118">
              <w:t>1</w:t>
            </w:r>
            <w:bookmarkEnd w:id="2356"/>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57" w:name="_PERM_MCCTEMPBM_CRPT07900027___4"/>
            <w:r w:rsidRPr="00E57118">
              <w:t>1</w:t>
            </w:r>
            <w:bookmarkEnd w:id="2357"/>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58" w:name="_CR8_4_10"/>
      <w:bookmarkStart w:id="2359" w:name="_Toc155844329"/>
      <w:bookmarkEnd w:id="2358"/>
      <w:r>
        <w:lastRenderedPageBreak/>
        <w:t>8.4.10</w:t>
      </w:r>
      <w:r>
        <w:tab/>
        <w:t>Keep-alive counter</w:t>
      </w:r>
      <w:bookmarkEnd w:id="2349"/>
      <w:bookmarkEnd w:id="2350"/>
      <w:bookmarkEnd w:id="2351"/>
      <w:bookmarkEnd w:id="2352"/>
      <w:bookmarkEnd w:id="2353"/>
      <w:bookmarkEnd w:id="2354"/>
      <w:bookmarkEnd w:id="2355"/>
      <w:bookmarkEnd w:id="2359"/>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0" w:name="_CRFigure8_4_10_1"/>
      <w:r w:rsidRPr="00742FAE">
        <w:t>Figure </w:t>
      </w:r>
      <w:bookmarkEnd w:id="2360"/>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1" w:name="_CRTable8_4_10_1"/>
      <w:r w:rsidRPr="00742FAE">
        <w:t>Table </w:t>
      </w:r>
      <w:bookmarkEnd w:id="2361"/>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2" w:name="_CR8_4_11"/>
      <w:bookmarkStart w:id="2363" w:name="_Toc34388723"/>
      <w:bookmarkStart w:id="2364" w:name="_Toc34404494"/>
      <w:bookmarkStart w:id="2365" w:name="_Toc45282390"/>
      <w:bookmarkStart w:id="2366" w:name="_Toc45882776"/>
      <w:bookmarkStart w:id="2367" w:name="_Toc51951326"/>
      <w:bookmarkStart w:id="2368" w:name="_Toc59209103"/>
      <w:bookmarkStart w:id="2369" w:name="_Toc75734945"/>
      <w:bookmarkStart w:id="2370" w:name="_Toc155844330"/>
      <w:bookmarkEnd w:id="2362"/>
      <w:r>
        <w:t>8.4.11</w:t>
      </w:r>
      <w:r>
        <w:tab/>
        <w:t>Maximum inactivity period</w:t>
      </w:r>
      <w:bookmarkEnd w:id="2363"/>
      <w:bookmarkEnd w:id="2364"/>
      <w:bookmarkEnd w:id="2365"/>
      <w:bookmarkEnd w:id="2366"/>
      <w:bookmarkEnd w:id="2367"/>
      <w:bookmarkEnd w:id="2368"/>
      <w:bookmarkEnd w:id="2369"/>
      <w:bookmarkEnd w:id="2370"/>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1" w:name="_CRFigure8_4_11_1"/>
      <w:r w:rsidRPr="00742FAE">
        <w:t>Figure </w:t>
      </w:r>
      <w:bookmarkEnd w:id="2371"/>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2" w:name="_CRTable8_4_11_1"/>
      <w:r w:rsidRPr="00742FAE">
        <w:t>Table </w:t>
      </w:r>
      <w:bookmarkEnd w:id="2372"/>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3" w:name="_CR8_4_12"/>
      <w:bookmarkStart w:id="2374" w:name="_Toc45282391"/>
      <w:bookmarkStart w:id="2375" w:name="_Toc45882777"/>
      <w:bookmarkStart w:id="2376" w:name="_Toc51951327"/>
      <w:bookmarkStart w:id="2377" w:name="_Toc59209104"/>
      <w:bookmarkStart w:id="2378" w:name="_Toc75734946"/>
      <w:bookmarkStart w:id="2379" w:name="_Toc34388724"/>
      <w:bookmarkStart w:id="2380" w:name="_Toc34404495"/>
      <w:bookmarkStart w:id="2381" w:name="_Toc155844331"/>
      <w:bookmarkEnd w:id="2373"/>
      <w:r>
        <w:t>8.4.12</w:t>
      </w:r>
      <w:r>
        <w:tab/>
        <w:t>Key establishment information container</w:t>
      </w:r>
      <w:bookmarkEnd w:id="2374"/>
      <w:bookmarkEnd w:id="2375"/>
      <w:bookmarkEnd w:id="2376"/>
      <w:bookmarkEnd w:id="2377"/>
      <w:bookmarkEnd w:id="2378"/>
      <w:bookmarkEnd w:id="2381"/>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bookmarkStart w:id="2382" w:name="_CRFigure8_4_a_1"/>
      <w:r w:rsidRPr="00742FAE">
        <w:t>Figure </w:t>
      </w:r>
      <w:bookmarkEnd w:id="2382"/>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bookmarkStart w:id="2383" w:name="_CRTable8_4_a_1"/>
      <w:r w:rsidRPr="00742FAE">
        <w:t>Table </w:t>
      </w:r>
      <w:bookmarkEnd w:id="2383"/>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4" w:name="_CR8_4_13"/>
      <w:bookmarkStart w:id="2385" w:name="_Toc45282392"/>
      <w:bookmarkStart w:id="2386" w:name="_Toc45882778"/>
      <w:bookmarkStart w:id="2387" w:name="_Toc51951328"/>
      <w:bookmarkStart w:id="2388" w:name="_Toc59209105"/>
      <w:bookmarkStart w:id="2389" w:name="_Toc75734947"/>
      <w:bookmarkStart w:id="2390" w:name="_Toc155844332"/>
      <w:bookmarkEnd w:id="2384"/>
      <w:r>
        <w:t>8.4.13</w:t>
      </w:r>
      <w:r>
        <w:tab/>
        <w:t>Nonce</w:t>
      </w:r>
      <w:bookmarkEnd w:id="2385"/>
      <w:bookmarkEnd w:id="2386"/>
      <w:bookmarkEnd w:id="2387"/>
      <w:bookmarkEnd w:id="2388"/>
      <w:bookmarkEnd w:id="2389"/>
      <w:bookmarkEnd w:id="239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1" w:name="_CRFigure8_4_13_1"/>
      <w:r w:rsidRPr="00742FAE">
        <w:t>Figure </w:t>
      </w:r>
      <w:bookmarkEnd w:id="2391"/>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2" w:name="_CRTable8_4_13_1"/>
      <w:r w:rsidRPr="00742FAE">
        <w:t>Table </w:t>
      </w:r>
      <w:bookmarkEnd w:id="2392"/>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393" w:name="_CR8_4_14"/>
      <w:bookmarkStart w:id="2394" w:name="_Toc45282393"/>
      <w:bookmarkStart w:id="2395" w:name="_Toc45882779"/>
      <w:bookmarkStart w:id="2396" w:name="_Toc51951329"/>
      <w:bookmarkStart w:id="2397" w:name="_Toc59209106"/>
      <w:bookmarkStart w:id="2398" w:name="_Toc75734948"/>
      <w:bookmarkStart w:id="2399" w:name="_Toc155844333"/>
      <w:bookmarkEnd w:id="2393"/>
      <w:r>
        <w:t>8.4.14</w:t>
      </w:r>
      <w:r>
        <w:tab/>
        <w:t>UE security capabilities</w:t>
      </w:r>
      <w:bookmarkEnd w:id="2394"/>
      <w:bookmarkEnd w:id="2395"/>
      <w:bookmarkEnd w:id="2396"/>
      <w:bookmarkEnd w:id="2397"/>
      <w:bookmarkEnd w:id="2398"/>
      <w:bookmarkEnd w:id="2399"/>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0" w:name="_CRFigure8_4_14_1"/>
      <w:r w:rsidRPr="00456F26">
        <w:t>Figure </w:t>
      </w:r>
      <w:bookmarkEnd w:id="2400"/>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1" w:name="_CRTable8_4_14_1"/>
      <w:r w:rsidRPr="003168A2">
        <w:lastRenderedPageBreak/>
        <w:t>Table </w:t>
      </w:r>
      <w:bookmarkEnd w:id="2401"/>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2" w:name="_CR8_4_15"/>
      <w:bookmarkStart w:id="2403" w:name="_Toc45282394"/>
      <w:bookmarkStart w:id="2404" w:name="_Toc45882780"/>
      <w:bookmarkStart w:id="2405" w:name="_Toc51951330"/>
      <w:bookmarkStart w:id="2406" w:name="_Toc59209107"/>
      <w:bookmarkStart w:id="2407" w:name="_Toc75734949"/>
      <w:bookmarkStart w:id="2408" w:name="_Toc155844334"/>
      <w:bookmarkEnd w:id="2402"/>
      <w:r>
        <w:t>8.4.15</w:t>
      </w:r>
      <w:r w:rsidRPr="009620E9">
        <w:tab/>
      </w:r>
      <w:r>
        <w:t>UE PC5 unicast signalling security policy</w:t>
      </w:r>
      <w:bookmarkEnd w:id="2403"/>
      <w:bookmarkEnd w:id="2404"/>
      <w:bookmarkEnd w:id="2405"/>
      <w:bookmarkEnd w:id="2406"/>
      <w:bookmarkEnd w:id="2407"/>
      <w:bookmarkEnd w:id="2408"/>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09"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0" w:name="_MCCTEMPBM_CRPT07900029___7"/>
            <w:bookmarkEnd w:id="2410"/>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1" w:name="_PERM_MCCTEMPBM_CRPT07900030___4"/>
            <w:bookmarkEnd w:id="2409"/>
            <w:r>
              <w:rPr>
                <w:rFonts w:ascii="Arial" w:hAnsi="Arial"/>
                <w:sz w:val="18"/>
              </w:rPr>
              <w:t>UE PC5 unicast signalling security policy</w:t>
            </w:r>
            <w:r w:rsidRPr="009620E9">
              <w:rPr>
                <w:rFonts w:ascii="Arial" w:hAnsi="Arial"/>
                <w:sz w:val="18"/>
              </w:rPr>
              <w:t xml:space="preserve"> IEI</w:t>
            </w:r>
            <w:bookmarkEnd w:id="2411"/>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2" w:name="_MCCTEMPBM_CRPT07900031___7"/>
            <w:r w:rsidRPr="009620E9">
              <w:rPr>
                <w:rFonts w:ascii="Arial" w:hAnsi="Arial"/>
                <w:sz w:val="18"/>
              </w:rPr>
              <w:t>octet 1</w:t>
            </w:r>
            <w:bookmarkEnd w:id="2412"/>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3"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4" w:name="_MCCTEMPBM_CRPT07900033___7"/>
            <w:r w:rsidRPr="009620E9">
              <w:rPr>
                <w:rFonts w:ascii="Arial" w:hAnsi="Arial"/>
                <w:sz w:val="18"/>
              </w:rPr>
              <w:t>octet 2</w:t>
            </w:r>
            <w:bookmarkEnd w:id="2414"/>
          </w:p>
        </w:tc>
      </w:tr>
      <w:bookmarkEnd w:id="2413"/>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5" w:name="_CRFigure8_4_15_1"/>
      <w:r w:rsidRPr="008C0084">
        <w:t>Figure</w:t>
      </w:r>
      <w:r w:rsidRPr="008C0084">
        <w:rPr>
          <w:b w:val="0"/>
        </w:rPr>
        <w:t> </w:t>
      </w:r>
      <w:bookmarkEnd w:id="2415"/>
      <w:r w:rsidRPr="008C0084">
        <w:t>8.4.15.1: UE PC5 unicast signalling security policy information element</w:t>
      </w:r>
    </w:p>
    <w:p w14:paraId="6A91C796" w14:textId="77777777" w:rsidR="008E33F7" w:rsidRPr="009620E9" w:rsidRDefault="008E33F7" w:rsidP="008E33F7">
      <w:pPr>
        <w:pStyle w:val="TH"/>
      </w:pPr>
      <w:bookmarkStart w:id="2416" w:name="_CRTable8_4_15_1"/>
      <w:r>
        <w:t>Table</w:t>
      </w:r>
      <w:r w:rsidRPr="00C65060">
        <w:t> </w:t>
      </w:r>
      <w:bookmarkEnd w:id="2416"/>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7"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7"/>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18" w:name="_MCCTEMPBM_CRPT07900037___7"/>
            <w:r w:rsidRPr="009620E9">
              <w:rPr>
                <w:rFonts w:ascii="Arial" w:hAnsi="Arial"/>
                <w:sz w:val="18"/>
              </w:rPr>
              <w:t>Bits</w:t>
            </w:r>
            <w:bookmarkEnd w:id="2418"/>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19"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0" w:name="_MCCTEMPBM_CRPT07900039___7"/>
            <w:bookmarkEnd w:id="2420"/>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1" w:name="_PERM_MCCTEMPBM_CRPT07900040___4" w:colFirst="0" w:colLast="2"/>
            <w:bookmarkEnd w:id="2419"/>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2" w:name="_MCCTEMPBM_CRPT07900041___7"/>
            <w:r>
              <w:rPr>
                <w:rFonts w:ascii="Arial" w:hAnsi="Arial"/>
                <w:sz w:val="18"/>
                <w:lang w:eastAsia="ko-KR"/>
              </w:rPr>
              <w:t>Signalling integrity protection not needed</w:t>
            </w:r>
            <w:bookmarkEnd w:id="2422"/>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3" w:name="_PERM_MCCTEMPBM_CRPT07900042___4" w:colFirst="0" w:colLast="2"/>
            <w:bookmarkEnd w:id="2421"/>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4" w:name="_MCCTEMPBM_CRPT07900043___7"/>
            <w:r>
              <w:rPr>
                <w:rFonts w:ascii="Arial" w:hAnsi="Arial"/>
                <w:sz w:val="18"/>
                <w:lang w:eastAsia="ko-KR"/>
              </w:rPr>
              <w:t>Signalling integrity protection preferred</w:t>
            </w:r>
            <w:bookmarkEnd w:id="2424"/>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5" w:name="_PERM_MCCTEMPBM_CRPT07900044___4" w:colFirst="0" w:colLast="2"/>
            <w:bookmarkEnd w:id="2423"/>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6" w:name="_MCCTEMPBM_CRPT07900045___7"/>
            <w:r>
              <w:rPr>
                <w:rFonts w:ascii="Arial" w:hAnsi="Arial"/>
                <w:sz w:val="18"/>
                <w:lang w:eastAsia="ko-KR"/>
              </w:rPr>
              <w:t>Signalling integrity protection required</w:t>
            </w:r>
            <w:bookmarkEnd w:id="2426"/>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7" w:name="_PERM_MCCTEMPBM_CRPT07900046___4" w:colFirst="0" w:colLast="2"/>
            <w:bookmarkEnd w:id="2425"/>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28" w:name="_MCCTEMPBM_CRPT07900047___7"/>
            <w:bookmarkEnd w:id="2428"/>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29" w:name="_MCCTEMPBM_CRPT07900048___7"/>
            <w:bookmarkEnd w:id="2427"/>
            <w:r w:rsidRPr="00A55D9D">
              <w:rPr>
                <w:rFonts w:ascii="Arial" w:hAnsi="Arial"/>
                <w:sz w:val="18"/>
              </w:rPr>
              <w:tab/>
            </w:r>
            <w:r>
              <w:rPr>
                <w:rFonts w:ascii="Arial" w:hAnsi="Arial"/>
                <w:sz w:val="18"/>
              </w:rPr>
              <w:t>to</w:t>
            </w:r>
            <w:r>
              <w:rPr>
                <w:rFonts w:ascii="Arial" w:hAnsi="Arial"/>
                <w:sz w:val="18"/>
              </w:rPr>
              <w:tab/>
              <w:t>Spare</w:t>
            </w:r>
            <w:bookmarkEnd w:id="2429"/>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0"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1" w:name="_MCCTEMPBM_CRPT07900050___7"/>
            <w:bookmarkEnd w:id="2431"/>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2" w:name="_PERM_MCCTEMPBM_CRPT07900051___4" w:colFirst="0" w:colLast="2"/>
            <w:bookmarkEnd w:id="2430"/>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3" w:name="_MCCTEMPBM_CRPT07900052___7"/>
            <w:r>
              <w:rPr>
                <w:rFonts w:ascii="Arial" w:hAnsi="Arial"/>
                <w:sz w:val="18"/>
                <w:lang w:eastAsia="ko-KR"/>
              </w:rPr>
              <w:t>Reserved</w:t>
            </w:r>
            <w:bookmarkEnd w:id="2433"/>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4" w:name="_MCCTEMPBM_CRPT07900053___7"/>
            <w:bookmarkEnd w:id="2432"/>
            <w:bookmarkEnd w:id="2434"/>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5"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6" w:name="_MCCTEMPBM_CRPT07900055___7"/>
            <w:bookmarkEnd w:id="2435"/>
            <w:r w:rsidRPr="009620E9">
              <w:rPr>
                <w:rFonts w:ascii="Arial" w:hAnsi="Arial"/>
                <w:sz w:val="18"/>
              </w:rPr>
              <w:t>Bits</w:t>
            </w:r>
            <w:bookmarkEnd w:id="2436"/>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7"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38" w:name="_MCCTEMPBM_CRPT07900057___7"/>
            <w:bookmarkEnd w:id="2438"/>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39" w:name="_PERM_MCCTEMPBM_CRPT07900058___4" w:colFirst="0" w:colLast="2"/>
            <w:bookmarkEnd w:id="2437"/>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0" w:name="_MCCTEMPBM_CRPT07900059___7"/>
            <w:r>
              <w:rPr>
                <w:rFonts w:ascii="Arial" w:hAnsi="Arial"/>
                <w:sz w:val="18"/>
                <w:lang w:eastAsia="ko-KR"/>
              </w:rPr>
              <w:t>Signalling ciphering not needed</w:t>
            </w:r>
            <w:bookmarkEnd w:id="2440"/>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1" w:name="_PERM_MCCTEMPBM_CRPT07900060___4" w:colFirst="0" w:colLast="2"/>
            <w:bookmarkEnd w:id="2439"/>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2" w:name="_MCCTEMPBM_CRPT07900061___7"/>
            <w:r>
              <w:rPr>
                <w:rFonts w:ascii="Arial" w:hAnsi="Arial"/>
                <w:sz w:val="18"/>
                <w:lang w:eastAsia="ko-KR"/>
              </w:rPr>
              <w:t>Signalling ciphering preferred</w:t>
            </w:r>
            <w:bookmarkEnd w:id="2442"/>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3" w:name="_PERM_MCCTEMPBM_CRPT07900062___4" w:colFirst="0" w:colLast="2"/>
            <w:bookmarkEnd w:id="2441"/>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4" w:name="_MCCTEMPBM_CRPT07900063___7"/>
            <w:r>
              <w:rPr>
                <w:rFonts w:ascii="Arial" w:hAnsi="Arial"/>
                <w:sz w:val="18"/>
                <w:lang w:eastAsia="ko-KR"/>
              </w:rPr>
              <w:t>Signalling ciphering required</w:t>
            </w:r>
            <w:bookmarkEnd w:id="2444"/>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5" w:name="_PERM_MCCTEMPBM_CRPT07900064___4" w:colFirst="0" w:colLast="2"/>
            <w:bookmarkEnd w:id="2443"/>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6" w:name="_MCCTEMPBM_CRPT07900065___7"/>
            <w:bookmarkEnd w:id="2446"/>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7" w:name="_MCCTEMPBM_CRPT07900066___7"/>
            <w:bookmarkEnd w:id="2445"/>
            <w:r w:rsidRPr="00A55D9D">
              <w:rPr>
                <w:rFonts w:ascii="Arial" w:hAnsi="Arial"/>
                <w:sz w:val="18"/>
              </w:rPr>
              <w:tab/>
            </w:r>
            <w:r>
              <w:rPr>
                <w:rFonts w:ascii="Arial" w:hAnsi="Arial"/>
                <w:sz w:val="18"/>
              </w:rPr>
              <w:t>to</w:t>
            </w:r>
            <w:r>
              <w:rPr>
                <w:rFonts w:ascii="Arial" w:hAnsi="Arial"/>
                <w:sz w:val="18"/>
              </w:rPr>
              <w:tab/>
              <w:t>Spare</w:t>
            </w:r>
            <w:bookmarkEnd w:id="2447"/>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48"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49" w:name="_MCCTEMPBM_CRPT07900068___7"/>
            <w:bookmarkEnd w:id="2449"/>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0" w:name="_PERM_MCCTEMPBM_CRPT07900069___4" w:colFirst="0" w:colLast="2"/>
            <w:bookmarkEnd w:id="2448"/>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1" w:name="_MCCTEMPBM_CRPT07900070___7"/>
            <w:r>
              <w:rPr>
                <w:rFonts w:ascii="Arial" w:hAnsi="Arial"/>
                <w:sz w:val="18"/>
                <w:lang w:eastAsia="ko-KR"/>
              </w:rPr>
              <w:t>Reserved</w:t>
            </w:r>
            <w:bookmarkEnd w:id="2451"/>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2" w:name="_MCCTEMPBM_CRPT07900071___7"/>
            <w:bookmarkEnd w:id="2450"/>
            <w:bookmarkEnd w:id="2452"/>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3"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4" w:name="_MCCTEMPBM_CRPT07900073___7"/>
            <w:bookmarkEnd w:id="2453"/>
            <w:bookmarkEnd w:id="2454"/>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5" w:name="_CR8_4_16"/>
      <w:bookmarkStart w:id="2456" w:name="_Toc45282395"/>
      <w:bookmarkStart w:id="2457" w:name="_Toc45882781"/>
      <w:bookmarkStart w:id="2458" w:name="_Toc51951331"/>
      <w:bookmarkStart w:id="2459" w:name="_Toc59209108"/>
      <w:bookmarkStart w:id="2460" w:name="_Toc75734950"/>
      <w:bookmarkStart w:id="2461" w:name="_Toc155844335"/>
      <w:bookmarkEnd w:id="2455"/>
      <w:r>
        <w:t>8.4.16</w:t>
      </w:r>
      <w:r>
        <w:tab/>
        <w:t>MSB of K</w:t>
      </w:r>
      <w:r>
        <w:rPr>
          <w:vertAlign w:val="subscript"/>
        </w:rPr>
        <w:t>NRP-sess</w:t>
      </w:r>
      <w:r>
        <w:t xml:space="preserve"> ID</w:t>
      </w:r>
      <w:bookmarkEnd w:id="2456"/>
      <w:bookmarkEnd w:id="2457"/>
      <w:bookmarkEnd w:id="2458"/>
      <w:bookmarkEnd w:id="2459"/>
      <w:bookmarkEnd w:id="2460"/>
      <w:bookmarkEnd w:id="2461"/>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2" w:name="_CRFigure8_4_16_1"/>
      <w:bookmarkStart w:id="2463" w:name="_Toc502240469"/>
      <w:bookmarkStart w:id="2464" w:name="_Toc45282396"/>
      <w:bookmarkStart w:id="2465" w:name="_Toc45882782"/>
      <w:bookmarkStart w:id="2466" w:name="_Toc51951332"/>
      <w:bookmarkStart w:id="2467" w:name="_Toc59209109"/>
      <w:bookmarkStart w:id="2468" w:name="_Toc75734951"/>
      <w:r w:rsidRPr="00742FAE">
        <w:t>Figure </w:t>
      </w:r>
      <w:bookmarkEnd w:id="2462"/>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69" w:name="_CRTable8_4_16_1"/>
      <w:r w:rsidRPr="00742FAE">
        <w:t>Table </w:t>
      </w:r>
      <w:bookmarkEnd w:id="2469"/>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0" w:name="_CR8_4_17"/>
      <w:bookmarkStart w:id="2471" w:name="_Toc155844336"/>
      <w:bookmarkEnd w:id="2470"/>
      <w:r>
        <w:t>8.4.17</w:t>
      </w:r>
      <w:r w:rsidRPr="00742FAE">
        <w:tab/>
      </w:r>
      <w:r>
        <w:t>K</w:t>
      </w:r>
      <w:r>
        <w:rPr>
          <w:vertAlign w:val="subscript"/>
        </w:rPr>
        <w:t>NRP</w:t>
      </w:r>
      <w:r>
        <w:t xml:space="preserve"> ID</w:t>
      </w:r>
      <w:bookmarkEnd w:id="2463"/>
      <w:bookmarkEnd w:id="2464"/>
      <w:bookmarkEnd w:id="2465"/>
      <w:bookmarkEnd w:id="2466"/>
      <w:bookmarkEnd w:id="2467"/>
      <w:bookmarkEnd w:id="2468"/>
      <w:bookmarkEnd w:id="2471"/>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2" w:name="_CRFigure8_4_17_1"/>
      <w:r w:rsidRPr="00742FAE">
        <w:t>Figure </w:t>
      </w:r>
      <w:bookmarkEnd w:id="2472"/>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3" w:name="_CRTable8_4_17_1"/>
      <w:r w:rsidRPr="00742FAE">
        <w:t>Table </w:t>
      </w:r>
      <w:bookmarkEnd w:id="2473"/>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4" w:name="_CR8_4_18"/>
      <w:bookmarkStart w:id="2475" w:name="_Toc45282397"/>
      <w:bookmarkStart w:id="2476" w:name="_Toc45882783"/>
      <w:bookmarkStart w:id="2477" w:name="_Toc51951333"/>
      <w:bookmarkStart w:id="2478" w:name="_Toc59209110"/>
      <w:bookmarkStart w:id="2479" w:name="_Toc75734952"/>
      <w:bookmarkStart w:id="2480" w:name="_Toc155844337"/>
      <w:bookmarkEnd w:id="2474"/>
      <w:r>
        <w:t>8.4.18</w:t>
      </w:r>
      <w:r w:rsidRPr="009620E9">
        <w:tab/>
      </w:r>
      <w:r>
        <w:t>Selected security algorithms</w:t>
      </w:r>
      <w:bookmarkEnd w:id="2475"/>
      <w:bookmarkEnd w:id="2476"/>
      <w:bookmarkEnd w:id="2477"/>
      <w:bookmarkEnd w:id="2478"/>
      <w:bookmarkEnd w:id="2479"/>
      <w:bookmarkEnd w:id="2480"/>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1"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2" w:name="_MCCTEMPBM_CRPT07900078___7"/>
            <w:bookmarkEnd w:id="2482"/>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3" w:name="_PERM_MCCTEMPBM_CRPT07900079___4"/>
            <w:bookmarkEnd w:id="2481"/>
            <w:r>
              <w:rPr>
                <w:rFonts w:ascii="Arial" w:hAnsi="Arial"/>
                <w:sz w:val="18"/>
              </w:rPr>
              <w:t>Selected security algorithms</w:t>
            </w:r>
            <w:r w:rsidRPr="009620E9">
              <w:rPr>
                <w:rFonts w:ascii="Arial" w:hAnsi="Arial"/>
                <w:sz w:val="18"/>
              </w:rPr>
              <w:t xml:space="preserve"> IEI</w:t>
            </w:r>
            <w:bookmarkEnd w:id="2483"/>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4" w:name="_MCCTEMPBM_CRPT07900080___7"/>
            <w:r w:rsidRPr="009620E9">
              <w:rPr>
                <w:rFonts w:ascii="Arial" w:hAnsi="Arial"/>
                <w:sz w:val="18"/>
              </w:rPr>
              <w:t>octet 1</w:t>
            </w:r>
            <w:bookmarkEnd w:id="2484"/>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5"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6" w:name="_MCCTEMPBM_CRPT07900082___7"/>
            <w:r w:rsidRPr="009620E9">
              <w:rPr>
                <w:rFonts w:ascii="Arial" w:hAnsi="Arial"/>
                <w:sz w:val="18"/>
              </w:rPr>
              <w:t>octet 2</w:t>
            </w:r>
            <w:bookmarkEnd w:id="2486"/>
          </w:p>
        </w:tc>
      </w:tr>
    </w:tbl>
    <w:p w14:paraId="511E3C1E" w14:textId="77777777" w:rsidR="008E33F7" w:rsidRPr="009620E9" w:rsidRDefault="008E33F7" w:rsidP="008E33F7">
      <w:pPr>
        <w:pStyle w:val="TF"/>
      </w:pPr>
      <w:bookmarkStart w:id="2487" w:name="_CRFigure8_4_18_1"/>
      <w:bookmarkEnd w:id="2485"/>
      <w:r w:rsidRPr="009620E9">
        <w:t>Figure</w:t>
      </w:r>
      <w:r w:rsidRPr="00742FAE">
        <w:t> </w:t>
      </w:r>
      <w:bookmarkEnd w:id="2487"/>
      <w:r>
        <w:t>8.4.18.1: Selected security algorithms</w:t>
      </w:r>
      <w:r w:rsidRPr="009620E9">
        <w:t xml:space="preserve"> information element</w:t>
      </w:r>
    </w:p>
    <w:p w14:paraId="0FF51A53" w14:textId="77777777" w:rsidR="008E33F7" w:rsidRPr="009620E9" w:rsidRDefault="008E33F7" w:rsidP="008E33F7">
      <w:pPr>
        <w:pStyle w:val="TH"/>
      </w:pPr>
      <w:bookmarkStart w:id="2488" w:name="_CRTable8_4_18_1"/>
      <w:r>
        <w:lastRenderedPageBreak/>
        <w:t>Table</w:t>
      </w:r>
      <w:r w:rsidRPr="00C65060">
        <w:t> </w:t>
      </w:r>
      <w:bookmarkEnd w:id="2488"/>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89" w:name="_MCCTEMPBM_CRPT07900084___7"/>
            <w:r w:rsidRPr="009620E9">
              <w:rPr>
                <w:rFonts w:ascii="Arial" w:hAnsi="Arial"/>
                <w:sz w:val="18"/>
              </w:rPr>
              <w:t>Type of integrity protection algorithm (octet 2, bit 1 to 3)</w:t>
            </w:r>
            <w:bookmarkEnd w:id="2489"/>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0" w:name="_MCCTEMPBM_CRPT07900085___7"/>
            <w:r w:rsidRPr="009620E9">
              <w:rPr>
                <w:rFonts w:ascii="Arial" w:hAnsi="Arial"/>
                <w:sz w:val="18"/>
              </w:rPr>
              <w:t>Bits</w:t>
            </w:r>
            <w:bookmarkEnd w:id="2490"/>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1"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2" w:name="_MCCTEMPBM_CRPT07900087___7"/>
            <w:bookmarkEnd w:id="2492"/>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3" w:name="_PERM_MCCTEMPBM_CRPT07900088___4" w:colFirst="0" w:colLast="2"/>
            <w:bookmarkEnd w:id="2491"/>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4"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4"/>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5" w:name="_PERM_MCCTEMPBM_CRPT07900090___4" w:colFirst="0" w:colLast="2"/>
            <w:bookmarkEnd w:id="2493"/>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6"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6"/>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7" w:name="_PERM_MCCTEMPBM_CRPT07900092___4" w:colFirst="0" w:colLast="2"/>
            <w:bookmarkEnd w:id="2495"/>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498"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498"/>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499" w:name="_PERM_MCCTEMPBM_CRPT07900094___4" w:colFirst="0" w:colLast="2"/>
            <w:bookmarkEnd w:id="2497"/>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0"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0"/>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1" w:name="_PERM_MCCTEMPBM_CRPT07900096___4" w:colFirst="0" w:colLast="2"/>
            <w:bookmarkEnd w:id="2499"/>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2"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2"/>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3" w:name="_PERM_MCCTEMPBM_CRPT07900098___4" w:colFirst="0" w:colLast="2"/>
            <w:bookmarkEnd w:id="2501"/>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4"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4"/>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5" w:name="_PERM_MCCTEMPBM_CRPT07900100___4" w:colFirst="0" w:colLast="2"/>
            <w:bookmarkEnd w:id="2503"/>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6"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6"/>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7" w:name="_PERM_MCCTEMPBM_CRPT07900102___4" w:colFirst="0" w:colLast="2"/>
            <w:bookmarkEnd w:id="2505"/>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08"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08"/>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09" w:name="_MCCTEMPBM_CRPT07900104___7"/>
            <w:bookmarkEnd w:id="2507"/>
            <w:bookmarkEnd w:id="2509"/>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0" w:name="_MCCTEMPBM_CRPT07900105___7"/>
            <w:r w:rsidRPr="009620E9">
              <w:rPr>
                <w:rFonts w:ascii="Arial" w:hAnsi="Arial"/>
                <w:sz w:val="18"/>
              </w:rPr>
              <w:t>Type of ciphering algorithm (octet 2, bit 5 to 7)</w:t>
            </w:r>
            <w:bookmarkEnd w:id="2510"/>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1" w:name="_MCCTEMPBM_CRPT07900106___7"/>
            <w:r w:rsidRPr="009620E9">
              <w:rPr>
                <w:rFonts w:ascii="Arial" w:hAnsi="Arial"/>
                <w:sz w:val="18"/>
              </w:rPr>
              <w:t>Bits</w:t>
            </w:r>
            <w:bookmarkEnd w:id="2511"/>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2"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3" w:name="_MCCTEMPBM_CRPT07900108___7"/>
            <w:bookmarkEnd w:id="2513"/>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4" w:name="_PERM_MCCTEMPBM_CRPT07900109___4" w:colFirst="0" w:colLast="2"/>
            <w:bookmarkEnd w:id="2512"/>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5"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5"/>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6" w:name="_PERM_MCCTEMPBM_CRPT07900111___4" w:colFirst="0" w:colLast="2"/>
            <w:bookmarkEnd w:id="2514"/>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7"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7"/>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18" w:name="_PERM_MCCTEMPBM_CRPT07900113___4" w:colFirst="0" w:colLast="2"/>
            <w:bookmarkEnd w:id="2516"/>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19"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19"/>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0" w:name="_MCCTEMPBM_CRPT07900115___4" w:colFirst="0" w:colLast="2"/>
            <w:bookmarkEnd w:id="2518"/>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1"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1"/>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2" w:name="_MCCTEMPBM_CRPT07900117___4" w:colFirst="0" w:colLast="2"/>
            <w:bookmarkEnd w:id="2520"/>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3"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3"/>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4" w:name="_MCCTEMPBM_CRPT07900119___4" w:colFirst="0" w:colLast="2"/>
            <w:bookmarkEnd w:id="2522"/>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5"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5"/>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6" w:name="_MCCTEMPBM_CRPT07900121___4" w:colFirst="0" w:colLast="2"/>
            <w:bookmarkEnd w:id="2524"/>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7"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7"/>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28" w:name="_MCCTEMPBM_CRPT07900123___4" w:colFirst="0" w:colLast="2"/>
            <w:bookmarkEnd w:id="2526"/>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29"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29"/>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0" w:name="_MCCTEMPBM_CRPT07900125___7"/>
            <w:bookmarkEnd w:id="2528"/>
            <w:bookmarkEnd w:id="2530"/>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1" w:name="_MCCTEMPBM_CRPT07900126___7"/>
            <w:r w:rsidRPr="009620E9">
              <w:rPr>
                <w:rFonts w:ascii="Arial" w:hAnsi="Arial"/>
                <w:sz w:val="18"/>
              </w:rPr>
              <w:t>Bit 4 and 8 of octet 2 are spare and shall be coded as zero.</w:t>
            </w:r>
            <w:bookmarkEnd w:id="2531"/>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2" w:name="_MCCTEMPBM_CRPT07900127___7"/>
            <w:bookmarkEnd w:id="2532"/>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3" w:name="_CR8_4_19"/>
      <w:bookmarkStart w:id="2534" w:name="_Toc502240465"/>
      <w:bookmarkStart w:id="2535" w:name="_Toc45282398"/>
      <w:bookmarkStart w:id="2536" w:name="_Toc45882784"/>
      <w:bookmarkStart w:id="2537" w:name="_Toc51951334"/>
      <w:bookmarkStart w:id="2538" w:name="_Toc59209111"/>
      <w:bookmarkStart w:id="2539" w:name="_Toc75734953"/>
      <w:bookmarkStart w:id="2540" w:name="_Toc502240468"/>
      <w:bookmarkStart w:id="2541" w:name="_Toc45282399"/>
      <w:bookmarkStart w:id="2542" w:name="_Toc45882785"/>
      <w:bookmarkStart w:id="2543" w:name="_Toc51951335"/>
      <w:bookmarkStart w:id="2544" w:name="_Toc59209112"/>
      <w:bookmarkStart w:id="2545" w:name="_Toc75734954"/>
      <w:bookmarkStart w:id="2546" w:name="_Toc502240467"/>
      <w:bookmarkStart w:id="2547" w:name="_Toc155844338"/>
      <w:bookmarkEnd w:id="2533"/>
      <w:r>
        <w:t>8.4.19</w:t>
      </w:r>
      <w:r w:rsidRPr="00742FAE">
        <w:tab/>
      </w:r>
      <w:r>
        <w:t>LSB of K</w:t>
      </w:r>
      <w:r>
        <w:rPr>
          <w:vertAlign w:val="subscript"/>
        </w:rPr>
        <w:t>NRP-sess</w:t>
      </w:r>
      <w:r>
        <w:t xml:space="preserve"> ID</w:t>
      </w:r>
      <w:bookmarkEnd w:id="2534"/>
      <w:bookmarkEnd w:id="2535"/>
      <w:bookmarkEnd w:id="2536"/>
      <w:bookmarkEnd w:id="2537"/>
      <w:bookmarkEnd w:id="2538"/>
      <w:bookmarkEnd w:id="2539"/>
      <w:bookmarkEnd w:id="2547"/>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48" w:name="_CRFigure8_4_19_1"/>
      <w:r w:rsidRPr="00742FAE">
        <w:t>Figure </w:t>
      </w:r>
      <w:bookmarkEnd w:id="2548"/>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49" w:name="_CRTable8_4_19_1"/>
      <w:r w:rsidRPr="00742FAE">
        <w:t>Table </w:t>
      </w:r>
      <w:bookmarkEnd w:id="2549"/>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0" w:name="_CR8_4_20"/>
      <w:bookmarkStart w:id="2551" w:name="_Toc155844339"/>
      <w:bookmarkEnd w:id="2550"/>
      <w:r>
        <w:t>8.4.20</w:t>
      </w:r>
      <w:r w:rsidRPr="00742FAE">
        <w:tab/>
      </w:r>
      <w:r>
        <w:t>MSBs of K</w:t>
      </w:r>
      <w:r>
        <w:rPr>
          <w:vertAlign w:val="subscript"/>
        </w:rPr>
        <w:t>NRP</w:t>
      </w:r>
      <w:r>
        <w:t xml:space="preserve"> ID</w:t>
      </w:r>
      <w:bookmarkEnd w:id="2540"/>
      <w:bookmarkEnd w:id="2541"/>
      <w:bookmarkEnd w:id="2542"/>
      <w:bookmarkEnd w:id="2543"/>
      <w:bookmarkEnd w:id="2544"/>
      <w:bookmarkEnd w:id="2545"/>
      <w:bookmarkEnd w:id="2551"/>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2" w:name="_CRFigure8_4_20_1"/>
      <w:r w:rsidRPr="00742FAE">
        <w:t>Figure </w:t>
      </w:r>
      <w:bookmarkEnd w:id="2552"/>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3" w:name="_CRTable8_4_20_1"/>
      <w:r w:rsidRPr="00742FAE">
        <w:lastRenderedPageBreak/>
        <w:t>Table </w:t>
      </w:r>
      <w:bookmarkEnd w:id="2553"/>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4" w:name="_CR8_4_21"/>
      <w:bookmarkStart w:id="2555" w:name="_Toc45282400"/>
      <w:bookmarkStart w:id="2556" w:name="_Toc45882786"/>
      <w:bookmarkStart w:id="2557" w:name="_Toc51951336"/>
      <w:bookmarkStart w:id="2558" w:name="_Toc59209113"/>
      <w:bookmarkStart w:id="2559" w:name="_Toc75734955"/>
      <w:bookmarkStart w:id="2560" w:name="_Toc155844340"/>
      <w:bookmarkEnd w:id="2554"/>
      <w:r>
        <w:t>8.4.21</w:t>
      </w:r>
      <w:r w:rsidRPr="00742FAE">
        <w:tab/>
      </w:r>
      <w:r>
        <w:t>LSBs of K</w:t>
      </w:r>
      <w:r>
        <w:rPr>
          <w:vertAlign w:val="subscript"/>
        </w:rPr>
        <w:t>NRP</w:t>
      </w:r>
      <w:r>
        <w:t xml:space="preserve"> ID</w:t>
      </w:r>
      <w:bookmarkEnd w:id="2546"/>
      <w:bookmarkEnd w:id="2555"/>
      <w:bookmarkEnd w:id="2556"/>
      <w:bookmarkEnd w:id="2557"/>
      <w:bookmarkEnd w:id="2558"/>
      <w:bookmarkEnd w:id="2559"/>
      <w:bookmarkEnd w:id="256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1" w:name="_CRFigure8_4_21_1"/>
      <w:r w:rsidRPr="00742FAE">
        <w:t>Figure </w:t>
      </w:r>
      <w:bookmarkEnd w:id="2561"/>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2" w:name="_CRTable8_4_21_1"/>
      <w:r w:rsidRPr="00742FAE">
        <w:t>Table </w:t>
      </w:r>
      <w:bookmarkEnd w:id="2562"/>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3" w:name="_CR8_4_22"/>
      <w:bookmarkStart w:id="2564" w:name="_Toc45282401"/>
      <w:bookmarkStart w:id="2565" w:name="_Toc45882787"/>
      <w:bookmarkStart w:id="2566" w:name="_Toc51951337"/>
      <w:bookmarkStart w:id="2567" w:name="_Toc59209114"/>
      <w:bookmarkStart w:id="2568" w:name="_Toc75734956"/>
      <w:bookmarkStart w:id="2569" w:name="_Toc155844341"/>
      <w:bookmarkEnd w:id="2563"/>
      <w:r>
        <w:t>8.4.22</w:t>
      </w:r>
      <w:r w:rsidRPr="009620E9">
        <w:tab/>
      </w:r>
      <w:r>
        <w:t>UE PC5 unicast user plane security policy</w:t>
      </w:r>
      <w:bookmarkEnd w:id="2564"/>
      <w:bookmarkEnd w:id="2565"/>
      <w:bookmarkEnd w:id="2566"/>
      <w:bookmarkEnd w:id="2567"/>
      <w:bookmarkEnd w:id="2568"/>
      <w:bookmarkEnd w:id="2569"/>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0"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1" w:name="_MCCTEMPBM_CRPT07900133___7"/>
            <w:bookmarkEnd w:id="2571"/>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2" w:name="_MCCTEMPBM_CRPT07900134___4"/>
            <w:bookmarkEnd w:id="2570"/>
            <w:r>
              <w:rPr>
                <w:rFonts w:ascii="Arial" w:hAnsi="Arial"/>
                <w:sz w:val="18"/>
              </w:rPr>
              <w:t>UE PC5 unicast user plane security policy</w:t>
            </w:r>
            <w:r w:rsidRPr="009620E9">
              <w:rPr>
                <w:rFonts w:ascii="Arial" w:hAnsi="Arial"/>
                <w:sz w:val="18"/>
              </w:rPr>
              <w:t xml:space="preserve"> IEI</w:t>
            </w:r>
            <w:bookmarkEnd w:id="2572"/>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3" w:name="_MCCTEMPBM_CRPT07900135___7"/>
            <w:r w:rsidRPr="009620E9">
              <w:rPr>
                <w:rFonts w:ascii="Arial" w:hAnsi="Arial"/>
                <w:sz w:val="18"/>
              </w:rPr>
              <w:t>octet 1</w:t>
            </w:r>
            <w:bookmarkEnd w:id="2573"/>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4"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5" w:name="_MCCTEMPBM_CRPT07900137___7"/>
            <w:r w:rsidRPr="009620E9">
              <w:rPr>
                <w:rFonts w:ascii="Arial" w:hAnsi="Arial"/>
                <w:sz w:val="18"/>
              </w:rPr>
              <w:t>octet 2</w:t>
            </w:r>
            <w:bookmarkEnd w:id="2575"/>
          </w:p>
        </w:tc>
      </w:tr>
    </w:tbl>
    <w:p w14:paraId="4852B4F4" w14:textId="77777777" w:rsidR="008E33F7" w:rsidRPr="009620E9" w:rsidRDefault="008E33F7" w:rsidP="008E33F7">
      <w:pPr>
        <w:pStyle w:val="TF"/>
      </w:pPr>
      <w:bookmarkStart w:id="2576" w:name="_CRFigure8_4_22_1"/>
      <w:bookmarkEnd w:id="2574"/>
      <w:r w:rsidRPr="009620E9">
        <w:t>Figure</w:t>
      </w:r>
      <w:r w:rsidRPr="00742FAE">
        <w:t> </w:t>
      </w:r>
      <w:bookmarkEnd w:id="2576"/>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7" w:name="_CRTable8_4_22_1"/>
      <w:r>
        <w:lastRenderedPageBreak/>
        <w:t>Table</w:t>
      </w:r>
      <w:r w:rsidRPr="00C65060">
        <w:t> </w:t>
      </w:r>
      <w:bookmarkEnd w:id="2577"/>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78"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78"/>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79" w:name="_MCCTEMPBM_CRPT07900140___7"/>
            <w:r w:rsidRPr="009620E9">
              <w:rPr>
                <w:rFonts w:ascii="Arial" w:hAnsi="Arial"/>
                <w:sz w:val="18"/>
              </w:rPr>
              <w:t>Bits</w:t>
            </w:r>
            <w:bookmarkEnd w:id="2579"/>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0"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1" w:name="_MCCTEMPBM_CRPT07900142___7"/>
            <w:bookmarkEnd w:id="2581"/>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2" w:name="_MCCTEMPBM_CRPT07900143___4" w:colFirst="0" w:colLast="2"/>
            <w:bookmarkEnd w:id="2580"/>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3" w:name="_MCCTEMPBM_CRPT07900144___7"/>
            <w:r>
              <w:rPr>
                <w:rFonts w:ascii="Arial" w:hAnsi="Arial"/>
                <w:sz w:val="18"/>
                <w:lang w:eastAsia="ko-KR"/>
              </w:rPr>
              <w:t>User plane integrity protection not needed</w:t>
            </w:r>
            <w:bookmarkEnd w:id="2583"/>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4" w:name="_MCCTEMPBM_CRPT07900145___4" w:colFirst="0" w:colLast="2"/>
            <w:bookmarkEnd w:id="2582"/>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5" w:name="_MCCTEMPBM_CRPT07900146___7"/>
            <w:r>
              <w:rPr>
                <w:rFonts w:ascii="Arial" w:hAnsi="Arial"/>
                <w:sz w:val="18"/>
                <w:lang w:eastAsia="ko-KR"/>
              </w:rPr>
              <w:t>User plane integrity protection preferred</w:t>
            </w:r>
            <w:bookmarkEnd w:id="2585"/>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6" w:name="_MCCTEMPBM_CRPT07900147___4" w:colFirst="0" w:colLast="2"/>
            <w:bookmarkEnd w:id="2584"/>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7" w:name="_MCCTEMPBM_CRPT07900148___7"/>
            <w:r>
              <w:rPr>
                <w:rFonts w:ascii="Arial" w:hAnsi="Arial"/>
                <w:sz w:val="18"/>
                <w:lang w:eastAsia="ko-KR"/>
              </w:rPr>
              <w:t>User plane integrity protection required</w:t>
            </w:r>
            <w:bookmarkEnd w:id="2587"/>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88" w:name="_MCCTEMPBM_CRPT07900149___4" w:colFirst="0" w:colLast="2"/>
            <w:bookmarkEnd w:id="2586"/>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89" w:name="_MCCTEMPBM_CRPT07900150___7"/>
            <w:bookmarkEnd w:id="2589"/>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0" w:name="_MCCTEMPBM_CRPT07900151___7"/>
            <w:bookmarkEnd w:id="2588"/>
            <w:r w:rsidRPr="00A55D9D">
              <w:rPr>
                <w:rFonts w:ascii="Arial" w:hAnsi="Arial"/>
                <w:sz w:val="18"/>
              </w:rPr>
              <w:tab/>
            </w:r>
            <w:r>
              <w:rPr>
                <w:rFonts w:ascii="Arial" w:hAnsi="Arial"/>
                <w:sz w:val="18"/>
              </w:rPr>
              <w:t>to</w:t>
            </w:r>
            <w:r>
              <w:rPr>
                <w:rFonts w:ascii="Arial" w:hAnsi="Arial"/>
                <w:sz w:val="18"/>
              </w:rPr>
              <w:tab/>
              <w:t>Spare</w:t>
            </w:r>
            <w:bookmarkEnd w:id="2590"/>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1"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2" w:name="_MCCTEMPBM_CRPT07900153___7"/>
            <w:bookmarkEnd w:id="2592"/>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3" w:name="_MCCTEMPBM_CRPT07900154___4" w:colFirst="0" w:colLast="2"/>
            <w:bookmarkEnd w:id="2591"/>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4" w:name="_MCCTEMPBM_CRPT07900155___7"/>
            <w:r>
              <w:rPr>
                <w:rFonts w:ascii="Arial" w:hAnsi="Arial"/>
                <w:sz w:val="18"/>
                <w:lang w:eastAsia="ko-KR"/>
              </w:rPr>
              <w:t>Reserved</w:t>
            </w:r>
            <w:bookmarkEnd w:id="2594"/>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5" w:name="_MCCTEMPBM_CRPT07900156___7"/>
            <w:bookmarkEnd w:id="2593"/>
            <w:bookmarkEnd w:id="2595"/>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6"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7" w:name="_MCCTEMPBM_CRPT07900158___7"/>
            <w:bookmarkEnd w:id="2596"/>
            <w:r w:rsidRPr="009620E9">
              <w:rPr>
                <w:rFonts w:ascii="Arial" w:hAnsi="Arial"/>
                <w:sz w:val="18"/>
              </w:rPr>
              <w:t>Bits</w:t>
            </w:r>
            <w:bookmarkEnd w:id="2597"/>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598"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599" w:name="_MCCTEMPBM_CRPT07900160___7"/>
            <w:bookmarkEnd w:id="2599"/>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0" w:name="_MCCTEMPBM_CRPT07900161___4" w:colFirst="0" w:colLast="2"/>
            <w:bookmarkEnd w:id="2598"/>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1"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1"/>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2" w:name="_MCCTEMPBM_CRPT07900163___4" w:colFirst="0" w:colLast="2"/>
            <w:bookmarkEnd w:id="2600"/>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3"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3"/>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4" w:name="_MCCTEMPBM_CRPT07900165___4" w:colFirst="0" w:colLast="2"/>
            <w:bookmarkEnd w:id="2602"/>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5"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5"/>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6" w:name="_MCCTEMPBM_CRPT07900167___4" w:colFirst="0" w:colLast="2"/>
            <w:bookmarkEnd w:id="2604"/>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7" w:name="_MCCTEMPBM_CRPT07900168___7"/>
            <w:bookmarkEnd w:id="2607"/>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08" w:name="_MCCTEMPBM_CRPT07900169___7"/>
            <w:bookmarkEnd w:id="2606"/>
            <w:r w:rsidRPr="00A55D9D">
              <w:rPr>
                <w:rFonts w:ascii="Arial" w:hAnsi="Arial"/>
                <w:sz w:val="18"/>
              </w:rPr>
              <w:tab/>
            </w:r>
            <w:r>
              <w:rPr>
                <w:rFonts w:ascii="Arial" w:hAnsi="Arial"/>
                <w:sz w:val="18"/>
              </w:rPr>
              <w:t>to</w:t>
            </w:r>
            <w:r>
              <w:rPr>
                <w:rFonts w:ascii="Arial" w:hAnsi="Arial"/>
                <w:sz w:val="18"/>
              </w:rPr>
              <w:tab/>
              <w:t>Spare</w:t>
            </w:r>
            <w:bookmarkEnd w:id="2608"/>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09"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0" w:name="_MCCTEMPBM_CRPT07900171___7"/>
            <w:bookmarkEnd w:id="2610"/>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1" w:name="_MCCTEMPBM_CRPT07900172___4" w:colFirst="0" w:colLast="2"/>
            <w:bookmarkEnd w:id="2609"/>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2" w:name="_MCCTEMPBM_CRPT07900173___7"/>
            <w:r>
              <w:rPr>
                <w:rFonts w:ascii="Arial" w:hAnsi="Arial"/>
                <w:sz w:val="18"/>
                <w:lang w:eastAsia="ko-KR"/>
              </w:rPr>
              <w:t>Reserved</w:t>
            </w:r>
            <w:bookmarkEnd w:id="2612"/>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3" w:name="_MCCTEMPBM_CRPT07900174___7"/>
            <w:bookmarkEnd w:id="2611"/>
            <w:bookmarkEnd w:id="2613"/>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4"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5" w:name="_MCCTEMPBM_CRPT07900176___7"/>
            <w:bookmarkEnd w:id="2614"/>
            <w:bookmarkEnd w:id="2615"/>
          </w:p>
        </w:tc>
      </w:tr>
    </w:tbl>
    <w:p w14:paraId="7E7ACCA2" w14:textId="77777777" w:rsidR="008E33F7" w:rsidRDefault="008E33F7" w:rsidP="008E33F7">
      <w:pPr>
        <w:jc w:val="center"/>
        <w:rPr>
          <w:noProof/>
        </w:rPr>
      </w:pPr>
      <w:bookmarkStart w:id="2616" w:name="_MCCTEMPBM_CRPT07900177___4"/>
    </w:p>
    <w:p w14:paraId="48095D5C" w14:textId="77777777" w:rsidR="008E33F7" w:rsidRPr="009620E9" w:rsidRDefault="008E33F7" w:rsidP="00CC0F60">
      <w:pPr>
        <w:pStyle w:val="Heading3"/>
      </w:pPr>
      <w:bookmarkStart w:id="2617" w:name="_CR8_4_23"/>
      <w:bookmarkStart w:id="2618" w:name="_Toc45282402"/>
      <w:bookmarkStart w:id="2619" w:name="_Toc45882788"/>
      <w:bookmarkStart w:id="2620" w:name="_Toc51951338"/>
      <w:bookmarkStart w:id="2621" w:name="_Toc59209115"/>
      <w:bookmarkStart w:id="2622" w:name="_Toc75734957"/>
      <w:bookmarkStart w:id="2623" w:name="_Toc155844342"/>
      <w:bookmarkEnd w:id="2616"/>
      <w:bookmarkEnd w:id="2617"/>
      <w:r>
        <w:t>8.4.23</w:t>
      </w:r>
      <w:r w:rsidRPr="009620E9">
        <w:tab/>
      </w:r>
      <w:r>
        <w:t>Configuration of UE PC5 unicast u</w:t>
      </w:r>
      <w:r>
        <w:rPr>
          <w:rFonts w:eastAsia="Malgun Gothic"/>
          <w:lang w:eastAsia="ko-KR"/>
        </w:rPr>
        <w:t>ser plane security protection</w:t>
      </w:r>
      <w:bookmarkEnd w:id="2618"/>
      <w:bookmarkEnd w:id="2619"/>
      <w:bookmarkEnd w:id="2620"/>
      <w:bookmarkEnd w:id="2621"/>
      <w:bookmarkEnd w:id="2622"/>
      <w:bookmarkEnd w:id="2623"/>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4"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5" w:name="_MCCTEMPBM_CRPT07900179___7"/>
            <w:bookmarkEnd w:id="2625"/>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6" w:name="_MCCTEMPBM_CRPT07900180___4"/>
            <w:bookmarkEnd w:id="2624"/>
            <w:r w:rsidRPr="00332E8F">
              <w:rPr>
                <w:rFonts w:ascii="Arial" w:hAnsi="Arial"/>
                <w:sz w:val="18"/>
              </w:rPr>
              <w:t xml:space="preserve">configuration of UE PC5 unicast user plane security protection </w:t>
            </w:r>
            <w:r w:rsidRPr="009620E9">
              <w:rPr>
                <w:rFonts w:ascii="Arial" w:hAnsi="Arial"/>
                <w:sz w:val="18"/>
              </w:rPr>
              <w:t>IEI</w:t>
            </w:r>
            <w:bookmarkEnd w:id="2626"/>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7" w:name="_MCCTEMPBM_CRPT07900181___7"/>
            <w:r w:rsidRPr="009620E9">
              <w:rPr>
                <w:rFonts w:ascii="Arial" w:hAnsi="Arial"/>
                <w:sz w:val="18"/>
              </w:rPr>
              <w:t>octet 1</w:t>
            </w:r>
            <w:bookmarkEnd w:id="2627"/>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28"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29" w:name="_MCCTEMPBM_CRPT07900183___7"/>
            <w:r w:rsidRPr="009620E9">
              <w:rPr>
                <w:rFonts w:ascii="Arial" w:hAnsi="Arial"/>
                <w:sz w:val="18"/>
              </w:rPr>
              <w:t>octet 2</w:t>
            </w:r>
            <w:bookmarkEnd w:id="2629"/>
          </w:p>
        </w:tc>
      </w:tr>
    </w:tbl>
    <w:p w14:paraId="66EC0BA6" w14:textId="77777777" w:rsidR="008E33F7" w:rsidRPr="009620E9" w:rsidRDefault="008E33F7" w:rsidP="008E33F7">
      <w:pPr>
        <w:pStyle w:val="TF"/>
      </w:pPr>
      <w:bookmarkStart w:id="2630" w:name="_CRFigure8_4_23_1"/>
      <w:bookmarkEnd w:id="2628"/>
      <w:r w:rsidRPr="009620E9">
        <w:t>Figure</w:t>
      </w:r>
      <w:r w:rsidRPr="00742FAE">
        <w:t> </w:t>
      </w:r>
      <w:bookmarkEnd w:id="2630"/>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1" w:name="_CRTable8_4_23_1"/>
      <w:r>
        <w:lastRenderedPageBreak/>
        <w:t>Table</w:t>
      </w:r>
      <w:r w:rsidRPr="00C65060">
        <w:t> </w:t>
      </w:r>
      <w:bookmarkEnd w:id="2631"/>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2"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2"/>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3" w:name="_MCCTEMPBM_CRPT07900186___7"/>
            <w:r w:rsidRPr="009620E9">
              <w:rPr>
                <w:rFonts w:ascii="Arial" w:hAnsi="Arial"/>
                <w:sz w:val="18"/>
              </w:rPr>
              <w:t>Bits</w:t>
            </w:r>
            <w:bookmarkEnd w:id="2633"/>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4"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5" w:name="_MCCTEMPBM_CRPT07900188___7"/>
            <w:bookmarkEnd w:id="2635"/>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6" w:name="_MCCTEMPBM_CRPT07900189___4" w:colFirst="0" w:colLast="2"/>
            <w:bookmarkEnd w:id="2634"/>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7" w:name="_MCCTEMPBM_CRPT07900190___7"/>
            <w:r>
              <w:rPr>
                <w:rFonts w:ascii="Arial" w:hAnsi="Arial"/>
                <w:sz w:val="18"/>
                <w:lang w:eastAsia="ko-KR"/>
              </w:rPr>
              <w:t>Off</w:t>
            </w:r>
            <w:bookmarkEnd w:id="2637"/>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38" w:name="_MCCTEMPBM_CRPT07900191___4" w:colFirst="0" w:colLast="2"/>
            <w:bookmarkEnd w:id="2636"/>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39" w:name="_MCCTEMPBM_CRPT07900192___7"/>
            <w:r>
              <w:rPr>
                <w:rFonts w:ascii="Arial" w:hAnsi="Arial"/>
                <w:sz w:val="18"/>
              </w:rPr>
              <w:t>Off or On</w:t>
            </w:r>
            <w:bookmarkEnd w:id="2639"/>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0" w:name="_MCCTEMPBM_CRPT07900193___4" w:colFirst="0" w:colLast="2"/>
            <w:bookmarkEnd w:id="2638"/>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1" w:name="_MCCTEMPBM_CRPT07900194___7"/>
            <w:r>
              <w:rPr>
                <w:rFonts w:ascii="Arial" w:hAnsi="Arial"/>
                <w:sz w:val="18"/>
                <w:lang w:eastAsia="ko-KR"/>
              </w:rPr>
              <w:t>On</w:t>
            </w:r>
            <w:bookmarkEnd w:id="2641"/>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2" w:name="_MCCTEMPBM_CRPT07900195___4" w:colFirst="0" w:colLast="2"/>
            <w:bookmarkEnd w:id="2640"/>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3" w:name="_MCCTEMPBM_CRPT07900196___7"/>
            <w:bookmarkEnd w:id="2643"/>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4" w:name="_MCCTEMPBM_CRPT07900197___7"/>
            <w:bookmarkEnd w:id="2642"/>
            <w:r w:rsidRPr="00A55D9D">
              <w:rPr>
                <w:rFonts w:ascii="Arial" w:hAnsi="Arial"/>
                <w:sz w:val="18"/>
              </w:rPr>
              <w:tab/>
            </w:r>
            <w:r>
              <w:rPr>
                <w:rFonts w:ascii="Arial" w:hAnsi="Arial"/>
                <w:sz w:val="18"/>
              </w:rPr>
              <w:t>to</w:t>
            </w:r>
            <w:r>
              <w:rPr>
                <w:rFonts w:ascii="Arial" w:hAnsi="Arial"/>
                <w:sz w:val="18"/>
              </w:rPr>
              <w:tab/>
              <w:t>Spare</w:t>
            </w:r>
            <w:bookmarkEnd w:id="2644"/>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5"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6" w:name="_MCCTEMPBM_CRPT07900199___7"/>
            <w:bookmarkEnd w:id="2646"/>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7" w:name="_MCCTEMPBM_CRPT07900200___4" w:colFirst="0" w:colLast="2"/>
            <w:bookmarkEnd w:id="2645"/>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48" w:name="_MCCTEMPBM_CRPT07900201___7"/>
            <w:r>
              <w:rPr>
                <w:rFonts w:ascii="Arial" w:hAnsi="Arial"/>
                <w:sz w:val="18"/>
                <w:lang w:eastAsia="ko-KR"/>
              </w:rPr>
              <w:t>Reserved</w:t>
            </w:r>
            <w:bookmarkEnd w:id="2648"/>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49" w:name="_MCCTEMPBM_CRPT07900202___7"/>
            <w:bookmarkEnd w:id="2647"/>
            <w:bookmarkEnd w:id="2649"/>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0"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0"/>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1" w:name="_MCCTEMPBM_CRPT07900204___7"/>
            <w:r w:rsidRPr="009620E9">
              <w:rPr>
                <w:rFonts w:ascii="Arial" w:hAnsi="Arial"/>
                <w:sz w:val="18"/>
              </w:rPr>
              <w:t>Bits</w:t>
            </w:r>
            <w:bookmarkEnd w:id="2651"/>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2"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3" w:name="_MCCTEMPBM_CRPT07900206___7"/>
            <w:bookmarkEnd w:id="2653"/>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4" w:name="_MCCTEMPBM_CRPT07900207___4" w:colFirst="0" w:colLast="2"/>
            <w:bookmarkEnd w:id="2652"/>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5" w:name="_MCCTEMPBM_CRPT07900208___7"/>
            <w:r>
              <w:rPr>
                <w:rFonts w:ascii="Arial" w:hAnsi="Arial"/>
                <w:sz w:val="18"/>
                <w:lang w:eastAsia="ko-KR"/>
              </w:rPr>
              <w:t>Off</w:t>
            </w:r>
            <w:bookmarkEnd w:id="2655"/>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6" w:name="_MCCTEMPBM_CRPT07900209___4" w:colFirst="0" w:colLast="2"/>
            <w:bookmarkEnd w:id="2654"/>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7" w:name="_MCCTEMPBM_CRPT07900210___7"/>
            <w:r>
              <w:rPr>
                <w:rFonts w:ascii="Arial" w:hAnsi="Arial"/>
                <w:sz w:val="18"/>
                <w:lang w:eastAsia="ko-KR"/>
              </w:rPr>
              <w:t>Off or On</w:t>
            </w:r>
            <w:bookmarkEnd w:id="2657"/>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58" w:name="_MCCTEMPBM_CRPT07900211___4" w:colFirst="0" w:colLast="2"/>
            <w:bookmarkEnd w:id="2656"/>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59" w:name="_MCCTEMPBM_CRPT07900212___7"/>
            <w:r>
              <w:rPr>
                <w:rFonts w:ascii="Arial" w:hAnsi="Arial"/>
                <w:sz w:val="18"/>
                <w:lang w:eastAsia="ko-KR"/>
              </w:rPr>
              <w:t>On</w:t>
            </w:r>
            <w:bookmarkEnd w:id="2659"/>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0" w:name="_MCCTEMPBM_CRPT07900213___4" w:colFirst="0" w:colLast="2"/>
            <w:bookmarkEnd w:id="2658"/>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1" w:name="_MCCTEMPBM_CRPT07900214___7"/>
            <w:bookmarkEnd w:id="2661"/>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2" w:name="_MCCTEMPBM_CRPT07900215___7"/>
            <w:bookmarkEnd w:id="2660"/>
            <w:r w:rsidRPr="00A55D9D">
              <w:rPr>
                <w:rFonts w:ascii="Arial" w:hAnsi="Arial"/>
                <w:sz w:val="18"/>
              </w:rPr>
              <w:tab/>
            </w:r>
            <w:r>
              <w:rPr>
                <w:rFonts w:ascii="Arial" w:hAnsi="Arial"/>
                <w:sz w:val="18"/>
              </w:rPr>
              <w:t>to</w:t>
            </w:r>
            <w:r>
              <w:rPr>
                <w:rFonts w:ascii="Arial" w:hAnsi="Arial"/>
                <w:sz w:val="18"/>
              </w:rPr>
              <w:tab/>
              <w:t>Spare</w:t>
            </w:r>
            <w:bookmarkEnd w:id="2662"/>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3"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4" w:name="_MCCTEMPBM_CRPT07900217___7"/>
            <w:bookmarkEnd w:id="2664"/>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5" w:name="_MCCTEMPBM_CRPT07900218___4" w:colFirst="0" w:colLast="2"/>
            <w:bookmarkEnd w:id="2663"/>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6" w:name="_MCCTEMPBM_CRPT07900219___7"/>
            <w:r>
              <w:rPr>
                <w:rFonts w:ascii="Arial" w:hAnsi="Arial"/>
                <w:sz w:val="18"/>
                <w:lang w:eastAsia="ko-KR"/>
              </w:rPr>
              <w:t>Reserved</w:t>
            </w:r>
            <w:bookmarkEnd w:id="2666"/>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7" w:name="_MCCTEMPBM_CRPT07900220___7"/>
            <w:bookmarkEnd w:id="2665"/>
            <w:bookmarkEnd w:id="2667"/>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68" w:name="_MCCTEMPBM_CRPT07900221___7"/>
            <w:r w:rsidRPr="009620E9">
              <w:rPr>
                <w:rFonts w:ascii="Arial" w:hAnsi="Arial"/>
                <w:sz w:val="18"/>
              </w:rPr>
              <w:t>Bit 4 and 8 of octet 2 are spare and shall be coded as zero.</w:t>
            </w:r>
            <w:bookmarkEnd w:id="2668"/>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69" w:name="_MCCTEMPBM_CRPT07900222___7"/>
            <w:bookmarkEnd w:id="2669"/>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0" w:name="_CR8_4_24"/>
      <w:bookmarkStart w:id="2671" w:name="_Toc45282403"/>
      <w:bookmarkStart w:id="2672" w:name="_Toc45882789"/>
      <w:bookmarkStart w:id="2673" w:name="_Toc51951339"/>
      <w:bookmarkStart w:id="2674" w:name="_Toc59209116"/>
      <w:bookmarkStart w:id="2675" w:name="_Toc75734958"/>
      <w:bookmarkStart w:id="2676" w:name="_Toc155844343"/>
      <w:bookmarkEnd w:id="2670"/>
      <w:r>
        <w:t>8.4.24</w:t>
      </w:r>
      <w:r>
        <w:tab/>
        <w:t>Re-authentication indication</w:t>
      </w:r>
      <w:bookmarkEnd w:id="2671"/>
      <w:bookmarkEnd w:id="2672"/>
      <w:bookmarkEnd w:id="2673"/>
      <w:bookmarkEnd w:id="2674"/>
      <w:bookmarkEnd w:id="2675"/>
      <w:bookmarkEnd w:id="2676"/>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7" w:name="_CRFigure8_4_24_1"/>
      <w:r w:rsidRPr="00742FAE">
        <w:t>Figure </w:t>
      </w:r>
      <w:bookmarkEnd w:id="2677"/>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78" w:name="_CRTable8_4_24_1"/>
      <w:r w:rsidRPr="00742FAE">
        <w:t>Table </w:t>
      </w:r>
      <w:bookmarkEnd w:id="2678"/>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79" w:name="_CR8_4_25"/>
      <w:bookmarkStart w:id="2680" w:name="_Toc45282404"/>
      <w:bookmarkStart w:id="2681" w:name="_Toc45882790"/>
      <w:bookmarkStart w:id="2682" w:name="_Toc51951340"/>
      <w:bookmarkStart w:id="2683" w:name="_Toc59209117"/>
      <w:bookmarkStart w:id="2684" w:name="_Toc75734959"/>
      <w:bookmarkStart w:id="2685" w:name="_Toc155844344"/>
      <w:bookmarkEnd w:id="2679"/>
      <w:r>
        <w:t>8.4.25</w:t>
      </w:r>
      <w:r>
        <w:tab/>
        <w:t>Layer-2 ID</w:t>
      </w:r>
      <w:bookmarkEnd w:id="2680"/>
      <w:bookmarkEnd w:id="2681"/>
      <w:bookmarkEnd w:id="2682"/>
      <w:bookmarkEnd w:id="2683"/>
      <w:bookmarkEnd w:id="2684"/>
      <w:bookmarkEnd w:id="2685"/>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6" w:name="_CRFigure8_4_25_1"/>
      <w:r w:rsidRPr="00742FAE">
        <w:t>Figure </w:t>
      </w:r>
      <w:bookmarkEnd w:id="2686"/>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7" w:name="_CRTable8_4_25_1"/>
      <w:r w:rsidRPr="00742FAE">
        <w:t>Table </w:t>
      </w:r>
      <w:bookmarkEnd w:id="2687"/>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688" w:name="_CR9"/>
      <w:bookmarkStart w:id="2689" w:name="_Toc45282405"/>
      <w:bookmarkStart w:id="2690" w:name="_Toc45882791"/>
      <w:bookmarkStart w:id="2691" w:name="_Toc51951341"/>
      <w:bookmarkStart w:id="2692" w:name="_Toc59209118"/>
      <w:bookmarkStart w:id="2693" w:name="_Toc75734960"/>
      <w:bookmarkStart w:id="2694" w:name="_Toc155844345"/>
      <w:bookmarkEnd w:id="2688"/>
      <w:r>
        <w:t>9</w:t>
      </w:r>
      <w:r>
        <w:tab/>
        <w:t>C</w:t>
      </w:r>
      <w:r>
        <w:rPr>
          <w:noProof/>
          <w:lang w:val="en-US"/>
        </w:rPr>
        <w:t>oding other than information element coding</w:t>
      </w:r>
      <w:bookmarkEnd w:id="2379"/>
      <w:bookmarkEnd w:id="2380"/>
      <w:bookmarkEnd w:id="2689"/>
      <w:bookmarkEnd w:id="2690"/>
      <w:bookmarkEnd w:id="2691"/>
      <w:bookmarkEnd w:id="2692"/>
      <w:bookmarkEnd w:id="2693"/>
      <w:bookmarkEnd w:id="2694"/>
    </w:p>
    <w:p w14:paraId="357A34D8" w14:textId="77777777" w:rsidR="008E33F7" w:rsidRDefault="008E33F7" w:rsidP="00CC0F60">
      <w:pPr>
        <w:pStyle w:val="Heading2"/>
        <w:rPr>
          <w:noProof/>
        </w:rPr>
      </w:pPr>
      <w:bookmarkStart w:id="2695" w:name="_CR9_1"/>
      <w:bookmarkStart w:id="2696" w:name="_Toc34388725"/>
      <w:bookmarkStart w:id="2697" w:name="_Toc34404496"/>
      <w:bookmarkStart w:id="2698" w:name="_Toc45282406"/>
      <w:bookmarkStart w:id="2699" w:name="_Toc45882792"/>
      <w:bookmarkStart w:id="2700" w:name="_Toc51951342"/>
      <w:bookmarkStart w:id="2701" w:name="_Toc59209119"/>
      <w:bookmarkStart w:id="2702" w:name="_Toc75734961"/>
      <w:bookmarkStart w:id="2703" w:name="_Toc155844346"/>
      <w:bookmarkEnd w:id="2695"/>
      <w:r>
        <w:rPr>
          <w:noProof/>
        </w:rPr>
        <w:t>9.1</w:t>
      </w:r>
      <w:r>
        <w:rPr>
          <w:noProof/>
        </w:rPr>
        <w:tab/>
      </w:r>
      <w:r w:rsidRPr="00400F1D">
        <w:rPr>
          <w:noProof/>
        </w:rPr>
        <w:t>Overview</w:t>
      </w:r>
      <w:bookmarkEnd w:id="2696"/>
      <w:bookmarkEnd w:id="2697"/>
      <w:bookmarkEnd w:id="2698"/>
      <w:bookmarkEnd w:id="2699"/>
      <w:bookmarkEnd w:id="2700"/>
      <w:bookmarkEnd w:id="2701"/>
      <w:bookmarkEnd w:id="2702"/>
      <w:bookmarkEnd w:id="270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4" w:name="_CR9_2"/>
      <w:bookmarkStart w:id="2705" w:name="_Toc45198898"/>
      <w:bookmarkStart w:id="2706" w:name="_Toc533170283"/>
      <w:bookmarkStart w:id="2707" w:name="_Toc59209120"/>
      <w:bookmarkStart w:id="2708" w:name="_Toc75734962"/>
      <w:bookmarkStart w:id="2709" w:name="_Toc34388728"/>
      <w:bookmarkStart w:id="2710" w:name="_Toc34404499"/>
      <w:bookmarkStart w:id="2711" w:name="_Toc45282409"/>
      <w:bookmarkStart w:id="2712" w:name="_Toc45882795"/>
      <w:bookmarkStart w:id="2713" w:name="_Toc51951343"/>
      <w:bookmarkStart w:id="2714" w:name="_Toc155844347"/>
      <w:bookmarkEnd w:id="2704"/>
      <w:r>
        <w:rPr>
          <w:rFonts w:hint="eastAsia"/>
          <w:lang w:val="en-US" w:eastAsia="zh-CN"/>
        </w:rPr>
        <w:t>9</w:t>
      </w:r>
      <w:r>
        <w:rPr>
          <w:lang w:val="en-US"/>
        </w:rPr>
        <w:t>.</w:t>
      </w:r>
      <w:r>
        <w:rPr>
          <w:lang w:val="en-US" w:eastAsia="zh-CN"/>
        </w:rPr>
        <w:t>2</w:t>
      </w:r>
      <w:r>
        <w:rPr>
          <w:lang w:val="en-US"/>
        </w:rPr>
        <w:tab/>
        <w:t>V2X message family encoding</w:t>
      </w:r>
      <w:bookmarkEnd w:id="2705"/>
      <w:bookmarkEnd w:id="2706"/>
      <w:bookmarkEnd w:id="2707"/>
      <w:bookmarkEnd w:id="2708"/>
      <w:bookmarkEnd w:id="271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5" w:name="_CRTable9_2_1"/>
      <w:r>
        <w:t>Table </w:t>
      </w:r>
      <w:bookmarkEnd w:id="2715"/>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6" w:name="_Toc59209121"/>
      <w:bookmarkStart w:id="2717" w:name="_Toc75734963"/>
    </w:p>
    <w:p w14:paraId="1B4A906F" w14:textId="34861B29" w:rsidR="0002074F" w:rsidRDefault="0002074F" w:rsidP="00E57118">
      <w:pPr>
        <w:pStyle w:val="Heading2"/>
        <w:rPr>
          <w:lang w:val="en-US"/>
        </w:rPr>
      </w:pPr>
      <w:bookmarkStart w:id="2718" w:name="_CR9_3"/>
      <w:bookmarkStart w:id="2719" w:name="_Toc155844348"/>
      <w:bookmarkEnd w:id="2718"/>
      <w:r>
        <w:rPr>
          <w:rFonts w:hint="eastAsia"/>
          <w:lang w:val="en-US" w:eastAsia="zh-CN"/>
        </w:rPr>
        <w:t>9</w:t>
      </w:r>
      <w:r>
        <w:rPr>
          <w:lang w:val="en-US"/>
        </w:rPr>
        <w:t>.3</w:t>
      </w:r>
      <w:r>
        <w:rPr>
          <w:lang w:val="en-US"/>
        </w:rPr>
        <w:tab/>
        <w:t>Non-IP PDU format</w:t>
      </w:r>
      <w:bookmarkEnd w:id="2719"/>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0"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1" w:name="_MCCTEMPBM_CRPT07900223___7"/>
            <w:bookmarkEnd w:id="272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2" w:name="_MCCTEMPBM_CRPT07900224___7"/>
            <w:bookmarkEnd w:id="272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3" w:name="_MCCTEMPBM_CRPT07900225___7"/>
            <w:bookmarkEnd w:id="2723"/>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bookmarkEnd w:id="2720"/>
    <w:p w14:paraId="43D8CE8B" w14:textId="72076EEC" w:rsidR="0002074F" w:rsidRDefault="0002074F" w:rsidP="00E57118">
      <w:pPr>
        <w:pStyle w:val="TF"/>
      </w:pPr>
      <w:r>
        <w:rPr>
          <w:lang w:val="fr-FR"/>
        </w:rPr>
        <w:t>Figure 9.3.1: Non-IP PDU format</w:t>
      </w:r>
    </w:p>
    <w:p w14:paraId="6F78829C" w14:textId="236FE20E" w:rsidR="0002074F" w:rsidRDefault="0002074F" w:rsidP="00E57118">
      <w:pPr>
        <w:pStyle w:val="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 xml:space="preserve">Octets 2 </w:t>
            </w:r>
            <w:proofErr w:type="spellStart"/>
            <w:r>
              <w:t>to n</w:t>
            </w:r>
            <w:proofErr w:type="spellEnd"/>
            <w:r>
              <w:t xml:space="preserve">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4" w:name="_Toc155844349"/>
      <w:r>
        <w:t>9</w:t>
      </w:r>
      <w:r w:rsidRPr="006010E5">
        <w:t>.</w:t>
      </w:r>
      <w:r>
        <w:t>4</w:t>
      </w:r>
      <w:r w:rsidRPr="006010E5">
        <w:tab/>
      </w:r>
      <w:r>
        <w:t>Encoding of V2X MBS configuration SDP</w:t>
      </w:r>
      <w:bookmarkEnd w:id="2724"/>
    </w:p>
    <w:p w14:paraId="6707149A" w14:textId="12D011FD" w:rsidR="00B52B57" w:rsidRPr="006010E5" w:rsidRDefault="00B52B57" w:rsidP="00B52B57">
      <w:pPr>
        <w:pStyle w:val="Heading3"/>
      </w:pPr>
      <w:bookmarkStart w:id="2725" w:name="_Toc533170287"/>
      <w:bookmarkStart w:id="2726" w:name="_Toc45198902"/>
      <w:bookmarkStart w:id="2727" w:name="_Toc51869500"/>
      <w:bookmarkStart w:id="2728" w:name="_Toc58572528"/>
      <w:bookmarkStart w:id="2729" w:name="_Toc58572648"/>
      <w:bookmarkStart w:id="2730" w:name="_Toc58572727"/>
      <w:bookmarkStart w:id="2731" w:name="_Toc58572806"/>
      <w:bookmarkStart w:id="2732" w:name="_Toc58572886"/>
      <w:bookmarkStart w:id="2733" w:name="_Toc58572965"/>
      <w:bookmarkStart w:id="2734" w:name="_Toc58573045"/>
      <w:bookmarkStart w:id="2735" w:name="_Toc58573123"/>
      <w:bookmarkStart w:id="2736" w:name="_Toc58573202"/>
      <w:bookmarkStart w:id="2737" w:name="_Toc58573281"/>
      <w:bookmarkStart w:id="2738" w:name="_Toc58573360"/>
      <w:bookmarkStart w:id="2739" w:name="_Toc138371441"/>
      <w:bookmarkStart w:id="2740" w:name="_Toc155844350"/>
      <w:r>
        <w:t>9.4.1</w:t>
      </w:r>
      <w:r w:rsidRPr="006010E5">
        <w:tab/>
      </w:r>
      <w:r>
        <w:t>Minimum components of V2X MBS configuration SDP</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 xml:space="preserve">used for V2X communication over </w:t>
      </w:r>
      <w:proofErr w:type="spellStart"/>
      <w:r>
        <w:t>Uu</w:t>
      </w:r>
      <w:proofErr w:type="spellEnd"/>
      <w:r>
        <w:t xml:space="preserve"> using MBS; and</w:t>
      </w:r>
    </w:p>
    <w:p w14:paraId="62B9BE31" w14:textId="77777777" w:rsidR="00B52B57" w:rsidRDefault="00B52B57" w:rsidP="00B52B57">
      <w:pPr>
        <w:pStyle w:val="B1"/>
      </w:pPr>
      <w:r>
        <w:t>b)</w:t>
      </w:r>
      <w:r>
        <w:tab/>
        <w:t xml:space="preserve">a list of UDP port numbers used for V2X communication over </w:t>
      </w:r>
      <w:proofErr w:type="spellStart"/>
      <w:r>
        <w:t>Uu</w:t>
      </w:r>
      <w:proofErr w:type="spellEnd"/>
      <w:r>
        <w:t xml:space="preserve">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1" w:name="_Toc533170288"/>
      <w:bookmarkStart w:id="2742" w:name="_Toc45198903"/>
      <w:bookmarkStart w:id="2743" w:name="_Toc51869501"/>
      <w:bookmarkStart w:id="2744" w:name="_Toc58572529"/>
      <w:bookmarkStart w:id="2745" w:name="_Toc58572649"/>
      <w:bookmarkStart w:id="2746" w:name="_Toc58572728"/>
      <w:bookmarkStart w:id="2747" w:name="_Toc58572807"/>
      <w:bookmarkStart w:id="2748" w:name="_Toc58572887"/>
      <w:bookmarkStart w:id="2749" w:name="_Toc58572966"/>
      <w:bookmarkStart w:id="2750" w:name="_Toc58573046"/>
      <w:bookmarkStart w:id="2751" w:name="_Toc58573124"/>
      <w:bookmarkStart w:id="2752" w:name="_Toc58573203"/>
      <w:bookmarkStart w:id="2753" w:name="_Toc58573282"/>
      <w:bookmarkStart w:id="2754" w:name="_Toc58573361"/>
      <w:bookmarkStart w:id="2755" w:name="_Toc138371442"/>
      <w:bookmarkStart w:id="2756" w:name="_Toc155844351"/>
      <w:r>
        <w:t>9.4.2</w:t>
      </w:r>
      <w:r w:rsidRPr="006010E5">
        <w:tab/>
      </w:r>
      <w:r>
        <w:t>IP multicast address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57" w:name="_Toc533170289"/>
      <w:bookmarkStart w:id="2758" w:name="_Toc45198904"/>
      <w:bookmarkStart w:id="2759" w:name="_Toc51869502"/>
      <w:bookmarkStart w:id="2760" w:name="_Toc58572530"/>
      <w:bookmarkStart w:id="2761" w:name="_Toc58572650"/>
      <w:bookmarkStart w:id="2762" w:name="_Toc58572729"/>
      <w:bookmarkStart w:id="2763" w:name="_Toc58572808"/>
      <w:bookmarkStart w:id="2764" w:name="_Toc58572888"/>
      <w:bookmarkStart w:id="2765" w:name="_Toc58572967"/>
      <w:bookmarkStart w:id="2766" w:name="_Toc58573047"/>
      <w:bookmarkStart w:id="2767" w:name="_Toc58573125"/>
      <w:bookmarkStart w:id="2768" w:name="_Toc58573204"/>
      <w:bookmarkStart w:id="2769" w:name="_Toc58573283"/>
      <w:bookmarkStart w:id="2770" w:name="_Toc58573362"/>
      <w:bookmarkStart w:id="2771" w:name="_Toc138371443"/>
      <w:bookmarkStart w:id="2772" w:name="_Toc155844352"/>
      <w:r>
        <w:t>9.4.3</w:t>
      </w:r>
      <w:r w:rsidRPr="006010E5">
        <w:tab/>
      </w:r>
      <w:r>
        <w:t>List of UDP port numbers and associated V2X message family</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77777777" w:rsidR="00B52B57" w:rsidRDefault="00B52B57" w:rsidP="00B52B57">
      <w:pPr>
        <w:pStyle w:val="B1"/>
      </w:pPr>
      <w:r>
        <w:t>c)</w:t>
      </w:r>
      <w:r>
        <w:tab/>
        <w:t>the &lt;transport&gt; portion set to "</w:t>
      </w:r>
      <w:proofErr w:type="spellStart"/>
      <w:r>
        <w:t>udp</w:t>
      </w:r>
      <w:proofErr w:type="spellEnd"/>
      <w:r>
        <w:t>";</w:t>
      </w:r>
    </w:p>
    <w:p w14:paraId="2AACC81A" w14:textId="77777777" w:rsidR="00B52B57" w:rsidRDefault="00B52B57" w:rsidP="00B52B57">
      <w:pPr>
        <w:pStyle w:val="B1"/>
      </w:pPr>
      <w:r>
        <w:t>d)</w:t>
      </w:r>
      <w:r>
        <w:tab/>
        <w:t>the &lt;</w:t>
      </w:r>
      <w:proofErr w:type="spellStart"/>
      <w:r>
        <w:t>fmt</w:t>
      </w:r>
      <w:proofErr w:type="spellEnd"/>
      <w:r>
        <w:t>&gt; portion set to "vnd.3gpp.5gsv2x"; and</w:t>
      </w:r>
    </w:p>
    <w:p w14:paraId="4185462B" w14:textId="77777777" w:rsidR="00B52B57" w:rsidRDefault="00B52B57" w:rsidP="00B52B57">
      <w:pPr>
        <w:pStyle w:val="B1"/>
      </w:pPr>
      <w:r>
        <w:t>e)</w:t>
      </w:r>
      <w:r>
        <w:tab/>
        <w:t xml:space="preserve">an </w:t>
      </w:r>
      <w:proofErr w:type="spellStart"/>
      <w:r>
        <w:t>fmtp</w:t>
      </w:r>
      <w:proofErr w:type="spellEnd"/>
      <w:r>
        <w:t xml:space="preserve">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77777777" w:rsidR="00B52B57" w:rsidRDefault="00B52B57" w:rsidP="00B52B57">
      <w:r>
        <w:t xml:space="preserve">If multiple parameters are indicated in the </w:t>
      </w:r>
      <w:r w:rsidRPr="00344700">
        <w:t xml:space="preserve">&lt;format specific parameters&gt; </w:t>
      </w:r>
      <w:r>
        <w:t xml:space="preserve">portion of an </w:t>
      </w:r>
      <w:proofErr w:type="spellStart"/>
      <w:r>
        <w:t>fmpt</w:t>
      </w:r>
      <w:proofErr w:type="spellEnd"/>
      <w:r>
        <w:t xml:space="preserve"> attribute with the &lt;format&gt; portion set to "vnd.3gpp.5gsv2x", the order of parameters is not significant.</w:t>
      </w:r>
    </w:p>
    <w:p w14:paraId="48DEAA1B" w14:textId="77777777" w:rsidR="00B52B57" w:rsidRDefault="00B52B57" w:rsidP="00B52B57">
      <w:r>
        <w:lastRenderedPageBreak/>
        <w:t xml:space="preserve">Sending entity shall not include any parameter not defined in the present version of the present specification in the </w:t>
      </w:r>
      <w:r w:rsidRPr="00344700">
        <w:t xml:space="preserve">&lt;format specific parameters&gt; </w:t>
      </w:r>
      <w:r>
        <w:t xml:space="preserve">portion of an </w:t>
      </w:r>
      <w:proofErr w:type="spellStart"/>
      <w:r>
        <w:t>fmpt</w:t>
      </w:r>
      <w:proofErr w:type="spellEnd"/>
      <w:r>
        <w:t xml:space="preserve"> attribute with the &lt;format&gt; portion set to "vnd.3gpp.5gsv2x".</w:t>
      </w:r>
    </w:p>
    <w:p w14:paraId="21309D62" w14:textId="77777777" w:rsidR="00B52B57" w:rsidRPr="003E134F" w:rsidRDefault="00B52B57" w:rsidP="00B52B57">
      <w:r w:rsidRPr="003E134F">
        <w:t xml:space="preserve">Receiving entity </w:t>
      </w:r>
      <w:r w:rsidRPr="0023517F">
        <w:t xml:space="preserve">shall ignore any parameter included in the &lt;format specific parameters&gt; portion of an </w:t>
      </w:r>
      <w:proofErr w:type="spellStart"/>
      <w:r w:rsidRPr="0023517F">
        <w:t>fmpt</w:t>
      </w:r>
      <w:proofErr w:type="spellEnd"/>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3" w:name="_Toc533170290"/>
      <w:bookmarkStart w:id="2774" w:name="_Toc45198905"/>
      <w:bookmarkStart w:id="2775" w:name="_Toc51869503"/>
      <w:bookmarkStart w:id="2776" w:name="_Toc58572531"/>
      <w:bookmarkStart w:id="2777" w:name="_Toc58572651"/>
      <w:bookmarkStart w:id="2778" w:name="_Toc58572730"/>
      <w:bookmarkStart w:id="2779" w:name="_Toc58572809"/>
      <w:bookmarkStart w:id="2780" w:name="_Toc58572889"/>
      <w:bookmarkStart w:id="2781" w:name="_Toc58572968"/>
      <w:bookmarkStart w:id="2782" w:name="_Toc58573048"/>
      <w:bookmarkStart w:id="2783" w:name="_Toc58573126"/>
      <w:bookmarkStart w:id="2784" w:name="_Toc58573205"/>
      <w:bookmarkStart w:id="2785" w:name="_Toc58573284"/>
      <w:bookmarkStart w:id="2786" w:name="_Toc58573363"/>
      <w:bookmarkStart w:id="2787" w:name="_Toc138371444"/>
      <w:bookmarkStart w:id="2788" w:name="_Toc155844353"/>
      <w:r>
        <w:t>9.4.4</w:t>
      </w:r>
      <w:r w:rsidRPr="006010E5">
        <w:tab/>
      </w:r>
      <w:r>
        <w:t>Example of V2X MBS configuration SDP</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 xml:space="preserve">application 1234 </w:t>
      </w:r>
      <w:proofErr w:type="spellStart"/>
      <w:r>
        <w:t>udp</w:t>
      </w:r>
      <w:proofErr w:type="spellEnd"/>
      <w:r>
        <w:t xml:space="preserve">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 xml:space="preserve">application 1235 </w:t>
      </w:r>
      <w:proofErr w:type="spellStart"/>
      <w:r>
        <w:t>udp</w:t>
      </w:r>
      <w:proofErr w:type="spellEnd"/>
      <w:r>
        <w:t xml:space="preserve"> vnd.3gpp.5gsv2x</w:t>
      </w:r>
      <w:r w:rsidRPr="006010E5">
        <w:br/>
      </w:r>
      <w:r>
        <w:t>a=fmtp:vnd.3gpp.5gsv2x v2x-message-family=2;type=non-IP</w:t>
      </w:r>
    </w:p>
    <w:p w14:paraId="511667F9" w14:textId="77777777" w:rsidR="00B52B57" w:rsidRDefault="00B52B57" w:rsidP="00B52B57">
      <w:pPr>
        <w:pStyle w:val="PL"/>
      </w:pPr>
      <w:r>
        <w:t>m</w:t>
      </w:r>
      <w:r w:rsidRPr="006010E5">
        <w:t>=</w:t>
      </w:r>
      <w:r>
        <w:t xml:space="preserve">application 1236 </w:t>
      </w:r>
      <w:proofErr w:type="spellStart"/>
      <w:r>
        <w:t>udp</w:t>
      </w:r>
      <w:proofErr w:type="spellEnd"/>
      <w:r>
        <w:t xml:space="preserve">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 xml:space="preserve">application 1237 </w:t>
      </w:r>
      <w:proofErr w:type="spellStart"/>
      <w:r>
        <w:t>udp</w:t>
      </w:r>
      <w:proofErr w:type="spellEnd"/>
      <w:r>
        <w:t xml:space="preserve"> vnd.3gpp.5gsv2x</w:t>
      </w:r>
    </w:p>
    <w:p w14:paraId="317F6AE3" w14:textId="77777777" w:rsidR="00B52B57" w:rsidRDefault="00B52B57" w:rsidP="00B52B57">
      <w:pPr>
        <w:pStyle w:val="PL"/>
      </w:pPr>
      <w:r>
        <w:t>a=fmtp:vnd.3gpp.5gsv2x type=</w:t>
      </w:r>
      <w:proofErr w:type="spellStart"/>
      <w:r>
        <w:t>ip</w:t>
      </w:r>
      <w:proofErr w:type="spellEnd"/>
    </w:p>
    <w:p w14:paraId="00344D6D" w14:textId="42F5AB69" w:rsidR="00B52B57" w:rsidRPr="0073469F" w:rsidRDefault="00B52B57" w:rsidP="00B52B57">
      <w:pPr>
        <w:pStyle w:val="Heading3"/>
      </w:pPr>
      <w:bookmarkStart w:id="2789" w:name="_Toc123644769"/>
      <w:bookmarkStart w:id="2790" w:name="_Toc155844354"/>
      <w:r>
        <w:t>9.4.5</w:t>
      </w:r>
      <w:r w:rsidRPr="0073469F">
        <w:tab/>
      </w:r>
      <w:r>
        <w:t>MIME types</w:t>
      </w:r>
      <w:bookmarkEnd w:id="2789"/>
      <w:bookmarkEnd w:id="2790"/>
    </w:p>
    <w:p w14:paraId="718B0298" w14:textId="77777777" w:rsidR="00B52B57" w:rsidRDefault="00B52B57" w:rsidP="00B52B57">
      <w:r w:rsidRPr="003168A2">
        <w:t xml:space="preserve">The </w:t>
      </w:r>
      <w:r>
        <w:t>MIME types used by the specification are the followings:</w:t>
      </w:r>
    </w:p>
    <w:p w14:paraId="4CDC7DE7" w14:textId="624FB0D4" w:rsidR="00B52B57" w:rsidRDefault="00B52B57" w:rsidP="00B52B57">
      <w:pPr>
        <w:pStyle w:val="B1"/>
      </w:pPr>
      <w:r>
        <w:t>a)</w:t>
      </w:r>
      <w:r>
        <w:tab/>
        <w:t>vnd.3gpp.5gsv2x.</w:t>
      </w:r>
    </w:p>
    <w:p w14:paraId="4FB6FF11" w14:textId="66F72856" w:rsidR="008E33F7" w:rsidRPr="00951F9E" w:rsidRDefault="008E33F7" w:rsidP="00CC0F60">
      <w:pPr>
        <w:pStyle w:val="Heading1"/>
      </w:pPr>
      <w:bookmarkStart w:id="2791" w:name="_CR10"/>
      <w:bookmarkStart w:id="2792" w:name="_Toc155844355"/>
      <w:bookmarkEnd w:id="2791"/>
      <w:r w:rsidRPr="00951F9E">
        <w:t>10</w:t>
      </w:r>
      <w:r w:rsidRPr="00951F9E">
        <w:tab/>
        <w:t>List of system parameters</w:t>
      </w:r>
      <w:bookmarkEnd w:id="1226"/>
      <w:bookmarkEnd w:id="2334"/>
      <w:bookmarkEnd w:id="2709"/>
      <w:bookmarkEnd w:id="2710"/>
      <w:bookmarkEnd w:id="2711"/>
      <w:bookmarkEnd w:id="2712"/>
      <w:bookmarkEnd w:id="2713"/>
      <w:bookmarkEnd w:id="2716"/>
      <w:bookmarkEnd w:id="2717"/>
      <w:bookmarkEnd w:id="2792"/>
    </w:p>
    <w:p w14:paraId="3A640977" w14:textId="77777777" w:rsidR="008E33F7" w:rsidRPr="003168A2" w:rsidRDefault="008E33F7" w:rsidP="00CC0F60">
      <w:pPr>
        <w:pStyle w:val="Heading2"/>
      </w:pPr>
      <w:bookmarkStart w:id="2793" w:name="_CR10_1"/>
      <w:bookmarkStart w:id="2794" w:name="_Toc22039990"/>
      <w:bookmarkStart w:id="2795" w:name="_Toc25070730"/>
      <w:bookmarkStart w:id="2796" w:name="_Toc34388729"/>
      <w:bookmarkStart w:id="2797" w:name="_Toc34404500"/>
      <w:bookmarkStart w:id="2798" w:name="_Toc45282410"/>
      <w:bookmarkStart w:id="2799" w:name="_Toc45882796"/>
      <w:bookmarkStart w:id="2800" w:name="_Toc51951344"/>
      <w:bookmarkStart w:id="2801" w:name="_Toc59209122"/>
      <w:bookmarkStart w:id="2802" w:name="_Toc75734964"/>
      <w:bookmarkStart w:id="2803" w:name="_Toc155844356"/>
      <w:bookmarkEnd w:id="2793"/>
      <w:r>
        <w:t>10</w:t>
      </w:r>
      <w:r w:rsidRPr="003168A2">
        <w:t>.1</w:t>
      </w:r>
      <w:r w:rsidRPr="003168A2">
        <w:tab/>
        <w:t>General</w:t>
      </w:r>
      <w:bookmarkEnd w:id="2794"/>
      <w:bookmarkEnd w:id="2795"/>
      <w:bookmarkEnd w:id="2796"/>
      <w:bookmarkEnd w:id="2797"/>
      <w:bookmarkEnd w:id="2798"/>
      <w:bookmarkEnd w:id="2799"/>
      <w:bookmarkEnd w:id="2800"/>
      <w:bookmarkEnd w:id="2801"/>
      <w:bookmarkEnd w:id="2802"/>
      <w:bookmarkEnd w:id="2803"/>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804" w:name="_CR10_2"/>
      <w:bookmarkStart w:id="2805" w:name="_Toc25070731"/>
      <w:bookmarkStart w:id="2806" w:name="_Toc34388730"/>
      <w:bookmarkStart w:id="2807" w:name="_Toc34404501"/>
      <w:bookmarkStart w:id="2808" w:name="_Toc45282411"/>
      <w:bookmarkStart w:id="2809" w:name="_Toc45882797"/>
      <w:bookmarkStart w:id="2810" w:name="_Toc51951345"/>
      <w:bookmarkStart w:id="2811" w:name="_Toc59209123"/>
      <w:bookmarkStart w:id="2812" w:name="_Toc75734965"/>
      <w:bookmarkStart w:id="2813" w:name="_Toc22039991"/>
      <w:bookmarkStart w:id="2814" w:name="_Toc155844357"/>
      <w:bookmarkEnd w:id="2804"/>
      <w:r>
        <w:t>10</w:t>
      </w:r>
      <w:r w:rsidRPr="00913BB3">
        <w:t>.</w:t>
      </w:r>
      <w:r>
        <w:t>2</w:t>
      </w:r>
      <w:r w:rsidRPr="00913BB3">
        <w:tab/>
        <w:t>Timers</w:t>
      </w:r>
      <w:r>
        <w:t xml:space="preserve"> of </w:t>
      </w:r>
      <w:r>
        <w:rPr>
          <w:noProof/>
          <w:lang w:val="en-US"/>
        </w:rPr>
        <w:t>provisioning</w:t>
      </w:r>
      <w:r>
        <w:t xml:space="preserve"> of parameters for V2X configuration procedures</w:t>
      </w:r>
      <w:bookmarkEnd w:id="2805"/>
      <w:bookmarkEnd w:id="2806"/>
      <w:bookmarkEnd w:id="2807"/>
      <w:bookmarkEnd w:id="2808"/>
      <w:bookmarkEnd w:id="2809"/>
      <w:bookmarkEnd w:id="2810"/>
      <w:bookmarkEnd w:id="2811"/>
      <w:bookmarkEnd w:id="2812"/>
      <w:bookmarkEnd w:id="2814"/>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815" w:name="_CRTable10_2_1"/>
      <w:r w:rsidRPr="00913BB3">
        <w:lastRenderedPageBreak/>
        <w:t>Table </w:t>
      </w:r>
      <w:bookmarkEnd w:id="2815"/>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816" w:name="_CR10_3"/>
      <w:bookmarkStart w:id="2817" w:name="_Toc25070732"/>
      <w:bookmarkStart w:id="2818" w:name="_Toc34388731"/>
      <w:bookmarkStart w:id="2819" w:name="_Toc34404502"/>
      <w:bookmarkStart w:id="2820" w:name="_Toc45282412"/>
      <w:bookmarkStart w:id="2821" w:name="_Toc45882798"/>
      <w:bookmarkStart w:id="2822" w:name="_Toc51951346"/>
      <w:bookmarkStart w:id="2823" w:name="_Toc59209124"/>
      <w:bookmarkStart w:id="2824" w:name="_Toc75734966"/>
      <w:bookmarkStart w:id="2825" w:name="_Toc155844358"/>
      <w:bookmarkEnd w:id="2816"/>
      <w:r>
        <w:lastRenderedPageBreak/>
        <w:t>10</w:t>
      </w:r>
      <w:r w:rsidRPr="003168A2">
        <w:t>.</w:t>
      </w:r>
      <w:r>
        <w:t>3</w:t>
      </w:r>
      <w:r w:rsidRPr="003168A2">
        <w:tab/>
        <w:t xml:space="preserve">Timers of </w:t>
      </w:r>
      <w:r>
        <w:t>PC5 unicast link management procedures</w:t>
      </w:r>
      <w:bookmarkEnd w:id="2813"/>
      <w:bookmarkEnd w:id="2817"/>
      <w:bookmarkEnd w:id="2818"/>
      <w:bookmarkEnd w:id="2819"/>
      <w:bookmarkEnd w:id="2820"/>
      <w:bookmarkEnd w:id="2821"/>
      <w:bookmarkEnd w:id="2822"/>
      <w:bookmarkEnd w:id="2823"/>
      <w:bookmarkEnd w:id="2824"/>
      <w:bookmarkEnd w:id="2825"/>
    </w:p>
    <w:p w14:paraId="539D31BD" w14:textId="77777777" w:rsidR="008E33F7" w:rsidRPr="003168A2" w:rsidRDefault="008E33F7" w:rsidP="008E33F7">
      <w:pPr>
        <w:pStyle w:val="TH"/>
      </w:pPr>
      <w:bookmarkStart w:id="2826" w:name="_CRTable10_3_1"/>
      <w:r>
        <w:t>Table </w:t>
      </w:r>
      <w:bookmarkEnd w:id="2826"/>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827" w:name="_CR10_4"/>
      <w:bookmarkStart w:id="2828" w:name="_Toc45282413"/>
      <w:bookmarkStart w:id="2829" w:name="_Toc45882799"/>
      <w:bookmarkStart w:id="2830" w:name="_Toc51951347"/>
      <w:bookmarkStart w:id="2831" w:name="_Toc59209125"/>
      <w:bookmarkStart w:id="2832" w:name="_Toc75734967"/>
      <w:bookmarkStart w:id="2833" w:name="_Toc155844359"/>
      <w:bookmarkEnd w:id="2827"/>
      <w:r>
        <w:lastRenderedPageBreak/>
        <w:t>10</w:t>
      </w:r>
      <w:r w:rsidRPr="003168A2">
        <w:t>.</w:t>
      </w:r>
      <w:r>
        <w:t>4</w:t>
      </w:r>
      <w:r w:rsidRPr="003168A2">
        <w:tab/>
        <w:t xml:space="preserve">Timers of </w:t>
      </w:r>
      <w:r>
        <w:t xml:space="preserve">PC5 broadcast </w:t>
      </w:r>
      <w:r w:rsidRPr="00874C20">
        <w:t>mode</w:t>
      </w:r>
      <w:r>
        <w:t xml:space="preserve"> communication</w:t>
      </w:r>
      <w:bookmarkEnd w:id="2828"/>
      <w:bookmarkEnd w:id="2829"/>
      <w:bookmarkEnd w:id="2830"/>
      <w:bookmarkEnd w:id="2831"/>
      <w:bookmarkEnd w:id="2832"/>
      <w:bookmarkEnd w:id="2833"/>
    </w:p>
    <w:p w14:paraId="63768578" w14:textId="77777777" w:rsidR="008E33F7" w:rsidRPr="003168A2" w:rsidRDefault="008E33F7" w:rsidP="008E33F7">
      <w:pPr>
        <w:pStyle w:val="TH"/>
      </w:pPr>
      <w:bookmarkStart w:id="2834" w:name="_CRTable10_4_1"/>
      <w:r>
        <w:t>Table </w:t>
      </w:r>
      <w:bookmarkEnd w:id="2834"/>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835" w:name="_CR10_5"/>
      <w:bookmarkStart w:id="2836" w:name="_Toc51951348"/>
      <w:bookmarkStart w:id="2837" w:name="_Toc59209126"/>
      <w:bookmarkStart w:id="2838" w:name="_Toc75734968"/>
      <w:bookmarkStart w:id="2839" w:name="_Toc155844360"/>
      <w:bookmarkEnd w:id="2835"/>
      <w:r>
        <w:t>10</w:t>
      </w:r>
      <w:r w:rsidRPr="003168A2">
        <w:t>.</w:t>
      </w:r>
      <w:r>
        <w:t>5</w:t>
      </w:r>
      <w:r w:rsidRPr="003168A2">
        <w:tab/>
        <w:t xml:space="preserve">Timers of </w:t>
      </w:r>
      <w:r>
        <w:t xml:space="preserve">PC5 groupcast </w:t>
      </w:r>
      <w:r w:rsidRPr="00874C20">
        <w:t>mode</w:t>
      </w:r>
      <w:r>
        <w:t xml:space="preserve"> communication</w:t>
      </w:r>
      <w:bookmarkEnd w:id="2836"/>
      <w:bookmarkEnd w:id="2837"/>
      <w:bookmarkEnd w:id="2838"/>
      <w:bookmarkEnd w:id="2839"/>
    </w:p>
    <w:p w14:paraId="0CDB805A" w14:textId="77777777" w:rsidR="008E33F7" w:rsidRPr="00782BC9" w:rsidRDefault="008E33F7" w:rsidP="008E33F7">
      <w:pPr>
        <w:pStyle w:val="TH"/>
        <w:rPr>
          <w:lang w:val="fr-FR"/>
        </w:rPr>
      </w:pPr>
      <w:bookmarkStart w:id="2840" w:name="_CRTable10_5_1"/>
      <w:r w:rsidRPr="00782BC9">
        <w:rPr>
          <w:lang w:val="fr-FR"/>
        </w:rPr>
        <w:t>Table </w:t>
      </w:r>
      <w:bookmarkEnd w:id="2840"/>
      <w:r w:rsidRPr="00782BC9">
        <w:rPr>
          <w:lang w:val="fr-FR"/>
        </w:rPr>
        <w:t xml:space="preserve">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12B8D2FF" w:rsidR="00AE3008" w:rsidRDefault="00E57118" w:rsidP="00AE3008">
      <w:pPr>
        <w:pStyle w:val="Heading8"/>
      </w:pPr>
      <w:bookmarkStart w:id="2841" w:name="_CRAnnexAinformative"/>
      <w:bookmarkStart w:id="2842" w:name="_Toc22039992"/>
      <w:bookmarkStart w:id="2843" w:name="_Toc25070733"/>
      <w:bookmarkStart w:id="2844" w:name="_Toc34404503"/>
      <w:bookmarkStart w:id="2845" w:name="_Toc45282414"/>
      <w:bookmarkStart w:id="2846" w:name="_Toc45882800"/>
      <w:bookmarkStart w:id="2847" w:name="_Toc51951349"/>
      <w:bookmarkStart w:id="2848" w:name="_Toc59209127"/>
      <w:bookmarkStart w:id="2849" w:name="_Toc75734969"/>
      <w:bookmarkStart w:id="2850" w:name="_Toc155844361"/>
      <w:bookmarkEnd w:id="2841"/>
      <w:r>
        <w:t>Annex A (informative):</w:t>
      </w:r>
      <w:r>
        <w:br/>
      </w:r>
      <w:r w:rsidR="00AE3008" w:rsidRPr="0073469F">
        <w:t>IANA registration template</w:t>
      </w:r>
      <w:bookmarkEnd w:id="2850"/>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lastRenderedPageBreak/>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77777777" w:rsidR="00AE3008" w:rsidRPr="00941FC1" w:rsidRDefault="00AE3008" w:rsidP="00AE3008">
      <w:r>
        <w:t>If a content of the application/</w:t>
      </w:r>
      <w:r>
        <w:rPr>
          <w:lang w:val="en-US"/>
        </w:rPr>
        <w:t>vnd.3gpp.v2x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77777777"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77777777" w:rsidR="00AE3008" w:rsidRPr="005D185C" w:rsidRDefault="00AE3008" w:rsidP="00AE3008">
      <w:pPr>
        <w:rPr>
          <w:lang w:val="fr-FR"/>
        </w:rPr>
      </w:pPr>
      <w:r w:rsidRPr="005D185C">
        <w:rPr>
          <w:lang w:val="fr-FR"/>
        </w:rPr>
        <w:t>V2X applications</w:t>
      </w:r>
    </w:p>
    <w:p w14:paraId="15392FD1" w14:textId="77777777" w:rsidR="00AE3008" w:rsidRPr="005D185C" w:rsidRDefault="00AE3008" w:rsidP="00AE3008">
      <w:pPr>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lastRenderedPageBreak/>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proofErr w:type="spellStart"/>
      <w:r>
        <w:t>i</w:t>
      </w:r>
      <w:proofErr w:type="spellEnd"/>
      <w:r>
        <w:t>)</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2851" w:name="_Toc155844362"/>
      <w:r>
        <w:lastRenderedPageBreak/>
        <w:t>Annex B</w:t>
      </w:r>
      <w:r w:rsidRPr="004D3578">
        <w:t xml:space="preserve"> (informative):</w:t>
      </w:r>
      <w:r w:rsidRPr="004D3578">
        <w:br/>
      </w:r>
      <w:r w:rsidR="008E33F7" w:rsidRPr="004D3578">
        <w:t>Change history</w:t>
      </w:r>
      <w:bookmarkEnd w:id="78"/>
      <w:bookmarkEnd w:id="1227"/>
      <w:bookmarkEnd w:id="2842"/>
      <w:bookmarkEnd w:id="2843"/>
      <w:bookmarkEnd w:id="2844"/>
      <w:bookmarkEnd w:id="2845"/>
      <w:bookmarkEnd w:id="2846"/>
      <w:bookmarkEnd w:id="2847"/>
      <w:bookmarkEnd w:id="2848"/>
      <w:bookmarkEnd w:id="2849"/>
      <w:bookmarkEnd w:id="285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w:t>
            </w:r>
            <w:proofErr w:type="spellEnd"/>
            <w:r w:rsidRPr="00F543F3">
              <w:t>-sess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00000"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 xml:space="preserve">Validity timers for UE policy for V2X communication over PC5 and UE policy for V2X communication over </w:t>
            </w:r>
            <w:proofErr w:type="spellStart"/>
            <w:r>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 xml:space="preserve">UE policies for 5G </w:t>
            </w:r>
            <w:proofErr w:type="spellStart"/>
            <w:r>
              <w:t>ProSe</w:t>
            </w:r>
            <w:proofErr w:type="spellEnd"/>
            <w:r>
              <w:t xml:space="preserv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 xml:space="preserve">Introducing the 5G </w:t>
            </w:r>
            <w:proofErr w:type="spellStart"/>
            <w:r w:rsidRPr="00870517">
              <w:t>ProSe</w:t>
            </w:r>
            <w:proofErr w:type="spellEnd"/>
            <w:r w:rsidRPr="00870517">
              <w:t xml:space="preserv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 xml:space="preserve">Messages update for V2X communication procedures for ranging and </w:t>
            </w:r>
            <w:proofErr w:type="spellStart"/>
            <w:r>
              <w:t>sidelink</w:t>
            </w:r>
            <w:proofErr w:type="spellEnd"/>
            <w:r>
              <w:t xml:space="preserve">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 xml:space="preserve">Reception of V2X communication over </w:t>
            </w:r>
            <w:proofErr w:type="spellStart"/>
            <w:r>
              <w:t>Uu</w:t>
            </w:r>
            <w:proofErr w:type="spellEnd"/>
            <w:r>
              <w:t xml:space="preserve">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 xml:space="preserve">Transmission of V2X communication over </w:t>
            </w:r>
            <w:proofErr w:type="spellStart"/>
            <w:r>
              <w:t>Uu</w:t>
            </w:r>
            <w:proofErr w:type="spellEnd"/>
            <w:r>
              <w:t xml:space="preserve">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552F" w14:textId="77777777" w:rsidR="00A32F70" w:rsidRDefault="00A32F70">
      <w:r>
        <w:separator/>
      </w:r>
    </w:p>
  </w:endnote>
  <w:endnote w:type="continuationSeparator" w:id="0">
    <w:p w14:paraId="025A3CA0" w14:textId="77777777" w:rsidR="00A32F70" w:rsidRDefault="00A3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8523" w14:textId="77777777" w:rsidR="00A32F70" w:rsidRDefault="00A32F70">
      <w:r>
        <w:separator/>
      </w:r>
    </w:p>
  </w:footnote>
  <w:footnote w:type="continuationSeparator" w:id="0">
    <w:p w14:paraId="5C9D7F70" w14:textId="77777777" w:rsidR="00A32F70" w:rsidRDefault="00A3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2EC3B5"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23C">
      <w:rPr>
        <w:rFonts w:ascii="Arial" w:hAnsi="Arial" w:cs="Arial"/>
        <w:b/>
        <w:noProof/>
        <w:sz w:val="18"/>
        <w:szCs w:val="18"/>
      </w:rPr>
      <w:t>3GPP TS 24.587 V18.4.0 (2023-12)</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70AC3021"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23C">
      <w:rPr>
        <w:rFonts w:ascii="Arial" w:hAnsi="Arial" w:cs="Arial"/>
        <w:b/>
        <w:noProof/>
        <w:sz w:val="18"/>
        <w:szCs w:val="18"/>
      </w:rPr>
      <w:t>Release 18</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731"/>
    <w:rsid w:val="0006554B"/>
    <w:rsid w:val="000655A6"/>
    <w:rsid w:val="000676DD"/>
    <w:rsid w:val="00071A4E"/>
    <w:rsid w:val="00072AB7"/>
    <w:rsid w:val="000801BB"/>
    <w:rsid w:val="00080512"/>
    <w:rsid w:val="0008501B"/>
    <w:rsid w:val="0008596D"/>
    <w:rsid w:val="0008641E"/>
    <w:rsid w:val="000979CC"/>
    <w:rsid w:val="000A22A2"/>
    <w:rsid w:val="000A30B8"/>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46C7C"/>
    <w:rsid w:val="00153432"/>
    <w:rsid w:val="001539EC"/>
    <w:rsid w:val="00154A03"/>
    <w:rsid w:val="00155EC3"/>
    <w:rsid w:val="001624FF"/>
    <w:rsid w:val="001646E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2172C"/>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525E"/>
    <w:rsid w:val="00E16509"/>
    <w:rsid w:val="00E17595"/>
    <w:rsid w:val="00E22CEB"/>
    <w:rsid w:val="00E234C2"/>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127</Pages>
  <Words>49807</Words>
  <Characters>283906</Characters>
  <Application>Microsoft Office Word</Application>
  <DocSecurity>0</DocSecurity>
  <Lines>2365</Lines>
  <Paragraphs>666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333047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MCC</cp:lastModifiedBy>
  <cp:revision>6</cp:revision>
  <cp:lastPrinted>2019-02-25T14:05:00Z</cp:lastPrinted>
  <dcterms:created xsi:type="dcterms:W3CDTF">2023-12-22T14:40:00Z</dcterms:created>
  <dcterms:modified xsi:type="dcterms:W3CDTF">2024-01-11T04:42:00Z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