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08D05138"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rsidR="009B4B22">
              <w:t>8</w:t>
            </w:r>
            <w:r>
              <w:t>.</w:t>
            </w:r>
            <w:r w:rsidR="00F6784A">
              <w:t>3</w:t>
            </w:r>
            <w:r>
              <w:t>.</w:t>
            </w:r>
            <w:r w:rsidR="005D2112">
              <w:t>0</w:t>
            </w:r>
            <w:r w:rsidRPr="004D3578">
              <w:t xml:space="preserve"> </w:t>
            </w:r>
            <w:r w:rsidRPr="00133525">
              <w:rPr>
                <w:sz w:val="32"/>
              </w:rPr>
              <w:t>(</w:t>
            </w:r>
            <w:r w:rsidR="009A5EDF">
              <w:rPr>
                <w:sz w:val="32"/>
              </w:rPr>
              <w:t>2023</w:t>
            </w:r>
            <w:r>
              <w:rPr>
                <w:sz w:val="32"/>
              </w:rPr>
              <w:t>-</w:t>
            </w:r>
            <w:r w:rsidR="009A5EDF">
              <w:rPr>
                <w:sz w:val="32"/>
              </w:rPr>
              <w:t>0</w:t>
            </w:r>
            <w:r w:rsidR="00F6784A">
              <w:rPr>
                <w:sz w:val="32"/>
              </w:rPr>
              <w:t>9</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9" o:title=""/>
                </v:shape>
                <o:OLEObject Type="Embed" ProgID="Word.Picture.8" ShapeID="_x0000_i1025" DrawAspect="Content" ObjectID="_1756860095"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26" type="#_x0000_t75" style="width:128.35pt;height:75.15pt" o:ole="">
                  <v:imagedata r:id="rId11" o:title=""/>
                </v:shape>
                <o:OLEObject Type="Embed" ProgID="Word.Picture.8" ShapeID="_x0000_i1026" DrawAspect="Content" ObjectID="_1756860096"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t>Contents</w:t>
      </w:r>
    </w:p>
    <w:p w14:paraId="07CDBE39" w14:textId="3957172E" w:rsidR="004E5E8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E5E8D">
        <w:rPr>
          <w:noProof/>
        </w:rPr>
        <w:t>Foreword</w:t>
      </w:r>
      <w:r w:rsidR="004E5E8D">
        <w:rPr>
          <w:noProof/>
        </w:rPr>
        <w:tab/>
      </w:r>
      <w:r w:rsidR="004E5E8D">
        <w:rPr>
          <w:noProof/>
        </w:rPr>
        <w:fldChar w:fldCharType="begin" w:fldLock="1"/>
      </w:r>
      <w:r w:rsidR="004E5E8D">
        <w:rPr>
          <w:noProof/>
        </w:rPr>
        <w:instrText xml:space="preserve"> PAGEREF _Toc146247292 \h </w:instrText>
      </w:r>
      <w:r w:rsidR="004E5E8D">
        <w:rPr>
          <w:noProof/>
        </w:rPr>
      </w:r>
      <w:r w:rsidR="004E5E8D">
        <w:rPr>
          <w:noProof/>
        </w:rPr>
        <w:fldChar w:fldCharType="separate"/>
      </w:r>
      <w:r w:rsidR="004E5E8D">
        <w:rPr>
          <w:noProof/>
        </w:rPr>
        <w:t>7</w:t>
      </w:r>
      <w:r w:rsidR="004E5E8D">
        <w:rPr>
          <w:noProof/>
        </w:rPr>
        <w:fldChar w:fldCharType="end"/>
      </w:r>
    </w:p>
    <w:p w14:paraId="7B07368B" w14:textId="3BE59A7A"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_Toc146247293 \h </w:instrText>
      </w:r>
      <w:r>
        <w:rPr>
          <w:noProof/>
        </w:rPr>
      </w:r>
      <w:r>
        <w:rPr>
          <w:noProof/>
        </w:rPr>
        <w:fldChar w:fldCharType="separate"/>
      </w:r>
      <w:r>
        <w:rPr>
          <w:noProof/>
        </w:rPr>
        <w:t>9</w:t>
      </w:r>
      <w:r>
        <w:rPr>
          <w:noProof/>
        </w:rPr>
        <w:fldChar w:fldCharType="end"/>
      </w:r>
    </w:p>
    <w:p w14:paraId="5EC46848" w14:textId="282555E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_Toc146247294 \h </w:instrText>
      </w:r>
      <w:r>
        <w:rPr>
          <w:noProof/>
        </w:rPr>
      </w:r>
      <w:r>
        <w:rPr>
          <w:noProof/>
        </w:rPr>
        <w:fldChar w:fldCharType="separate"/>
      </w:r>
      <w:r>
        <w:rPr>
          <w:noProof/>
        </w:rPr>
        <w:t>9</w:t>
      </w:r>
      <w:r>
        <w:rPr>
          <w:noProof/>
        </w:rPr>
        <w:fldChar w:fldCharType="end"/>
      </w:r>
    </w:p>
    <w:p w14:paraId="2FE180AD" w14:textId="1EEF8115"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_Toc146247295 \h </w:instrText>
      </w:r>
      <w:r>
        <w:rPr>
          <w:noProof/>
        </w:rPr>
      </w:r>
      <w:r>
        <w:rPr>
          <w:noProof/>
        </w:rPr>
        <w:fldChar w:fldCharType="separate"/>
      </w:r>
      <w:r>
        <w:rPr>
          <w:noProof/>
        </w:rPr>
        <w:t>10</w:t>
      </w:r>
      <w:r>
        <w:rPr>
          <w:noProof/>
        </w:rPr>
        <w:fldChar w:fldCharType="end"/>
      </w:r>
    </w:p>
    <w:p w14:paraId="7912439D" w14:textId="48B8AB1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_Toc146247296 \h </w:instrText>
      </w:r>
      <w:r>
        <w:rPr>
          <w:noProof/>
        </w:rPr>
      </w:r>
      <w:r>
        <w:rPr>
          <w:noProof/>
        </w:rPr>
        <w:fldChar w:fldCharType="separate"/>
      </w:r>
      <w:r>
        <w:rPr>
          <w:noProof/>
        </w:rPr>
        <w:t>10</w:t>
      </w:r>
      <w:r>
        <w:rPr>
          <w:noProof/>
        </w:rPr>
        <w:fldChar w:fldCharType="end"/>
      </w:r>
    </w:p>
    <w:p w14:paraId="4CB8C4E9" w14:textId="4133B967"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_Toc146247297 \h </w:instrText>
      </w:r>
      <w:r>
        <w:rPr>
          <w:noProof/>
        </w:rPr>
      </w:r>
      <w:r>
        <w:rPr>
          <w:noProof/>
        </w:rPr>
        <w:fldChar w:fldCharType="separate"/>
      </w:r>
      <w:r>
        <w:rPr>
          <w:noProof/>
        </w:rPr>
        <w:t>11</w:t>
      </w:r>
      <w:r>
        <w:rPr>
          <w:noProof/>
        </w:rPr>
        <w:fldChar w:fldCharType="end"/>
      </w:r>
    </w:p>
    <w:p w14:paraId="6767079E" w14:textId="03D17C9F"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_Toc146247298 \h </w:instrText>
      </w:r>
      <w:r>
        <w:rPr>
          <w:noProof/>
        </w:rPr>
      </w:r>
      <w:r>
        <w:rPr>
          <w:noProof/>
        </w:rPr>
        <w:fldChar w:fldCharType="separate"/>
      </w:r>
      <w:r>
        <w:rPr>
          <w:noProof/>
        </w:rPr>
        <w:t>11</w:t>
      </w:r>
      <w:r>
        <w:rPr>
          <w:noProof/>
        </w:rPr>
        <w:fldChar w:fldCharType="end"/>
      </w:r>
    </w:p>
    <w:p w14:paraId="769C2498" w14:textId="18D046DA"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_Toc146247299 \h </w:instrText>
      </w:r>
      <w:r>
        <w:rPr>
          <w:noProof/>
        </w:rPr>
      </w:r>
      <w:r>
        <w:rPr>
          <w:noProof/>
        </w:rPr>
        <w:fldChar w:fldCharType="separate"/>
      </w:r>
      <w:r>
        <w:rPr>
          <w:noProof/>
        </w:rPr>
        <w:t>12</w:t>
      </w:r>
      <w:r>
        <w:rPr>
          <w:noProof/>
        </w:rPr>
        <w:fldChar w:fldCharType="end"/>
      </w:r>
    </w:p>
    <w:p w14:paraId="5F34C025" w14:textId="0DB38D4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_Toc146247300 \h </w:instrText>
      </w:r>
      <w:r>
        <w:rPr>
          <w:noProof/>
        </w:rPr>
      </w:r>
      <w:r>
        <w:rPr>
          <w:noProof/>
        </w:rPr>
        <w:fldChar w:fldCharType="separate"/>
      </w:r>
      <w:r>
        <w:rPr>
          <w:noProof/>
        </w:rPr>
        <w:t>12</w:t>
      </w:r>
      <w:r>
        <w:rPr>
          <w:noProof/>
        </w:rPr>
        <w:fldChar w:fldCharType="end"/>
      </w:r>
    </w:p>
    <w:p w14:paraId="05BC3F0F" w14:textId="2BCBADC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Configuration and precedence of V2X </w:t>
      </w:r>
      <w:r>
        <w:rPr>
          <w:noProof/>
        </w:rPr>
        <w:t xml:space="preserve">configuration </w:t>
      </w:r>
      <w:r w:rsidRPr="00F43CFB">
        <w:rPr>
          <w:noProof/>
          <w:lang w:val="en-US"/>
        </w:rPr>
        <w:t>parameters</w:t>
      </w:r>
      <w:r>
        <w:rPr>
          <w:noProof/>
        </w:rPr>
        <w:tab/>
      </w:r>
      <w:r>
        <w:rPr>
          <w:noProof/>
        </w:rPr>
        <w:fldChar w:fldCharType="begin" w:fldLock="1"/>
      </w:r>
      <w:r>
        <w:rPr>
          <w:noProof/>
        </w:rPr>
        <w:instrText xml:space="preserve"> PAGEREF _Toc146247301 \h </w:instrText>
      </w:r>
      <w:r>
        <w:rPr>
          <w:noProof/>
        </w:rPr>
      </w:r>
      <w:r>
        <w:rPr>
          <w:noProof/>
        </w:rPr>
        <w:fldChar w:fldCharType="separate"/>
      </w:r>
      <w:r>
        <w:rPr>
          <w:noProof/>
        </w:rPr>
        <w:t>12</w:t>
      </w:r>
      <w:r>
        <w:rPr>
          <w:noProof/>
        </w:rPr>
        <w:fldChar w:fldCharType="end"/>
      </w:r>
    </w:p>
    <w:p w14:paraId="21CBE058" w14:textId="7208B1B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_Toc146247302 \h </w:instrText>
      </w:r>
      <w:r>
        <w:rPr>
          <w:noProof/>
        </w:rPr>
      </w:r>
      <w:r>
        <w:rPr>
          <w:noProof/>
        </w:rPr>
        <w:fldChar w:fldCharType="separate"/>
      </w:r>
      <w:r>
        <w:rPr>
          <w:noProof/>
        </w:rPr>
        <w:t>12</w:t>
      </w:r>
      <w:r>
        <w:rPr>
          <w:noProof/>
        </w:rPr>
        <w:fldChar w:fldCharType="end"/>
      </w:r>
    </w:p>
    <w:p w14:paraId="256A44CC" w14:textId="44CD17B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Precedence of V2X </w:t>
      </w:r>
      <w:r>
        <w:rPr>
          <w:noProof/>
        </w:rPr>
        <w:t xml:space="preserve">configuration </w:t>
      </w:r>
      <w:r w:rsidRPr="00F43CFB">
        <w:rPr>
          <w:noProof/>
          <w:lang w:val="en-US"/>
        </w:rPr>
        <w:t>parameters</w:t>
      </w:r>
      <w:r>
        <w:rPr>
          <w:noProof/>
        </w:rPr>
        <w:tab/>
      </w:r>
      <w:r>
        <w:rPr>
          <w:noProof/>
        </w:rPr>
        <w:fldChar w:fldCharType="begin" w:fldLock="1"/>
      </w:r>
      <w:r>
        <w:rPr>
          <w:noProof/>
        </w:rPr>
        <w:instrText xml:space="preserve"> PAGEREF _Toc146247303 \h </w:instrText>
      </w:r>
      <w:r>
        <w:rPr>
          <w:noProof/>
        </w:rPr>
      </w:r>
      <w:r>
        <w:rPr>
          <w:noProof/>
        </w:rPr>
        <w:fldChar w:fldCharType="separate"/>
      </w:r>
      <w:r>
        <w:rPr>
          <w:noProof/>
        </w:rPr>
        <w:t>12</w:t>
      </w:r>
      <w:r>
        <w:rPr>
          <w:noProof/>
        </w:rPr>
        <w:fldChar w:fldCharType="end"/>
      </w:r>
    </w:p>
    <w:p w14:paraId="78DDFBC1" w14:textId="3FA93E3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Configuration parameters for V2X communication over PC5</w:t>
      </w:r>
      <w:r>
        <w:rPr>
          <w:noProof/>
        </w:rPr>
        <w:tab/>
      </w:r>
      <w:r>
        <w:rPr>
          <w:noProof/>
        </w:rPr>
        <w:fldChar w:fldCharType="begin" w:fldLock="1"/>
      </w:r>
      <w:r>
        <w:rPr>
          <w:noProof/>
        </w:rPr>
        <w:instrText xml:space="preserve"> PAGEREF _Toc146247304 \h </w:instrText>
      </w:r>
      <w:r>
        <w:rPr>
          <w:noProof/>
        </w:rPr>
      </w:r>
      <w:r>
        <w:rPr>
          <w:noProof/>
        </w:rPr>
        <w:fldChar w:fldCharType="separate"/>
      </w:r>
      <w:r>
        <w:rPr>
          <w:noProof/>
        </w:rPr>
        <w:t>13</w:t>
      </w:r>
      <w:r>
        <w:rPr>
          <w:noProof/>
        </w:rPr>
        <w:fldChar w:fldCharType="end"/>
      </w:r>
    </w:p>
    <w:p w14:paraId="77101D69" w14:textId="22D5DB9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Configuration parameters for V2X communication over Uu</w:t>
      </w:r>
      <w:r>
        <w:rPr>
          <w:noProof/>
        </w:rPr>
        <w:tab/>
      </w:r>
      <w:r>
        <w:rPr>
          <w:noProof/>
        </w:rPr>
        <w:fldChar w:fldCharType="begin" w:fldLock="1"/>
      </w:r>
      <w:r>
        <w:rPr>
          <w:noProof/>
        </w:rPr>
        <w:instrText xml:space="preserve"> PAGEREF _Toc146247305 \h </w:instrText>
      </w:r>
      <w:r>
        <w:rPr>
          <w:noProof/>
        </w:rPr>
      </w:r>
      <w:r>
        <w:rPr>
          <w:noProof/>
        </w:rPr>
        <w:fldChar w:fldCharType="separate"/>
      </w:r>
      <w:r>
        <w:rPr>
          <w:noProof/>
        </w:rPr>
        <w:t>14</w:t>
      </w:r>
      <w:r>
        <w:rPr>
          <w:noProof/>
        </w:rPr>
        <w:fldChar w:fldCharType="end"/>
      </w:r>
    </w:p>
    <w:p w14:paraId="4045408D" w14:textId="1F5E94CE"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Procedures</w:t>
      </w:r>
      <w:r>
        <w:rPr>
          <w:noProof/>
        </w:rPr>
        <w:tab/>
      </w:r>
      <w:r>
        <w:rPr>
          <w:noProof/>
        </w:rPr>
        <w:fldChar w:fldCharType="begin" w:fldLock="1"/>
      </w:r>
      <w:r>
        <w:rPr>
          <w:noProof/>
        </w:rPr>
        <w:instrText xml:space="preserve"> PAGEREF _Toc146247306 \h </w:instrText>
      </w:r>
      <w:r>
        <w:rPr>
          <w:noProof/>
        </w:rPr>
      </w:r>
      <w:r>
        <w:rPr>
          <w:noProof/>
        </w:rPr>
        <w:fldChar w:fldCharType="separate"/>
      </w:r>
      <w:r>
        <w:rPr>
          <w:noProof/>
        </w:rPr>
        <w:t>16</w:t>
      </w:r>
      <w:r>
        <w:rPr>
          <w:noProof/>
        </w:rPr>
        <w:fldChar w:fldCharType="end"/>
      </w:r>
    </w:p>
    <w:p w14:paraId="3BCA415B" w14:textId="469D5BC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_Toc146247307 \h </w:instrText>
      </w:r>
      <w:r>
        <w:rPr>
          <w:noProof/>
        </w:rPr>
      </w:r>
      <w:r>
        <w:rPr>
          <w:noProof/>
        </w:rPr>
        <w:fldChar w:fldCharType="separate"/>
      </w:r>
      <w:r>
        <w:rPr>
          <w:noProof/>
        </w:rPr>
        <w:t>16</w:t>
      </w:r>
      <w:r>
        <w:rPr>
          <w:noProof/>
        </w:rPr>
        <w:fldChar w:fldCharType="end"/>
      </w:r>
    </w:p>
    <w:p w14:paraId="593A1B9F" w14:textId="4CCF01E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UE-requested V2X policy provisioning procedure</w:t>
      </w:r>
      <w:r>
        <w:rPr>
          <w:noProof/>
        </w:rPr>
        <w:tab/>
      </w:r>
      <w:r>
        <w:rPr>
          <w:noProof/>
        </w:rPr>
        <w:fldChar w:fldCharType="begin" w:fldLock="1"/>
      </w:r>
      <w:r>
        <w:rPr>
          <w:noProof/>
        </w:rPr>
        <w:instrText xml:space="preserve"> PAGEREF _Toc146247308 \h </w:instrText>
      </w:r>
      <w:r>
        <w:rPr>
          <w:noProof/>
        </w:rPr>
      </w:r>
      <w:r>
        <w:rPr>
          <w:noProof/>
        </w:rPr>
        <w:fldChar w:fldCharType="separate"/>
      </w:r>
      <w:r>
        <w:rPr>
          <w:noProof/>
        </w:rPr>
        <w:t>16</w:t>
      </w:r>
      <w:r>
        <w:rPr>
          <w:noProof/>
        </w:rPr>
        <w:fldChar w:fldCharType="end"/>
      </w:r>
    </w:p>
    <w:p w14:paraId="25427B41" w14:textId="673730F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_Toc146247309 \h </w:instrText>
      </w:r>
      <w:r>
        <w:rPr>
          <w:noProof/>
        </w:rPr>
      </w:r>
      <w:r>
        <w:rPr>
          <w:noProof/>
        </w:rPr>
        <w:fldChar w:fldCharType="separate"/>
      </w:r>
      <w:r>
        <w:rPr>
          <w:noProof/>
        </w:rPr>
        <w:t>16</w:t>
      </w:r>
      <w:r>
        <w:rPr>
          <w:noProof/>
        </w:rPr>
        <w:fldChar w:fldCharType="end"/>
      </w:r>
    </w:p>
    <w:p w14:paraId="027F33F3" w14:textId="4D6D6DB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UE-requested V2X policy provisioning procedure initiation</w:t>
      </w:r>
      <w:r>
        <w:rPr>
          <w:noProof/>
        </w:rPr>
        <w:tab/>
      </w:r>
      <w:r>
        <w:rPr>
          <w:noProof/>
        </w:rPr>
        <w:fldChar w:fldCharType="begin" w:fldLock="1"/>
      </w:r>
      <w:r>
        <w:rPr>
          <w:noProof/>
        </w:rPr>
        <w:instrText xml:space="preserve"> PAGEREF _Toc146247310 \h </w:instrText>
      </w:r>
      <w:r>
        <w:rPr>
          <w:noProof/>
        </w:rPr>
      </w:r>
      <w:r>
        <w:rPr>
          <w:noProof/>
        </w:rPr>
        <w:fldChar w:fldCharType="separate"/>
      </w:r>
      <w:r>
        <w:rPr>
          <w:noProof/>
        </w:rPr>
        <w:t>16</w:t>
      </w:r>
      <w:r>
        <w:rPr>
          <w:noProof/>
        </w:rPr>
        <w:fldChar w:fldCharType="end"/>
      </w:r>
    </w:p>
    <w:p w14:paraId="64F8A1C1" w14:textId="195355D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_Toc146247311 \h </w:instrText>
      </w:r>
      <w:r>
        <w:rPr>
          <w:noProof/>
        </w:rPr>
      </w:r>
      <w:r>
        <w:rPr>
          <w:noProof/>
        </w:rPr>
        <w:fldChar w:fldCharType="separate"/>
      </w:r>
      <w:r>
        <w:rPr>
          <w:noProof/>
        </w:rPr>
        <w:t>17</w:t>
      </w:r>
      <w:r>
        <w:rPr>
          <w:noProof/>
        </w:rPr>
        <w:fldChar w:fldCharType="end"/>
      </w:r>
    </w:p>
    <w:p w14:paraId="316256F6" w14:textId="1B13675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_Toc146247312 \h </w:instrText>
      </w:r>
      <w:r>
        <w:rPr>
          <w:noProof/>
        </w:rPr>
      </w:r>
      <w:r>
        <w:rPr>
          <w:noProof/>
        </w:rPr>
        <w:fldChar w:fldCharType="separate"/>
      </w:r>
      <w:r>
        <w:rPr>
          <w:noProof/>
        </w:rPr>
        <w:t>17</w:t>
      </w:r>
      <w:r>
        <w:rPr>
          <w:noProof/>
        </w:rPr>
        <w:fldChar w:fldCharType="end"/>
      </w:r>
    </w:p>
    <w:p w14:paraId="24AEF0CA" w14:textId="24C4DAF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_Toc146247313 \h </w:instrText>
      </w:r>
      <w:r>
        <w:rPr>
          <w:noProof/>
        </w:rPr>
      </w:r>
      <w:r>
        <w:rPr>
          <w:noProof/>
        </w:rPr>
        <w:fldChar w:fldCharType="separate"/>
      </w:r>
      <w:r>
        <w:rPr>
          <w:noProof/>
        </w:rPr>
        <w:t>18</w:t>
      </w:r>
      <w:r>
        <w:rPr>
          <w:noProof/>
        </w:rPr>
        <w:fldChar w:fldCharType="end"/>
      </w:r>
    </w:p>
    <w:p w14:paraId="66582B8E" w14:textId="4E8BCB4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_Toc146247314 \h </w:instrText>
      </w:r>
      <w:r>
        <w:rPr>
          <w:noProof/>
        </w:rPr>
      </w:r>
      <w:r>
        <w:rPr>
          <w:noProof/>
        </w:rPr>
        <w:fldChar w:fldCharType="separate"/>
      </w:r>
      <w:r>
        <w:rPr>
          <w:noProof/>
        </w:rPr>
        <w:t>18</w:t>
      </w:r>
      <w:r>
        <w:rPr>
          <w:noProof/>
        </w:rPr>
        <w:fldChar w:fldCharType="end"/>
      </w:r>
    </w:p>
    <w:p w14:paraId="5F8BCCF0" w14:textId="0DFF82A2"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_Toc146247315 \h </w:instrText>
      </w:r>
      <w:r>
        <w:rPr>
          <w:noProof/>
        </w:rPr>
      </w:r>
      <w:r>
        <w:rPr>
          <w:noProof/>
        </w:rPr>
        <w:fldChar w:fldCharType="separate"/>
      </w:r>
      <w:r>
        <w:rPr>
          <w:noProof/>
        </w:rPr>
        <w:t>18</w:t>
      </w:r>
      <w:r>
        <w:rPr>
          <w:noProof/>
        </w:rPr>
        <w:fldChar w:fldCharType="end"/>
      </w:r>
    </w:p>
    <w:p w14:paraId="1141F1AD" w14:textId="3124542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communication over PC5</w:t>
      </w:r>
      <w:r>
        <w:rPr>
          <w:noProof/>
        </w:rPr>
        <w:tab/>
      </w:r>
      <w:r>
        <w:rPr>
          <w:noProof/>
        </w:rPr>
        <w:fldChar w:fldCharType="begin" w:fldLock="1"/>
      </w:r>
      <w:r>
        <w:rPr>
          <w:noProof/>
        </w:rPr>
        <w:instrText xml:space="preserve"> PAGEREF _Toc146247316 \h </w:instrText>
      </w:r>
      <w:r>
        <w:rPr>
          <w:noProof/>
        </w:rPr>
      </w:r>
      <w:r>
        <w:rPr>
          <w:noProof/>
        </w:rPr>
        <w:fldChar w:fldCharType="separate"/>
      </w:r>
      <w:r>
        <w:rPr>
          <w:noProof/>
        </w:rPr>
        <w:t>18</w:t>
      </w:r>
      <w:r>
        <w:rPr>
          <w:noProof/>
        </w:rPr>
        <w:fldChar w:fldCharType="end"/>
      </w:r>
    </w:p>
    <w:p w14:paraId="29E12F33" w14:textId="30893BC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_Toc146247317 \h </w:instrText>
      </w:r>
      <w:r>
        <w:rPr>
          <w:noProof/>
        </w:rPr>
      </w:r>
      <w:r>
        <w:rPr>
          <w:noProof/>
        </w:rPr>
        <w:fldChar w:fldCharType="separate"/>
      </w:r>
      <w:r>
        <w:rPr>
          <w:noProof/>
        </w:rPr>
        <w:t>18</w:t>
      </w:r>
      <w:r>
        <w:rPr>
          <w:noProof/>
        </w:rPr>
        <w:fldChar w:fldCharType="end"/>
      </w:r>
    </w:p>
    <w:p w14:paraId="3EDC7797" w14:textId="7C29F2C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_Toc146247318 \h </w:instrText>
      </w:r>
      <w:r>
        <w:rPr>
          <w:noProof/>
        </w:rPr>
      </w:r>
      <w:r>
        <w:rPr>
          <w:noProof/>
        </w:rPr>
        <w:fldChar w:fldCharType="separate"/>
      </w:r>
      <w:r>
        <w:rPr>
          <w:noProof/>
        </w:rPr>
        <w:t>18</w:t>
      </w:r>
      <w:r>
        <w:rPr>
          <w:noProof/>
        </w:rPr>
        <w:fldChar w:fldCharType="end"/>
      </w:r>
    </w:p>
    <w:p w14:paraId="2AE4C14F" w14:textId="7A01F94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_Toc146247319 \h </w:instrText>
      </w:r>
      <w:r>
        <w:rPr>
          <w:noProof/>
        </w:rPr>
      </w:r>
      <w:r>
        <w:rPr>
          <w:noProof/>
        </w:rPr>
        <w:fldChar w:fldCharType="separate"/>
      </w:r>
      <w:r>
        <w:rPr>
          <w:noProof/>
        </w:rPr>
        <w:t>18</w:t>
      </w:r>
      <w:r>
        <w:rPr>
          <w:noProof/>
        </w:rPr>
        <w:fldChar w:fldCharType="end"/>
      </w:r>
    </w:p>
    <w:p w14:paraId="24D8CB4B" w14:textId="7AE24D0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_Toc146247320 \h </w:instrText>
      </w:r>
      <w:r>
        <w:rPr>
          <w:noProof/>
        </w:rPr>
      </w:r>
      <w:r>
        <w:rPr>
          <w:noProof/>
        </w:rPr>
        <w:fldChar w:fldCharType="separate"/>
      </w:r>
      <w:r>
        <w:rPr>
          <w:noProof/>
        </w:rPr>
        <w:t>19</w:t>
      </w:r>
      <w:r>
        <w:rPr>
          <w:noProof/>
        </w:rPr>
        <w:fldChar w:fldCharType="end"/>
      </w:r>
    </w:p>
    <w:p w14:paraId="2BFBBCB0" w14:textId="3B00B6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_Toc146247321 \h </w:instrText>
      </w:r>
      <w:r>
        <w:rPr>
          <w:noProof/>
        </w:rPr>
      </w:r>
      <w:r>
        <w:rPr>
          <w:noProof/>
        </w:rPr>
        <w:fldChar w:fldCharType="separate"/>
      </w:r>
      <w:r>
        <w:rPr>
          <w:noProof/>
        </w:rPr>
        <w:t>19</w:t>
      </w:r>
      <w:r>
        <w:rPr>
          <w:noProof/>
        </w:rPr>
        <w:fldChar w:fldCharType="end"/>
      </w:r>
    </w:p>
    <w:p w14:paraId="73826781" w14:textId="02335BE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_Toc146247322 \h </w:instrText>
      </w:r>
      <w:r>
        <w:rPr>
          <w:noProof/>
        </w:rPr>
      </w:r>
      <w:r>
        <w:rPr>
          <w:noProof/>
        </w:rPr>
        <w:fldChar w:fldCharType="separate"/>
      </w:r>
      <w:r>
        <w:rPr>
          <w:noProof/>
        </w:rPr>
        <w:t>19</w:t>
      </w:r>
      <w:r>
        <w:rPr>
          <w:noProof/>
        </w:rPr>
        <w:fldChar w:fldCharType="end"/>
      </w:r>
    </w:p>
    <w:p w14:paraId="6CC9A936" w14:textId="6A54B02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_Toc146247323 \h </w:instrText>
      </w:r>
      <w:r>
        <w:rPr>
          <w:noProof/>
        </w:rPr>
      </w:r>
      <w:r>
        <w:rPr>
          <w:noProof/>
        </w:rPr>
        <w:fldChar w:fldCharType="separate"/>
      </w:r>
      <w:r>
        <w:rPr>
          <w:noProof/>
        </w:rPr>
        <w:t>22</w:t>
      </w:r>
      <w:r>
        <w:rPr>
          <w:noProof/>
        </w:rPr>
        <w:fldChar w:fldCharType="end"/>
      </w:r>
    </w:p>
    <w:p w14:paraId="0F6D6572" w14:textId="534A1CD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_Toc146247324 \h </w:instrText>
      </w:r>
      <w:r>
        <w:rPr>
          <w:noProof/>
        </w:rPr>
      </w:r>
      <w:r>
        <w:rPr>
          <w:noProof/>
        </w:rPr>
        <w:fldChar w:fldCharType="separate"/>
      </w:r>
      <w:r>
        <w:rPr>
          <w:noProof/>
        </w:rPr>
        <w:t>23</w:t>
      </w:r>
      <w:r>
        <w:rPr>
          <w:noProof/>
        </w:rPr>
        <w:fldChar w:fldCharType="end"/>
      </w:r>
    </w:p>
    <w:p w14:paraId="72D97E62" w14:textId="2E466AF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_Toc146247325 \h </w:instrText>
      </w:r>
      <w:r>
        <w:rPr>
          <w:noProof/>
        </w:rPr>
      </w:r>
      <w:r>
        <w:rPr>
          <w:noProof/>
        </w:rPr>
        <w:fldChar w:fldCharType="separate"/>
      </w:r>
      <w:r>
        <w:rPr>
          <w:noProof/>
        </w:rPr>
        <w:t>24</w:t>
      </w:r>
      <w:r>
        <w:rPr>
          <w:noProof/>
        </w:rPr>
        <w:fldChar w:fldCharType="end"/>
      </w:r>
    </w:p>
    <w:p w14:paraId="1CD269BE" w14:textId="1C0B315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_Toc146247326 \h </w:instrText>
      </w:r>
      <w:r>
        <w:rPr>
          <w:noProof/>
        </w:rPr>
      </w:r>
      <w:r>
        <w:rPr>
          <w:noProof/>
        </w:rPr>
        <w:fldChar w:fldCharType="separate"/>
      </w:r>
      <w:r>
        <w:rPr>
          <w:noProof/>
        </w:rPr>
        <w:t>25</w:t>
      </w:r>
      <w:r>
        <w:rPr>
          <w:noProof/>
        </w:rPr>
        <w:fldChar w:fldCharType="end"/>
      </w:r>
    </w:p>
    <w:p w14:paraId="4F2F667A" w14:textId="1E37EFAD"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_Toc146247327 \h </w:instrText>
      </w:r>
      <w:r>
        <w:rPr>
          <w:noProof/>
        </w:rPr>
      </w:r>
      <w:r>
        <w:rPr>
          <w:noProof/>
        </w:rPr>
        <w:fldChar w:fldCharType="separate"/>
      </w:r>
      <w:r>
        <w:rPr>
          <w:noProof/>
        </w:rPr>
        <w:t>25</w:t>
      </w:r>
      <w:r>
        <w:rPr>
          <w:noProof/>
        </w:rPr>
        <w:fldChar w:fldCharType="end"/>
      </w:r>
    </w:p>
    <w:p w14:paraId="687B48F5" w14:textId="628B0732"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_Toc146247328 \h </w:instrText>
      </w:r>
      <w:r>
        <w:rPr>
          <w:noProof/>
        </w:rPr>
      </w:r>
      <w:r>
        <w:rPr>
          <w:noProof/>
        </w:rPr>
        <w:fldChar w:fldCharType="separate"/>
      </w:r>
      <w:r>
        <w:rPr>
          <w:noProof/>
        </w:rPr>
        <w:t>25</w:t>
      </w:r>
      <w:r>
        <w:rPr>
          <w:noProof/>
        </w:rPr>
        <w:fldChar w:fldCharType="end"/>
      </w:r>
    </w:p>
    <w:p w14:paraId="5CAADBC2" w14:textId="0085938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_Toc146247329 \h </w:instrText>
      </w:r>
      <w:r>
        <w:rPr>
          <w:noProof/>
        </w:rPr>
      </w:r>
      <w:r>
        <w:rPr>
          <w:noProof/>
        </w:rPr>
        <w:fldChar w:fldCharType="separate"/>
      </w:r>
      <w:r>
        <w:rPr>
          <w:noProof/>
        </w:rPr>
        <w:t>25</w:t>
      </w:r>
      <w:r>
        <w:rPr>
          <w:noProof/>
        </w:rPr>
        <w:fldChar w:fldCharType="end"/>
      </w:r>
    </w:p>
    <w:p w14:paraId="21BD8BE0" w14:textId="66656F3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_Toc146247330 \h </w:instrText>
      </w:r>
      <w:r>
        <w:rPr>
          <w:noProof/>
        </w:rPr>
      </w:r>
      <w:r>
        <w:rPr>
          <w:noProof/>
        </w:rPr>
        <w:fldChar w:fldCharType="separate"/>
      </w:r>
      <w:r>
        <w:rPr>
          <w:noProof/>
        </w:rPr>
        <w:t>25</w:t>
      </w:r>
      <w:r>
        <w:rPr>
          <w:noProof/>
        </w:rPr>
        <w:fldChar w:fldCharType="end"/>
      </w:r>
    </w:p>
    <w:p w14:paraId="7FABE783" w14:textId="79F5F80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_Toc146247331 \h </w:instrText>
      </w:r>
      <w:r>
        <w:rPr>
          <w:noProof/>
        </w:rPr>
      </w:r>
      <w:r>
        <w:rPr>
          <w:noProof/>
        </w:rPr>
        <w:fldChar w:fldCharType="separate"/>
      </w:r>
      <w:r>
        <w:rPr>
          <w:noProof/>
        </w:rPr>
        <w:t>26</w:t>
      </w:r>
      <w:r>
        <w:rPr>
          <w:noProof/>
        </w:rPr>
        <w:fldChar w:fldCharType="end"/>
      </w:r>
    </w:p>
    <w:p w14:paraId="00DD9650" w14:textId="233C63F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_Toc146247332 \h </w:instrText>
      </w:r>
      <w:r>
        <w:rPr>
          <w:noProof/>
        </w:rPr>
      </w:r>
      <w:r>
        <w:rPr>
          <w:noProof/>
        </w:rPr>
        <w:fldChar w:fldCharType="separate"/>
      </w:r>
      <w:r>
        <w:rPr>
          <w:noProof/>
        </w:rPr>
        <w:t>27</w:t>
      </w:r>
      <w:r>
        <w:rPr>
          <w:noProof/>
        </w:rPr>
        <w:fldChar w:fldCharType="end"/>
      </w:r>
    </w:p>
    <w:p w14:paraId="4FDC2925" w14:textId="6152DC3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_Toc146247333 \h </w:instrText>
      </w:r>
      <w:r>
        <w:rPr>
          <w:noProof/>
        </w:rPr>
      </w:r>
      <w:r>
        <w:rPr>
          <w:noProof/>
        </w:rPr>
        <w:fldChar w:fldCharType="separate"/>
      </w:r>
      <w:r>
        <w:rPr>
          <w:noProof/>
        </w:rPr>
        <w:t>28</w:t>
      </w:r>
      <w:r>
        <w:rPr>
          <w:noProof/>
        </w:rPr>
        <w:fldChar w:fldCharType="end"/>
      </w:r>
    </w:p>
    <w:p w14:paraId="4C233F1E" w14:textId="7A6D953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_Toc146247334 \h </w:instrText>
      </w:r>
      <w:r>
        <w:rPr>
          <w:noProof/>
        </w:rPr>
      </w:r>
      <w:r>
        <w:rPr>
          <w:noProof/>
        </w:rPr>
        <w:fldChar w:fldCharType="separate"/>
      </w:r>
      <w:r>
        <w:rPr>
          <w:noProof/>
        </w:rPr>
        <w:t>28</w:t>
      </w:r>
      <w:r>
        <w:rPr>
          <w:noProof/>
        </w:rPr>
        <w:fldChar w:fldCharType="end"/>
      </w:r>
    </w:p>
    <w:p w14:paraId="7F393C8F" w14:textId="30EF27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_Toc146247335 \h </w:instrText>
      </w:r>
      <w:r>
        <w:rPr>
          <w:noProof/>
        </w:rPr>
      </w:r>
      <w:r>
        <w:rPr>
          <w:noProof/>
        </w:rPr>
        <w:fldChar w:fldCharType="separate"/>
      </w:r>
      <w:r>
        <w:rPr>
          <w:noProof/>
        </w:rPr>
        <w:t>28</w:t>
      </w:r>
      <w:r>
        <w:rPr>
          <w:noProof/>
        </w:rPr>
        <w:fldChar w:fldCharType="end"/>
      </w:r>
    </w:p>
    <w:p w14:paraId="51D531E9" w14:textId="294ADDA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_Toc146247336 \h </w:instrText>
      </w:r>
      <w:r>
        <w:rPr>
          <w:noProof/>
        </w:rPr>
      </w:r>
      <w:r>
        <w:rPr>
          <w:noProof/>
        </w:rPr>
        <w:fldChar w:fldCharType="separate"/>
      </w:r>
      <w:r>
        <w:rPr>
          <w:noProof/>
        </w:rPr>
        <w:t>29</w:t>
      </w:r>
      <w:r>
        <w:rPr>
          <w:noProof/>
        </w:rPr>
        <w:fldChar w:fldCharType="end"/>
      </w:r>
    </w:p>
    <w:p w14:paraId="7AE88A23" w14:textId="09CAE1F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_Toc146247337 \h </w:instrText>
      </w:r>
      <w:r>
        <w:rPr>
          <w:noProof/>
        </w:rPr>
      </w:r>
      <w:r>
        <w:rPr>
          <w:noProof/>
        </w:rPr>
        <w:fldChar w:fldCharType="separate"/>
      </w:r>
      <w:r>
        <w:rPr>
          <w:noProof/>
        </w:rPr>
        <w:t>29</w:t>
      </w:r>
      <w:r>
        <w:rPr>
          <w:noProof/>
        </w:rPr>
        <w:fldChar w:fldCharType="end"/>
      </w:r>
    </w:p>
    <w:p w14:paraId="46086065" w14:textId="75BBE21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_Toc146247338 \h </w:instrText>
      </w:r>
      <w:r>
        <w:rPr>
          <w:noProof/>
        </w:rPr>
      </w:r>
      <w:r>
        <w:rPr>
          <w:noProof/>
        </w:rPr>
        <w:fldChar w:fldCharType="separate"/>
      </w:r>
      <w:r>
        <w:rPr>
          <w:noProof/>
        </w:rPr>
        <w:t>29</w:t>
      </w:r>
      <w:r>
        <w:rPr>
          <w:noProof/>
        </w:rPr>
        <w:fldChar w:fldCharType="end"/>
      </w:r>
    </w:p>
    <w:p w14:paraId="4A66C9F3" w14:textId="0D2197C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_Toc146247339 \h </w:instrText>
      </w:r>
      <w:r>
        <w:rPr>
          <w:noProof/>
        </w:rPr>
      </w:r>
      <w:r>
        <w:rPr>
          <w:noProof/>
        </w:rPr>
        <w:fldChar w:fldCharType="separate"/>
      </w:r>
      <w:r>
        <w:rPr>
          <w:noProof/>
        </w:rPr>
        <w:t>30</w:t>
      </w:r>
      <w:r>
        <w:rPr>
          <w:noProof/>
        </w:rPr>
        <w:fldChar w:fldCharType="end"/>
      </w:r>
    </w:p>
    <w:p w14:paraId="645E3F26" w14:textId="208B222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_Toc146247340 \h </w:instrText>
      </w:r>
      <w:r>
        <w:rPr>
          <w:noProof/>
        </w:rPr>
      </w:r>
      <w:r>
        <w:rPr>
          <w:noProof/>
        </w:rPr>
        <w:fldChar w:fldCharType="separate"/>
      </w:r>
      <w:r>
        <w:rPr>
          <w:noProof/>
        </w:rPr>
        <w:t>30</w:t>
      </w:r>
      <w:r>
        <w:rPr>
          <w:noProof/>
        </w:rPr>
        <w:fldChar w:fldCharType="end"/>
      </w:r>
    </w:p>
    <w:p w14:paraId="0EA986C6" w14:textId="229A573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_Toc146247341 \h </w:instrText>
      </w:r>
      <w:r>
        <w:rPr>
          <w:noProof/>
        </w:rPr>
      </w:r>
      <w:r>
        <w:rPr>
          <w:noProof/>
        </w:rPr>
        <w:fldChar w:fldCharType="separate"/>
      </w:r>
      <w:r>
        <w:rPr>
          <w:noProof/>
        </w:rPr>
        <w:t>30</w:t>
      </w:r>
      <w:r>
        <w:rPr>
          <w:noProof/>
        </w:rPr>
        <w:fldChar w:fldCharType="end"/>
      </w:r>
    </w:p>
    <w:p w14:paraId="18A417F9" w14:textId="5CB0869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_Toc146247342 \h </w:instrText>
      </w:r>
      <w:r>
        <w:rPr>
          <w:noProof/>
        </w:rPr>
      </w:r>
      <w:r>
        <w:rPr>
          <w:noProof/>
        </w:rPr>
        <w:fldChar w:fldCharType="separate"/>
      </w:r>
      <w:r>
        <w:rPr>
          <w:noProof/>
        </w:rPr>
        <w:t>30</w:t>
      </w:r>
      <w:r>
        <w:rPr>
          <w:noProof/>
        </w:rPr>
        <w:fldChar w:fldCharType="end"/>
      </w:r>
    </w:p>
    <w:p w14:paraId="6A386E37" w14:textId="611151A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_Toc146247343 \h </w:instrText>
      </w:r>
      <w:r>
        <w:rPr>
          <w:noProof/>
        </w:rPr>
      </w:r>
      <w:r>
        <w:rPr>
          <w:noProof/>
        </w:rPr>
        <w:fldChar w:fldCharType="separate"/>
      </w:r>
      <w:r>
        <w:rPr>
          <w:noProof/>
        </w:rPr>
        <w:t>31</w:t>
      </w:r>
      <w:r>
        <w:rPr>
          <w:noProof/>
        </w:rPr>
        <w:fldChar w:fldCharType="end"/>
      </w:r>
    </w:p>
    <w:p w14:paraId="11E92E1E" w14:textId="53F68F2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_Toc146247344 \h </w:instrText>
      </w:r>
      <w:r>
        <w:rPr>
          <w:noProof/>
        </w:rPr>
      </w:r>
      <w:r>
        <w:rPr>
          <w:noProof/>
        </w:rPr>
        <w:fldChar w:fldCharType="separate"/>
      </w:r>
      <w:r>
        <w:rPr>
          <w:noProof/>
        </w:rPr>
        <w:t>31</w:t>
      </w:r>
      <w:r>
        <w:rPr>
          <w:noProof/>
        </w:rPr>
        <w:fldChar w:fldCharType="end"/>
      </w:r>
    </w:p>
    <w:p w14:paraId="399AEB39" w14:textId="627AE18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_Toc146247345 \h </w:instrText>
      </w:r>
      <w:r>
        <w:rPr>
          <w:noProof/>
        </w:rPr>
      </w:r>
      <w:r>
        <w:rPr>
          <w:noProof/>
        </w:rPr>
        <w:fldChar w:fldCharType="separate"/>
      </w:r>
      <w:r>
        <w:rPr>
          <w:noProof/>
        </w:rPr>
        <w:t>31</w:t>
      </w:r>
      <w:r>
        <w:rPr>
          <w:noProof/>
        </w:rPr>
        <w:fldChar w:fldCharType="end"/>
      </w:r>
    </w:p>
    <w:p w14:paraId="073EB7A3" w14:textId="6109893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_Toc146247346 \h </w:instrText>
      </w:r>
      <w:r>
        <w:rPr>
          <w:noProof/>
        </w:rPr>
      </w:r>
      <w:r>
        <w:rPr>
          <w:noProof/>
        </w:rPr>
        <w:fldChar w:fldCharType="separate"/>
      </w:r>
      <w:r>
        <w:rPr>
          <w:noProof/>
        </w:rPr>
        <w:t>32</w:t>
      </w:r>
      <w:r>
        <w:rPr>
          <w:noProof/>
        </w:rPr>
        <w:fldChar w:fldCharType="end"/>
      </w:r>
    </w:p>
    <w:p w14:paraId="0C179819" w14:textId="40F429C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_Toc146247347 \h </w:instrText>
      </w:r>
      <w:r>
        <w:rPr>
          <w:noProof/>
        </w:rPr>
      </w:r>
      <w:r>
        <w:rPr>
          <w:noProof/>
        </w:rPr>
        <w:fldChar w:fldCharType="separate"/>
      </w:r>
      <w:r>
        <w:rPr>
          <w:noProof/>
        </w:rPr>
        <w:t>33</w:t>
      </w:r>
      <w:r>
        <w:rPr>
          <w:noProof/>
        </w:rPr>
        <w:fldChar w:fldCharType="end"/>
      </w:r>
    </w:p>
    <w:p w14:paraId="0032AD2F" w14:textId="7B84AF9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_Toc146247348 \h </w:instrText>
      </w:r>
      <w:r>
        <w:rPr>
          <w:noProof/>
        </w:rPr>
      </w:r>
      <w:r>
        <w:rPr>
          <w:noProof/>
        </w:rPr>
        <w:fldChar w:fldCharType="separate"/>
      </w:r>
      <w:r>
        <w:rPr>
          <w:noProof/>
        </w:rPr>
        <w:t>33</w:t>
      </w:r>
      <w:r>
        <w:rPr>
          <w:noProof/>
        </w:rPr>
        <w:fldChar w:fldCharType="end"/>
      </w:r>
    </w:p>
    <w:p w14:paraId="332A9D19" w14:textId="18ED1B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_Toc146247349 \h </w:instrText>
      </w:r>
      <w:r>
        <w:rPr>
          <w:noProof/>
        </w:rPr>
      </w:r>
      <w:r>
        <w:rPr>
          <w:noProof/>
        </w:rPr>
        <w:fldChar w:fldCharType="separate"/>
      </w:r>
      <w:r>
        <w:rPr>
          <w:noProof/>
        </w:rPr>
        <w:t>33</w:t>
      </w:r>
      <w:r>
        <w:rPr>
          <w:noProof/>
        </w:rPr>
        <w:fldChar w:fldCharType="end"/>
      </w:r>
    </w:p>
    <w:p w14:paraId="04D98454" w14:textId="7D2A529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_Toc146247350 \h </w:instrText>
      </w:r>
      <w:r>
        <w:rPr>
          <w:noProof/>
        </w:rPr>
      </w:r>
      <w:r>
        <w:rPr>
          <w:noProof/>
        </w:rPr>
        <w:fldChar w:fldCharType="separate"/>
      </w:r>
      <w:r>
        <w:rPr>
          <w:noProof/>
        </w:rPr>
        <w:t>34</w:t>
      </w:r>
      <w:r>
        <w:rPr>
          <w:noProof/>
        </w:rPr>
        <w:fldChar w:fldCharType="end"/>
      </w:r>
    </w:p>
    <w:p w14:paraId="27B64DE1" w14:textId="50C9DF09"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_Toc146247351 \h </w:instrText>
      </w:r>
      <w:r>
        <w:rPr>
          <w:noProof/>
        </w:rPr>
      </w:r>
      <w:r>
        <w:rPr>
          <w:noProof/>
        </w:rPr>
        <w:fldChar w:fldCharType="separate"/>
      </w:r>
      <w:r>
        <w:rPr>
          <w:noProof/>
        </w:rPr>
        <w:t>34</w:t>
      </w:r>
      <w:r>
        <w:rPr>
          <w:noProof/>
        </w:rPr>
        <w:fldChar w:fldCharType="end"/>
      </w:r>
    </w:p>
    <w:p w14:paraId="17D66F88" w14:textId="38ADDED5"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_Toc146247352 \h </w:instrText>
      </w:r>
      <w:r>
        <w:rPr>
          <w:noProof/>
        </w:rPr>
      </w:r>
      <w:r>
        <w:rPr>
          <w:noProof/>
        </w:rPr>
        <w:fldChar w:fldCharType="separate"/>
      </w:r>
      <w:r>
        <w:rPr>
          <w:noProof/>
        </w:rPr>
        <w:t>34</w:t>
      </w:r>
      <w:r>
        <w:rPr>
          <w:noProof/>
        </w:rPr>
        <w:fldChar w:fldCharType="end"/>
      </w:r>
    </w:p>
    <w:p w14:paraId="18817020" w14:textId="08D15F8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_Toc146247353 \h </w:instrText>
      </w:r>
      <w:r>
        <w:rPr>
          <w:noProof/>
        </w:rPr>
      </w:r>
      <w:r>
        <w:rPr>
          <w:noProof/>
        </w:rPr>
        <w:fldChar w:fldCharType="separate"/>
      </w:r>
      <w:r>
        <w:rPr>
          <w:noProof/>
        </w:rPr>
        <w:t>35</w:t>
      </w:r>
      <w:r>
        <w:rPr>
          <w:noProof/>
        </w:rPr>
        <w:fldChar w:fldCharType="end"/>
      </w:r>
    </w:p>
    <w:p w14:paraId="38B74C8C" w14:textId="13582ABA"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_Toc146247354 \h </w:instrText>
      </w:r>
      <w:r>
        <w:rPr>
          <w:noProof/>
        </w:rPr>
      </w:r>
      <w:r>
        <w:rPr>
          <w:noProof/>
        </w:rPr>
        <w:fldChar w:fldCharType="separate"/>
      </w:r>
      <w:r>
        <w:rPr>
          <w:noProof/>
        </w:rPr>
        <w:t>35</w:t>
      </w:r>
      <w:r>
        <w:rPr>
          <w:noProof/>
        </w:rPr>
        <w:fldChar w:fldCharType="end"/>
      </w:r>
    </w:p>
    <w:p w14:paraId="6B00774A" w14:textId="591633F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_Toc146247355 \h </w:instrText>
      </w:r>
      <w:r>
        <w:rPr>
          <w:noProof/>
        </w:rPr>
      </w:r>
      <w:r>
        <w:rPr>
          <w:noProof/>
        </w:rPr>
        <w:fldChar w:fldCharType="separate"/>
      </w:r>
      <w:r>
        <w:rPr>
          <w:noProof/>
        </w:rPr>
        <w:t>35</w:t>
      </w:r>
      <w:r>
        <w:rPr>
          <w:noProof/>
        </w:rPr>
        <w:fldChar w:fldCharType="end"/>
      </w:r>
    </w:p>
    <w:p w14:paraId="0BED4952" w14:textId="71676FA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_Toc146247356 \h </w:instrText>
      </w:r>
      <w:r>
        <w:rPr>
          <w:noProof/>
        </w:rPr>
      </w:r>
      <w:r>
        <w:rPr>
          <w:noProof/>
        </w:rPr>
        <w:fldChar w:fldCharType="separate"/>
      </w:r>
      <w:r>
        <w:rPr>
          <w:noProof/>
        </w:rPr>
        <w:t>36</w:t>
      </w:r>
      <w:r>
        <w:rPr>
          <w:noProof/>
        </w:rPr>
        <w:fldChar w:fldCharType="end"/>
      </w:r>
    </w:p>
    <w:p w14:paraId="292296F2" w14:textId="589F5E0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_Toc146247357 \h </w:instrText>
      </w:r>
      <w:r>
        <w:rPr>
          <w:noProof/>
        </w:rPr>
      </w:r>
      <w:r>
        <w:rPr>
          <w:noProof/>
        </w:rPr>
        <w:fldChar w:fldCharType="separate"/>
      </w:r>
      <w:r>
        <w:rPr>
          <w:noProof/>
        </w:rPr>
        <w:t>36</w:t>
      </w:r>
      <w:r>
        <w:rPr>
          <w:noProof/>
        </w:rPr>
        <w:fldChar w:fldCharType="end"/>
      </w:r>
    </w:p>
    <w:p w14:paraId="2F0598AF" w14:textId="0AE4057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_Toc146247358 \h </w:instrText>
      </w:r>
      <w:r>
        <w:rPr>
          <w:noProof/>
        </w:rPr>
      </w:r>
      <w:r>
        <w:rPr>
          <w:noProof/>
        </w:rPr>
        <w:fldChar w:fldCharType="separate"/>
      </w:r>
      <w:r>
        <w:rPr>
          <w:noProof/>
        </w:rPr>
        <w:t>36</w:t>
      </w:r>
      <w:r>
        <w:rPr>
          <w:noProof/>
        </w:rPr>
        <w:fldChar w:fldCharType="end"/>
      </w:r>
    </w:p>
    <w:p w14:paraId="04BF3217" w14:textId="78CDFA9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_Toc146247359 \h </w:instrText>
      </w:r>
      <w:r>
        <w:rPr>
          <w:noProof/>
        </w:rPr>
      </w:r>
      <w:r>
        <w:rPr>
          <w:noProof/>
        </w:rPr>
        <w:fldChar w:fldCharType="separate"/>
      </w:r>
      <w:r>
        <w:rPr>
          <w:noProof/>
        </w:rPr>
        <w:t>37</w:t>
      </w:r>
      <w:r>
        <w:rPr>
          <w:noProof/>
        </w:rPr>
        <w:fldChar w:fldCharType="end"/>
      </w:r>
    </w:p>
    <w:p w14:paraId="35F15EE5" w14:textId="655154C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_Toc146247360 \h </w:instrText>
      </w:r>
      <w:r>
        <w:rPr>
          <w:noProof/>
        </w:rPr>
      </w:r>
      <w:r>
        <w:rPr>
          <w:noProof/>
        </w:rPr>
        <w:fldChar w:fldCharType="separate"/>
      </w:r>
      <w:r>
        <w:rPr>
          <w:noProof/>
        </w:rPr>
        <w:t>37</w:t>
      </w:r>
      <w:r>
        <w:rPr>
          <w:noProof/>
        </w:rPr>
        <w:fldChar w:fldCharType="end"/>
      </w:r>
    </w:p>
    <w:p w14:paraId="07D2360F" w14:textId="63394489"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_Toc146247361 \h </w:instrText>
      </w:r>
      <w:r>
        <w:rPr>
          <w:noProof/>
        </w:rPr>
      </w:r>
      <w:r>
        <w:rPr>
          <w:noProof/>
        </w:rPr>
        <w:fldChar w:fldCharType="separate"/>
      </w:r>
      <w:r>
        <w:rPr>
          <w:noProof/>
        </w:rPr>
        <w:t>37</w:t>
      </w:r>
      <w:r>
        <w:rPr>
          <w:noProof/>
        </w:rPr>
        <w:fldChar w:fldCharType="end"/>
      </w:r>
    </w:p>
    <w:p w14:paraId="2670A023" w14:textId="6F96798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_Toc146247362 \h </w:instrText>
      </w:r>
      <w:r>
        <w:rPr>
          <w:noProof/>
        </w:rPr>
      </w:r>
      <w:r>
        <w:rPr>
          <w:noProof/>
        </w:rPr>
        <w:fldChar w:fldCharType="separate"/>
      </w:r>
      <w:r>
        <w:rPr>
          <w:noProof/>
        </w:rPr>
        <w:t>38</w:t>
      </w:r>
      <w:r>
        <w:rPr>
          <w:noProof/>
        </w:rPr>
        <w:fldChar w:fldCharType="end"/>
      </w:r>
    </w:p>
    <w:p w14:paraId="49BC2B84" w14:textId="17C4A23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_Toc146247363 \h </w:instrText>
      </w:r>
      <w:r>
        <w:rPr>
          <w:noProof/>
        </w:rPr>
      </w:r>
      <w:r>
        <w:rPr>
          <w:noProof/>
        </w:rPr>
        <w:fldChar w:fldCharType="separate"/>
      </w:r>
      <w:r>
        <w:rPr>
          <w:noProof/>
        </w:rPr>
        <w:t>38</w:t>
      </w:r>
      <w:r>
        <w:rPr>
          <w:noProof/>
        </w:rPr>
        <w:fldChar w:fldCharType="end"/>
      </w:r>
    </w:p>
    <w:p w14:paraId="52DE47C2" w14:textId="4A701D7F"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_Toc146247364 \h </w:instrText>
      </w:r>
      <w:r>
        <w:rPr>
          <w:noProof/>
        </w:rPr>
      </w:r>
      <w:r>
        <w:rPr>
          <w:noProof/>
        </w:rPr>
        <w:fldChar w:fldCharType="separate"/>
      </w:r>
      <w:r>
        <w:rPr>
          <w:noProof/>
        </w:rPr>
        <w:t>38</w:t>
      </w:r>
      <w:r>
        <w:rPr>
          <w:noProof/>
        </w:rPr>
        <w:fldChar w:fldCharType="end"/>
      </w:r>
    </w:p>
    <w:p w14:paraId="3473D164" w14:textId="3266438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_Toc146247365 \h </w:instrText>
      </w:r>
      <w:r>
        <w:rPr>
          <w:noProof/>
        </w:rPr>
      </w:r>
      <w:r>
        <w:rPr>
          <w:noProof/>
        </w:rPr>
        <w:fldChar w:fldCharType="separate"/>
      </w:r>
      <w:r>
        <w:rPr>
          <w:noProof/>
        </w:rPr>
        <w:t>40</w:t>
      </w:r>
      <w:r>
        <w:rPr>
          <w:noProof/>
        </w:rPr>
        <w:fldChar w:fldCharType="end"/>
      </w:r>
    </w:p>
    <w:p w14:paraId="5A34C317" w14:textId="5461F61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_Toc146247366 \h </w:instrText>
      </w:r>
      <w:r>
        <w:rPr>
          <w:noProof/>
        </w:rPr>
      </w:r>
      <w:r>
        <w:rPr>
          <w:noProof/>
        </w:rPr>
        <w:fldChar w:fldCharType="separate"/>
      </w:r>
      <w:r>
        <w:rPr>
          <w:noProof/>
        </w:rPr>
        <w:t>42</w:t>
      </w:r>
      <w:r>
        <w:rPr>
          <w:noProof/>
        </w:rPr>
        <w:fldChar w:fldCharType="end"/>
      </w:r>
    </w:p>
    <w:p w14:paraId="352D3A6C" w14:textId="2CCDC2A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_Toc146247367 \h </w:instrText>
      </w:r>
      <w:r>
        <w:rPr>
          <w:noProof/>
        </w:rPr>
      </w:r>
      <w:r>
        <w:rPr>
          <w:noProof/>
        </w:rPr>
        <w:fldChar w:fldCharType="separate"/>
      </w:r>
      <w:r>
        <w:rPr>
          <w:noProof/>
        </w:rPr>
        <w:t>42</w:t>
      </w:r>
      <w:r>
        <w:rPr>
          <w:noProof/>
        </w:rPr>
        <w:fldChar w:fldCharType="end"/>
      </w:r>
    </w:p>
    <w:p w14:paraId="23271EBF" w14:textId="5691A6D5"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_Toc146247368 \h </w:instrText>
      </w:r>
      <w:r>
        <w:rPr>
          <w:noProof/>
        </w:rPr>
      </w:r>
      <w:r>
        <w:rPr>
          <w:noProof/>
        </w:rPr>
        <w:fldChar w:fldCharType="separate"/>
      </w:r>
      <w:r>
        <w:rPr>
          <w:noProof/>
        </w:rPr>
        <w:t>43</w:t>
      </w:r>
      <w:r>
        <w:rPr>
          <w:noProof/>
        </w:rPr>
        <w:fldChar w:fldCharType="end"/>
      </w:r>
    </w:p>
    <w:p w14:paraId="2ED3533D" w14:textId="4063863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_Toc146247369 \h </w:instrText>
      </w:r>
      <w:r>
        <w:rPr>
          <w:noProof/>
        </w:rPr>
      </w:r>
      <w:r>
        <w:rPr>
          <w:noProof/>
        </w:rPr>
        <w:fldChar w:fldCharType="separate"/>
      </w:r>
      <w:r>
        <w:rPr>
          <w:noProof/>
        </w:rPr>
        <w:t>43</w:t>
      </w:r>
      <w:r>
        <w:rPr>
          <w:noProof/>
        </w:rPr>
        <w:fldChar w:fldCharType="end"/>
      </w:r>
    </w:p>
    <w:p w14:paraId="7C2D1A6E" w14:textId="4BCB3B9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_Toc146247370 \h </w:instrText>
      </w:r>
      <w:r>
        <w:rPr>
          <w:noProof/>
        </w:rPr>
      </w:r>
      <w:r>
        <w:rPr>
          <w:noProof/>
        </w:rPr>
        <w:fldChar w:fldCharType="separate"/>
      </w:r>
      <w:r>
        <w:rPr>
          <w:noProof/>
        </w:rPr>
        <w:t>43</w:t>
      </w:r>
      <w:r>
        <w:rPr>
          <w:noProof/>
        </w:rPr>
        <w:fldChar w:fldCharType="end"/>
      </w:r>
    </w:p>
    <w:p w14:paraId="695BF4E8" w14:textId="176C0C0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_Toc146247371 \h </w:instrText>
      </w:r>
      <w:r>
        <w:rPr>
          <w:noProof/>
        </w:rPr>
      </w:r>
      <w:r>
        <w:rPr>
          <w:noProof/>
        </w:rPr>
        <w:fldChar w:fldCharType="separate"/>
      </w:r>
      <w:r>
        <w:rPr>
          <w:noProof/>
        </w:rPr>
        <w:t>43</w:t>
      </w:r>
      <w:r>
        <w:rPr>
          <w:noProof/>
        </w:rPr>
        <w:fldChar w:fldCharType="end"/>
      </w:r>
    </w:p>
    <w:p w14:paraId="07CF475E" w14:textId="58641AB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_Toc146247372 \h </w:instrText>
      </w:r>
      <w:r>
        <w:rPr>
          <w:noProof/>
        </w:rPr>
      </w:r>
      <w:r>
        <w:rPr>
          <w:noProof/>
        </w:rPr>
        <w:fldChar w:fldCharType="separate"/>
      </w:r>
      <w:r>
        <w:rPr>
          <w:noProof/>
        </w:rPr>
        <w:t>43</w:t>
      </w:r>
      <w:r>
        <w:rPr>
          <w:noProof/>
        </w:rPr>
        <w:fldChar w:fldCharType="end"/>
      </w:r>
    </w:p>
    <w:p w14:paraId="35F1A7E2" w14:textId="6D7372D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_Toc146247373 \h </w:instrText>
      </w:r>
      <w:r>
        <w:rPr>
          <w:noProof/>
        </w:rPr>
      </w:r>
      <w:r>
        <w:rPr>
          <w:noProof/>
        </w:rPr>
        <w:fldChar w:fldCharType="separate"/>
      </w:r>
      <w:r>
        <w:rPr>
          <w:noProof/>
        </w:rPr>
        <w:t>44</w:t>
      </w:r>
      <w:r>
        <w:rPr>
          <w:noProof/>
        </w:rPr>
        <w:fldChar w:fldCharType="end"/>
      </w:r>
    </w:p>
    <w:p w14:paraId="12C24E90" w14:textId="5F35F40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_Toc146247374 \h </w:instrText>
      </w:r>
      <w:r>
        <w:rPr>
          <w:noProof/>
        </w:rPr>
      </w:r>
      <w:r>
        <w:rPr>
          <w:noProof/>
        </w:rPr>
        <w:fldChar w:fldCharType="separate"/>
      </w:r>
      <w:r>
        <w:rPr>
          <w:noProof/>
        </w:rPr>
        <w:t>45</w:t>
      </w:r>
      <w:r>
        <w:rPr>
          <w:noProof/>
        </w:rPr>
        <w:fldChar w:fldCharType="end"/>
      </w:r>
    </w:p>
    <w:p w14:paraId="434CAC66" w14:textId="1AC407F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_Toc146247375 \h </w:instrText>
      </w:r>
      <w:r>
        <w:rPr>
          <w:noProof/>
        </w:rPr>
      </w:r>
      <w:r>
        <w:rPr>
          <w:noProof/>
        </w:rPr>
        <w:fldChar w:fldCharType="separate"/>
      </w:r>
      <w:r>
        <w:rPr>
          <w:noProof/>
        </w:rPr>
        <w:t>45</w:t>
      </w:r>
      <w:r>
        <w:rPr>
          <w:noProof/>
        </w:rPr>
        <w:fldChar w:fldCharType="end"/>
      </w:r>
    </w:p>
    <w:p w14:paraId="6F7EA6D5" w14:textId="1B67AF07"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_Toc146247376 \h </w:instrText>
      </w:r>
      <w:r>
        <w:rPr>
          <w:noProof/>
        </w:rPr>
      </w:r>
      <w:r>
        <w:rPr>
          <w:noProof/>
        </w:rPr>
        <w:fldChar w:fldCharType="separate"/>
      </w:r>
      <w:r>
        <w:rPr>
          <w:noProof/>
        </w:rPr>
        <w:t>45</w:t>
      </w:r>
      <w:r>
        <w:rPr>
          <w:noProof/>
        </w:rPr>
        <w:fldChar w:fldCharType="end"/>
      </w:r>
    </w:p>
    <w:p w14:paraId="68D33B27" w14:textId="6F9702F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_Toc146247377 \h </w:instrText>
      </w:r>
      <w:r>
        <w:rPr>
          <w:noProof/>
        </w:rPr>
      </w:r>
      <w:r>
        <w:rPr>
          <w:noProof/>
        </w:rPr>
        <w:fldChar w:fldCharType="separate"/>
      </w:r>
      <w:r>
        <w:rPr>
          <w:noProof/>
        </w:rPr>
        <w:t>45</w:t>
      </w:r>
      <w:r>
        <w:rPr>
          <w:noProof/>
        </w:rPr>
        <w:fldChar w:fldCharType="end"/>
      </w:r>
    </w:p>
    <w:p w14:paraId="0A913817" w14:textId="5BB689EE"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_Toc146247378 \h </w:instrText>
      </w:r>
      <w:r>
        <w:rPr>
          <w:noProof/>
        </w:rPr>
      </w:r>
      <w:r>
        <w:rPr>
          <w:noProof/>
        </w:rPr>
        <w:fldChar w:fldCharType="separate"/>
      </w:r>
      <w:r>
        <w:rPr>
          <w:noProof/>
        </w:rPr>
        <w:t>46</w:t>
      </w:r>
      <w:r>
        <w:rPr>
          <w:noProof/>
        </w:rPr>
        <w:fldChar w:fldCharType="end"/>
      </w:r>
    </w:p>
    <w:p w14:paraId="00217392" w14:textId="01B20CE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_Toc146247379 \h </w:instrText>
      </w:r>
      <w:r>
        <w:rPr>
          <w:noProof/>
        </w:rPr>
      </w:r>
      <w:r>
        <w:rPr>
          <w:noProof/>
        </w:rPr>
        <w:fldChar w:fldCharType="separate"/>
      </w:r>
      <w:r>
        <w:rPr>
          <w:noProof/>
        </w:rPr>
        <w:t>46</w:t>
      </w:r>
      <w:r>
        <w:rPr>
          <w:noProof/>
        </w:rPr>
        <w:fldChar w:fldCharType="end"/>
      </w:r>
    </w:p>
    <w:p w14:paraId="1E5B57C5" w14:textId="4DB2343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_Toc146247380 \h </w:instrText>
      </w:r>
      <w:r>
        <w:rPr>
          <w:noProof/>
        </w:rPr>
      </w:r>
      <w:r>
        <w:rPr>
          <w:noProof/>
        </w:rPr>
        <w:fldChar w:fldCharType="separate"/>
      </w:r>
      <w:r>
        <w:rPr>
          <w:noProof/>
        </w:rPr>
        <w:t>46</w:t>
      </w:r>
      <w:r>
        <w:rPr>
          <w:noProof/>
        </w:rPr>
        <w:fldChar w:fldCharType="end"/>
      </w:r>
    </w:p>
    <w:p w14:paraId="3142EF18" w14:textId="21ECC3A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_Toc146247381 \h </w:instrText>
      </w:r>
      <w:r>
        <w:rPr>
          <w:noProof/>
        </w:rPr>
      </w:r>
      <w:r>
        <w:rPr>
          <w:noProof/>
        </w:rPr>
        <w:fldChar w:fldCharType="separate"/>
      </w:r>
      <w:r>
        <w:rPr>
          <w:noProof/>
        </w:rPr>
        <w:t>46</w:t>
      </w:r>
      <w:r>
        <w:rPr>
          <w:noProof/>
        </w:rPr>
        <w:fldChar w:fldCharType="end"/>
      </w:r>
    </w:p>
    <w:p w14:paraId="6FDB3B5D" w14:textId="6FC63EE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_Toc146247382 \h </w:instrText>
      </w:r>
      <w:r>
        <w:rPr>
          <w:noProof/>
        </w:rPr>
      </w:r>
      <w:r>
        <w:rPr>
          <w:noProof/>
        </w:rPr>
        <w:fldChar w:fldCharType="separate"/>
      </w:r>
      <w:r>
        <w:rPr>
          <w:noProof/>
        </w:rPr>
        <w:t>46</w:t>
      </w:r>
      <w:r>
        <w:rPr>
          <w:noProof/>
        </w:rPr>
        <w:fldChar w:fldCharType="end"/>
      </w:r>
    </w:p>
    <w:p w14:paraId="48816236" w14:textId="23BA85E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_Toc146247383 \h </w:instrText>
      </w:r>
      <w:r>
        <w:rPr>
          <w:noProof/>
        </w:rPr>
      </w:r>
      <w:r>
        <w:rPr>
          <w:noProof/>
        </w:rPr>
        <w:fldChar w:fldCharType="separate"/>
      </w:r>
      <w:r>
        <w:rPr>
          <w:noProof/>
        </w:rPr>
        <w:t>46</w:t>
      </w:r>
      <w:r>
        <w:rPr>
          <w:noProof/>
        </w:rPr>
        <w:fldChar w:fldCharType="end"/>
      </w:r>
    </w:p>
    <w:p w14:paraId="26A17C2C" w14:textId="7C19370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_Toc146247384 \h </w:instrText>
      </w:r>
      <w:r>
        <w:rPr>
          <w:noProof/>
        </w:rPr>
      </w:r>
      <w:r>
        <w:rPr>
          <w:noProof/>
        </w:rPr>
        <w:fldChar w:fldCharType="separate"/>
      </w:r>
      <w:r>
        <w:rPr>
          <w:noProof/>
        </w:rPr>
        <w:t>47</w:t>
      </w:r>
      <w:r>
        <w:rPr>
          <w:noProof/>
        </w:rPr>
        <w:fldChar w:fldCharType="end"/>
      </w:r>
    </w:p>
    <w:p w14:paraId="1C257390" w14:textId="7F36E78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_Toc146247385 \h </w:instrText>
      </w:r>
      <w:r>
        <w:rPr>
          <w:noProof/>
        </w:rPr>
      </w:r>
      <w:r>
        <w:rPr>
          <w:noProof/>
        </w:rPr>
        <w:fldChar w:fldCharType="separate"/>
      </w:r>
      <w:r>
        <w:rPr>
          <w:noProof/>
        </w:rPr>
        <w:t>48</w:t>
      </w:r>
      <w:r>
        <w:rPr>
          <w:noProof/>
        </w:rPr>
        <w:fldChar w:fldCharType="end"/>
      </w:r>
    </w:p>
    <w:p w14:paraId="63CF0B0A" w14:textId="0A26A00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_Toc146247386 \h </w:instrText>
      </w:r>
      <w:r>
        <w:rPr>
          <w:noProof/>
        </w:rPr>
      </w:r>
      <w:r>
        <w:rPr>
          <w:noProof/>
        </w:rPr>
        <w:fldChar w:fldCharType="separate"/>
      </w:r>
      <w:r>
        <w:rPr>
          <w:noProof/>
        </w:rPr>
        <w:t>48</w:t>
      </w:r>
      <w:r>
        <w:rPr>
          <w:noProof/>
        </w:rPr>
        <w:fldChar w:fldCharType="end"/>
      </w:r>
    </w:p>
    <w:p w14:paraId="18E77386" w14:textId="2A47D89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_Toc146247387 \h </w:instrText>
      </w:r>
      <w:r>
        <w:rPr>
          <w:noProof/>
        </w:rPr>
      </w:r>
      <w:r>
        <w:rPr>
          <w:noProof/>
        </w:rPr>
        <w:fldChar w:fldCharType="separate"/>
      </w:r>
      <w:r>
        <w:rPr>
          <w:noProof/>
        </w:rPr>
        <w:t>48</w:t>
      </w:r>
      <w:r>
        <w:rPr>
          <w:noProof/>
        </w:rPr>
        <w:fldChar w:fldCharType="end"/>
      </w:r>
    </w:p>
    <w:p w14:paraId="02479CF2" w14:textId="4D46898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_Toc146247388 \h </w:instrText>
      </w:r>
      <w:r>
        <w:rPr>
          <w:noProof/>
        </w:rPr>
      </w:r>
      <w:r>
        <w:rPr>
          <w:noProof/>
        </w:rPr>
        <w:fldChar w:fldCharType="separate"/>
      </w:r>
      <w:r>
        <w:rPr>
          <w:noProof/>
        </w:rPr>
        <w:t>48</w:t>
      </w:r>
      <w:r>
        <w:rPr>
          <w:noProof/>
        </w:rPr>
        <w:fldChar w:fldCharType="end"/>
      </w:r>
    </w:p>
    <w:p w14:paraId="105CAB69" w14:textId="2CF30CF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_Toc146247389 \h </w:instrText>
      </w:r>
      <w:r>
        <w:rPr>
          <w:noProof/>
        </w:rPr>
      </w:r>
      <w:r>
        <w:rPr>
          <w:noProof/>
        </w:rPr>
        <w:fldChar w:fldCharType="separate"/>
      </w:r>
      <w:r>
        <w:rPr>
          <w:noProof/>
        </w:rPr>
        <w:t>49</w:t>
      </w:r>
      <w:r>
        <w:rPr>
          <w:noProof/>
        </w:rPr>
        <w:fldChar w:fldCharType="end"/>
      </w:r>
    </w:p>
    <w:p w14:paraId="4E28972A" w14:textId="70A987B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_Toc146247390 \h </w:instrText>
      </w:r>
      <w:r>
        <w:rPr>
          <w:noProof/>
        </w:rPr>
      </w:r>
      <w:r>
        <w:rPr>
          <w:noProof/>
        </w:rPr>
        <w:fldChar w:fldCharType="separate"/>
      </w:r>
      <w:r>
        <w:rPr>
          <w:noProof/>
        </w:rPr>
        <w:t>49</w:t>
      </w:r>
      <w:r>
        <w:rPr>
          <w:noProof/>
        </w:rPr>
        <w:fldChar w:fldCharType="end"/>
      </w:r>
    </w:p>
    <w:p w14:paraId="063C03B2" w14:textId="52A07962"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_Toc146247391 \h </w:instrText>
      </w:r>
      <w:r>
        <w:rPr>
          <w:noProof/>
        </w:rPr>
      </w:r>
      <w:r>
        <w:rPr>
          <w:noProof/>
        </w:rPr>
        <w:fldChar w:fldCharType="separate"/>
      </w:r>
      <w:r>
        <w:rPr>
          <w:noProof/>
        </w:rPr>
        <w:t>49</w:t>
      </w:r>
      <w:r>
        <w:rPr>
          <w:noProof/>
        </w:rPr>
        <w:fldChar w:fldCharType="end"/>
      </w:r>
    </w:p>
    <w:p w14:paraId="47668A8C" w14:textId="73E4297E"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_Toc146247392 \h </w:instrText>
      </w:r>
      <w:r>
        <w:rPr>
          <w:noProof/>
        </w:rPr>
      </w:r>
      <w:r>
        <w:rPr>
          <w:noProof/>
        </w:rPr>
        <w:fldChar w:fldCharType="separate"/>
      </w:r>
      <w:r>
        <w:rPr>
          <w:noProof/>
        </w:rPr>
        <w:t>49</w:t>
      </w:r>
      <w:r>
        <w:rPr>
          <w:noProof/>
        </w:rPr>
        <w:fldChar w:fldCharType="end"/>
      </w:r>
    </w:p>
    <w:p w14:paraId="43DDF041" w14:textId="023C774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_Toc146247393 \h </w:instrText>
      </w:r>
      <w:r>
        <w:rPr>
          <w:noProof/>
        </w:rPr>
      </w:r>
      <w:r>
        <w:rPr>
          <w:noProof/>
        </w:rPr>
        <w:fldChar w:fldCharType="separate"/>
      </w:r>
      <w:r>
        <w:rPr>
          <w:noProof/>
        </w:rPr>
        <w:t>49</w:t>
      </w:r>
      <w:r>
        <w:rPr>
          <w:noProof/>
        </w:rPr>
        <w:fldChar w:fldCharType="end"/>
      </w:r>
    </w:p>
    <w:p w14:paraId="3456CDD2" w14:textId="273317B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_Toc146247394 \h </w:instrText>
      </w:r>
      <w:r>
        <w:rPr>
          <w:noProof/>
        </w:rPr>
      </w:r>
      <w:r>
        <w:rPr>
          <w:noProof/>
        </w:rPr>
        <w:fldChar w:fldCharType="separate"/>
      </w:r>
      <w:r>
        <w:rPr>
          <w:noProof/>
        </w:rPr>
        <w:t>50</w:t>
      </w:r>
      <w:r>
        <w:rPr>
          <w:noProof/>
        </w:rPr>
        <w:fldChar w:fldCharType="end"/>
      </w:r>
    </w:p>
    <w:p w14:paraId="0122D3D3" w14:textId="14B5F84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_Toc146247395 \h </w:instrText>
      </w:r>
      <w:r>
        <w:rPr>
          <w:noProof/>
        </w:rPr>
      </w:r>
      <w:r>
        <w:rPr>
          <w:noProof/>
        </w:rPr>
        <w:fldChar w:fldCharType="separate"/>
      </w:r>
      <w:r>
        <w:rPr>
          <w:noProof/>
        </w:rPr>
        <w:t>51</w:t>
      </w:r>
      <w:r>
        <w:rPr>
          <w:noProof/>
        </w:rPr>
        <w:fldChar w:fldCharType="end"/>
      </w:r>
    </w:p>
    <w:p w14:paraId="3024F3A9" w14:textId="2688551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_Toc146247396 \h </w:instrText>
      </w:r>
      <w:r>
        <w:rPr>
          <w:noProof/>
        </w:rPr>
      </w:r>
      <w:r>
        <w:rPr>
          <w:noProof/>
        </w:rPr>
        <w:fldChar w:fldCharType="separate"/>
      </w:r>
      <w:r>
        <w:rPr>
          <w:noProof/>
        </w:rPr>
        <w:t>51</w:t>
      </w:r>
      <w:r>
        <w:rPr>
          <w:noProof/>
        </w:rPr>
        <w:fldChar w:fldCharType="end"/>
      </w:r>
    </w:p>
    <w:p w14:paraId="14A4621B" w14:textId="30D947D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Overview</w:t>
      </w:r>
      <w:r>
        <w:rPr>
          <w:noProof/>
        </w:rPr>
        <w:tab/>
      </w:r>
      <w:r>
        <w:rPr>
          <w:noProof/>
        </w:rPr>
        <w:fldChar w:fldCharType="begin" w:fldLock="1"/>
      </w:r>
      <w:r>
        <w:rPr>
          <w:noProof/>
        </w:rPr>
        <w:instrText xml:space="preserve"> PAGEREF _Toc146247397 \h </w:instrText>
      </w:r>
      <w:r>
        <w:rPr>
          <w:noProof/>
        </w:rPr>
      </w:r>
      <w:r>
        <w:rPr>
          <w:noProof/>
        </w:rPr>
        <w:fldChar w:fldCharType="separate"/>
      </w:r>
      <w:r>
        <w:rPr>
          <w:noProof/>
        </w:rPr>
        <w:t>51</w:t>
      </w:r>
      <w:r>
        <w:rPr>
          <w:noProof/>
        </w:rPr>
        <w:fldChar w:fldCharType="end"/>
      </w:r>
    </w:p>
    <w:p w14:paraId="01545E45" w14:textId="53184C9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_Toc146247398 \h </w:instrText>
      </w:r>
      <w:r>
        <w:rPr>
          <w:noProof/>
        </w:rPr>
      </w:r>
      <w:r>
        <w:rPr>
          <w:noProof/>
        </w:rPr>
        <w:fldChar w:fldCharType="separate"/>
      </w:r>
      <w:r>
        <w:rPr>
          <w:noProof/>
        </w:rPr>
        <w:t>51</w:t>
      </w:r>
      <w:r>
        <w:rPr>
          <w:noProof/>
        </w:rPr>
        <w:fldChar w:fldCharType="end"/>
      </w:r>
    </w:p>
    <w:p w14:paraId="1CB13E98" w14:textId="2784811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Initiation</w:t>
      </w:r>
      <w:r>
        <w:rPr>
          <w:noProof/>
        </w:rPr>
        <w:tab/>
      </w:r>
      <w:r>
        <w:rPr>
          <w:noProof/>
        </w:rPr>
        <w:fldChar w:fldCharType="begin" w:fldLock="1"/>
      </w:r>
      <w:r>
        <w:rPr>
          <w:noProof/>
        </w:rPr>
        <w:instrText xml:space="preserve"> PAGEREF _Toc146247399 \h </w:instrText>
      </w:r>
      <w:r>
        <w:rPr>
          <w:noProof/>
        </w:rPr>
      </w:r>
      <w:r>
        <w:rPr>
          <w:noProof/>
        </w:rPr>
        <w:fldChar w:fldCharType="separate"/>
      </w:r>
      <w:r>
        <w:rPr>
          <w:noProof/>
        </w:rPr>
        <w:t>51</w:t>
      </w:r>
      <w:r>
        <w:rPr>
          <w:noProof/>
        </w:rPr>
        <w:fldChar w:fldCharType="end"/>
      </w:r>
    </w:p>
    <w:p w14:paraId="56BB0DEB" w14:textId="33D2041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_Toc146247400 \h </w:instrText>
      </w:r>
      <w:r>
        <w:rPr>
          <w:noProof/>
        </w:rPr>
      </w:r>
      <w:r>
        <w:rPr>
          <w:noProof/>
        </w:rPr>
        <w:fldChar w:fldCharType="separate"/>
      </w:r>
      <w:r>
        <w:rPr>
          <w:noProof/>
        </w:rPr>
        <w:t>51</w:t>
      </w:r>
      <w:r>
        <w:rPr>
          <w:noProof/>
        </w:rPr>
        <w:fldChar w:fldCharType="end"/>
      </w:r>
    </w:p>
    <w:p w14:paraId="6111E302" w14:textId="225B21C6"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6.1.3.2.1.2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PC5 Q</w:t>
      </w:r>
      <w:r w:rsidRPr="00F43CFB">
        <w:rPr>
          <w:noProof/>
          <w:lang w:val="en-US" w:eastAsia="zh-CN"/>
        </w:rPr>
        <w:t>oS flow match and establishment</w:t>
      </w:r>
      <w:r>
        <w:rPr>
          <w:noProof/>
        </w:rPr>
        <w:tab/>
      </w:r>
      <w:r>
        <w:rPr>
          <w:noProof/>
        </w:rPr>
        <w:fldChar w:fldCharType="begin" w:fldLock="1"/>
      </w:r>
      <w:r>
        <w:rPr>
          <w:noProof/>
        </w:rPr>
        <w:instrText xml:space="preserve"> PAGEREF _Toc146247401 \h </w:instrText>
      </w:r>
      <w:r>
        <w:rPr>
          <w:noProof/>
        </w:rPr>
      </w:r>
      <w:r>
        <w:rPr>
          <w:noProof/>
        </w:rPr>
        <w:fldChar w:fldCharType="separate"/>
      </w:r>
      <w:r>
        <w:rPr>
          <w:noProof/>
        </w:rPr>
        <w:t>52</w:t>
      </w:r>
      <w:r>
        <w:rPr>
          <w:noProof/>
        </w:rPr>
        <w:fldChar w:fldCharType="end"/>
      </w:r>
    </w:p>
    <w:p w14:paraId="063EC07C" w14:textId="0B841EE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_Toc146247402 \h </w:instrText>
      </w:r>
      <w:r>
        <w:rPr>
          <w:noProof/>
        </w:rPr>
      </w:r>
      <w:r>
        <w:rPr>
          <w:noProof/>
        </w:rPr>
        <w:fldChar w:fldCharType="separate"/>
      </w:r>
      <w:r>
        <w:rPr>
          <w:noProof/>
        </w:rPr>
        <w:t>54</w:t>
      </w:r>
      <w:r>
        <w:rPr>
          <w:noProof/>
        </w:rPr>
        <w:fldChar w:fldCharType="end"/>
      </w:r>
    </w:p>
    <w:p w14:paraId="306B1915" w14:textId="69983D2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_Toc146247403 \h </w:instrText>
      </w:r>
      <w:r>
        <w:rPr>
          <w:noProof/>
        </w:rPr>
      </w:r>
      <w:r>
        <w:rPr>
          <w:noProof/>
        </w:rPr>
        <w:fldChar w:fldCharType="separate"/>
      </w:r>
      <w:r>
        <w:rPr>
          <w:noProof/>
        </w:rPr>
        <w:t>55</w:t>
      </w:r>
      <w:r>
        <w:rPr>
          <w:noProof/>
        </w:rPr>
        <w:fldChar w:fldCharType="end"/>
      </w:r>
    </w:p>
    <w:p w14:paraId="17AE11C6" w14:textId="7FB7526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_Toc146247404 \h </w:instrText>
      </w:r>
      <w:r>
        <w:rPr>
          <w:noProof/>
        </w:rPr>
      </w:r>
      <w:r>
        <w:rPr>
          <w:noProof/>
        </w:rPr>
        <w:fldChar w:fldCharType="separate"/>
      </w:r>
      <w:r>
        <w:rPr>
          <w:noProof/>
        </w:rPr>
        <w:t>56</w:t>
      </w:r>
      <w:r>
        <w:rPr>
          <w:noProof/>
        </w:rPr>
        <w:fldChar w:fldCharType="end"/>
      </w:r>
    </w:p>
    <w:p w14:paraId="0BEC95ED" w14:textId="21AE13E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_Toc146247405 \h </w:instrText>
      </w:r>
      <w:r>
        <w:rPr>
          <w:noProof/>
        </w:rPr>
      </w:r>
      <w:r>
        <w:rPr>
          <w:noProof/>
        </w:rPr>
        <w:fldChar w:fldCharType="separate"/>
      </w:r>
      <w:r>
        <w:rPr>
          <w:noProof/>
        </w:rPr>
        <w:t>56</w:t>
      </w:r>
      <w:r>
        <w:rPr>
          <w:noProof/>
        </w:rPr>
        <w:fldChar w:fldCharType="end"/>
      </w:r>
    </w:p>
    <w:p w14:paraId="0E405308" w14:textId="3E4D73E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_Toc146247406 \h </w:instrText>
      </w:r>
      <w:r>
        <w:rPr>
          <w:noProof/>
        </w:rPr>
      </w:r>
      <w:r>
        <w:rPr>
          <w:noProof/>
        </w:rPr>
        <w:fldChar w:fldCharType="separate"/>
      </w:r>
      <w:r>
        <w:rPr>
          <w:noProof/>
        </w:rPr>
        <w:t>57</w:t>
      </w:r>
      <w:r>
        <w:rPr>
          <w:noProof/>
        </w:rPr>
        <w:fldChar w:fldCharType="end"/>
      </w:r>
    </w:p>
    <w:p w14:paraId="54BE1AA5" w14:textId="18A0D2D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Overview</w:t>
      </w:r>
      <w:r>
        <w:rPr>
          <w:noProof/>
        </w:rPr>
        <w:tab/>
      </w:r>
      <w:r>
        <w:rPr>
          <w:noProof/>
        </w:rPr>
        <w:fldChar w:fldCharType="begin" w:fldLock="1"/>
      </w:r>
      <w:r>
        <w:rPr>
          <w:noProof/>
        </w:rPr>
        <w:instrText xml:space="preserve"> PAGEREF _Toc146247407 \h </w:instrText>
      </w:r>
      <w:r>
        <w:rPr>
          <w:noProof/>
        </w:rPr>
      </w:r>
      <w:r>
        <w:rPr>
          <w:noProof/>
        </w:rPr>
        <w:fldChar w:fldCharType="separate"/>
      </w:r>
      <w:r>
        <w:rPr>
          <w:noProof/>
        </w:rPr>
        <w:t>57</w:t>
      </w:r>
      <w:r>
        <w:rPr>
          <w:noProof/>
        </w:rPr>
        <w:fldChar w:fldCharType="end"/>
      </w:r>
    </w:p>
    <w:p w14:paraId="1C110363" w14:textId="5059986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_Toc146247408 \h </w:instrText>
      </w:r>
      <w:r>
        <w:rPr>
          <w:noProof/>
        </w:rPr>
      </w:r>
      <w:r>
        <w:rPr>
          <w:noProof/>
        </w:rPr>
        <w:fldChar w:fldCharType="separate"/>
      </w:r>
      <w:r>
        <w:rPr>
          <w:noProof/>
        </w:rPr>
        <w:t>57</w:t>
      </w:r>
      <w:r>
        <w:rPr>
          <w:noProof/>
        </w:rPr>
        <w:fldChar w:fldCharType="end"/>
      </w:r>
    </w:p>
    <w:p w14:paraId="53BB9F77" w14:textId="0661DAE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_Toc146247409 \h </w:instrText>
      </w:r>
      <w:r>
        <w:rPr>
          <w:noProof/>
        </w:rPr>
      </w:r>
      <w:r>
        <w:rPr>
          <w:noProof/>
        </w:rPr>
        <w:fldChar w:fldCharType="separate"/>
      </w:r>
      <w:r>
        <w:rPr>
          <w:noProof/>
        </w:rPr>
        <w:t>57</w:t>
      </w:r>
      <w:r>
        <w:rPr>
          <w:noProof/>
        </w:rPr>
        <w:fldChar w:fldCharType="end"/>
      </w:r>
    </w:p>
    <w:p w14:paraId="5FE18267" w14:textId="3D4A7F1D"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_Toc146247410 \h </w:instrText>
      </w:r>
      <w:r>
        <w:rPr>
          <w:noProof/>
        </w:rPr>
      </w:r>
      <w:r>
        <w:rPr>
          <w:noProof/>
        </w:rPr>
        <w:fldChar w:fldCharType="separate"/>
      </w:r>
      <w:r>
        <w:rPr>
          <w:noProof/>
        </w:rPr>
        <w:t>57</w:t>
      </w:r>
      <w:r>
        <w:rPr>
          <w:noProof/>
        </w:rPr>
        <w:fldChar w:fldCharType="end"/>
      </w:r>
    </w:p>
    <w:p w14:paraId="69549204" w14:textId="54BF5A8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PC5 Q</w:t>
      </w:r>
      <w:r w:rsidRPr="00F43CFB">
        <w:rPr>
          <w:noProof/>
          <w:lang w:val="en-US" w:eastAsia="zh-CN"/>
        </w:rPr>
        <w:t>oS flow match and establishment</w:t>
      </w:r>
      <w:r>
        <w:rPr>
          <w:noProof/>
        </w:rPr>
        <w:tab/>
      </w:r>
      <w:r>
        <w:rPr>
          <w:noProof/>
        </w:rPr>
        <w:fldChar w:fldCharType="begin" w:fldLock="1"/>
      </w:r>
      <w:r>
        <w:rPr>
          <w:noProof/>
        </w:rPr>
        <w:instrText xml:space="preserve"> PAGEREF _Toc146247411 \h </w:instrText>
      </w:r>
      <w:r>
        <w:rPr>
          <w:noProof/>
        </w:rPr>
      </w:r>
      <w:r>
        <w:rPr>
          <w:noProof/>
        </w:rPr>
        <w:fldChar w:fldCharType="separate"/>
      </w:r>
      <w:r>
        <w:rPr>
          <w:noProof/>
        </w:rPr>
        <w:t>57</w:t>
      </w:r>
      <w:r>
        <w:rPr>
          <w:noProof/>
        </w:rPr>
        <w:fldChar w:fldCharType="end"/>
      </w:r>
    </w:p>
    <w:p w14:paraId="6C72932B" w14:textId="2714A36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_Toc146247412 \h </w:instrText>
      </w:r>
      <w:r>
        <w:rPr>
          <w:noProof/>
        </w:rPr>
      </w:r>
      <w:r>
        <w:rPr>
          <w:noProof/>
        </w:rPr>
        <w:fldChar w:fldCharType="separate"/>
      </w:r>
      <w:r>
        <w:rPr>
          <w:noProof/>
        </w:rPr>
        <w:t>58</w:t>
      </w:r>
      <w:r>
        <w:rPr>
          <w:noProof/>
        </w:rPr>
        <w:fldChar w:fldCharType="end"/>
      </w:r>
    </w:p>
    <w:p w14:paraId="0284D229" w14:textId="2095F6D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_Toc146247413 \h </w:instrText>
      </w:r>
      <w:r>
        <w:rPr>
          <w:noProof/>
        </w:rPr>
      </w:r>
      <w:r>
        <w:rPr>
          <w:noProof/>
        </w:rPr>
        <w:fldChar w:fldCharType="separate"/>
      </w:r>
      <w:r>
        <w:rPr>
          <w:noProof/>
        </w:rPr>
        <w:t>58</w:t>
      </w:r>
      <w:r>
        <w:rPr>
          <w:noProof/>
        </w:rPr>
        <w:fldChar w:fldCharType="end"/>
      </w:r>
    </w:p>
    <w:p w14:paraId="3C7F13FC" w14:textId="145B5635"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_Toc146247414 \h </w:instrText>
      </w:r>
      <w:r>
        <w:rPr>
          <w:noProof/>
        </w:rPr>
      </w:r>
      <w:r>
        <w:rPr>
          <w:noProof/>
        </w:rPr>
        <w:fldChar w:fldCharType="separate"/>
      </w:r>
      <w:r>
        <w:rPr>
          <w:noProof/>
        </w:rPr>
        <w:t>58</w:t>
      </w:r>
      <w:r>
        <w:rPr>
          <w:noProof/>
        </w:rPr>
        <w:fldChar w:fldCharType="end"/>
      </w:r>
    </w:p>
    <w:p w14:paraId="722E8104" w14:textId="52D9C14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_Toc146247415 \h </w:instrText>
      </w:r>
      <w:r>
        <w:rPr>
          <w:noProof/>
        </w:rPr>
      </w:r>
      <w:r>
        <w:rPr>
          <w:noProof/>
        </w:rPr>
        <w:fldChar w:fldCharType="separate"/>
      </w:r>
      <w:r>
        <w:rPr>
          <w:noProof/>
        </w:rPr>
        <w:t>58</w:t>
      </w:r>
      <w:r>
        <w:rPr>
          <w:noProof/>
        </w:rPr>
        <w:fldChar w:fldCharType="end"/>
      </w:r>
    </w:p>
    <w:p w14:paraId="7D185875" w14:textId="2680F5C4"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communication over Uu</w:t>
      </w:r>
      <w:r>
        <w:rPr>
          <w:noProof/>
        </w:rPr>
        <w:tab/>
      </w:r>
      <w:r>
        <w:rPr>
          <w:noProof/>
        </w:rPr>
        <w:fldChar w:fldCharType="begin" w:fldLock="1"/>
      </w:r>
      <w:r>
        <w:rPr>
          <w:noProof/>
        </w:rPr>
        <w:instrText xml:space="preserve"> PAGEREF _Toc146247416 \h </w:instrText>
      </w:r>
      <w:r>
        <w:rPr>
          <w:noProof/>
        </w:rPr>
      </w:r>
      <w:r>
        <w:rPr>
          <w:noProof/>
        </w:rPr>
        <w:fldChar w:fldCharType="separate"/>
      </w:r>
      <w:r>
        <w:rPr>
          <w:noProof/>
        </w:rPr>
        <w:t>58</w:t>
      </w:r>
      <w:r>
        <w:rPr>
          <w:noProof/>
        </w:rPr>
        <w:fldChar w:fldCharType="end"/>
      </w:r>
    </w:p>
    <w:p w14:paraId="2A0670D3" w14:textId="215D2E4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_Toc146247417 \h </w:instrText>
      </w:r>
      <w:r>
        <w:rPr>
          <w:noProof/>
        </w:rPr>
      </w:r>
      <w:r>
        <w:rPr>
          <w:noProof/>
        </w:rPr>
        <w:fldChar w:fldCharType="separate"/>
      </w:r>
      <w:r>
        <w:rPr>
          <w:noProof/>
        </w:rPr>
        <w:t>58</w:t>
      </w:r>
      <w:r>
        <w:rPr>
          <w:noProof/>
        </w:rPr>
        <w:fldChar w:fldCharType="end"/>
      </w:r>
    </w:p>
    <w:p w14:paraId="54230CEB" w14:textId="0148CCD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Transmission of V2X communication over Uu from UE to V2X application server</w:t>
      </w:r>
      <w:r>
        <w:rPr>
          <w:noProof/>
        </w:rPr>
        <w:tab/>
      </w:r>
      <w:r>
        <w:rPr>
          <w:noProof/>
        </w:rPr>
        <w:fldChar w:fldCharType="begin" w:fldLock="1"/>
      </w:r>
      <w:r>
        <w:rPr>
          <w:noProof/>
        </w:rPr>
        <w:instrText xml:space="preserve"> PAGEREF _Toc146247418 \h </w:instrText>
      </w:r>
      <w:r>
        <w:rPr>
          <w:noProof/>
        </w:rPr>
      </w:r>
      <w:r>
        <w:rPr>
          <w:noProof/>
        </w:rPr>
        <w:fldChar w:fldCharType="separate"/>
      </w:r>
      <w:r>
        <w:rPr>
          <w:noProof/>
        </w:rPr>
        <w:t>59</w:t>
      </w:r>
      <w:r>
        <w:rPr>
          <w:noProof/>
        </w:rPr>
        <w:fldChar w:fldCharType="end"/>
      </w:r>
    </w:p>
    <w:p w14:paraId="5FB36B09" w14:textId="0F36DB1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Reception of V2X communication over Uu from UE to V2X application server</w:t>
      </w:r>
      <w:r>
        <w:rPr>
          <w:noProof/>
        </w:rPr>
        <w:tab/>
      </w:r>
      <w:r>
        <w:rPr>
          <w:noProof/>
        </w:rPr>
        <w:fldChar w:fldCharType="begin" w:fldLock="1"/>
      </w:r>
      <w:r>
        <w:rPr>
          <w:noProof/>
        </w:rPr>
        <w:instrText xml:space="preserve"> PAGEREF _Toc146247419 \h </w:instrText>
      </w:r>
      <w:r>
        <w:rPr>
          <w:noProof/>
        </w:rPr>
      </w:r>
      <w:r>
        <w:rPr>
          <w:noProof/>
        </w:rPr>
        <w:fldChar w:fldCharType="separate"/>
      </w:r>
      <w:r>
        <w:rPr>
          <w:noProof/>
        </w:rPr>
        <w:t>60</w:t>
      </w:r>
      <w:r>
        <w:rPr>
          <w:noProof/>
        </w:rPr>
        <w:fldChar w:fldCharType="end"/>
      </w:r>
    </w:p>
    <w:p w14:paraId="011E260B" w14:textId="07FEFE2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Transmission of V2X communication over Uu from V2X application server to UE</w:t>
      </w:r>
      <w:r>
        <w:rPr>
          <w:noProof/>
        </w:rPr>
        <w:tab/>
      </w:r>
      <w:r>
        <w:rPr>
          <w:noProof/>
        </w:rPr>
        <w:fldChar w:fldCharType="begin" w:fldLock="1"/>
      </w:r>
      <w:r>
        <w:rPr>
          <w:noProof/>
        </w:rPr>
        <w:instrText xml:space="preserve"> PAGEREF _Toc146247420 \h </w:instrText>
      </w:r>
      <w:r>
        <w:rPr>
          <w:noProof/>
        </w:rPr>
      </w:r>
      <w:r>
        <w:rPr>
          <w:noProof/>
        </w:rPr>
        <w:fldChar w:fldCharType="separate"/>
      </w:r>
      <w:r>
        <w:rPr>
          <w:noProof/>
        </w:rPr>
        <w:t>60</w:t>
      </w:r>
      <w:r>
        <w:rPr>
          <w:noProof/>
        </w:rPr>
        <w:fldChar w:fldCharType="end"/>
      </w:r>
    </w:p>
    <w:p w14:paraId="7CA62B71" w14:textId="4FB33D5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Reception of V2X communication over Uu from V2X application server to UE</w:t>
      </w:r>
      <w:r>
        <w:rPr>
          <w:noProof/>
        </w:rPr>
        <w:tab/>
      </w:r>
      <w:r>
        <w:rPr>
          <w:noProof/>
        </w:rPr>
        <w:fldChar w:fldCharType="begin" w:fldLock="1"/>
      </w:r>
      <w:r>
        <w:rPr>
          <w:noProof/>
        </w:rPr>
        <w:instrText xml:space="preserve"> PAGEREF _Toc146247421 \h </w:instrText>
      </w:r>
      <w:r>
        <w:rPr>
          <w:noProof/>
        </w:rPr>
      </w:r>
      <w:r>
        <w:rPr>
          <w:noProof/>
        </w:rPr>
        <w:fldChar w:fldCharType="separate"/>
      </w:r>
      <w:r>
        <w:rPr>
          <w:noProof/>
        </w:rPr>
        <w:t>61</w:t>
      </w:r>
      <w:r>
        <w:rPr>
          <w:noProof/>
        </w:rPr>
        <w:fldChar w:fldCharType="end"/>
      </w:r>
    </w:p>
    <w:p w14:paraId="0DDD77C7" w14:textId="6D96678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discovery</w:t>
      </w:r>
      <w:r>
        <w:rPr>
          <w:noProof/>
        </w:rPr>
        <w:tab/>
      </w:r>
      <w:r>
        <w:rPr>
          <w:noProof/>
        </w:rPr>
        <w:fldChar w:fldCharType="begin" w:fldLock="1"/>
      </w:r>
      <w:r>
        <w:rPr>
          <w:noProof/>
        </w:rPr>
        <w:instrText xml:space="preserve"> PAGEREF _Toc146247422 \h </w:instrText>
      </w:r>
      <w:r>
        <w:rPr>
          <w:noProof/>
        </w:rPr>
      </w:r>
      <w:r>
        <w:rPr>
          <w:noProof/>
        </w:rPr>
        <w:fldChar w:fldCharType="separate"/>
      </w:r>
      <w:r>
        <w:rPr>
          <w:noProof/>
        </w:rPr>
        <w:t>63</w:t>
      </w:r>
      <w:r>
        <w:rPr>
          <w:noProof/>
        </w:rPr>
        <w:fldChar w:fldCharType="end"/>
      </w:r>
    </w:p>
    <w:p w14:paraId="0448D7B3" w14:textId="3ED3616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_Toc146247423 \h </w:instrText>
      </w:r>
      <w:r>
        <w:rPr>
          <w:noProof/>
        </w:rPr>
      </w:r>
      <w:r>
        <w:rPr>
          <w:noProof/>
        </w:rPr>
        <w:fldChar w:fldCharType="separate"/>
      </w:r>
      <w:r>
        <w:rPr>
          <w:noProof/>
        </w:rPr>
        <w:t>63</w:t>
      </w:r>
      <w:r>
        <w:rPr>
          <w:noProof/>
        </w:rPr>
        <w:fldChar w:fldCharType="end"/>
      </w:r>
    </w:p>
    <w:p w14:paraId="7987AFA9" w14:textId="464E5DB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discovery using MBS</w:t>
      </w:r>
      <w:r>
        <w:rPr>
          <w:noProof/>
        </w:rPr>
        <w:tab/>
      </w:r>
      <w:r>
        <w:rPr>
          <w:noProof/>
        </w:rPr>
        <w:fldChar w:fldCharType="begin" w:fldLock="1"/>
      </w:r>
      <w:r>
        <w:rPr>
          <w:noProof/>
        </w:rPr>
        <w:instrText xml:space="preserve"> PAGEREF _Toc146247424 \h </w:instrText>
      </w:r>
      <w:r>
        <w:rPr>
          <w:noProof/>
        </w:rPr>
      </w:r>
      <w:r>
        <w:rPr>
          <w:noProof/>
        </w:rPr>
        <w:fldChar w:fldCharType="separate"/>
      </w:r>
      <w:r>
        <w:rPr>
          <w:noProof/>
        </w:rPr>
        <w:t>66</w:t>
      </w:r>
      <w:r>
        <w:rPr>
          <w:noProof/>
        </w:rPr>
        <w:fldChar w:fldCharType="end"/>
      </w:r>
    </w:p>
    <w:p w14:paraId="656AEB17" w14:textId="54967ABF"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_Toc146247425 \h </w:instrText>
      </w:r>
      <w:r>
        <w:rPr>
          <w:noProof/>
        </w:rPr>
      </w:r>
      <w:r>
        <w:rPr>
          <w:noProof/>
        </w:rPr>
        <w:fldChar w:fldCharType="separate"/>
      </w:r>
      <w:r>
        <w:rPr>
          <w:noProof/>
        </w:rPr>
        <w:t>66</w:t>
      </w:r>
      <w:r>
        <w:rPr>
          <w:noProof/>
        </w:rPr>
        <w:fldChar w:fldCharType="end"/>
      </w:r>
    </w:p>
    <w:p w14:paraId="51C9C592" w14:textId="2213994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Procedure for V2X application server discovery using MBS</w:t>
      </w:r>
      <w:r>
        <w:rPr>
          <w:noProof/>
        </w:rPr>
        <w:tab/>
      </w:r>
      <w:r>
        <w:rPr>
          <w:noProof/>
        </w:rPr>
        <w:fldChar w:fldCharType="begin" w:fldLock="1"/>
      </w:r>
      <w:r>
        <w:rPr>
          <w:noProof/>
        </w:rPr>
        <w:instrText xml:space="preserve"> PAGEREF _Toc146247426 \h </w:instrText>
      </w:r>
      <w:r>
        <w:rPr>
          <w:noProof/>
        </w:rPr>
      </w:r>
      <w:r>
        <w:rPr>
          <w:noProof/>
        </w:rPr>
        <w:fldChar w:fldCharType="separate"/>
      </w:r>
      <w:r>
        <w:rPr>
          <w:noProof/>
        </w:rPr>
        <w:t>66</w:t>
      </w:r>
      <w:r>
        <w:rPr>
          <w:noProof/>
        </w:rPr>
        <w:fldChar w:fldCharType="end"/>
      </w:r>
    </w:p>
    <w:p w14:paraId="44AD4150" w14:textId="7155142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configuration</w:t>
      </w:r>
      <w:r>
        <w:rPr>
          <w:noProof/>
        </w:rPr>
        <w:tab/>
      </w:r>
      <w:r>
        <w:rPr>
          <w:noProof/>
        </w:rPr>
        <w:fldChar w:fldCharType="begin" w:fldLock="1"/>
      </w:r>
      <w:r>
        <w:rPr>
          <w:noProof/>
        </w:rPr>
        <w:instrText xml:space="preserve"> PAGEREF _Toc146247427 \h </w:instrText>
      </w:r>
      <w:r>
        <w:rPr>
          <w:noProof/>
        </w:rPr>
      </w:r>
      <w:r>
        <w:rPr>
          <w:noProof/>
        </w:rPr>
        <w:fldChar w:fldCharType="separate"/>
      </w:r>
      <w:r>
        <w:rPr>
          <w:noProof/>
        </w:rPr>
        <w:t>66</w:t>
      </w:r>
      <w:r>
        <w:rPr>
          <w:noProof/>
        </w:rPr>
        <w:fldChar w:fldCharType="end"/>
      </w:r>
    </w:p>
    <w:p w14:paraId="45AF7AA5" w14:textId="5CBC663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_Toc146247428 \h </w:instrText>
      </w:r>
      <w:r>
        <w:rPr>
          <w:noProof/>
        </w:rPr>
      </w:r>
      <w:r>
        <w:rPr>
          <w:noProof/>
        </w:rPr>
        <w:fldChar w:fldCharType="separate"/>
      </w:r>
      <w:r>
        <w:rPr>
          <w:noProof/>
        </w:rPr>
        <w:t>67</w:t>
      </w:r>
      <w:r>
        <w:rPr>
          <w:noProof/>
        </w:rPr>
        <w:fldChar w:fldCharType="end"/>
      </w:r>
    </w:p>
    <w:p w14:paraId="7800EAF3" w14:textId="5125F2C5"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_Toc146247429 \h </w:instrText>
      </w:r>
      <w:r>
        <w:rPr>
          <w:noProof/>
        </w:rPr>
      </w:r>
      <w:r>
        <w:rPr>
          <w:noProof/>
        </w:rPr>
        <w:fldChar w:fldCharType="separate"/>
      </w:r>
      <w:r>
        <w:rPr>
          <w:noProof/>
        </w:rPr>
        <w:t>67</w:t>
      </w:r>
      <w:r>
        <w:rPr>
          <w:noProof/>
        </w:rPr>
        <w:fldChar w:fldCharType="end"/>
      </w:r>
    </w:p>
    <w:p w14:paraId="56425267" w14:textId="5A0E14A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_Toc146247430 \h </w:instrText>
      </w:r>
      <w:r>
        <w:rPr>
          <w:noProof/>
        </w:rPr>
      </w:r>
      <w:r>
        <w:rPr>
          <w:noProof/>
        </w:rPr>
        <w:fldChar w:fldCharType="separate"/>
      </w:r>
      <w:r>
        <w:rPr>
          <w:noProof/>
        </w:rPr>
        <w:t>67</w:t>
      </w:r>
      <w:r>
        <w:rPr>
          <w:noProof/>
        </w:rPr>
        <w:fldChar w:fldCharType="end"/>
      </w:r>
    </w:p>
    <w:p w14:paraId="4960296F" w14:textId="7BB44D5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_Toc146247431 \h </w:instrText>
      </w:r>
      <w:r>
        <w:rPr>
          <w:noProof/>
        </w:rPr>
      </w:r>
      <w:r>
        <w:rPr>
          <w:noProof/>
        </w:rPr>
        <w:fldChar w:fldCharType="separate"/>
      </w:r>
      <w:r>
        <w:rPr>
          <w:noProof/>
        </w:rPr>
        <w:t>67</w:t>
      </w:r>
      <w:r>
        <w:rPr>
          <w:noProof/>
        </w:rPr>
        <w:fldChar w:fldCharType="end"/>
      </w:r>
    </w:p>
    <w:p w14:paraId="0922765F" w14:textId="64F955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_Toc146247432 \h </w:instrText>
      </w:r>
      <w:r>
        <w:rPr>
          <w:noProof/>
        </w:rPr>
      </w:r>
      <w:r>
        <w:rPr>
          <w:noProof/>
        </w:rPr>
        <w:fldChar w:fldCharType="separate"/>
      </w:r>
      <w:r>
        <w:rPr>
          <w:noProof/>
        </w:rPr>
        <w:t>67</w:t>
      </w:r>
      <w:r>
        <w:rPr>
          <w:noProof/>
        </w:rPr>
        <w:fldChar w:fldCharType="end"/>
      </w:r>
    </w:p>
    <w:p w14:paraId="0A23D556" w14:textId="16AAC1C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_Toc146247433 \h </w:instrText>
      </w:r>
      <w:r>
        <w:rPr>
          <w:noProof/>
        </w:rPr>
      </w:r>
      <w:r>
        <w:rPr>
          <w:noProof/>
        </w:rPr>
        <w:fldChar w:fldCharType="separate"/>
      </w:r>
      <w:r>
        <w:rPr>
          <w:noProof/>
        </w:rPr>
        <w:t>67</w:t>
      </w:r>
      <w:r>
        <w:rPr>
          <w:noProof/>
        </w:rPr>
        <w:fldChar w:fldCharType="end"/>
      </w:r>
    </w:p>
    <w:p w14:paraId="1BBBE7E9" w14:textId="44004087"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_Toc146247434 \h </w:instrText>
      </w:r>
      <w:r>
        <w:rPr>
          <w:noProof/>
        </w:rPr>
      </w:r>
      <w:r>
        <w:rPr>
          <w:noProof/>
        </w:rPr>
        <w:fldChar w:fldCharType="separate"/>
      </w:r>
      <w:r>
        <w:rPr>
          <w:noProof/>
        </w:rPr>
        <w:t>68</w:t>
      </w:r>
      <w:r>
        <w:rPr>
          <w:noProof/>
        </w:rPr>
        <w:fldChar w:fldCharType="end"/>
      </w:r>
    </w:p>
    <w:p w14:paraId="12BC9ACE" w14:textId="24BD4D8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_Toc146247435 \h </w:instrText>
      </w:r>
      <w:r>
        <w:rPr>
          <w:noProof/>
        </w:rPr>
      </w:r>
      <w:r>
        <w:rPr>
          <w:noProof/>
        </w:rPr>
        <w:fldChar w:fldCharType="separate"/>
      </w:r>
      <w:r>
        <w:rPr>
          <w:noProof/>
        </w:rPr>
        <w:t>68</w:t>
      </w:r>
      <w:r>
        <w:rPr>
          <w:noProof/>
        </w:rPr>
        <w:fldChar w:fldCharType="end"/>
      </w:r>
    </w:p>
    <w:p w14:paraId="688B9D69" w14:textId="30668E1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_Toc146247436 \h </w:instrText>
      </w:r>
      <w:r>
        <w:rPr>
          <w:noProof/>
        </w:rPr>
      </w:r>
      <w:r>
        <w:rPr>
          <w:noProof/>
        </w:rPr>
        <w:fldChar w:fldCharType="separate"/>
      </w:r>
      <w:r>
        <w:rPr>
          <w:noProof/>
        </w:rPr>
        <w:t>68</w:t>
      </w:r>
      <w:r>
        <w:rPr>
          <w:noProof/>
        </w:rPr>
        <w:fldChar w:fldCharType="end"/>
      </w:r>
    </w:p>
    <w:p w14:paraId="4F22B769" w14:textId="23AD6F8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_Toc146247437 \h </w:instrText>
      </w:r>
      <w:r>
        <w:rPr>
          <w:noProof/>
        </w:rPr>
      </w:r>
      <w:r>
        <w:rPr>
          <w:noProof/>
        </w:rPr>
        <w:fldChar w:fldCharType="separate"/>
      </w:r>
      <w:r>
        <w:rPr>
          <w:noProof/>
        </w:rPr>
        <w:t>68</w:t>
      </w:r>
      <w:r>
        <w:rPr>
          <w:noProof/>
        </w:rPr>
        <w:fldChar w:fldCharType="end"/>
      </w:r>
    </w:p>
    <w:p w14:paraId="01E31110" w14:textId="138E0F5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_Toc146247438 \h </w:instrText>
      </w:r>
      <w:r>
        <w:rPr>
          <w:noProof/>
        </w:rPr>
      </w:r>
      <w:r>
        <w:rPr>
          <w:noProof/>
        </w:rPr>
        <w:fldChar w:fldCharType="separate"/>
      </w:r>
      <w:r>
        <w:rPr>
          <w:noProof/>
        </w:rPr>
        <w:t>68</w:t>
      </w:r>
      <w:r>
        <w:rPr>
          <w:noProof/>
        </w:rPr>
        <w:fldChar w:fldCharType="end"/>
      </w:r>
    </w:p>
    <w:p w14:paraId="7F124516" w14:textId="5E97E96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_Toc146247439 \h </w:instrText>
      </w:r>
      <w:r>
        <w:rPr>
          <w:noProof/>
        </w:rPr>
      </w:r>
      <w:r>
        <w:rPr>
          <w:noProof/>
        </w:rPr>
        <w:fldChar w:fldCharType="separate"/>
      </w:r>
      <w:r>
        <w:rPr>
          <w:noProof/>
        </w:rPr>
        <w:t>68</w:t>
      </w:r>
      <w:r>
        <w:rPr>
          <w:noProof/>
        </w:rPr>
        <w:fldChar w:fldCharType="end"/>
      </w:r>
    </w:p>
    <w:p w14:paraId="7AF1589F" w14:textId="5BF8F1E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_Toc146247440 \h </w:instrText>
      </w:r>
      <w:r>
        <w:rPr>
          <w:noProof/>
        </w:rPr>
      </w:r>
      <w:r>
        <w:rPr>
          <w:noProof/>
        </w:rPr>
        <w:fldChar w:fldCharType="separate"/>
      </w:r>
      <w:r>
        <w:rPr>
          <w:noProof/>
        </w:rPr>
        <w:t>68</w:t>
      </w:r>
      <w:r>
        <w:rPr>
          <w:noProof/>
        </w:rPr>
        <w:fldChar w:fldCharType="end"/>
      </w:r>
    </w:p>
    <w:p w14:paraId="17E1D7CE" w14:textId="42739CC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_Toc146247441 \h </w:instrText>
      </w:r>
      <w:r>
        <w:rPr>
          <w:noProof/>
        </w:rPr>
      </w:r>
      <w:r>
        <w:rPr>
          <w:noProof/>
        </w:rPr>
        <w:fldChar w:fldCharType="separate"/>
      </w:r>
      <w:r>
        <w:rPr>
          <w:noProof/>
        </w:rPr>
        <w:t>69</w:t>
      </w:r>
      <w:r>
        <w:rPr>
          <w:noProof/>
        </w:rPr>
        <w:fldChar w:fldCharType="end"/>
      </w:r>
    </w:p>
    <w:p w14:paraId="4E20C00B" w14:textId="3905948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_Toc146247442 \h </w:instrText>
      </w:r>
      <w:r>
        <w:rPr>
          <w:noProof/>
        </w:rPr>
      </w:r>
      <w:r>
        <w:rPr>
          <w:noProof/>
        </w:rPr>
        <w:fldChar w:fldCharType="separate"/>
      </w:r>
      <w:r>
        <w:rPr>
          <w:noProof/>
        </w:rPr>
        <w:t>69</w:t>
      </w:r>
      <w:r>
        <w:rPr>
          <w:noProof/>
        </w:rPr>
        <w:fldChar w:fldCharType="end"/>
      </w:r>
    </w:p>
    <w:p w14:paraId="59744767" w14:textId="1F0431F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_Toc146247443 \h </w:instrText>
      </w:r>
      <w:r>
        <w:rPr>
          <w:noProof/>
        </w:rPr>
      </w:r>
      <w:r>
        <w:rPr>
          <w:noProof/>
        </w:rPr>
        <w:fldChar w:fldCharType="separate"/>
      </w:r>
      <w:r>
        <w:rPr>
          <w:noProof/>
        </w:rPr>
        <w:t>69</w:t>
      </w:r>
      <w:r>
        <w:rPr>
          <w:noProof/>
        </w:rPr>
        <w:fldChar w:fldCharType="end"/>
      </w:r>
    </w:p>
    <w:p w14:paraId="5CE4195A" w14:textId="2B114672"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_Toc146247444 \h </w:instrText>
      </w:r>
      <w:r>
        <w:rPr>
          <w:noProof/>
        </w:rPr>
      </w:r>
      <w:r>
        <w:rPr>
          <w:noProof/>
        </w:rPr>
        <w:fldChar w:fldCharType="separate"/>
      </w:r>
      <w:r>
        <w:rPr>
          <w:noProof/>
        </w:rPr>
        <w:t>69</w:t>
      </w:r>
      <w:r>
        <w:rPr>
          <w:noProof/>
        </w:rPr>
        <w:fldChar w:fldCharType="end"/>
      </w:r>
    </w:p>
    <w:p w14:paraId="35AD70DB" w14:textId="4188DEB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_Toc146247445 \h </w:instrText>
      </w:r>
      <w:r>
        <w:rPr>
          <w:noProof/>
        </w:rPr>
      </w:r>
      <w:r>
        <w:rPr>
          <w:noProof/>
        </w:rPr>
        <w:fldChar w:fldCharType="separate"/>
      </w:r>
      <w:r>
        <w:rPr>
          <w:noProof/>
        </w:rPr>
        <w:t>69</w:t>
      </w:r>
      <w:r>
        <w:rPr>
          <w:noProof/>
        </w:rPr>
        <w:fldChar w:fldCharType="end"/>
      </w:r>
    </w:p>
    <w:p w14:paraId="59CF4F42" w14:textId="7ADBF77F"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F43CF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_Toc146247446 \h </w:instrText>
      </w:r>
      <w:r>
        <w:rPr>
          <w:noProof/>
        </w:rPr>
      </w:r>
      <w:r>
        <w:rPr>
          <w:noProof/>
        </w:rPr>
        <w:fldChar w:fldCharType="separate"/>
      </w:r>
      <w:r>
        <w:rPr>
          <w:noProof/>
        </w:rPr>
        <w:t>69</w:t>
      </w:r>
      <w:r>
        <w:rPr>
          <w:noProof/>
        </w:rPr>
        <w:fldChar w:fldCharType="end"/>
      </w:r>
    </w:p>
    <w:p w14:paraId="01207EAE" w14:textId="5B4D6BC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_Toc146247447 \h </w:instrText>
      </w:r>
      <w:r>
        <w:rPr>
          <w:noProof/>
        </w:rPr>
      </w:r>
      <w:r>
        <w:rPr>
          <w:noProof/>
        </w:rPr>
        <w:fldChar w:fldCharType="separate"/>
      </w:r>
      <w:r>
        <w:rPr>
          <w:noProof/>
        </w:rPr>
        <w:t>69</w:t>
      </w:r>
      <w:r>
        <w:rPr>
          <w:noProof/>
        </w:rPr>
        <w:fldChar w:fldCharType="end"/>
      </w:r>
    </w:p>
    <w:p w14:paraId="56A89BAC" w14:textId="62BF547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_Toc146247448 \h </w:instrText>
      </w:r>
      <w:r>
        <w:rPr>
          <w:noProof/>
        </w:rPr>
      </w:r>
      <w:r>
        <w:rPr>
          <w:noProof/>
        </w:rPr>
        <w:fldChar w:fldCharType="separate"/>
      </w:r>
      <w:r>
        <w:rPr>
          <w:noProof/>
        </w:rPr>
        <w:t>69</w:t>
      </w:r>
      <w:r>
        <w:rPr>
          <w:noProof/>
        </w:rPr>
        <w:fldChar w:fldCharType="end"/>
      </w:r>
    </w:p>
    <w:p w14:paraId="1D68F3BF" w14:textId="70FE049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_Toc146247449 \h </w:instrText>
      </w:r>
      <w:r>
        <w:rPr>
          <w:noProof/>
        </w:rPr>
      </w:r>
      <w:r>
        <w:rPr>
          <w:noProof/>
        </w:rPr>
        <w:fldChar w:fldCharType="separate"/>
      </w:r>
      <w:r>
        <w:rPr>
          <w:noProof/>
        </w:rPr>
        <w:t>70</w:t>
      </w:r>
      <w:r>
        <w:rPr>
          <w:noProof/>
        </w:rPr>
        <w:fldChar w:fldCharType="end"/>
      </w:r>
    </w:p>
    <w:p w14:paraId="5E5BB8A8" w14:textId="24EF420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_Toc146247450 \h </w:instrText>
      </w:r>
      <w:r>
        <w:rPr>
          <w:noProof/>
        </w:rPr>
      </w:r>
      <w:r>
        <w:rPr>
          <w:noProof/>
        </w:rPr>
        <w:fldChar w:fldCharType="separate"/>
      </w:r>
      <w:r>
        <w:rPr>
          <w:noProof/>
        </w:rPr>
        <w:t>70</w:t>
      </w:r>
      <w:r>
        <w:rPr>
          <w:noProof/>
        </w:rPr>
        <w:fldChar w:fldCharType="end"/>
      </w:r>
    </w:p>
    <w:p w14:paraId="7FC7EFCD" w14:textId="037F5A8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_Toc146247451 \h </w:instrText>
      </w:r>
      <w:r>
        <w:rPr>
          <w:noProof/>
        </w:rPr>
      </w:r>
      <w:r>
        <w:rPr>
          <w:noProof/>
        </w:rPr>
        <w:fldChar w:fldCharType="separate"/>
      </w:r>
      <w:r>
        <w:rPr>
          <w:noProof/>
        </w:rPr>
        <w:t>70</w:t>
      </w:r>
      <w:r>
        <w:rPr>
          <w:noProof/>
        </w:rPr>
        <w:fldChar w:fldCharType="end"/>
      </w:r>
    </w:p>
    <w:p w14:paraId="34478575" w14:textId="0BE8EB3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_Toc146247452 \h </w:instrText>
      </w:r>
      <w:r>
        <w:rPr>
          <w:noProof/>
        </w:rPr>
      </w:r>
      <w:r>
        <w:rPr>
          <w:noProof/>
        </w:rPr>
        <w:fldChar w:fldCharType="separate"/>
      </w:r>
      <w:r>
        <w:rPr>
          <w:noProof/>
        </w:rPr>
        <w:t>70</w:t>
      </w:r>
      <w:r>
        <w:rPr>
          <w:noProof/>
        </w:rPr>
        <w:fldChar w:fldCharType="end"/>
      </w:r>
    </w:p>
    <w:p w14:paraId="36D7A841" w14:textId="7A2ACDA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_Toc146247453 \h </w:instrText>
      </w:r>
      <w:r>
        <w:rPr>
          <w:noProof/>
        </w:rPr>
      </w:r>
      <w:r>
        <w:rPr>
          <w:noProof/>
        </w:rPr>
        <w:fldChar w:fldCharType="separate"/>
      </w:r>
      <w:r>
        <w:rPr>
          <w:noProof/>
        </w:rPr>
        <w:t>70</w:t>
      </w:r>
      <w:r>
        <w:rPr>
          <w:noProof/>
        </w:rPr>
        <w:fldChar w:fldCharType="end"/>
      </w:r>
    </w:p>
    <w:p w14:paraId="0A5E9BC9" w14:textId="41AF933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_Toc146247454 \h </w:instrText>
      </w:r>
      <w:r>
        <w:rPr>
          <w:noProof/>
        </w:rPr>
      </w:r>
      <w:r>
        <w:rPr>
          <w:noProof/>
        </w:rPr>
        <w:fldChar w:fldCharType="separate"/>
      </w:r>
      <w:r>
        <w:rPr>
          <w:noProof/>
        </w:rPr>
        <w:t>71</w:t>
      </w:r>
      <w:r>
        <w:rPr>
          <w:noProof/>
        </w:rPr>
        <w:fldChar w:fldCharType="end"/>
      </w:r>
    </w:p>
    <w:p w14:paraId="6A8B1D26" w14:textId="2AB81B62"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_Toc146247455 \h </w:instrText>
      </w:r>
      <w:r>
        <w:rPr>
          <w:noProof/>
        </w:rPr>
      </w:r>
      <w:r>
        <w:rPr>
          <w:noProof/>
        </w:rPr>
        <w:fldChar w:fldCharType="separate"/>
      </w:r>
      <w:r>
        <w:rPr>
          <w:noProof/>
        </w:rPr>
        <w:t>71</w:t>
      </w:r>
      <w:r>
        <w:rPr>
          <w:noProof/>
        </w:rPr>
        <w:fldChar w:fldCharType="end"/>
      </w:r>
    </w:p>
    <w:p w14:paraId="75EA1E4E" w14:textId="1AFE857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_Toc146247456 \h </w:instrText>
      </w:r>
      <w:r>
        <w:rPr>
          <w:noProof/>
        </w:rPr>
      </w:r>
      <w:r>
        <w:rPr>
          <w:noProof/>
        </w:rPr>
        <w:fldChar w:fldCharType="separate"/>
      </w:r>
      <w:r>
        <w:rPr>
          <w:noProof/>
        </w:rPr>
        <w:t>71</w:t>
      </w:r>
      <w:r>
        <w:rPr>
          <w:noProof/>
        </w:rPr>
        <w:fldChar w:fldCharType="end"/>
      </w:r>
    </w:p>
    <w:p w14:paraId="31999EEE" w14:textId="1C024D7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F43CFB">
        <w:rPr>
          <w:rFonts w:cs="Arial"/>
          <w:noProof/>
          <w:lang w:eastAsia="x-none"/>
        </w:rPr>
        <w:t xml:space="preserve">MSB of </w:t>
      </w:r>
      <w:r w:rsidRPr="00F43CFB">
        <w:rPr>
          <w:rFonts w:cs="Arial"/>
          <w:noProof/>
        </w:rPr>
        <w:t>K</w:t>
      </w:r>
      <w:r w:rsidRPr="00F43CFB">
        <w:rPr>
          <w:rFonts w:cs="Arial"/>
          <w:noProof/>
          <w:vertAlign w:val="subscript"/>
        </w:rPr>
        <w:t>NRP-sess</w:t>
      </w:r>
      <w:r w:rsidRPr="00F43CFB">
        <w:rPr>
          <w:rFonts w:cs="Arial"/>
          <w:noProof/>
        </w:rPr>
        <w:t xml:space="preserve"> ID</w:t>
      </w:r>
      <w:r>
        <w:rPr>
          <w:noProof/>
        </w:rPr>
        <w:tab/>
      </w:r>
      <w:r>
        <w:rPr>
          <w:noProof/>
        </w:rPr>
        <w:fldChar w:fldCharType="begin" w:fldLock="1"/>
      </w:r>
      <w:r>
        <w:rPr>
          <w:noProof/>
        </w:rPr>
        <w:instrText xml:space="preserve"> PAGEREF _Toc146247457 \h </w:instrText>
      </w:r>
      <w:r>
        <w:rPr>
          <w:noProof/>
        </w:rPr>
      </w:r>
      <w:r>
        <w:rPr>
          <w:noProof/>
        </w:rPr>
        <w:fldChar w:fldCharType="separate"/>
      </w:r>
      <w:r>
        <w:rPr>
          <w:noProof/>
        </w:rPr>
        <w:t>71</w:t>
      </w:r>
      <w:r>
        <w:rPr>
          <w:noProof/>
        </w:rPr>
        <w:fldChar w:fldCharType="end"/>
      </w:r>
    </w:p>
    <w:p w14:paraId="6D72EF65" w14:textId="1314331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F43CFB">
        <w:rPr>
          <w:rFonts w:cs="Arial"/>
          <w:noProof/>
        </w:rPr>
        <w:t>K</w:t>
      </w:r>
      <w:r w:rsidRPr="00F43CFB">
        <w:rPr>
          <w:rFonts w:cs="Arial"/>
          <w:noProof/>
          <w:vertAlign w:val="subscript"/>
        </w:rPr>
        <w:t>NRP</w:t>
      </w:r>
      <w:r w:rsidRPr="00F43CFB">
        <w:rPr>
          <w:rFonts w:cs="Arial"/>
          <w:noProof/>
        </w:rPr>
        <w:t xml:space="preserve"> ID</w:t>
      </w:r>
      <w:r>
        <w:rPr>
          <w:noProof/>
        </w:rPr>
        <w:tab/>
      </w:r>
      <w:r>
        <w:rPr>
          <w:noProof/>
        </w:rPr>
        <w:fldChar w:fldCharType="begin" w:fldLock="1"/>
      </w:r>
      <w:r>
        <w:rPr>
          <w:noProof/>
        </w:rPr>
        <w:instrText xml:space="preserve"> PAGEREF _Toc146247458 \h </w:instrText>
      </w:r>
      <w:r>
        <w:rPr>
          <w:noProof/>
        </w:rPr>
      </w:r>
      <w:r>
        <w:rPr>
          <w:noProof/>
        </w:rPr>
        <w:fldChar w:fldCharType="separate"/>
      </w:r>
      <w:r>
        <w:rPr>
          <w:noProof/>
        </w:rPr>
        <w:t>71</w:t>
      </w:r>
      <w:r>
        <w:rPr>
          <w:noProof/>
        </w:rPr>
        <w:fldChar w:fldCharType="end"/>
      </w:r>
    </w:p>
    <w:p w14:paraId="6D56D4D9" w14:textId="5FCAC1F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_Toc146247459 \h </w:instrText>
      </w:r>
      <w:r>
        <w:rPr>
          <w:noProof/>
        </w:rPr>
      </w:r>
      <w:r>
        <w:rPr>
          <w:noProof/>
        </w:rPr>
        <w:fldChar w:fldCharType="separate"/>
      </w:r>
      <w:r>
        <w:rPr>
          <w:noProof/>
        </w:rPr>
        <w:t>71</w:t>
      </w:r>
      <w:r>
        <w:rPr>
          <w:noProof/>
        </w:rPr>
        <w:fldChar w:fldCharType="end"/>
      </w:r>
    </w:p>
    <w:p w14:paraId="37307D0C" w14:textId="04178B1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_Toc146247460 \h </w:instrText>
      </w:r>
      <w:r>
        <w:rPr>
          <w:noProof/>
        </w:rPr>
      </w:r>
      <w:r>
        <w:rPr>
          <w:noProof/>
        </w:rPr>
        <w:fldChar w:fldCharType="separate"/>
      </w:r>
      <w:r>
        <w:rPr>
          <w:noProof/>
        </w:rPr>
        <w:t>71</w:t>
      </w:r>
      <w:r>
        <w:rPr>
          <w:noProof/>
        </w:rPr>
        <w:fldChar w:fldCharType="end"/>
      </w:r>
    </w:p>
    <w:p w14:paraId="5A3A04B5" w14:textId="1B1110E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_Toc146247461 \h </w:instrText>
      </w:r>
      <w:r>
        <w:rPr>
          <w:noProof/>
        </w:rPr>
      </w:r>
      <w:r>
        <w:rPr>
          <w:noProof/>
        </w:rPr>
        <w:fldChar w:fldCharType="separate"/>
      </w:r>
      <w:r>
        <w:rPr>
          <w:noProof/>
        </w:rPr>
        <w:t>72</w:t>
      </w:r>
      <w:r>
        <w:rPr>
          <w:noProof/>
        </w:rPr>
        <w:fldChar w:fldCharType="end"/>
      </w:r>
    </w:p>
    <w:p w14:paraId="7ED37B4D" w14:textId="1D1DF7E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_Toc146247462 \h </w:instrText>
      </w:r>
      <w:r>
        <w:rPr>
          <w:noProof/>
        </w:rPr>
      </w:r>
      <w:r>
        <w:rPr>
          <w:noProof/>
        </w:rPr>
        <w:fldChar w:fldCharType="separate"/>
      </w:r>
      <w:r>
        <w:rPr>
          <w:noProof/>
        </w:rPr>
        <w:t>72</w:t>
      </w:r>
      <w:r>
        <w:rPr>
          <w:noProof/>
        </w:rPr>
        <w:fldChar w:fldCharType="end"/>
      </w:r>
    </w:p>
    <w:p w14:paraId="122E3A3A" w14:textId="6167F4A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_Toc146247463 \h </w:instrText>
      </w:r>
      <w:r>
        <w:rPr>
          <w:noProof/>
        </w:rPr>
      </w:r>
      <w:r>
        <w:rPr>
          <w:noProof/>
        </w:rPr>
        <w:fldChar w:fldCharType="separate"/>
      </w:r>
      <w:r>
        <w:rPr>
          <w:noProof/>
        </w:rPr>
        <w:t>72</w:t>
      </w:r>
      <w:r>
        <w:rPr>
          <w:noProof/>
        </w:rPr>
        <w:fldChar w:fldCharType="end"/>
      </w:r>
    </w:p>
    <w:p w14:paraId="127C8349" w14:textId="71F44DB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_Toc146247464 \h </w:instrText>
      </w:r>
      <w:r>
        <w:rPr>
          <w:noProof/>
        </w:rPr>
      </w:r>
      <w:r>
        <w:rPr>
          <w:noProof/>
        </w:rPr>
        <w:fldChar w:fldCharType="separate"/>
      </w:r>
      <w:r>
        <w:rPr>
          <w:noProof/>
        </w:rPr>
        <w:t>72</w:t>
      </w:r>
      <w:r>
        <w:rPr>
          <w:noProof/>
        </w:rPr>
        <w:fldChar w:fldCharType="end"/>
      </w:r>
    </w:p>
    <w:p w14:paraId="4DC5548C" w14:textId="0184F95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_Toc146247465 \h </w:instrText>
      </w:r>
      <w:r>
        <w:rPr>
          <w:noProof/>
        </w:rPr>
      </w:r>
      <w:r>
        <w:rPr>
          <w:noProof/>
        </w:rPr>
        <w:fldChar w:fldCharType="separate"/>
      </w:r>
      <w:r>
        <w:rPr>
          <w:noProof/>
        </w:rPr>
        <w:t>72</w:t>
      </w:r>
      <w:r>
        <w:rPr>
          <w:noProof/>
        </w:rPr>
        <w:fldChar w:fldCharType="end"/>
      </w:r>
    </w:p>
    <w:p w14:paraId="26494E36" w14:textId="77E7168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 accept</w:t>
      </w:r>
      <w:r>
        <w:rPr>
          <w:noProof/>
        </w:rPr>
        <w:tab/>
      </w:r>
      <w:r>
        <w:rPr>
          <w:noProof/>
        </w:rPr>
        <w:fldChar w:fldCharType="begin" w:fldLock="1"/>
      </w:r>
      <w:r>
        <w:rPr>
          <w:noProof/>
        </w:rPr>
        <w:instrText xml:space="preserve"> PAGEREF _Toc146247466 \h </w:instrText>
      </w:r>
      <w:r>
        <w:rPr>
          <w:noProof/>
        </w:rPr>
      </w:r>
      <w:r>
        <w:rPr>
          <w:noProof/>
        </w:rPr>
        <w:fldChar w:fldCharType="separate"/>
      </w:r>
      <w:r>
        <w:rPr>
          <w:noProof/>
        </w:rPr>
        <w:t>73</w:t>
      </w:r>
      <w:r>
        <w:rPr>
          <w:noProof/>
        </w:rPr>
        <w:fldChar w:fldCharType="end"/>
      </w:r>
    </w:p>
    <w:p w14:paraId="654A2ECE" w14:textId="2E73F93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_Toc146247467 \h </w:instrText>
      </w:r>
      <w:r>
        <w:rPr>
          <w:noProof/>
        </w:rPr>
      </w:r>
      <w:r>
        <w:rPr>
          <w:noProof/>
        </w:rPr>
        <w:fldChar w:fldCharType="separate"/>
      </w:r>
      <w:r>
        <w:rPr>
          <w:noProof/>
        </w:rPr>
        <w:t>73</w:t>
      </w:r>
      <w:r>
        <w:rPr>
          <w:noProof/>
        </w:rPr>
        <w:fldChar w:fldCharType="end"/>
      </w:r>
    </w:p>
    <w:p w14:paraId="69F26FB9" w14:textId="051044E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_Toc146247468 \h </w:instrText>
      </w:r>
      <w:r>
        <w:rPr>
          <w:noProof/>
        </w:rPr>
      </w:r>
      <w:r>
        <w:rPr>
          <w:noProof/>
        </w:rPr>
        <w:fldChar w:fldCharType="separate"/>
      </w:r>
      <w:r>
        <w:rPr>
          <w:noProof/>
        </w:rPr>
        <w:t>73</w:t>
      </w:r>
      <w:r>
        <w:rPr>
          <w:noProof/>
        </w:rPr>
        <w:fldChar w:fldCharType="end"/>
      </w:r>
    </w:p>
    <w:p w14:paraId="14B4F2B6" w14:textId="76E80F1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release</w:t>
      </w:r>
      <w:r>
        <w:rPr>
          <w:noProof/>
        </w:rPr>
        <w:t xml:space="preserve"> request</w:t>
      </w:r>
      <w:r>
        <w:rPr>
          <w:noProof/>
        </w:rPr>
        <w:tab/>
      </w:r>
      <w:r>
        <w:rPr>
          <w:noProof/>
        </w:rPr>
        <w:fldChar w:fldCharType="begin" w:fldLock="1"/>
      </w:r>
      <w:r>
        <w:rPr>
          <w:noProof/>
        </w:rPr>
        <w:instrText xml:space="preserve"> PAGEREF _Toc146247469 \h </w:instrText>
      </w:r>
      <w:r>
        <w:rPr>
          <w:noProof/>
        </w:rPr>
      </w:r>
      <w:r>
        <w:rPr>
          <w:noProof/>
        </w:rPr>
        <w:fldChar w:fldCharType="separate"/>
      </w:r>
      <w:r>
        <w:rPr>
          <w:noProof/>
        </w:rPr>
        <w:t>73</w:t>
      </w:r>
      <w:r>
        <w:rPr>
          <w:noProof/>
        </w:rPr>
        <w:fldChar w:fldCharType="end"/>
      </w:r>
    </w:p>
    <w:p w14:paraId="7CCFF62C" w14:textId="5676B01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_Toc146247470 \h </w:instrText>
      </w:r>
      <w:r>
        <w:rPr>
          <w:noProof/>
        </w:rPr>
      </w:r>
      <w:r>
        <w:rPr>
          <w:noProof/>
        </w:rPr>
        <w:fldChar w:fldCharType="separate"/>
      </w:r>
      <w:r>
        <w:rPr>
          <w:noProof/>
        </w:rPr>
        <w:t>73</w:t>
      </w:r>
      <w:r>
        <w:rPr>
          <w:noProof/>
        </w:rPr>
        <w:fldChar w:fldCharType="end"/>
      </w:r>
    </w:p>
    <w:p w14:paraId="5123EFD1" w14:textId="78EADC4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release</w:t>
      </w:r>
      <w:r>
        <w:rPr>
          <w:noProof/>
        </w:rPr>
        <w:t xml:space="preserve"> </w:t>
      </w:r>
      <w:r w:rsidRPr="00F43CFB">
        <w:rPr>
          <w:noProof/>
          <w:lang w:val="en-US" w:eastAsia="zh-CN"/>
        </w:rPr>
        <w:t>accept</w:t>
      </w:r>
      <w:r>
        <w:rPr>
          <w:noProof/>
        </w:rPr>
        <w:tab/>
      </w:r>
      <w:r>
        <w:rPr>
          <w:noProof/>
        </w:rPr>
        <w:fldChar w:fldCharType="begin" w:fldLock="1"/>
      </w:r>
      <w:r>
        <w:rPr>
          <w:noProof/>
        </w:rPr>
        <w:instrText xml:space="preserve"> PAGEREF _Toc146247471 \h </w:instrText>
      </w:r>
      <w:r>
        <w:rPr>
          <w:noProof/>
        </w:rPr>
      </w:r>
      <w:r>
        <w:rPr>
          <w:noProof/>
        </w:rPr>
        <w:fldChar w:fldCharType="separate"/>
      </w:r>
      <w:r>
        <w:rPr>
          <w:noProof/>
        </w:rPr>
        <w:t>74</w:t>
      </w:r>
      <w:r>
        <w:rPr>
          <w:noProof/>
        </w:rPr>
        <w:fldChar w:fldCharType="end"/>
      </w:r>
    </w:p>
    <w:p w14:paraId="6AB40C40" w14:textId="1253BBF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_Toc146247472 \h </w:instrText>
      </w:r>
      <w:r>
        <w:rPr>
          <w:noProof/>
        </w:rPr>
      </w:r>
      <w:r>
        <w:rPr>
          <w:noProof/>
        </w:rPr>
        <w:fldChar w:fldCharType="separate"/>
      </w:r>
      <w:r>
        <w:rPr>
          <w:noProof/>
        </w:rPr>
        <w:t>74</w:t>
      </w:r>
      <w:r>
        <w:rPr>
          <w:noProof/>
        </w:rPr>
        <w:fldChar w:fldCharType="end"/>
      </w:r>
    </w:p>
    <w:p w14:paraId="1846DF99" w14:textId="7A870DA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_Toc146247473 \h </w:instrText>
      </w:r>
      <w:r>
        <w:rPr>
          <w:noProof/>
        </w:rPr>
      </w:r>
      <w:r>
        <w:rPr>
          <w:noProof/>
        </w:rPr>
        <w:fldChar w:fldCharType="separate"/>
      </w:r>
      <w:r>
        <w:rPr>
          <w:noProof/>
        </w:rPr>
        <w:t>74</w:t>
      </w:r>
      <w:r>
        <w:rPr>
          <w:noProof/>
        </w:rPr>
        <w:fldChar w:fldCharType="end"/>
      </w:r>
    </w:p>
    <w:p w14:paraId="71FCBD15" w14:textId="25DB4C5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_Toc146247474 \h </w:instrText>
      </w:r>
      <w:r>
        <w:rPr>
          <w:noProof/>
        </w:rPr>
      </w:r>
      <w:r>
        <w:rPr>
          <w:noProof/>
        </w:rPr>
        <w:fldChar w:fldCharType="separate"/>
      </w:r>
      <w:r>
        <w:rPr>
          <w:noProof/>
        </w:rPr>
        <w:t>74</w:t>
      </w:r>
      <w:r>
        <w:rPr>
          <w:noProof/>
        </w:rPr>
        <w:fldChar w:fldCharType="end"/>
      </w:r>
    </w:p>
    <w:p w14:paraId="07EEB9EE" w14:textId="42E8527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_Toc146247475 \h </w:instrText>
      </w:r>
      <w:r>
        <w:rPr>
          <w:noProof/>
        </w:rPr>
      </w:r>
      <w:r>
        <w:rPr>
          <w:noProof/>
        </w:rPr>
        <w:fldChar w:fldCharType="separate"/>
      </w:r>
      <w:r>
        <w:rPr>
          <w:noProof/>
        </w:rPr>
        <w:t>75</w:t>
      </w:r>
      <w:r>
        <w:rPr>
          <w:noProof/>
        </w:rPr>
        <w:fldChar w:fldCharType="end"/>
      </w:r>
    </w:p>
    <w:p w14:paraId="6C5F9721" w14:textId="5BCB17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_Toc146247476 \h </w:instrText>
      </w:r>
      <w:r>
        <w:rPr>
          <w:noProof/>
        </w:rPr>
      </w:r>
      <w:r>
        <w:rPr>
          <w:noProof/>
        </w:rPr>
        <w:fldChar w:fldCharType="separate"/>
      </w:r>
      <w:r>
        <w:rPr>
          <w:noProof/>
        </w:rPr>
        <w:t>75</w:t>
      </w:r>
      <w:r>
        <w:rPr>
          <w:noProof/>
        </w:rPr>
        <w:fldChar w:fldCharType="end"/>
      </w:r>
    </w:p>
    <w:p w14:paraId="2A35CB9E" w14:textId="53EBD64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_Toc146247477 \h </w:instrText>
      </w:r>
      <w:r>
        <w:rPr>
          <w:noProof/>
        </w:rPr>
      </w:r>
      <w:r>
        <w:rPr>
          <w:noProof/>
        </w:rPr>
        <w:fldChar w:fldCharType="separate"/>
      </w:r>
      <w:r>
        <w:rPr>
          <w:noProof/>
        </w:rPr>
        <w:t>75</w:t>
      </w:r>
      <w:r>
        <w:rPr>
          <w:noProof/>
        </w:rPr>
        <w:fldChar w:fldCharType="end"/>
      </w:r>
    </w:p>
    <w:p w14:paraId="6CD14556" w14:textId="6FC31B8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_Toc146247478 \h </w:instrText>
      </w:r>
      <w:r>
        <w:rPr>
          <w:noProof/>
        </w:rPr>
      </w:r>
      <w:r>
        <w:rPr>
          <w:noProof/>
        </w:rPr>
        <w:fldChar w:fldCharType="separate"/>
      </w:r>
      <w:r>
        <w:rPr>
          <w:noProof/>
        </w:rPr>
        <w:t>75</w:t>
      </w:r>
      <w:r>
        <w:rPr>
          <w:noProof/>
        </w:rPr>
        <w:fldChar w:fldCharType="end"/>
      </w:r>
    </w:p>
    <w:p w14:paraId="335DE563" w14:textId="6785BAC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_Toc146247479 \h </w:instrText>
      </w:r>
      <w:r>
        <w:rPr>
          <w:noProof/>
        </w:rPr>
      </w:r>
      <w:r>
        <w:rPr>
          <w:noProof/>
        </w:rPr>
        <w:fldChar w:fldCharType="separate"/>
      </w:r>
      <w:r>
        <w:rPr>
          <w:noProof/>
        </w:rPr>
        <w:t>75</w:t>
      </w:r>
      <w:r>
        <w:rPr>
          <w:noProof/>
        </w:rPr>
        <w:fldChar w:fldCharType="end"/>
      </w:r>
    </w:p>
    <w:p w14:paraId="3435C53B" w14:textId="574B890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_Toc146247480 \h </w:instrText>
      </w:r>
      <w:r>
        <w:rPr>
          <w:noProof/>
        </w:rPr>
      </w:r>
      <w:r>
        <w:rPr>
          <w:noProof/>
        </w:rPr>
        <w:fldChar w:fldCharType="separate"/>
      </w:r>
      <w:r>
        <w:rPr>
          <w:noProof/>
        </w:rPr>
        <w:t>75</w:t>
      </w:r>
      <w:r>
        <w:rPr>
          <w:noProof/>
        </w:rPr>
        <w:fldChar w:fldCharType="end"/>
      </w:r>
    </w:p>
    <w:p w14:paraId="0DDC401A" w14:textId="40FFB0A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_Toc146247481 \h </w:instrText>
      </w:r>
      <w:r>
        <w:rPr>
          <w:noProof/>
        </w:rPr>
      </w:r>
      <w:r>
        <w:rPr>
          <w:noProof/>
        </w:rPr>
        <w:fldChar w:fldCharType="separate"/>
      </w:r>
      <w:r>
        <w:rPr>
          <w:noProof/>
        </w:rPr>
        <w:t>75</w:t>
      </w:r>
      <w:r>
        <w:rPr>
          <w:noProof/>
        </w:rPr>
        <w:fldChar w:fldCharType="end"/>
      </w:r>
    </w:p>
    <w:p w14:paraId="5593ECDA" w14:textId="5327B9E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_Toc146247482 \h </w:instrText>
      </w:r>
      <w:r>
        <w:rPr>
          <w:noProof/>
        </w:rPr>
      </w:r>
      <w:r>
        <w:rPr>
          <w:noProof/>
        </w:rPr>
        <w:fldChar w:fldCharType="separate"/>
      </w:r>
      <w:r>
        <w:rPr>
          <w:noProof/>
        </w:rPr>
        <w:t>76</w:t>
      </w:r>
      <w:r>
        <w:rPr>
          <w:noProof/>
        </w:rPr>
        <w:fldChar w:fldCharType="end"/>
      </w:r>
    </w:p>
    <w:p w14:paraId="26F24502" w14:textId="144E56A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_Toc146247483 \h </w:instrText>
      </w:r>
      <w:r>
        <w:rPr>
          <w:noProof/>
        </w:rPr>
      </w:r>
      <w:r>
        <w:rPr>
          <w:noProof/>
        </w:rPr>
        <w:fldChar w:fldCharType="separate"/>
      </w:r>
      <w:r>
        <w:rPr>
          <w:noProof/>
        </w:rPr>
        <w:t>76</w:t>
      </w:r>
      <w:r>
        <w:rPr>
          <w:noProof/>
        </w:rPr>
        <w:fldChar w:fldCharType="end"/>
      </w:r>
    </w:p>
    <w:p w14:paraId="374E2117" w14:textId="19CE2E7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_Toc146247484 \h </w:instrText>
      </w:r>
      <w:r>
        <w:rPr>
          <w:noProof/>
        </w:rPr>
      </w:r>
      <w:r>
        <w:rPr>
          <w:noProof/>
        </w:rPr>
        <w:fldChar w:fldCharType="separate"/>
      </w:r>
      <w:r>
        <w:rPr>
          <w:noProof/>
        </w:rPr>
        <w:t>76</w:t>
      </w:r>
      <w:r>
        <w:rPr>
          <w:noProof/>
        </w:rPr>
        <w:fldChar w:fldCharType="end"/>
      </w:r>
    </w:p>
    <w:p w14:paraId="4B582E25" w14:textId="2ECED8E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_Toc146247485 \h </w:instrText>
      </w:r>
      <w:r>
        <w:rPr>
          <w:noProof/>
        </w:rPr>
      </w:r>
      <w:r>
        <w:rPr>
          <w:noProof/>
        </w:rPr>
        <w:fldChar w:fldCharType="separate"/>
      </w:r>
      <w:r>
        <w:rPr>
          <w:noProof/>
        </w:rPr>
        <w:t>76</w:t>
      </w:r>
      <w:r>
        <w:rPr>
          <w:noProof/>
        </w:rPr>
        <w:fldChar w:fldCharType="end"/>
      </w:r>
    </w:p>
    <w:p w14:paraId="10EF2387" w14:textId="30852D3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_Toc146247486 \h </w:instrText>
      </w:r>
      <w:r>
        <w:rPr>
          <w:noProof/>
        </w:rPr>
      </w:r>
      <w:r>
        <w:rPr>
          <w:noProof/>
        </w:rPr>
        <w:fldChar w:fldCharType="separate"/>
      </w:r>
      <w:r>
        <w:rPr>
          <w:noProof/>
        </w:rPr>
        <w:t>77</w:t>
      </w:r>
      <w:r>
        <w:rPr>
          <w:noProof/>
        </w:rPr>
        <w:fldChar w:fldCharType="end"/>
      </w:r>
    </w:p>
    <w:p w14:paraId="41329C9A" w14:textId="5228291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_Toc146247487 \h </w:instrText>
      </w:r>
      <w:r>
        <w:rPr>
          <w:noProof/>
        </w:rPr>
      </w:r>
      <w:r>
        <w:rPr>
          <w:noProof/>
        </w:rPr>
        <w:fldChar w:fldCharType="separate"/>
      </w:r>
      <w:r>
        <w:rPr>
          <w:noProof/>
        </w:rPr>
        <w:t>77</w:t>
      </w:r>
      <w:r>
        <w:rPr>
          <w:noProof/>
        </w:rPr>
        <w:fldChar w:fldCharType="end"/>
      </w:r>
    </w:p>
    <w:p w14:paraId="4DAEA061" w14:textId="1426D09E"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_Toc146247488 \h </w:instrText>
      </w:r>
      <w:r>
        <w:rPr>
          <w:noProof/>
        </w:rPr>
      </w:r>
      <w:r>
        <w:rPr>
          <w:noProof/>
        </w:rPr>
        <w:fldChar w:fldCharType="separate"/>
      </w:r>
      <w:r>
        <w:rPr>
          <w:noProof/>
        </w:rPr>
        <w:t>77</w:t>
      </w:r>
      <w:r>
        <w:rPr>
          <w:noProof/>
        </w:rPr>
        <w:fldChar w:fldCharType="end"/>
      </w:r>
    </w:p>
    <w:p w14:paraId="3F4B7A50" w14:textId="0215769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F43C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_Toc146247489 \h </w:instrText>
      </w:r>
      <w:r>
        <w:rPr>
          <w:noProof/>
        </w:rPr>
      </w:r>
      <w:r>
        <w:rPr>
          <w:noProof/>
        </w:rPr>
        <w:fldChar w:fldCharType="separate"/>
      </w:r>
      <w:r>
        <w:rPr>
          <w:noProof/>
        </w:rPr>
        <w:t>77</w:t>
      </w:r>
      <w:r>
        <w:rPr>
          <w:noProof/>
        </w:rPr>
        <w:fldChar w:fldCharType="end"/>
      </w:r>
    </w:p>
    <w:p w14:paraId="4DA01711" w14:textId="7E804DB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_Toc146247490 \h </w:instrText>
      </w:r>
      <w:r>
        <w:rPr>
          <w:noProof/>
        </w:rPr>
      </w:r>
      <w:r>
        <w:rPr>
          <w:noProof/>
        </w:rPr>
        <w:fldChar w:fldCharType="separate"/>
      </w:r>
      <w:r>
        <w:rPr>
          <w:noProof/>
        </w:rPr>
        <w:t>77</w:t>
      </w:r>
      <w:r>
        <w:rPr>
          <w:noProof/>
        </w:rPr>
        <w:fldChar w:fldCharType="end"/>
      </w:r>
    </w:p>
    <w:p w14:paraId="11A1D65F" w14:textId="54F1BF0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_Toc146247491 \h </w:instrText>
      </w:r>
      <w:r>
        <w:rPr>
          <w:noProof/>
        </w:rPr>
      </w:r>
      <w:r>
        <w:rPr>
          <w:noProof/>
        </w:rPr>
        <w:fldChar w:fldCharType="separate"/>
      </w:r>
      <w:r>
        <w:rPr>
          <w:noProof/>
        </w:rPr>
        <w:t>77</w:t>
      </w:r>
      <w:r>
        <w:rPr>
          <w:noProof/>
        </w:rPr>
        <w:fldChar w:fldCharType="end"/>
      </w:r>
    </w:p>
    <w:p w14:paraId="08A9C345" w14:textId="0AA20C86"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_Toc146247492 \h </w:instrText>
      </w:r>
      <w:r>
        <w:rPr>
          <w:noProof/>
        </w:rPr>
      </w:r>
      <w:r>
        <w:rPr>
          <w:noProof/>
        </w:rPr>
        <w:fldChar w:fldCharType="separate"/>
      </w:r>
      <w:r>
        <w:rPr>
          <w:noProof/>
        </w:rPr>
        <w:t>77</w:t>
      </w:r>
      <w:r>
        <w:rPr>
          <w:noProof/>
        </w:rPr>
        <w:fldChar w:fldCharType="end"/>
      </w:r>
    </w:p>
    <w:p w14:paraId="73B4EFDA" w14:textId="18CDAA4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_Toc146247493 \h </w:instrText>
      </w:r>
      <w:r>
        <w:rPr>
          <w:noProof/>
        </w:rPr>
      </w:r>
      <w:r>
        <w:rPr>
          <w:noProof/>
        </w:rPr>
        <w:fldChar w:fldCharType="separate"/>
      </w:r>
      <w:r>
        <w:rPr>
          <w:noProof/>
        </w:rPr>
        <w:t>78</w:t>
      </w:r>
      <w:r>
        <w:rPr>
          <w:noProof/>
        </w:rPr>
        <w:fldChar w:fldCharType="end"/>
      </w:r>
    </w:p>
    <w:p w14:paraId="7F626A77" w14:textId="559EE23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_Toc146247494 \h </w:instrText>
      </w:r>
      <w:r>
        <w:rPr>
          <w:noProof/>
        </w:rPr>
      </w:r>
      <w:r>
        <w:rPr>
          <w:noProof/>
        </w:rPr>
        <w:fldChar w:fldCharType="separate"/>
      </w:r>
      <w:r>
        <w:rPr>
          <w:noProof/>
        </w:rPr>
        <w:t>78</w:t>
      </w:r>
      <w:r>
        <w:rPr>
          <w:noProof/>
        </w:rPr>
        <w:fldChar w:fldCharType="end"/>
      </w:r>
    </w:p>
    <w:p w14:paraId="7D9B4333" w14:textId="732FC8D2"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F43C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_Toc146247495 \h </w:instrText>
      </w:r>
      <w:r>
        <w:rPr>
          <w:noProof/>
        </w:rPr>
      </w:r>
      <w:r>
        <w:rPr>
          <w:noProof/>
        </w:rPr>
        <w:fldChar w:fldCharType="separate"/>
      </w:r>
      <w:r>
        <w:rPr>
          <w:noProof/>
        </w:rPr>
        <w:t>78</w:t>
      </w:r>
      <w:r>
        <w:rPr>
          <w:noProof/>
        </w:rPr>
        <w:fldChar w:fldCharType="end"/>
      </w:r>
    </w:p>
    <w:p w14:paraId="486DF1FD" w14:textId="39B0D52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_Toc146247496 \h </w:instrText>
      </w:r>
      <w:r>
        <w:rPr>
          <w:noProof/>
        </w:rPr>
      </w:r>
      <w:r>
        <w:rPr>
          <w:noProof/>
        </w:rPr>
        <w:fldChar w:fldCharType="separate"/>
      </w:r>
      <w:r>
        <w:rPr>
          <w:noProof/>
        </w:rPr>
        <w:t>78</w:t>
      </w:r>
      <w:r>
        <w:rPr>
          <w:noProof/>
        </w:rPr>
        <w:fldChar w:fldCharType="end"/>
      </w:r>
    </w:p>
    <w:p w14:paraId="3CE9577E" w14:textId="21734C6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_Toc146247497 \h </w:instrText>
      </w:r>
      <w:r>
        <w:rPr>
          <w:noProof/>
        </w:rPr>
      </w:r>
      <w:r>
        <w:rPr>
          <w:noProof/>
        </w:rPr>
        <w:fldChar w:fldCharType="separate"/>
      </w:r>
      <w:r>
        <w:rPr>
          <w:noProof/>
        </w:rPr>
        <w:t>78</w:t>
      </w:r>
      <w:r>
        <w:rPr>
          <w:noProof/>
        </w:rPr>
        <w:fldChar w:fldCharType="end"/>
      </w:r>
    </w:p>
    <w:p w14:paraId="5ECE5BC8" w14:textId="7E75C7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_Toc146247498 \h </w:instrText>
      </w:r>
      <w:r>
        <w:rPr>
          <w:noProof/>
        </w:rPr>
      </w:r>
      <w:r>
        <w:rPr>
          <w:noProof/>
        </w:rPr>
        <w:fldChar w:fldCharType="separate"/>
      </w:r>
      <w:r>
        <w:rPr>
          <w:noProof/>
        </w:rPr>
        <w:t>79</w:t>
      </w:r>
      <w:r>
        <w:rPr>
          <w:noProof/>
        </w:rPr>
        <w:fldChar w:fldCharType="end"/>
      </w:r>
    </w:p>
    <w:p w14:paraId="2DA3EDC9" w14:textId="1DACAD1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_Toc146247499 \h </w:instrText>
      </w:r>
      <w:r>
        <w:rPr>
          <w:noProof/>
        </w:rPr>
      </w:r>
      <w:r>
        <w:rPr>
          <w:noProof/>
        </w:rPr>
        <w:fldChar w:fldCharType="separate"/>
      </w:r>
      <w:r>
        <w:rPr>
          <w:noProof/>
        </w:rPr>
        <w:t>79</w:t>
      </w:r>
      <w:r>
        <w:rPr>
          <w:noProof/>
        </w:rPr>
        <w:fldChar w:fldCharType="end"/>
      </w:r>
    </w:p>
    <w:p w14:paraId="04E6019A" w14:textId="165FE84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_Toc146247500 \h </w:instrText>
      </w:r>
      <w:r>
        <w:rPr>
          <w:noProof/>
        </w:rPr>
      </w:r>
      <w:r>
        <w:rPr>
          <w:noProof/>
        </w:rPr>
        <w:fldChar w:fldCharType="separate"/>
      </w:r>
      <w:r>
        <w:rPr>
          <w:noProof/>
        </w:rPr>
        <w:t>79</w:t>
      </w:r>
      <w:r>
        <w:rPr>
          <w:noProof/>
        </w:rPr>
        <w:fldChar w:fldCharType="end"/>
      </w:r>
    </w:p>
    <w:p w14:paraId="06D832A9" w14:textId="6106805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_Toc146247501 \h </w:instrText>
      </w:r>
      <w:r>
        <w:rPr>
          <w:noProof/>
        </w:rPr>
      </w:r>
      <w:r>
        <w:rPr>
          <w:noProof/>
        </w:rPr>
        <w:fldChar w:fldCharType="separate"/>
      </w:r>
      <w:r>
        <w:rPr>
          <w:noProof/>
        </w:rPr>
        <w:t>79</w:t>
      </w:r>
      <w:r>
        <w:rPr>
          <w:noProof/>
        </w:rPr>
        <w:fldChar w:fldCharType="end"/>
      </w:r>
    </w:p>
    <w:p w14:paraId="2F1C3C56" w14:textId="312D023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_Toc146247502 \h </w:instrText>
      </w:r>
      <w:r>
        <w:rPr>
          <w:noProof/>
        </w:rPr>
      </w:r>
      <w:r>
        <w:rPr>
          <w:noProof/>
        </w:rPr>
        <w:fldChar w:fldCharType="separate"/>
      </w:r>
      <w:r>
        <w:rPr>
          <w:noProof/>
        </w:rPr>
        <w:t>79</w:t>
      </w:r>
      <w:r>
        <w:rPr>
          <w:noProof/>
        </w:rPr>
        <w:fldChar w:fldCharType="end"/>
      </w:r>
    </w:p>
    <w:p w14:paraId="694378E5" w14:textId="79B9CB1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_Toc146247503 \h </w:instrText>
      </w:r>
      <w:r>
        <w:rPr>
          <w:noProof/>
        </w:rPr>
      </w:r>
      <w:r>
        <w:rPr>
          <w:noProof/>
        </w:rPr>
        <w:fldChar w:fldCharType="separate"/>
      </w:r>
      <w:r>
        <w:rPr>
          <w:noProof/>
        </w:rPr>
        <w:t>79</w:t>
      </w:r>
      <w:r>
        <w:rPr>
          <w:noProof/>
        </w:rPr>
        <w:fldChar w:fldCharType="end"/>
      </w:r>
    </w:p>
    <w:p w14:paraId="5C81D83C" w14:textId="1770954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_Toc146247504 \h </w:instrText>
      </w:r>
      <w:r>
        <w:rPr>
          <w:noProof/>
        </w:rPr>
      </w:r>
      <w:r>
        <w:rPr>
          <w:noProof/>
        </w:rPr>
        <w:fldChar w:fldCharType="separate"/>
      </w:r>
      <w:r>
        <w:rPr>
          <w:noProof/>
        </w:rPr>
        <w:t>79</w:t>
      </w:r>
      <w:r>
        <w:rPr>
          <w:noProof/>
        </w:rPr>
        <w:fldChar w:fldCharType="end"/>
      </w:r>
    </w:p>
    <w:p w14:paraId="7C5156FA" w14:textId="54E16C3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_Toc146247505 \h </w:instrText>
      </w:r>
      <w:r>
        <w:rPr>
          <w:noProof/>
        </w:rPr>
      </w:r>
      <w:r>
        <w:rPr>
          <w:noProof/>
        </w:rPr>
        <w:fldChar w:fldCharType="separate"/>
      </w:r>
      <w:r>
        <w:rPr>
          <w:noProof/>
        </w:rPr>
        <w:t>79</w:t>
      </w:r>
      <w:r>
        <w:rPr>
          <w:noProof/>
        </w:rPr>
        <w:fldChar w:fldCharType="end"/>
      </w:r>
    </w:p>
    <w:p w14:paraId="5782A536" w14:textId="546DBAE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_Toc146247506 \h </w:instrText>
      </w:r>
      <w:r>
        <w:rPr>
          <w:noProof/>
        </w:rPr>
      </w:r>
      <w:r>
        <w:rPr>
          <w:noProof/>
        </w:rPr>
        <w:fldChar w:fldCharType="separate"/>
      </w:r>
      <w:r>
        <w:rPr>
          <w:noProof/>
        </w:rPr>
        <w:t>80</w:t>
      </w:r>
      <w:r>
        <w:rPr>
          <w:noProof/>
        </w:rPr>
        <w:fldChar w:fldCharType="end"/>
      </w:r>
    </w:p>
    <w:p w14:paraId="4A08F424" w14:textId="055D6F7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_Toc146247507 \h </w:instrText>
      </w:r>
      <w:r>
        <w:rPr>
          <w:noProof/>
        </w:rPr>
      </w:r>
      <w:r>
        <w:rPr>
          <w:noProof/>
        </w:rPr>
        <w:fldChar w:fldCharType="separate"/>
      </w:r>
      <w:r>
        <w:rPr>
          <w:noProof/>
        </w:rPr>
        <w:t>80</w:t>
      </w:r>
      <w:r>
        <w:rPr>
          <w:noProof/>
        </w:rPr>
        <w:fldChar w:fldCharType="end"/>
      </w:r>
    </w:p>
    <w:p w14:paraId="548AD5A7" w14:textId="6A66EE1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_Toc146247508 \h </w:instrText>
      </w:r>
      <w:r>
        <w:rPr>
          <w:noProof/>
        </w:rPr>
      </w:r>
      <w:r>
        <w:rPr>
          <w:noProof/>
        </w:rPr>
        <w:fldChar w:fldCharType="separate"/>
      </w:r>
      <w:r>
        <w:rPr>
          <w:noProof/>
        </w:rPr>
        <w:t>80</w:t>
      </w:r>
      <w:r>
        <w:rPr>
          <w:noProof/>
        </w:rPr>
        <w:fldChar w:fldCharType="end"/>
      </w:r>
    </w:p>
    <w:p w14:paraId="6D3359EE" w14:textId="438A2D6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_Toc146247509 \h </w:instrText>
      </w:r>
      <w:r>
        <w:rPr>
          <w:noProof/>
        </w:rPr>
      </w:r>
      <w:r>
        <w:rPr>
          <w:noProof/>
        </w:rPr>
        <w:fldChar w:fldCharType="separate"/>
      </w:r>
      <w:r>
        <w:rPr>
          <w:noProof/>
        </w:rPr>
        <w:t>80</w:t>
      </w:r>
      <w:r>
        <w:rPr>
          <w:noProof/>
        </w:rPr>
        <w:fldChar w:fldCharType="end"/>
      </w:r>
    </w:p>
    <w:p w14:paraId="660DFFBC" w14:textId="6B2DB9E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accept</w:t>
      </w:r>
      <w:r>
        <w:rPr>
          <w:noProof/>
        </w:rPr>
        <w:tab/>
      </w:r>
      <w:r>
        <w:rPr>
          <w:noProof/>
        </w:rPr>
        <w:fldChar w:fldCharType="begin" w:fldLock="1"/>
      </w:r>
      <w:r>
        <w:rPr>
          <w:noProof/>
        </w:rPr>
        <w:instrText xml:space="preserve"> PAGEREF _Toc146247510 \h </w:instrText>
      </w:r>
      <w:r>
        <w:rPr>
          <w:noProof/>
        </w:rPr>
      </w:r>
      <w:r>
        <w:rPr>
          <w:noProof/>
        </w:rPr>
        <w:fldChar w:fldCharType="separate"/>
      </w:r>
      <w:r>
        <w:rPr>
          <w:noProof/>
        </w:rPr>
        <w:t>80</w:t>
      </w:r>
      <w:r>
        <w:rPr>
          <w:noProof/>
        </w:rPr>
        <w:fldChar w:fldCharType="end"/>
      </w:r>
    </w:p>
    <w:p w14:paraId="4218CE4D" w14:textId="627627E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_Toc146247511 \h </w:instrText>
      </w:r>
      <w:r>
        <w:rPr>
          <w:noProof/>
        </w:rPr>
      </w:r>
      <w:r>
        <w:rPr>
          <w:noProof/>
        </w:rPr>
        <w:fldChar w:fldCharType="separate"/>
      </w:r>
      <w:r>
        <w:rPr>
          <w:noProof/>
        </w:rPr>
        <w:t>80</w:t>
      </w:r>
      <w:r>
        <w:rPr>
          <w:noProof/>
        </w:rPr>
        <w:fldChar w:fldCharType="end"/>
      </w:r>
    </w:p>
    <w:p w14:paraId="4CAF353E" w14:textId="72005B1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_Toc146247512 \h </w:instrText>
      </w:r>
      <w:r>
        <w:rPr>
          <w:noProof/>
        </w:rPr>
      </w:r>
      <w:r>
        <w:rPr>
          <w:noProof/>
        </w:rPr>
        <w:fldChar w:fldCharType="separate"/>
      </w:r>
      <w:r>
        <w:rPr>
          <w:noProof/>
        </w:rPr>
        <w:t>81</w:t>
      </w:r>
      <w:r>
        <w:rPr>
          <w:noProof/>
        </w:rPr>
        <w:fldChar w:fldCharType="end"/>
      </w:r>
    </w:p>
    <w:p w14:paraId="789A5A1F" w14:textId="10C27D36"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_Toc146247513 \h </w:instrText>
      </w:r>
      <w:r>
        <w:rPr>
          <w:noProof/>
        </w:rPr>
      </w:r>
      <w:r>
        <w:rPr>
          <w:noProof/>
        </w:rPr>
        <w:fldChar w:fldCharType="separate"/>
      </w:r>
      <w:r>
        <w:rPr>
          <w:noProof/>
        </w:rPr>
        <w:t>81</w:t>
      </w:r>
      <w:r>
        <w:rPr>
          <w:noProof/>
        </w:rPr>
        <w:fldChar w:fldCharType="end"/>
      </w:r>
    </w:p>
    <w:p w14:paraId="548045DB" w14:textId="1CE8E39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_Toc146247514 \h </w:instrText>
      </w:r>
      <w:r>
        <w:rPr>
          <w:noProof/>
        </w:rPr>
      </w:r>
      <w:r>
        <w:rPr>
          <w:noProof/>
        </w:rPr>
        <w:fldChar w:fldCharType="separate"/>
      </w:r>
      <w:r>
        <w:rPr>
          <w:noProof/>
        </w:rPr>
        <w:t>81</w:t>
      </w:r>
      <w:r>
        <w:rPr>
          <w:noProof/>
        </w:rPr>
        <w:fldChar w:fldCharType="end"/>
      </w:r>
    </w:p>
    <w:p w14:paraId="5804C04B" w14:textId="2FCDBDA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_Toc146247515 \h </w:instrText>
      </w:r>
      <w:r>
        <w:rPr>
          <w:noProof/>
        </w:rPr>
      </w:r>
      <w:r>
        <w:rPr>
          <w:noProof/>
        </w:rPr>
        <w:fldChar w:fldCharType="separate"/>
      </w:r>
      <w:r>
        <w:rPr>
          <w:noProof/>
        </w:rPr>
        <w:t>81</w:t>
      </w:r>
      <w:r>
        <w:rPr>
          <w:noProof/>
        </w:rPr>
        <w:fldChar w:fldCharType="end"/>
      </w:r>
    </w:p>
    <w:p w14:paraId="4951E000" w14:textId="6ACBE3D6"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ack</w:t>
      </w:r>
      <w:r>
        <w:rPr>
          <w:noProof/>
        </w:rPr>
        <w:tab/>
      </w:r>
      <w:r>
        <w:rPr>
          <w:noProof/>
        </w:rPr>
        <w:fldChar w:fldCharType="begin" w:fldLock="1"/>
      </w:r>
      <w:r>
        <w:rPr>
          <w:noProof/>
        </w:rPr>
        <w:instrText xml:space="preserve"> PAGEREF _Toc146247516 \h </w:instrText>
      </w:r>
      <w:r>
        <w:rPr>
          <w:noProof/>
        </w:rPr>
      </w:r>
      <w:r>
        <w:rPr>
          <w:noProof/>
        </w:rPr>
        <w:fldChar w:fldCharType="separate"/>
      </w:r>
      <w:r>
        <w:rPr>
          <w:noProof/>
        </w:rPr>
        <w:t>81</w:t>
      </w:r>
      <w:r>
        <w:rPr>
          <w:noProof/>
        </w:rPr>
        <w:fldChar w:fldCharType="end"/>
      </w:r>
    </w:p>
    <w:p w14:paraId="650B4946" w14:textId="08D8112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_Toc146247517 \h </w:instrText>
      </w:r>
      <w:r>
        <w:rPr>
          <w:noProof/>
        </w:rPr>
      </w:r>
      <w:r>
        <w:rPr>
          <w:noProof/>
        </w:rPr>
        <w:fldChar w:fldCharType="separate"/>
      </w:r>
      <w:r>
        <w:rPr>
          <w:noProof/>
        </w:rPr>
        <w:t>81</w:t>
      </w:r>
      <w:r>
        <w:rPr>
          <w:noProof/>
        </w:rPr>
        <w:fldChar w:fldCharType="end"/>
      </w:r>
    </w:p>
    <w:p w14:paraId="7D06E422" w14:textId="47DD58B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_Toc146247518 \h </w:instrText>
      </w:r>
      <w:r>
        <w:rPr>
          <w:noProof/>
        </w:rPr>
      </w:r>
      <w:r>
        <w:rPr>
          <w:noProof/>
        </w:rPr>
        <w:fldChar w:fldCharType="separate"/>
      </w:r>
      <w:r>
        <w:rPr>
          <w:noProof/>
        </w:rPr>
        <w:t>82</w:t>
      </w:r>
      <w:r>
        <w:rPr>
          <w:noProof/>
        </w:rPr>
        <w:fldChar w:fldCharType="end"/>
      </w:r>
    </w:p>
    <w:p w14:paraId="0C6AE72A" w14:textId="59B55E1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_Toc146247519 \h </w:instrText>
      </w:r>
      <w:r>
        <w:rPr>
          <w:noProof/>
        </w:rPr>
      </w:r>
      <w:r>
        <w:rPr>
          <w:noProof/>
        </w:rPr>
        <w:fldChar w:fldCharType="separate"/>
      </w:r>
      <w:r>
        <w:rPr>
          <w:noProof/>
        </w:rPr>
        <w:t>82</w:t>
      </w:r>
      <w:r>
        <w:rPr>
          <w:noProof/>
        </w:rPr>
        <w:fldChar w:fldCharType="end"/>
      </w:r>
    </w:p>
    <w:p w14:paraId="7C32DEA4" w14:textId="004936D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reject</w:t>
      </w:r>
      <w:r>
        <w:rPr>
          <w:noProof/>
        </w:rPr>
        <w:tab/>
      </w:r>
      <w:r>
        <w:rPr>
          <w:noProof/>
        </w:rPr>
        <w:fldChar w:fldCharType="begin" w:fldLock="1"/>
      </w:r>
      <w:r>
        <w:rPr>
          <w:noProof/>
        </w:rPr>
        <w:instrText xml:space="preserve"> PAGEREF _Toc146247520 \h </w:instrText>
      </w:r>
      <w:r>
        <w:rPr>
          <w:noProof/>
        </w:rPr>
      </w:r>
      <w:r>
        <w:rPr>
          <w:noProof/>
        </w:rPr>
        <w:fldChar w:fldCharType="separate"/>
      </w:r>
      <w:r>
        <w:rPr>
          <w:noProof/>
        </w:rPr>
        <w:t>82</w:t>
      </w:r>
      <w:r>
        <w:rPr>
          <w:noProof/>
        </w:rPr>
        <w:fldChar w:fldCharType="end"/>
      </w:r>
    </w:p>
    <w:p w14:paraId="4694361C" w14:textId="1183C03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_Toc146247521 \h </w:instrText>
      </w:r>
      <w:r>
        <w:rPr>
          <w:noProof/>
        </w:rPr>
      </w:r>
      <w:r>
        <w:rPr>
          <w:noProof/>
        </w:rPr>
        <w:fldChar w:fldCharType="separate"/>
      </w:r>
      <w:r>
        <w:rPr>
          <w:noProof/>
        </w:rPr>
        <w:t>82</w:t>
      </w:r>
      <w:r>
        <w:rPr>
          <w:noProof/>
        </w:rPr>
        <w:fldChar w:fldCharType="end"/>
      </w:r>
    </w:p>
    <w:p w14:paraId="3EECA5D1" w14:textId="7E15592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 reject</w:t>
      </w:r>
      <w:r>
        <w:rPr>
          <w:noProof/>
        </w:rPr>
        <w:tab/>
      </w:r>
      <w:r>
        <w:rPr>
          <w:noProof/>
        </w:rPr>
        <w:fldChar w:fldCharType="begin" w:fldLock="1"/>
      </w:r>
      <w:r>
        <w:rPr>
          <w:noProof/>
        </w:rPr>
        <w:instrText xml:space="preserve"> PAGEREF _Toc146247522 \h </w:instrText>
      </w:r>
      <w:r>
        <w:rPr>
          <w:noProof/>
        </w:rPr>
      </w:r>
      <w:r>
        <w:rPr>
          <w:noProof/>
        </w:rPr>
        <w:fldChar w:fldCharType="separate"/>
      </w:r>
      <w:r>
        <w:rPr>
          <w:noProof/>
        </w:rPr>
        <w:t>82</w:t>
      </w:r>
      <w:r>
        <w:rPr>
          <w:noProof/>
        </w:rPr>
        <w:fldChar w:fldCharType="end"/>
      </w:r>
    </w:p>
    <w:p w14:paraId="17A20E02" w14:textId="79E9D3D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_Toc146247523 \h </w:instrText>
      </w:r>
      <w:r>
        <w:rPr>
          <w:noProof/>
        </w:rPr>
      </w:r>
      <w:r>
        <w:rPr>
          <w:noProof/>
        </w:rPr>
        <w:fldChar w:fldCharType="separate"/>
      </w:r>
      <w:r>
        <w:rPr>
          <w:noProof/>
        </w:rPr>
        <w:t>82</w:t>
      </w:r>
      <w:r>
        <w:rPr>
          <w:noProof/>
        </w:rPr>
        <w:fldChar w:fldCharType="end"/>
      </w:r>
    </w:p>
    <w:p w14:paraId="3F00165A" w14:textId="3F871DD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establishment reject</w:t>
      </w:r>
      <w:r>
        <w:rPr>
          <w:noProof/>
        </w:rPr>
        <w:tab/>
      </w:r>
      <w:r>
        <w:rPr>
          <w:noProof/>
        </w:rPr>
        <w:fldChar w:fldCharType="begin" w:fldLock="1"/>
      </w:r>
      <w:r>
        <w:rPr>
          <w:noProof/>
        </w:rPr>
        <w:instrText xml:space="preserve"> PAGEREF _Toc146247524 \h </w:instrText>
      </w:r>
      <w:r>
        <w:rPr>
          <w:noProof/>
        </w:rPr>
      </w:r>
      <w:r>
        <w:rPr>
          <w:noProof/>
        </w:rPr>
        <w:fldChar w:fldCharType="separate"/>
      </w:r>
      <w:r>
        <w:rPr>
          <w:noProof/>
        </w:rPr>
        <w:t>83</w:t>
      </w:r>
      <w:r>
        <w:rPr>
          <w:noProof/>
        </w:rPr>
        <w:fldChar w:fldCharType="end"/>
      </w:r>
    </w:p>
    <w:p w14:paraId="01665A4F" w14:textId="4BC7E6B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_Toc146247525 \h </w:instrText>
      </w:r>
      <w:r>
        <w:rPr>
          <w:noProof/>
        </w:rPr>
      </w:r>
      <w:r>
        <w:rPr>
          <w:noProof/>
        </w:rPr>
        <w:fldChar w:fldCharType="separate"/>
      </w:r>
      <w:r>
        <w:rPr>
          <w:noProof/>
        </w:rPr>
        <w:t>83</w:t>
      </w:r>
      <w:r>
        <w:rPr>
          <w:noProof/>
        </w:rPr>
        <w:fldChar w:fldCharType="end"/>
      </w:r>
    </w:p>
    <w:p w14:paraId="4EA3337C" w14:textId="54C92E1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Direct link authentication failure</w:t>
      </w:r>
      <w:r>
        <w:rPr>
          <w:noProof/>
        </w:rPr>
        <w:tab/>
      </w:r>
      <w:r>
        <w:rPr>
          <w:noProof/>
        </w:rPr>
        <w:fldChar w:fldCharType="begin" w:fldLock="1"/>
      </w:r>
      <w:r>
        <w:rPr>
          <w:noProof/>
        </w:rPr>
        <w:instrText xml:space="preserve"> PAGEREF _Toc146247526 \h </w:instrText>
      </w:r>
      <w:r>
        <w:rPr>
          <w:noProof/>
        </w:rPr>
      </w:r>
      <w:r>
        <w:rPr>
          <w:noProof/>
        </w:rPr>
        <w:fldChar w:fldCharType="separate"/>
      </w:r>
      <w:r>
        <w:rPr>
          <w:noProof/>
        </w:rPr>
        <w:t>83</w:t>
      </w:r>
      <w:r>
        <w:rPr>
          <w:noProof/>
        </w:rPr>
        <w:fldChar w:fldCharType="end"/>
      </w:r>
    </w:p>
    <w:p w14:paraId="65FAEB05" w14:textId="3833F8F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Message definition</w:t>
      </w:r>
      <w:r>
        <w:rPr>
          <w:noProof/>
        </w:rPr>
        <w:tab/>
      </w:r>
      <w:r>
        <w:rPr>
          <w:noProof/>
        </w:rPr>
        <w:fldChar w:fldCharType="begin" w:fldLock="1"/>
      </w:r>
      <w:r>
        <w:rPr>
          <w:noProof/>
        </w:rPr>
        <w:instrText xml:space="preserve"> PAGEREF _Toc146247527 \h </w:instrText>
      </w:r>
      <w:r>
        <w:rPr>
          <w:noProof/>
        </w:rPr>
      </w:r>
      <w:r>
        <w:rPr>
          <w:noProof/>
        </w:rPr>
        <w:fldChar w:fldCharType="separate"/>
      </w:r>
      <w:r>
        <w:rPr>
          <w:noProof/>
        </w:rPr>
        <w:t>83</w:t>
      </w:r>
      <w:r>
        <w:rPr>
          <w:noProof/>
        </w:rPr>
        <w:fldChar w:fldCharType="end"/>
      </w:r>
    </w:p>
    <w:p w14:paraId="6617155A" w14:textId="08B80E2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Key establishment information container</w:t>
      </w:r>
      <w:r>
        <w:rPr>
          <w:noProof/>
        </w:rPr>
        <w:tab/>
      </w:r>
      <w:r>
        <w:rPr>
          <w:noProof/>
        </w:rPr>
        <w:fldChar w:fldCharType="begin" w:fldLock="1"/>
      </w:r>
      <w:r>
        <w:rPr>
          <w:noProof/>
        </w:rPr>
        <w:instrText xml:space="preserve"> PAGEREF _Toc146247528 \h </w:instrText>
      </w:r>
      <w:r>
        <w:rPr>
          <w:noProof/>
        </w:rPr>
      </w:r>
      <w:r>
        <w:rPr>
          <w:noProof/>
        </w:rPr>
        <w:fldChar w:fldCharType="separate"/>
      </w:r>
      <w:r>
        <w:rPr>
          <w:noProof/>
        </w:rPr>
        <w:t>84</w:t>
      </w:r>
      <w:r>
        <w:rPr>
          <w:noProof/>
        </w:rPr>
        <w:fldChar w:fldCharType="end"/>
      </w:r>
    </w:p>
    <w:p w14:paraId="1E9B052C" w14:textId="3ECBB18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_Toc146247529 \h </w:instrText>
      </w:r>
      <w:r>
        <w:rPr>
          <w:noProof/>
        </w:rPr>
      </w:r>
      <w:r>
        <w:rPr>
          <w:noProof/>
        </w:rPr>
        <w:fldChar w:fldCharType="separate"/>
      </w:r>
      <w:r>
        <w:rPr>
          <w:noProof/>
        </w:rPr>
        <w:t>84</w:t>
      </w:r>
      <w:r>
        <w:rPr>
          <w:noProof/>
        </w:rPr>
        <w:fldChar w:fldCharType="end"/>
      </w:r>
    </w:p>
    <w:p w14:paraId="3C223CE8" w14:textId="7B65220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_Toc146247530 \h </w:instrText>
      </w:r>
      <w:r>
        <w:rPr>
          <w:noProof/>
        </w:rPr>
      </w:r>
      <w:r>
        <w:rPr>
          <w:noProof/>
        </w:rPr>
        <w:fldChar w:fldCharType="separate"/>
      </w:r>
      <w:r>
        <w:rPr>
          <w:noProof/>
        </w:rPr>
        <w:t>84</w:t>
      </w:r>
      <w:r>
        <w:rPr>
          <w:noProof/>
        </w:rPr>
        <w:fldChar w:fldCharType="end"/>
      </w:r>
    </w:p>
    <w:p w14:paraId="0887548B" w14:textId="1223126C"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F43CFB">
        <w:rPr>
          <w:noProof/>
          <w:lang w:val="en-US" w:eastAsia="zh-CN"/>
        </w:rPr>
        <w:t>General</w:t>
      </w:r>
      <w:r>
        <w:rPr>
          <w:noProof/>
        </w:rPr>
        <w:tab/>
      </w:r>
      <w:r>
        <w:rPr>
          <w:noProof/>
        </w:rPr>
        <w:fldChar w:fldCharType="begin" w:fldLock="1"/>
      </w:r>
      <w:r>
        <w:rPr>
          <w:noProof/>
        </w:rPr>
        <w:instrText xml:space="preserve"> PAGEREF _Toc146247531 \h </w:instrText>
      </w:r>
      <w:r>
        <w:rPr>
          <w:noProof/>
        </w:rPr>
      </w:r>
      <w:r>
        <w:rPr>
          <w:noProof/>
        </w:rPr>
        <w:fldChar w:fldCharType="separate"/>
      </w:r>
      <w:r>
        <w:rPr>
          <w:noProof/>
        </w:rPr>
        <w:t>84</w:t>
      </w:r>
      <w:r>
        <w:rPr>
          <w:noProof/>
        </w:rPr>
        <w:fldChar w:fldCharType="end"/>
      </w:r>
    </w:p>
    <w:p w14:paraId="4AC31E2E" w14:textId="5AEC8B96"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F43CF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_Toc146247532 \h </w:instrText>
      </w:r>
      <w:r>
        <w:rPr>
          <w:noProof/>
        </w:rPr>
      </w:r>
      <w:r>
        <w:rPr>
          <w:noProof/>
        </w:rPr>
        <w:fldChar w:fldCharType="separate"/>
      </w:r>
      <w:r>
        <w:rPr>
          <w:noProof/>
        </w:rPr>
        <w:t>84</w:t>
      </w:r>
      <w:r>
        <w:rPr>
          <w:noProof/>
        </w:rPr>
        <w:fldChar w:fldCharType="end"/>
      </w:r>
    </w:p>
    <w:p w14:paraId="3A69A1B4" w14:textId="41557BA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_Toc146247533 \h </w:instrText>
      </w:r>
      <w:r>
        <w:rPr>
          <w:noProof/>
        </w:rPr>
      </w:r>
      <w:r>
        <w:rPr>
          <w:noProof/>
        </w:rPr>
        <w:fldChar w:fldCharType="separate"/>
      </w:r>
      <w:r>
        <w:rPr>
          <w:noProof/>
        </w:rPr>
        <w:t>84</w:t>
      </w:r>
      <w:r>
        <w:rPr>
          <w:noProof/>
        </w:rPr>
        <w:fldChar w:fldCharType="end"/>
      </w:r>
    </w:p>
    <w:p w14:paraId="016D4BD0" w14:textId="6D637A9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_Toc146247534 \h </w:instrText>
      </w:r>
      <w:r>
        <w:rPr>
          <w:noProof/>
        </w:rPr>
      </w:r>
      <w:r>
        <w:rPr>
          <w:noProof/>
        </w:rPr>
        <w:fldChar w:fldCharType="separate"/>
      </w:r>
      <w:r>
        <w:rPr>
          <w:noProof/>
        </w:rPr>
        <w:t>85</w:t>
      </w:r>
      <w:r>
        <w:rPr>
          <w:noProof/>
        </w:rPr>
        <w:fldChar w:fldCharType="end"/>
      </w:r>
    </w:p>
    <w:p w14:paraId="590220BC" w14:textId="50D68BD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_Toc146247535 \h </w:instrText>
      </w:r>
      <w:r>
        <w:rPr>
          <w:noProof/>
        </w:rPr>
      </w:r>
      <w:r>
        <w:rPr>
          <w:noProof/>
        </w:rPr>
        <w:fldChar w:fldCharType="separate"/>
      </w:r>
      <w:r>
        <w:rPr>
          <w:noProof/>
        </w:rPr>
        <w:t>89</w:t>
      </w:r>
      <w:r>
        <w:rPr>
          <w:noProof/>
        </w:rPr>
        <w:fldChar w:fldCharType="end"/>
      </w:r>
    </w:p>
    <w:p w14:paraId="41AEB2A6" w14:textId="5C2BF0C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_Toc146247536 \h </w:instrText>
      </w:r>
      <w:r>
        <w:rPr>
          <w:noProof/>
        </w:rPr>
      </w:r>
      <w:r>
        <w:rPr>
          <w:noProof/>
        </w:rPr>
        <w:fldChar w:fldCharType="separate"/>
      </w:r>
      <w:r>
        <w:rPr>
          <w:noProof/>
        </w:rPr>
        <w:t>89</w:t>
      </w:r>
      <w:r>
        <w:rPr>
          <w:noProof/>
        </w:rPr>
        <w:fldChar w:fldCharType="end"/>
      </w:r>
    </w:p>
    <w:p w14:paraId="66087440" w14:textId="634C54B3"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_Toc146247537 \h </w:instrText>
      </w:r>
      <w:r>
        <w:rPr>
          <w:noProof/>
        </w:rPr>
      </w:r>
      <w:r>
        <w:rPr>
          <w:noProof/>
        </w:rPr>
        <w:fldChar w:fldCharType="separate"/>
      </w:r>
      <w:r>
        <w:rPr>
          <w:noProof/>
        </w:rPr>
        <w:t>90</w:t>
      </w:r>
      <w:r>
        <w:rPr>
          <w:noProof/>
        </w:rPr>
        <w:fldChar w:fldCharType="end"/>
      </w:r>
    </w:p>
    <w:p w14:paraId="6D60B54E" w14:textId="7C5CFFA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_Toc146247538 \h </w:instrText>
      </w:r>
      <w:r>
        <w:rPr>
          <w:noProof/>
        </w:rPr>
      </w:r>
      <w:r>
        <w:rPr>
          <w:noProof/>
        </w:rPr>
        <w:fldChar w:fldCharType="separate"/>
      </w:r>
      <w:r>
        <w:rPr>
          <w:noProof/>
        </w:rPr>
        <w:t>90</w:t>
      </w:r>
      <w:r>
        <w:rPr>
          <w:noProof/>
        </w:rPr>
        <w:fldChar w:fldCharType="end"/>
      </w:r>
    </w:p>
    <w:p w14:paraId="32186D6B" w14:textId="59FFE7D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_Toc146247539 \h </w:instrText>
      </w:r>
      <w:r>
        <w:rPr>
          <w:noProof/>
        </w:rPr>
      </w:r>
      <w:r>
        <w:rPr>
          <w:noProof/>
        </w:rPr>
        <w:fldChar w:fldCharType="separate"/>
      </w:r>
      <w:r>
        <w:rPr>
          <w:noProof/>
        </w:rPr>
        <w:t>90</w:t>
      </w:r>
      <w:r>
        <w:rPr>
          <w:noProof/>
        </w:rPr>
        <w:fldChar w:fldCharType="end"/>
      </w:r>
    </w:p>
    <w:p w14:paraId="6E2A73EA" w14:textId="747F8356"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_Toc146247540 \h </w:instrText>
      </w:r>
      <w:r>
        <w:rPr>
          <w:noProof/>
        </w:rPr>
      </w:r>
      <w:r>
        <w:rPr>
          <w:noProof/>
        </w:rPr>
        <w:fldChar w:fldCharType="separate"/>
      </w:r>
      <w:r>
        <w:rPr>
          <w:noProof/>
        </w:rPr>
        <w:t>91</w:t>
      </w:r>
      <w:r>
        <w:rPr>
          <w:noProof/>
        </w:rPr>
        <w:fldChar w:fldCharType="end"/>
      </w:r>
    </w:p>
    <w:p w14:paraId="6DADD43D" w14:textId="606A50C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_Toc146247541 \h </w:instrText>
      </w:r>
      <w:r>
        <w:rPr>
          <w:noProof/>
        </w:rPr>
      </w:r>
      <w:r>
        <w:rPr>
          <w:noProof/>
        </w:rPr>
        <w:fldChar w:fldCharType="separate"/>
      </w:r>
      <w:r>
        <w:rPr>
          <w:noProof/>
        </w:rPr>
        <w:t>98</w:t>
      </w:r>
      <w:r>
        <w:rPr>
          <w:noProof/>
        </w:rPr>
        <w:fldChar w:fldCharType="end"/>
      </w:r>
    </w:p>
    <w:p w14:paraId="40B4084B" w14:textId="0AC03A0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_Toc146247542 \h </w:instrText>
      </w:r>
      <w:r>
        <w:rPr>
          <w:noProof/>
        </w:rPr>
      </w:r>
      <w:r>
        <w:rPr>
          <w:noProof/>
        </w:rPr>
        <w:fldChar w:fldCharType="separate"/>
      </w:r>
      <w:r>
        <w:rPr>
          <w:noProof/>
        </w:rPr>
        <w:t>99</w:t>
      </w:r>
      <w:r>
        <w:rPr>
          <w:noProof/>
        </w:rPr>
        <w:fldChar w:fldCharType="end"/>
      </w:r>
    </w:p>
    <w:p w14:paraId="55AF00E2" w14:textId="2157746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_Toc146247543 \h </w:instrText>
      </w:r>
      <w:r>
        <w:rPr>
          <w:noProof/>
        </w:rPr>
      </w:r>
      <w:r>
        <w:rPr>
          <w:noProof/>
        </w:rPr>
        <w:fldChar w:fldCharType="separate"/>
      </w:r>
      <w:r>
        <w:rPr>
          <w:noProof/>
        </w:rPr>
        <w:t>99</w:t>
      </w:r>
      <w:r>
        <w:rPr>
          <w:noProof/>
        </w:rPr>
        <w:fldChar w:fldCharType="end"/>
      </w:r>
    </w:p>
    <w:p w14:paraId="35C1BD90" w14:textId="68B9961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_Toc146247544 \h </w:instrText>
      </w:r>
      <w:r>
        <w:rPr>
          <w:noProof/>
        </w:rPr>
      </w:r>
      <w:r>
        <w:rPr>
          <w:noProof/>
        </w:rPr>
        <w:fldChar w:fldCharType="separate"/>
      </w:r>
      <w:r>
        <w:rPr>
          <w:noProof/>
        </w:rPr>
        <w:t>100</w:t>
      </w:r>
      <w:r>
        <w:rPr>
          <w:noProof/>
        </w:rPr>
        <w:fldChar w:fldCharType="end"/>
      </w:r>
    </w:p>
    <w:p w14:paraId="64920085" w14:textId="2A1E52A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_Toc146247545 \h </w:instrText>
      </w:r>
      <w:r>
        <w:rPr>
          <w:noProof/>
        </w:rPr>
      </w:r>
      <w:r>
        <w:rPr>
          <w:noProof/>
        </w:rPr>
        <w:fldChar w:fldCharType="separate"/>
      </w:r>
      <w:r>
        <w:rPr>
          <w:noProof/>
        </w:rPr>
        <w:t>101</w:t>
      </w:r>
      <w:r>
        <w:rPr>
          <w:noProof/>
        </w:rPr>
        <w:fldChar w:fldCharType="end"/>
      </w:r>
    </w:p>
    <w:p w14:paraId="502AEBE5" w14:textId="361D069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_Toc146247546 \h </w:instrText>
      </w:r>
      <w:r>
        <w:rPr>
          <w:noProof/>
        </w:rPr>
      </w:r>
      <w:r>
        <w:rPr>
          <w:noProof/>
        </w:rPr>
        <w:fldChar w:fldCharType="separate"/>
      </w:r>
      <w:r>
        <w:rPr>
          <w:noProof/>
        </w:rPr>
        <w:t>101</w:t>
      </w:r>
      <w:r>
        <w:rPr>
          <w:noProof/>
        </w:rPr>
        <w:fldChar w:fldCharType="end"/>
      </w:r>
    </w:p>
    <w:p w14:paraId="19A89A84" w14:textId="1970C36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_Toc146247547 \h </w:instrText>
      </w:r>
      <w:r>
        <w:rPr>
          <w:noProof/>
        </w:rPr>
      </w:r>
      <w:r>
        <w:rPr>
          <w:noProof/>
        </w:rPr>
        <w:fldChar w:fldCharType="separate"/>
      </w:r>
      <w:r>
        <w:rPr>
          <w:noProof/>
        </w:rPr>
        <w:t>101</w:t>
      </w:r>
      <w:r>
        <w:rPr>
          <w:noProof/>
        </w:rPr>
        <w:fldChar w:fldCharType="end"/>
      </w:r>
    </w:p>
    <w:p w14:paraId="743C8A20" w14:textId="46EA308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_Toc146247548 \h </w:instrText>
      </w:r>
      <w:r>
        <w:rPr>
          <w:noProof/>
        </w:rPr>
      </w:r>
      <w:r>
        <w:rPr>
          <w:noProof/>
        </w:rPr>
        <w:fldChar w:fldCharType="separate"/>
      </w:r>
      <w:r>
        <w:rPr>
          <w:noProof/>
        </w:rPr>
        <w:t>102</w:t>
      </w:r>
      <w:r>
        <w:rPr>
          <w:noProof/>
        </w:rPr>
        <w:fldChar w:fldCharType="end"/>
      </w:r>
    </w:p>
    <w:p w14:paraId="518BD51A" w14:textId="67DD256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_Toc146247549 \h </w:instrText>
      </w:r>
      <w:r>
        <w:rPr>
          <w:noProof/>
        </w:rPr>
      </w:r>
      <w:r>
        <w:rPr>
          <w:noProof/>
        </w:rPr>
        <w:fldChar w:fldCharType="separate"/>
      </w:r>
      <w:r>
        <w:rPr>
          <w:noProof/>
        </w:rPr>
        <w:t>102</w:t>
      </w:r>
      <w:r>
        <w:rPr>
          <w:noProof/>
        </w:rPr>
        <w:fldChar w:fldCharType="end"/>
      </w:r>
    </w:p>
    <w:p w14:paraId="7C7B1A70" w14:textId="0C69AC6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_Toc146247550 \h </w:instrText>
      </w:r>
      <w:r>
        <w:rPr>
          <w:noProof/>
        </w:rPr>
      </w:r>
      <w:r>
        <w:rPr>
          <w:noProof/>
        </w:rPr>
        <w:fldChar w:fldCharType="separate"/>
      </w:r>
      <w:r>
        <w:rPr>
          <w:noProof/>
        </w:rPr>
        <w:t>105</w:t>
      </w:r>
      <w:r>
        <w:rPr>
          <w:noProof/>
        </w:rPr>
        <w:fldChar w:fldCharType="end"/>
      </w:r>
    </w:p>
    <w:p w14:paraId="19B22C48" w14:textId="6AC2293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F43CFB">
        <w:rPr>
          <w:noProof/>
          <w:vertAlign w:val="subscript"/>
        </w:rPr>
        <w:t>NRP-sess</w:t>
      </w:r>
      <w:r>
        <w:rPr>
          <w:noProof/>
        </w:rPr>
        <w:t xml:space="preserve"> ID</w:t>
      </w:r>
      <w:r>
        <w:rPr>
          <w:noProof/>
        </w:rPr>
        <w:tab/>
      </w:r>
      <w:r>
        <w:rPr>
          <w:noProof/>
        </w:rPr>
        <w:fldChar w:fldCharType="begin" w:fldLock="1"/>
      </w:r>
      <w:r>
        <w:rPr>
          <w:noProof/>
        </w:rPr>
        <w:instrText xml:space="preserve"> PAGEREF _Toc146247551 \h </w:instrText>
      </w:r>
      <w:r>
        <w:rPr>
          <w:noProof/>
        </w:rPr>
      </w:r>
      <w:r>
        <w:rPr>
          <w:noProof/>
        </w:rPr>
        <w:fldChar w:fldCharType="separate"/>
      </w:r>
      <w:r>
        <w:rPr>
          <w:noProof/>
        </w:rPr>
        <w:t>105</w:t>
      </w:r>
      <w:r>
        <w:rPr>
          <w:noProof/>
        </w:rPr>
        <w:fldChar w:fldCharType="end"/>
      </w:r>
    </w:p>
    <w:p w14:paraId="635987B7" w14:textId="34677A52"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_Toc146247552 \h </w:instrText>
      </w:r>
      <w:r>
        <w:rPr>
          <w:noProof/>
        </w:rPr>
      </w:r>
      <w:r>
        <w:rPr>
          <w:noProof/>
        </w:rPr>
        <w:fldChar w:fldCharType="separate"/>
      </w:r>
      <w:r>
        <w:rPr>
          <w:noProof/>
        </w:rPr>
        <w:t>106</w:t>
      </w:r>
      <w:r>
        <w:rPr>
          <w:noProof/>
        </w:rPr>
        <w:fldChar w:fldCharType="end"/>
      </w:r>
    </w:p>
    <w:p w14:paraId="7CB87535" w14:textId="1EC895A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_Toc146247553 \h </w:instrText>
      </w:r>
      <w:r>
        <w:rPr>
          <w:noProof/>
        </w:rPr>
      </w:r>
      <w:r>
        <w:rPr>
          <w:noProof/>
        </w:rPr>
        <w:fldChar w:fldCharType="separate"/>
      </w:r>
      <w:r>
        <w:rPr>
          <w:noProof/>
        </w:rPr>
        <w:t>106</w:t>
      </w:r>
      <w:r>
        <w:rPr>
          <w:noProof/>
        </w:rPr>
        <w:fldChar w:fldCharType="end"/>
      </w:r>
    </w:p>
    <w:p w14:paraId="4B756A83" w14:textId="3954A42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F43CFB">
        <w:rPr>
          <w:noProof/>
          <w:vertAlign w:val="subscript"/>
        </w:rPr>
        <w:t>NRP-sess</w:t>
      </w:r>
      <w:r>
        <w:rPr>
          <w:noProof/>
        </w:rPr>
        <w:t xml:space="preserve"> ID</w:t>
      </w:r>
      <w:r>
        <w:rPr>
          <w:noProof/>
        </w:rPr>
        <w:tab/>
      </w:r>
      <w:r>
        <w:rPr>
          <w:noProof/>
        </w:rPr>
        <w:fldChar w:fldCharType="begin" w:fldLock="1"/>
      </w:r>
      <w:r>
        <w:rPr>
          <w:noProof/>
        </w:rPr>
        <w:instrText xml:space="preserve"> PAGEREF _Toc146247554 \h </w:instrText>
      </w:r>
      <w:r>
        <w:rPr>
          <w:noProof/>
        </w:rPr>
      </w:r>
      <w:r>
        <w:rPr>
          <w:noProof/>
        </w:rPr>
        <w:fldChar w:fldCharType="separate"/>
      </w:r>
      <w:r>
        <w:rPr>
          <w:noProof/>
        </w:rPr>
        <w:t>107</w:t>
      </w:r>
      <w:r>
        <w:rPr>
          <w:noProof/>
        </w:rPr>
        <w:fldChar w:fldCharType="end"/>
      </w:r>
    </w:p>
    <w:p w14:paraId="728411F5" w14:textId="3398807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_Toc146247555 \h </w:instrText>
      </w:r>
      <w:r>
        <w:rPr>
          <w:noProof/>
        </w:rPr>
      </w:r>
      <w:r>
        <w:rPr>
          <w:noProof/>
        </w:rPr>
        <w:fldChar w:fldCharType="separate"/>
      </w:r>
      <w:r>
        <w:rPr>
          <w:noProof/>
        </w:rPr>
        <w:t>107</w:t>
      </w:r>
      <w:r>
        <w:rPr>
          <w:noProof/>
        </w:rPr>
        <w:fldChar w:fldCharType="end"/>
      </w:r>
    </w:p>
    <w:p w14:paraId="4FB1D332" w14:textId="34AE6FC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_Toc146247556 \h </w:instrText>
      </w:r>
      <w:r>
        <w:rPr>
          <w:noProof/>
        </w:rPr>
      </w:r>
      <w:r>
        <w:rPr>
          <w:noProof/>
        </w:rPr>
        <w:fldChar w:fldCharType="separate"/>
      </w:r>
      <w:r>
        <w:rPr>
          <w:noProof/>
        </w:rPr>
        <w:t>108</w:t>
      </w:r>
      <w:r>
        <w:rPr>
          <w:noProof/>
        </w:rPr>
        <w:fldChar w:fldCharType="end"/>
      </w:r>
    </w:p>
    <w:p w14:paraId="74001448" w14:textId="1264D5D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_Toc146247557 \h </w:instrText>
      </w:r>
      <w:r>
        <w:rPr>
          <w:noProof/>
        </w:rPr>
      </w:r>
      <w:r>
        <w:rPr>
          <w:noProof/>
        </w:rPr>
        <w:fldChar w:fldCharType="separate"/>
      </w:r>
      <w:r>
        <w:rPr>
          <w:noProof/>
        </w:rPr>
        <w:t>108</w:t>
      </w:r>
      <w:r>
        <w:rPr>
          <w:noProof/>
        </w:rPr>
        <w:fldChar w:fldCharType="end"/>
      </w:r>
    </w:p>
    <w:p w14:paraId="4216F64F" w14:textId="486EB76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F43CFB">
        <w:rPr>
          <w:rFonts w:eastAsia="Malgun Gothic"/>
          <w:noProof/>
          <w:lang w:eastAsia="ko-KR"/>
        </w:rPr>
        <w:t>ser plane security protection</w:t>
      </w:r>
      <w:r>
        <w:rPr>
          <w:noProof/>
        </w:rPr>
        <w:tab/>
      </w:r>
      <w:r>
        <w:rPr>
          <w:noProof/>
        </w:rPr>
        <w:fldChar w:fldCharType="begin" w:fldLock="1"/>
      </w:r>
      <w:r>
        <w:rPr>
          <w:noProof/>
        </w:rPr>
        <w:instrText xml:space="preserve"> PAGEREF _Toc146247558 \h </w:instrText>
      </w:r>
      <w:r>
        <w:rPr>
          <w:noProof/>
        </w:rPr>
      </w:r>
      <w:r>
        <w:rPr>
          <w:noProof/>
        </w:rPr>
        <w:fldChar w:fldCharType="separate"/>
      </w:r>
      <w:r>
        <w:rPr>
          <w:noProof/>
        </w:rPr>
        <w:t>109</w:t>
      </w:r>
      <w:r>
        <w:rPr>
          <w:noProof/>
        </w:rPr>
        <w:fldChar w:fldCharType="end"/>
      </w:r>
    </w:p>
    <w:p w14:paraId="05F3FAC3" w14:textId="02AC1BE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_Toc146247559 \h </w:instrText>
      </w:r>
      <w:r>
        <w:rPr>
          <w:noProof/>
        </w:rPr>
      </w:r>
      <w:r>
        <w:rPr>
          <w:noProof/>
        </w:rPr>
        <w:fldChar w:fldCharType="separate"/>
      </w:r>
      <w:r>
        <w:rPr>
          <w:noProof/>
        </w:rPr>
        <w:t>110</w:t>
      </w:r>
      <w:r>
        <w:rPr>
          <w:noProof/>
        </w:rPr>
        <w:fldChar w:fldCharType="end"/>
      </w:r>
    </w:p>
    <w:p w14:paraId="7BE7B7F1" w14:textId="17E3B8E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_Toc146247560 \h </w:instrText>
      </w:r>
      <w:r>
        <w:rPr>
          <w:noProof/>
        </w:rPr>
      </w:r>
      <w:r>
        <w:rPr>
          <w:noProof/>
        </w:rPr>
        <w:fldChar w:fldCharType="separate"/>
      </w:r>
      <w:r>
        <w:rPr>
          <w:noProof/>
        </w:rPr>
        <w:t>110</w:t>
      </w:r>
      <w:r>
        <w:rPr>
          <w:noProof/>
        </w:rPr>
        <w:fldChar w:fldCharType="end"/>
      </w:r>
    </w:p>
    <w:p w14:paraId="0388A618" w14:textId="3A7F5B84"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F43CFB">
        <w:rPr>
          <w:noProof/>
          <w:lang w:val="en-US"/>
        </w:rPr>
        <w:t>oding other than information element coding</w:t>
      </w:r>
      <w:r>
        <w:rPr>
          <w:noProof/>
        </w:rPr>
        <w:tab/>
      </w:r>
      <w:r>
        <w:rPr>
          <w:noProof/>
        </w:rPr>
        <w:fldChar w:fldCharType="begin" w:fldLock="1"/>
      </w:r>
      <w:r>
        <w:rPr>
          <w:noProof/>
        </w:rPr>
        <w:instrText xml:space="preserve"> PAGEREF _Toc146247561 \h </w:instrText>
      </w:r>
      <w:r>
        <w:rPr>
          <w:noProof/>
        </w:rPr>
      </w:r>
      <w:r>
        <w:rPr>
          <w:noProof/>
        </w:rPr>
        <w:fldChar w:fldCharType="separate"/>
      </w:r>
      <w:r>
        <w:rPr>
          <w:noProof/>
        </w:rPr>
        <w:t>111</w:t>
      </w:r>
      <w:r>
        <w:rPr>
          <w:noProof/>
        </w:rPr>
        <w:fldChar w:fldCharType="end"/>
      </w:r>
    </w:p>
    <w:p w14:paraId="2C589ED7" w14:textId="5CF4998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_Toc146247562 \h </w:instrText>
      </w:r>
      <w:r>
        <w:rPr>
          <w:noProof/>
        </w:rPr>
      </w:r>
      <w:r>
        <w:rPr>
          <w:noProof/>
        </w:rPr>
        <w:fldChar w:fldCharType="separate"/>
      </w:r>
      <w:r>
        <w:rPr>
          <w:noProof/>
        </w:rPr>
        <w:t>111</w:t>
      </w:r>
      <w:r>
        <w:rPr>
          <w:noProof/>
        </w:rPr>
        <w:fldChar w:fldCharType="end"/>
      </w:r>
    </w:p>
    <w:p w14:paraId="5ED279D1" w14:textId="4837C3E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9</w:t>
      </w:r>
      <w:r w:rsidRPr="00F43CFB">
        <w:rPr>
          <w:noProof/>
          <w:lang w:val="en-US"/>
        </w:rPr>
        <w:t>.</w:t>
      </w:r>
      <w:r w:rsidRPr="00F43CFB">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message family encoding</w:t>
      </w:r>
      <w:r>
        <w:rPr>
          <w:noProof/>
        </w:rPr>
        <w:tab/>
      </w:r>
      <w:r>
        <w:rPr>
          <w:noProof/>
        </w:rPr>
        <w:fldChar w:fldCharType="begin" w:fldLock="1"/>
      </w:r>
      <w:r>
        <w:rPr>
          <w:noProof/>
        </w:rPr>
        <w:instrText xml:space="preserve"> PAGEREF _Toc146247563 \h </w:instrText>
      </w:r>
      <w:r>
        <w:rPr>
          <w:noProof/>
        </w:rPr>
      </w:r>
      <w:r>
        <w:rPr>
          <w:noProof/>
        </w:rPr>
        <w:fldChar w:fldCharType="separate"/>
      </w:r>
      <w:r>
        <w:rPr>
          <w:noProof/>
        </w:rPr>
        <w:t>111</w:t>
      </w:r>
      <w:r>
        <w:rPr>
          <w:noProof/>
        </w:rPr>
        <w:fldChar w:fldCharType="end"/>
      </w:r>
    </w:p>
    <w:p w14:paraId="4B982D5A" w14:textId="03CC7C3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9</w:t>
      </w:r>
      <w:r w:rsidRPr="00F43CFB">
        <w:rPr>
          <w:noProof/>
          <w:lang w:val="en-US"/>
        </w:rPr>
        <w:t>.3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Non-IP PDU format</w:t>
      </w:r>
      <w:r>
        <w:rPr>
          <w:noProof/>
        </w:rPr>
        <w:tab/>
      </w:r>
      <w:r>
        <w:rPr>
          <w:noProof/>
        </w:rPr>
        <w:fldChar w:fldCharType="begin" w:fldLock="1"/>
      </w:r>
      <w:r>
        <w:rPr>
          <w:noProof/>
        </w:rPr>
        <w:instrText xml:space="preserve"> PAGEREF _Toc146247564 \h </w:instrText>
      </w:r>
      <w:r>
        <w:rPr>
          <w:noProof/>
        </w:rPr>
      </w:r>
      <w:r>
        <w:rPr>
          <w:noProof/>
        </w:rPr>
        <w:fldChar w:fldCharType="separate"/>
      </w:r>
      <w:r>
        <w:rPr>
          <w:noProof/>
        </w:rPr>
        <w:t>111</w:t>
      </w:r>
      <w:r>
        <w:rPr>
          <w:noProof/>
        </w:rPr>
        <w:fldChar w:fldCharType="end"/>
      </w:r>
    </w:p>
    <w:p w14:paraId="2810BB26" w14:textId="21152D6B"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_Toc146247565 \h </w:instrText>
      </w:r>
      <w:r>
        <w:rPr>
          <w:noProof/>
        </w:rPr>
      </w:r>
      <w:r>
        <w:rPr>
          <w:noProof/>
        </w:rPr>
        <w:fldChar w:fldCharType="separate"/>
      </w:r>
      <w:r>
        <w:rPr>
          <w:noProof/>
        </w:rPr>
        <w:t>112</w:t>
      </w:r>
      <w:r>
        <w:rPr>
          <w:noProof/>
        </w:rPr>
        <w:fldChar w:fldCharType="end"/>
      </w:r>
    </w:p>
    <w:p w14:paraId="24E87866" w14:textId="6091390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_Toc146247566 \h </w:instrText>
      </w:r>
      <w:r>
        <w:rPr>
          <w:noProof/>
        </w:rPr>
      </w:r>
      <w:r>
        <w:rPr>
          <w:noProof/>
        </w:rPr>
        <w:fldChar w:fldCharType="separate"/>
      </w:r>
      <w:r>
        <w:rPr>
          <w:noProof/>
        </w:rPr>
        <w:t>112</w:t>
      </w:r>
      <w:r>
        <w:rPr>
          <w:noProof/>
        </w:rPr>
        <w:fldChar w:fldCharType="end"/>
      </w:r>
    </w:p>
    <w:p w14:paraId="055FA17F" w14:textId="2D27FED5"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F43CF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_Toc146247567 \h </w:instrText>
      </w:r>
      <w:r>
        <w:rPr>
          <w:noProof/>
        </w:rPr>
      </w:r>
      <w:r>
        <w:rPr>
          <w:noProof/>
        </w:rPr>
        <w:fldChar w:fldCharType="separate"/>
      </w:r>
      <w:r>
        <w:rPr>
          <w:noProof/>
        </w:rPr>
        <w:t>112</w:t>
      </w:r>
      <w:r>
        <w:rPr>
          <w:noProof/>
        </w:rPr>
        <w:fldChar w:fldCharType="end"/>
      </w:r>
    </w:p>
    <w:p w14:paraId="40C340B4" w14:textId="206B214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_Toc146247568 \h </w:instrText>
      </w:r>
      <w:r>
        <w:rPr>
          <w:noProof/>
        </w:rPr>
      </w:r>
      <w:r>
        <w:rPr>
          <w:noProof/>
        </w:rPr>
        <w:fldChar w:fldCharType="separate"/>
      </w:r>
      <w:r>
        <w:rPr>
          <w:noProof/>
        </w:rPr>
        <w:t>113</w:t>
      </w:r>
      <w:r>
        <w:rPr>
          <w:noProof/>
        </w:rPr>
        <w:fldChar w:fldCharType="end"/>
      </w:r>
    </w:p>
    <w:p w14:paraId="1D9622BE" w14:textId="7DBF7E79"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_Toc146247569 \h </w:instrText>
      </w:r>
      <w:r>
        <w:rPr>
          <w:noProof/>
        </w:rPr>
      </w:r>
      <w:r>
        <w:rPr>
          <w:noProof/>
        </w:rPr>
        <w:fldChar w:fldCharType="separate"/>
      </w:r>
      <w:r>
        <w:rPr>
          <w:noProof/>
        </w:rPr>
        <w:t>116</w:t>
      </w:r>
      <w:r>
        <w:rPr>
          <w:noProof/>
        </w:rPr>
        <w:fldChar w:fldCharType="end"/>
      </w:r>
    </w:p>
    <w:p w14:paraId="23BF9556" w14:textId="3A61446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_Toc146247570 \h </w:instrText>
      </w:r>
      <w:r>
        <w:rPr>
          <w:noProof/>
        </w:rPr>
      </w:r>
      <w:r>
        <w:rPr>
          <w:noProof/>
        </w:rPr>
        <w:fldChar w:fldCharType="separate"/>
      </w:r>
      <w:r>
        <w:rPr>
          <w:noProof/>
        </w:rPr>
        <w:t>116</w:t>
      </w:r>
      <w:r>
        <w:rPr>
          <w:noProof/>
        </w:rPr>
        <w:fldChar w:fldCharType="end"/>
      </w:r>
    </w:p>
    <w:p w14:paraId="07D0D492" w14:textId="635F3EBA" w:rsidR="004E5E8D" w:rsidRDefault="004E5E8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_Toc146247571 \h </w:instrText>
      </w:r>
      <w:r>
        <w:rPr>
          <w:noProof/>
        </w:rPr>
      </w:r>
      <w:r>
        <w:rPr>
          <w:noProof/>
        </w:rPr>
        <w:fldChar w:fldCharType="separate"/>
      </w:r>
      <w:r>
        <w:rPr>
          <w:noProof/>
        </w:rPr>
        <w:t>117</w:t>
      </w:r>
      <w:r>
        <w:rPr>
          <w:noProof/>
        </w:rPr>
        <w:fldChar w:fldCharType="end"/>
      </w:r>
    </w:p>
    <w:p w14:paraId="747690AD" w14:textId="71778DB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46247292"/>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46247293"/>
      <w:r>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46247294"/>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48" w:name="_Toc59208860"/>
      <w:bookmarkStart w:id="49"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178DEEF6" w14:textId="77777777" w:rsidR="008E33F7" w:rsidRPr="004D3578" w:rsidRDefault="008E33F7" w:rsidP="00CC0F60">
      <w:pPr>
        <w:pStyle w:val="Heading1"/>
      </w:pPr>
      <w:bookmarkStart w:id="50" w:name="_Toc146247295"/>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46247296"/>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Pr="00C65060" w:rsidRDefault="00F6784A" w:rsidP="008E33F7">
      <w:pPr>
        <w:pStyle w:val="EW"/>
        <w:rPr>
          <w:b/>
          <w:bCs/>
          <w:lang w:eastAsia="zh-CN"/>
        </w:rPr>
      </w:pPr>
      <w:r>
        <w:rPr>
          <w:b/>
          <w:bCs/>
          <w:noProof/>
        </w:rPr>
        <w:t>MBS Radio Bearer</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46247297"/>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1" w:name="_Toc1063774"/>
      <w:bookmarkStart w:id="72"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Pr="002C33BB" w:rsidRDefault="007D7D30" w:rsidP="008E33F7">
      <w:pPr>
        <w:pStyle w:val="EW"/>
        <w:rPr>
          <w:lang w:eastAsia="zh-CN"/>
        </w:rPr>
      </w:pPr>
      <w:r>
        <w:rPr>
          <w:lang w:eastAsia="zh-CN"/>
        </w:rPr>
        <w:t>RSLPP</w:t>
      </w:r>
      <w:r>
        <w:rPr>
          <w:lang w:eastAsia="zh-CN"/>
        </w:rPr>
        <w:tab/>
      </w:r>
      <w:r>
        <w:t>Ranging and Sidelink Positioning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46247298"/>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3377C111" w14:textId="577D2D91" w:rsidR="008E33F7" w:rsidRDefault="00C821FE" w:rsidP="002C33BB">
      <w:pPr>
        <w:pStyle w:val="EditorsNote"/>
      </w:pPr>
      <w:r>
        <w:t>Editor’s note (CR 0271</w:t>
      </w:r>
      <w:r w:rsidRPr="007F2770">
        <w:t>, WI</w:t>
      </w:r>
      <w:r>
        <w:t>D</w:t>
      </w:r>
      <w:r w:rsidRPr="007F2770">
        <w:t xml:space="preserve"> </w:t>
      </w:r>
      <w:r>
        <w:t>TEI18_MBS4V2X</w:t>
      </w:r>
      <w:r w:rsidRPr="007F2770">
        <w:t>)</w:t>
      </w:r>
      <w:r>
        <w:t>:</w:t>
      </w:r>
      <w:r>
        <w:tab/>
        <w:t>Further details about the impact on the procedures of the specification are FFS.</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46247299"/>
      <w:r>
        <w:rPr>
          <w:rFonts w:hint="eastAsia"/>
          <w:lang w:eastAsia="zh-CN"/>
        </w:rPr>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46247300"/>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462473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46247302"/>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4624730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4624730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4624730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Pr="00FA69FC" w:rsidRDefault="00F55965" w:rsidP="00F55965">
      <w:pPr>
        <w:pStyle w:val="B5"/>
      </w:pPr>
      <w:r w:rsidRPr="00FA69FC">
        <w:t>-</w:t>
      </w:r>
      <w:r w:rsidRPr="00FA69FC">
        <w:tab/>
        <w:t>a TMGI;</w:t>
      </w:r>
    </w:p>
    <w:p w14:paraId="343E02E5" w14:textId="77777777" w:rsidR="00F55965" w:rsidRPr="00FA69FC" w:rsidRDefault="00F55965" w:rsidP="00F55965">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4A01D6A5" w14:textId="77777777" w:rsidR="00F55965" w:rsidRPr="00FA69FC" w:rsidRDefault="00F55965" w:rsidP="00F55965">
      <w:pPr>
        <w:pStyle w:val="B5"/>
      </w:pPr>
      <w:r w:rsidRPr="00FA69FC">
        <w:t>-</w:t>
      </w:r>
      <w:r w:rsidRPr="00FA69FC">
        <w:tab/>
        <w:t>a frequency;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21F2A4C" w14:textId="77777777" w:rsidR="00F55965" w:rsidRPr="00A07D63" w:rsidRDefault="00F55965" w:rsidP="00F55965">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0A68B24" w14:textId="77777777" w:rsidR="00F55965" w:rsidRPr="00A07D63" w:rsidRDefault="00F55965" w:rsidP="00F55965">
      <w:pPr>
        <w:pStyle w:val="B4"/>
        <w:rPr>
          <w:noProof/>
          <w:lang w:val="en-US"/>
        </w:rPr>
      </w:pPr>
      <w:r>
        <w:rPr>
          <w:noProof/>
          <w:lang w:val="en-US"/>
        </w:rPr>
        <w:t>C</w:t>
      </w:r>
      <w:r w:rsidRPr="00A07D63">
        <w:rPr>
          <w:noProof/>
          <w:lang w:val="en-US"/>
        </w:rPr>
        <w:t>)</w:t>
      </w:r>
      <w:r w:rsidRPr="00A07D63">
        <w:rPr>
          <w:noProof/>
          <w:lang w:val="en-US"/>
        </w:rPr>
        <w:tab/>
        <w:t>a frequency; and</w:t>
      </w:r>
    </w:p>
    <w:p w14:paraId="60349C46" w14:textId="77777777" w:rsidR="00F55965" w:rsidRDefault="00F55965" w:rsidP="00F55965">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77777777" w:rsidR="00F55965" w:rsidRDefault="00F55965" w:rsidP="00F55965">
      <w:pPr>
        <w:pStyle w:val="B3"/>
        <w:rPr>
          <w:noProof/>
          <w:lang w:val="en-US"/>
        </w:rPr>
      </w:pPr>
      <w:r>
        <w:rPr>
          <w:noProof/>
          <w:lang w:val="en-US"/>
        </w:rPr>
        <w:t>i)</w:t>
      </w:r>
      <w:r>
        <w:rPr>
          <w:noProof/>
          <w:lang w:val="en-US"/>
        </w:rPr>
        <w:tab/>
        <w:t>a TMGI;</w:t>
      </w:r>
    </w:p>
    <w:p w14:paraId="7E932BDF" w14:textId="77777777" w:rsidR="00F55965" w:rsidRDefault="00F55965" w:rsidP="00F55965">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6F070292" w14:textId="77777777" w:rsidR="00F55965" w:rsidRDefault="00F55965" w:rsidP="00F55965">
      <w:pPr>
        <w:pStyle w:val="B3"/>
        <w:rPr>
          <w:noProof/>
          <w:lang w:val="en-US"/>
        </w:rPr>
      </w:pPr>
      <w:r>
        <w:rPr>
          <w:noProof/>
          <w:lang w:val="en-US"/>
        </w:rPr>
        <w:t>iii)</w:t>
      </w:r>
      <w:r>
        <w:rPr>
          <w:noProof/>
          <w:lang w:val="en-US"/>
        </w:rPr>
        <w:tab/>
        <w:t>a frequency;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46247306"/>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4624730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46247308"/>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46247309"/>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4624731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 id="_x0000_i1027" type="#_x0000_t75" style="width:381.9pt;height:235.4pt" o:ole="">
            <v:imagedata r:id="rId14" o:title=""/>
          </v:shape>
          <o:OLEObject Type="Embed" ProgID="Visio.Drawing.15" ShapeID="_x0000_i1027" DrawAspect="Content" ObjectID="_1756860097" r:id="rId15"/>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4624731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4624731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46247313"/>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46247314"/>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46247315"/>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4624731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4624731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4624731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46247319"/>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46247320"/>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46247321"/>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46247322"/>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5pt;height:211pt" o:ole="">
            <v:imagedata r:id="rId16" o:title=""/>
          </v:shape>
          <o:OLEObject Type="Embed" ProgID="Visio.Drawing.15" ShapeID="_x0000_i1028" DrawAspect="Content" ObjectID="_1756860098"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46247323"/>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51"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51"/>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2" w:name="_Toc22039975"/>
      <w:bookmarkStart w:id="353" w:name="_Toc25070685"/>
      <w:bookmarkStart w:id="354" w:name="_Toc34388600"/>
      <w:bookmarkStart w:id="35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6" w:name="_Toc45282199"/>
      <w:bookmarkStart w:id="357" w:name="_Toc45882585"/>
      <w:bookmarkStart w:id="358" w:name="_Toc51951135"/>
      <w:bookmarkStart w:id="359" w:name="_Toc59208889"/>
      <w:bookmarkStart w:id="360" w:name="_Toc75734727"/>
      <w:bookmarkStart w:id="361" w:name="_Toc146247324"/>
      <w:r>
        <w:t>6.1.2.2.4</w:t>
      </w:r>
      <w:r w:rsidRPr="00183538">
        <w:tab/>
      </w:r>
      <w:r>
        <w:t>PC5 unicast link establishment</w:t>
      </w:r>
      <w:r w:rsidRPr="00183538">
        <w:t xml:space="preserve"> procedure completion by the initiating UE</w:t>
      </w:r>
      <w:bookmarkEnd w:id="352"/>
      <w:bookmarkEnd w:id="353"/>
      <w:bookmarkEnd w:id="354"/>
      <w:bookmarkEnd w:id="355"/>
      <w:bookmarkEnd w:id="356"/>
      <w:bookmarkEnd w:id="357"/>
      <w:bookmarkEnd w:id="358"/>
      <w:bookmarkEnd w:id="359"/>
      <w:bookmarkEnd w:id="360"/>
      <w:bookmarkEnd w:id="361"/>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2" w:name="_Toc22039976"/>
      <w:bookmarkStart w:id="363" w:name="_Toc25070686"/>
      <w:bookmarkStart w:id="364" w:name="_Toc34388601"/>
      <w:bookmarkStart w:id="365"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6" w:name="_Toc45282200"/>
      <w:bookmarkStart w:id="367" w:name="_Toc45882586"/>
      <w:bookmarkStart w:id="368"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9" w:name="_Toc59208890"/>
      <w:bookmarkStart w:id="370" w:name="_Toc75734728"/>
      <w:bookmarkStart w:id="371" w:name="_Toc146247325"/>
      <w:r>
        <w:t>6.1.2.2.5</w:t>
      </w:r>
      <w:r w:rsidRPr="00CE238F">
        <w:tab/>
        <w:t>PC5 unicast link establishment procedure not accepted by the target UE</w:t>
      </w:r>
      <w:bookmarkEnd w:id="362"/>
      <w:bookmarkEnd w:id="363"/>
      <w:bookmarkEnd w:id="364"/>
      <w:bookmarkEnd w:id="365"/>
      <w:bookmarkEnd w:id="366"/>
      <w:bookmarkEnd w:id="367"/>
      <w:bookmarkEnd w:id="368"/>
      <w:bookmarkEnd w:id="369"/>
      <w:bookmarkEnd w:id="370"/>
      <w:bookmarkEnd w:id="371"/>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3D46DF30"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2" w:name="_Toc25070687"/>
      <w:bookmarkStart w:id="373" w:name="_Toc34388602"/>
      <w:bookmarkStart w:id="374" w:name="_Toc34404373"/>
      <w:bookmarkStart w:id="375" w:name="_Toc45282201"/>
      <w:bookmarkStart w:id="376" w:name="_Toc45882587"/>
      <w:bookmarkStart w:id="377" w:name="_Toc51951137"/>
      <w:bookmarkStart w:id="378"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9" w:name="_Toc59208891"/>
      <w:bookmarkStart w:id="380" w:name="_Toc75734729"/>
      <w:bookmarkStart w:id="381" w:name="_Toc146247326"/>
      <w:r>
        <w:t>6.1.2.2.6</w:t>
      </w:r>
      <w:r w:rsidRPr="00CE238F">
        <w:tab/>
      </w:r>
      <w:r w:rsidRPr="00FD6318">
        <w:t>Abnormal cases</w:t>
      </w:r>
      <w:bookmarkEnd w:id="372"/>
      <w:bookmarkEnd w:id="373"/>
      <w:bookmarkEnd w:id="374"/>
      <w:bookmarkEnd w:id="375"/>
      <w:bookmarkEnd w:id="376"/>
      <w:bookmarkEnd w:id="377"/>
      <w:bookmarkEnd w:id="379"/>
      <w:bookmarkEnd w:id="380"/>
      <w:bookmarkEnd w:id="381"/>
    </w:p>
    <w:p w14:paraId="0D0F2D01" w14:textId="77777777" w:rsidR="008E33F7" w:rsidRPr="00FD6318" w:rsidRDefault="008E33F7" w:rsidP="00CC0F60">
      <w:pPr>
        <w:pStyle w:val="Heading6"/>
        <w:numPr>
          <w:ilvl w:val="5"/>
          <w:numId w:val="0"/>
        </w:numPr>
        <w:ind w:left="1152" w:hanging="432"/>
        <w:rPr>
          <w:lang w:eastAsia="zh-CN"/>
        </w:rPr>
      </w:pPr>
      <w:bookmarkStart w:id="382" w:name="_Toc25070688"/>
      <w:bookmarkStart w:id="383" w:name="_Toc34388603"/>
      <w:bookmarkStart w:id="384" w:name="_Toc34404374"/>
      <w:bookmarkStart w:id="385" w:name="_Toc45282202"/>
      <w:bookmarkStart w:id="386" w:name="_Toc45882588"/>
      <w:bookmarkStart w:id="387" w:name="_Toc51951138"/>
      <w:bookmarkStart w:id="388" w:name="_Toc59208892"/>
      <w:bookmarkStart w:id="389" w:name="_Toc75734730"/>
      <w:bookmarkStart w:id="390" w:name="_Toc146247327"/>
      <w:r>
        <w:rPr>
          <w:rFonts w:hint="eastAsia"/>
          <w:lang w:eastAsia="zh-CN"/>
        </w:rPr>
        <w:t>6.1.2.2.6.1</w:t>
      </w:r>
      <w:r>
        <w:rPr>
          <w:lang w:eastAsia="zh-CN"/>
        </w:rPr>
        <w:tab/>
      </w:r>
      <w:r w:rsidRPr="00FD6318">
        <w:rPr>
          <w:lang w:eastAsia="zh-CN"/>
        </w:rPr>
        <w:t>Abnormal cases at the initiating UE</w:t>
      </w:r>
      <w:bookmarkEnd w:id="382"/>
      <w:bookmarkEnd w:id="383"/>
      <w:bookmarkEnd w:id="384"/>
      <w:bookmarkEnd w:id="385"/>
      <w:bookmarkEnd w:id="386"/>
      <w:bookmarkEnd w:id="387"/>
      <w:bookmarkEnd w:id="388"/>
      <w:bookmarkEnd w:id="389"/>
      <w:bookmarkEnd w:id="39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1" w:name="_Toc25070689"/>
      <w:bookmarkStart w:id="392" w:name="_Toc34388604"/>
      <w:bookmarkStart w:id="393" w:name="_Toc34404375"/>
      <w:bookmarkStart w:id="394" w:name="_Toc45282203"/>
      <w:bookmarkStart w:id="395" w:name="_Toc45882589"/>
      <w:bookmarkStart w:id="396" w:name="_Toc51951139"/>
      <w:bookmarkStart w:id="397" w:name="_Toc59208893"/>
      <w:bookmarkStart w:id="398" w:name="_Toc75734731"/>
      <w:bookmarkStart w:id="399" w:name="_Toc14624732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1"/>
      <w:bookmarkEnd w:id="392"/>
      <w:bookmarkEnd w:id="393"/>
      <w:bookmarkEnd w:id="394"/>
      <w:bookmarkEnd w:id="395"/>
      <w:bookmarkEnd w:id="396"/>
      <w:bookmarkEnd w:id="397"/>
      <w:bookmarkEnd w:id="398"/>
      <w:bookmarkEnd w:id="39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0" w:name="_Toc25070690"/>
      <w:bookmarkStart w:id="401" w:name="_Toc34388605"/>
      <w:bookmarkStart w:id="402" w:name="_Toc34404376"/>
      <w:bookmarkStart w:id="403" w:name="_Toc45282204"/>
      <w:bookmarkStart w:id="40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5" w:name="_Toc51951140"/>
      <w:bookmarkStart w:id="406" w:name="_Toc59208894"/>
      <w:bookmarkStart w:id="407" w:name="_Toc75734732"/>
      <w:bookmarkStart w:id="408" w:name="_Toc14624732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8"/>
      <w:bookmarkEnd w:id="400"/>
      <w:bookmarkEnd w:id="401"/>
      <w:bookmarkEnd w:id="402"/>
      <w:bookmarkEnd w:id="403"/>
      <w:bookmarkEnd w:id="404"/>
      <w:bookmarkEnd w:id="405"/>
      <w:bookmarkEnd w:id="406"/>
      <w:bookmarkEnd w:id="407"/>
      <w:bookmarkEnd w:id="408"/>
    </w:p>
    <w:p w14:paraId="7F0B4408" w14:textId="77777777" w:rsidR="008E33F7" w:rsidRPr="00742FAE" w:rsidRDefault="008E33F7" w:rsidP="00CC0F60">
      <w:pPr>
        <w:pStyle w:val="Heading5"/>
      </w:pPr>
      <w:bookmarkStart w:id="409" w:name="_Toc525231186"/>
      <w:bookmarkStart w:id="410" w:name="_Toc22039978"/>
      <w:bookmarkStart w:id="411" w:name="_Toc25070691"/>
      <w:bookmarkStart w:id="412" w:name="_Toc34388606"/>
      <w:bookmarkStart w:id="413" w:name="_Toc34404377"/>
      <w:bookmarkStart w:id="414" w:name="_Toc45282205"/>
      <w:bookmarkStart w:id="415" w:name="_Toc45882591"/>
      <w:bookmarkStart w:id="416" w:name="_Toc51951141"/>
      <w:bookmarkStart w:id="417" w:name="_Toc59208895"/>
      <w:bookmarkStart w:id="418" w:name="_Toc75734733"/>
      <w:bookmarkStart w:id="419" w:name="_Toc146247330"/>
      <w:r>
        <w:t>6.1.2.</w:t>
      </w:r>
      <w:r>
        <w:rPr>
          <w:rFonts w:hint="eastAsia"/>
          <w:lang w:eastAsia="zh-CN"/>
        </w:rPr>
        <w:t>3</w:t>
      </w:r>
      <w:r>
        <w:t>.1</w:t>
      </w:r>
      <w:r w:rsidRPr="00742FAE">
        <w:tab/>
        <w:t>General</w:t>
      </w:r>
      <w:bookmarkEnd w:id="409"/>
      <w:bookmarkEnd w:id="410"/>
      <w:bookmarkEnd w:id="411"/>
      <w:bookmarkEnd w:id="412"/>
      <w:bookmarkEnd w:id="413"/>
      <w:bookmarkEnd w:id="414"/>
      <w:bookmarkEnd w:id="415"/>
      <w:bookmarkEnd w:id="416"/>
      <w:bookmarkEnd w:id="417"/>
      <w:bookmarkEnd w:id="418"/>
      <w:bookmarkEnd w:id="419"/>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0" w:name="_Toc525231187"/>
      <w:bookmarkStart w:id="421" w:name="_Toc22039979"/>
      <w:bookmarkStart w:id="422" w:name="_Toc25070692"/>
      <w:bookmarkStart w:id="423" w:name="_Toc34388607"/>
      <w:bookmarkStart w:id="424" w:name="_Toc34404378"/>
      <w:bookmarkStart w:id="425" w:name="_Toc45282206"/>
      <w:bookmarkStart w:id="426" w:name="_Toc45882592"/>
      <w:bookmarkStart w:id="427" w:name="_Toc51951142"/>
      <w:bookmarkStart w:id="428" w:name="_Toc59208896"/>
      <w:bookmarkStart w:id="429" w:name="_Toc75734734"/>
      <w:bookmarkStart w:id="430" w:name="_Toc14624733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0"/>
      <w:bookmarkEnd w:id="421"/>
      <w:bookmarkEnd w:id="422"/>
      <w:bookmarkEnd w:id="423"/>
      <w:bookmarkEnd w:id="424"/>
      <w:bookmarkEnd w:id="425"/>
      <w:bookmarkEnd w:id="426"/>
      <w:bookmarkEnd w:id="427"/>
      <w:bookmarkEnd w:id="428"/>
      <w:bookmarkEnd w:id="429"/>
      <w:bookmarkEnd w:id="430"/>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5pt;height:217.9pt" o:ole="">
            <v:imagedata r:id="rId18" o:title=""/>
          </v:shape>
          <o:OLEObject Type="Embed" ProgID="Visio.Drawing.15" ShapeID="_x0000_i1029" DrawAspect="Content" ObjectID="_1756860099" r:id="rId19"/>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1" w:name="_Toc22039980"/>
      <w:bookmarkStart w:id="432" w:name="_Toc25070693"/>
      <w:bookmarkStart w:id="433" w:name="_Toc34388608"/>
      <w:bookmarkStart w:id="434" w:name="_Toc34404379"/>
      <w:bookmarkStart w:id="435" w:name="_Toc45282207"/>
      <w:bookmarkStart w:id="436" w:name="_Toc45882593"/>
      <w:bookmarkStart w:id="437" w:name="_Toc51951143"/>
      <w:bookmarkStart w:id="438" w:name="_Toc59208897"/>
      <w:bookmarkStart w:id="439" w:name="_Toc75734735"/>
      <w:bookmarkStart w:id="440" w:name="_Toc14624733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1"/>
      <w:bookmarkEnd w:id="432"/>
      <w:bookmarkEnd w:id="433"/>
      <w:bookmarkEnd w:id="434"/>
      <w:bookmarkEnd w:id="435"/>
      <w:bookmarkEnd w:id="436"/>
      <w:bookmarkEnd w:id="437"/>
      <w:bookmarkEnd w:id="438"/>
      <w:bookmarkEnd w:id="439"/>
      <w:bookmarkEnd w:id="440"/>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1" w:name="_Toc22039981"/>
      <w:bookmarkStart w:id="442" w:name="_Toc25070694"/>
      <w:bookmarkStart w:id="443" w:name="_Toc34388609"/>
      <w:bookmarkStart w:id="44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5" w:name="_Toc45282208"/>
      <w:bookmarkStart w:id="446" w:name="_Toc45882594"/>
      <w:bookmarkStart w:id="447" w:name="_Toc51951144"/>
      <w:bookmarkStart w:id="448" w:name="_Toc59208898"/>
      <w:bookmarkStart w:id="449" w:name="_Toc75734736"/>
      <w:bookmarkStart w:id="450" w:name="_Toc146247333"/>
      <w:r>
        <w:t>6.1.2.</w:t>
      </w:r>
      <w:r>
        <w:rPr>
          <w:rFonts w:hint="eastAsia"/>
          <w:lang w:eastAsia="zh-CN"/>
        </w:rPr>
        <w:t>3</w:t>
      </w:r>
      <w:r>
        <w:t>.4</w:t>
      </w:r>
      <w:r w:rsidRPr="00183538">
        <w:tab/>
      </w:r>
      <w:r>
        <w:t>PC5 unicast link modification</w:t>
      </w:r>
      <w:r w:rsidRPr="00183538">
        <w:t xml:space="preserve"> procedure completion by the initiating UE</w:t>
      </w:r>
      <w:bookmarkEnd w:id="441"/>
      <w:bookmarkEnd w:id="442"/>
      <w:bookmarkEnd w:id="443"/>
      <w:bookmarkEnd w:id="444"/>
      <w:bookmarkEnd w:id="445"/>
      <w:bookmarkEnd w:id="446"/>
      <w:bookmarkEnd w:id="447"/>
      <w:bookmarkEnd w:id="448"/>
      <w:bookmarkEnd w:id="449"/>
      <w:bookmarkEnd w:id="450"/>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1" w:name="_Toc22039982"/>
      <w:bookmarkStart w:id="452" w:name="_Toc25070695"/>
      <w:bookmarkStart w:id="453" w:name="_Toc34388610"/>
      <w:bookmarkStart w:id="45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5" w:name="_Toc45282209"/>
      <w:bookmarkStart w:id="456" w:name="_Toc45882595"/>
      <w:bookmarkStart w:id="457" w:name="_Toc51951145"/>
      <w:bookmarkStart w:id="458" w:name="_Toc59208899"/>
      <w:bookmarkStart w:id="459" w:name="_Toc75734737"/>
      <w:bookmarkStart w:id="460" w:name="_Toc14624733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1"/>
      <w:bookmarkEnd w:id="452"/>
      <w:bookmarkEnd w:id="453"/>
      <w:bookmarkEnd w:id="454"/>
      <w:bookmarkEnd w:id="455"/>
      <w:bookmarkEnd w:id="456"/>
      <w:bookmarkEnd w:id="457"/>
      <w:bookmarkEnd w:id="458"/>
      <w:bookmarkEnd w:id="459"/>
      <w:bookmarkEnd w:id="460"/>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1" w:name="_Toc25070696"/>
      <w:bookmarkStart w:id="462" w:name="_Toc34388611"/>
      <w:bookmarkStart w:id="463" w:name="_Toc34404382"/>
      <w:bookmarkStart w:id="464" w:name="_Toc45282210"/>
      <w:bookmarkStart w:id="465" w:name="_Toc45882596"/>
      <w:bookmarkStart w:id="466" w:name="_Toc51951146"/>
      <w:bookmarkStart w:id="467" w:name="_Toc59208900"/>
      <w:bookmarkStart w:id="468" w:name="_Toc75734738"/>
      <w:bookmarkStart w:id="469" w:name="_Toc22039983"/>
      <w:bookmarkStart w:id="470" w:name="_Toc146247335"/>
      <w:r>
        <w:t>6.1.2.3.6</w:t>
      </w:r>
      <w:r w:rsidRPr="00CE238F">
        <w:tab/>
      </w:r>
      <w:r w:rsidRPr="00FD6318">
        <w:t>Abnormal cases</w:t>
      </w:r>
      <w:r>
        <w:t xml:space="preserve"> </w:t>
      </w:r>
      <w:r w:rsidRPr="00FD6318">
        <w:rPr>
          <w:lang w:eastAsia="zh-CN"/>
        </w:rPr>
        <w:t>at the initiating UE</w:t>
      </w:r>
      <w:bookmarkEnd w:id="461"/>
      <w:bookmarkEnd w:id="462"/>
      <w:bookmarkEnd w:id="463"/>
      <w:bookmarkEnd w:id="464"/>
      <w:bookmarkEnd w:id="465"/>
      <w:bookmarkEnd w:id="466"/>
      <w:bookmarkEnd w:id="467"/>
      <w:bookmarkEnd w:id="468"/>
      <w:bookmarkEnd w:id="470"/>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1" w:name="_Toc34388612"/>
      <w:bookmarkStart w:id="472" w:name="_Toc34404383"/>
      <w:bookmarkStart w:id="473" w:name="_Toc45282211"/>
      <w:bookmarkStart w:id="474" w:name="_Toc45882597"/>
      <w:bookmarkStart w:id="475" w:name="_Toc51951147"/>
      <w:bookmarkStart w:id="47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7" w:name="_Toc59208901"/>
      <w:bookmarkStart w:id="478" w:name="_Toc75734739"/>
      <w:bookmarkStart w:id="479" w:name="_Toc146247336"/>
      <w:r>
        <w:t>6.1.2.4</w:t>
      </w:r>
      <w:r>
        <w:tab/>
        <w:t>PC5 unicast link release procedure</w:t>
      </w:r>
      <w:bookmarkEnd w:id="471"/>
      <w:bookmarkEnd w:id="472"/>
      <w:bookmarkEnd w:id="473"/>
      <w:bookmarkEnd w:id="474"/>
      <w:bookmarkEnd w:id="475"/>
      <w:bookmarkEnd w:id="477"/>
      <w:bookmarkEnd w:id="478"/>
      <w:bookmarkEnd w:id="479"/>
    </w:p>
    <w:p w14:paraId="70E90FC4" w14:textId="77777777" w:rsidR="008E33F7" w:rsidRDefault="008E33F7" w:rsidP="00CC0F60">
      <w:pPr>
        <w:pStyle w:val="Heading5"/>
      </w:pPr>
      <w:bookmarkStart w:id="480" w:name="_Toc34388613"/>
      <w:bookmarkStart w:id="481" w:name="_Toc34404384"/>
      <w:bookmarkStart w:id="482" w:name="_Toc45282212"/>
      <w:bookmarkStart w:id="483" w:name="_Toc45882598"/>
      <w:bookmarkStart w:id="484" w:name="_Toc51951148"/>
      <w:bookmarkStart w:id="485" w:name="_Toc59208902"/>
      <w:bookmarkStart w:id="486" w:name="_Toc75734740"/>
      <w:bookmarkStart w:id="487" w:name="_Toc146247337"/>
      <w:r>
        <w:t>6.1.2.4.1</w:t>
      </w:r>
      <w:r>
        <w:tab/>
        <w:t>General</w:t>
      </w:r>
      <w:bookmarkEnd w:id="480"/>
      <w:bookmarkEnd w:id="481"/>
      <w:bookmarkEnd w:id="482"/>
      <w:bookmarkEnd w:id="483"/>
      <w:bookmarkEnd w:id="484"/>
      <w:bookmarkEnd w:id="485"/>
      <w:bookmarkEnd w:id="486"/>
      <w:bookmarkEnd w:id="487"/>
    </w:p>
    <w:p w14:paraId="609DEA8E" w14:textId="497F555E" w:rsidR="00F637B9" w:rsidRDefault="00F637B9" w:rsidP="00F637B9">
      <w:bookmarkStart w:id="488" w:name="_Toc34388614"/>
      <w:bookmarkStart w:id="489" w:name="_Toc34404385"/>
      <w:bookmarkStart w:id="490" w:name="_Toc45282213"/>
      <w:bookmarkStart w:id="49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2" w:name="_Toc51951149"/>
      <w:bookmarkStart w:id="493" w:name="_Toc59208903"/>
      <w:bookmarkStart w:id="494" w:name="_Toc75734741"/>
      <w:bookmarkStart w:id="495" w:name="_Toc146247338"/>
      <w:r>
        <w:t>6.1.2.4.2</w:t>
      </w:r>
      <w:r>
        <w:tab/>
        <w:t>PC5 unicast link release procedure initiation by initiating UE</w:t>
      </w:r>
      <w:bookmarkEnd w:id="488"/>
      <w:bookmarkEnd w:id="489"/>
      <w:bookmarkEnd w:id="490"/>
      <w:bookmarkEnd w:id="491"/>
      <w:bookmarkEnd w:id="492"/>
      <w:bookmarkEnd w:id="493"/>
      <w:bookmarkEnd w:id="494"/>
      <w:bookmarkEnd w:id="495"/>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65pt;height:111.45pt" o:ole="">
            <v:imagedata r:id="rId20" o:title=""/>
          </v:shape>
          <o:OLEObject Type="Embed" ProgID="Visio.Drawing.15" ShapeID="_x0000_i1030" DrawAspect="Content" ObjectID="_1756860100"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6" w:name="_Toc34388615"/>
      <w:bookmarkStart w:id="497" w:name="_Toc34404386"/>
      <w:bookmarkStart w:id="498" w:name="_Toc45282214"/>
      <w:bookmarkStart w:id="499" w:name="_Toc45882600"/>
      <w:bookmarkStart w:id="500" w:name="_Toc51951150"/>
      <w:bookmarkStart w:id="501" w:name="_Toc59208904"/>
      <w:bookmarkStart w:id="502" w:name="_Toc75734742"/>
      <w:bookmarkStart w:id="503" w:name="_Toc146247339"/>
      <w:r>
        <w:t>6.1.2.4.3</w:t>
      </w:r>
      <w:r>
        <w:tab/>
        <w:t>PC5 unicast link release procedure accepted by the target UE</w:t>
      </w:r>
      <w:bookmarkEnd w:id="496"/>
      <w:bookmarkEnd w:id="497"/>
      <w:bookmarkEnd w:id="498"/>
      <w:bookmarkEnd w:id="499"/>
      <w:bookmarkEnd w:id="500"/>
      <w:bookmarkEnd w:id="501"/>
      <w:bookmarkEnd w:id="502"/>
      <w:bookmarkEnd w:id="503"/>
    </w:p>
    <w:p w14:paraId="3FBF5CA8" w14:textId="77777777" w:rsidR="0064293C" w:rsidRDefault="0064293C" w:rsidP="0064293C">
      <w:bookmarkStart w:id="504" w:name="_Toc34388616"/>
      <w:bookmarkStart w:id="505" w:name="_Toc34404387"/>
      <w:bookmarkStart w:id="506" w:name="_Toc45282215"/>
      <w:bookmarkStart w:id="507" w:name="_Toc45882601"/>
      <w:bookmarkStart w:id="508" w:name="_Toc51951151"/>
      <w:bookmarkStart w:id="509" w:name="_Toc59208905"/>
      <w:bookmarkStart w:id="510"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1" w:name="_Toc146247340"/>
      <w:r>
        <w:t>6.1.2.4.4</w:t>
      </w:r>
      <w:r>
        <w:tab/>
        <w:t>PC5 unicast link release procedure completion by the initiating UE</w:t>
      </w:r>
      <w:bookmarkEnd w:id="504"/>
      <w:bookmarkEnd w:id="505"/>
      <w:bookmarkEnd w:id="506"/>
      <w:bookmarkEnd w:id="507"/>
      <w:bookmarkEnd w:id="508"/>
      <w:bookmarkEnd w:id="509"/>
      <w:bookmarkEnd w:id="510"/>
      <w:bookmarkEnd w:id="511"/>
    </w:p>
    <w:p w14:paraId="63F9674E" w14:textId="77777777" w:rsidR="0064293C" w:rsidRDefault="0064293C" w:rsidP="0064293C">
      <w:bookmarkStart w:id="512" w:name="_Toc34388617"/>
      <w:bookmarkStart w:id="513" w:name="_Toc34404388"/>
      <w:bookmarkStart w:id="514" w:name="_Toc45282216"/>
      <w:bookmarkStart w:id="515" w:name="_Toc45882602"/>
      <w:bookmarkStart w:id="516" w:name="_Toc51951152"/>
      <w:bookmarkStart w:id="517" w:name="_Toc59208906"/>
      <w:bookmarkStart w:id="518"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9" w:name="_Toc146247341"/>
      <w:r>
        <w:t>6.1.2.4.5</w:t>
      </w:r>
      <w:r>
        <w:tab/>
        <w:t>Abnormal cases</w:t>
      </w:r>
      <w:bookmarkEnd w:id="512"/>
      <w:bookmarkEnd w:id="513"/>
      <w:bookmarkEnd w:id="514"/>
      <w:bookmarkEnd w:id="515"/>
      <w:bookmarkEnd w:id="516"/>
      <w:bookmarkEnd w:id="517"/>
      <w:bookmarkEnd w:id="518"/>
      <w:bookmarkEnd w:id="519"/>
    </w:p>
    <w:p w14:paraId="08C98531" w14:textId="77777777" w:rsidR="008E33F7" w:rsidRDefault="008E33F7" w:rsidP="00CC0F60">
      <w:pPr>
        <w:pStyle w:val="Heading6"/>
        <w:numPr>
          <w:ilvl w:val="5"/>
          <w:numId w:val="0"/>
        </w:numPr>
        <w:ind w:left="1152" w:hanging="432"/>
      </w:pPr>
      <w:bookmarkStart w:id="520" w:name="_Toc34388618"/>
      <w:bookmarkStart w:id="521" w:name="_Toc34404389"/>
      <w:bookmarkStart w:id="522" w:name="_Toc45282217"/>
      <w:bookmarkStart w:id="523" w:name="_Toc45882603"/>
      <w:bookmarkStart w:id="524" w:name="_Toc51951153"/>
      <w:bookmarkStart w:id="525" w:name="_Toc59208907"/>
      <w:bookmarkStart w:id="526" w:name="_Toc75734745"/>
      <w:bookmarkStart w:id="527" w:name="_Toc146247342"/>
      <w:r>
        <w:t>6.1.2.4.5.1</w:t>
      </w:r>
      <w:r>
        <w:tab/>
        <w:t>Abnormal cases at the initiating UE</w:t>
      </w:r>
      <w:bookmarkEnd w:id="520"/>
      <w:bookmarkEnd w:id="521"/>
      <w:bookmarkEnd w:id="522"/>
      <w:bookmarkEnd w:id="523"/>
      <w:bookmarkEnd w:id="524"/>
      <w:bookmarkEnd w:id="525"/>
      <w:bookmarkEnd w:id="526"/>
      <w:bookmarkEnd w:id="527"/>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8" w:name="_Toc34388619"/>
      <w:bookmarkStart w:id="529" w:name="_Toc34404390"/>
      <w:bookmarkStart w:id="530" w:name="_Toc45282218"/>
      <w:bookmarkStart w:id="531" w:name="_Toc45882604"/>
      <w:bookmarkStart w:id="532" w:name="_Toc51951154"/>
      <w:bookmarkStart w:id="533" w:name="_Toc59208908"/>
      <w:bookmarkStart w:id="534" w:name="_Toc75734746"/>
      <w:bookmarkStart w:id="535" w:name="_Toc146247343"/>
      <w:r>
        <w:t>6.1.2.5</w:t>
      </w:r>
      <w:r w:rsidRPr="00742FAE">
        <w:tab/>
      </w:r>
      <w:r w:rsidRPr="00B853E7">
        <w:t>PC5 unicast link identifier update procedure</w:t>
      </w:r>
      <w:bookmarkEnd w:id="528"/>
      <w:bookmarkEnd w:id="529"/>
      <w:bookmarkEnd w:id="530"/>
      <w:bookmarkEnd w:id="531"/>
      <w:bookmarkEnd w:id="532"/>
      <w:bookmarkEnd w:id="533"/>
      <w:bookmarkEnd w:id="534"/>
      <w:bookmarkEnd w:id="535"/>
    </w:p>
    <w:p w14:paraId="781E3E99" w14:textId="77777777" w:rsidR="008E33F7" w:rsidRPr="00742FAE" w:rsidRDefault="008E33F7" w:rsidP="00CC0F60">
      <w:pPr>
        <w:pStyle w:val="Heading5"/>
      </w:pPr>
      <w:bookmarkStart w:id="536" w:name="_Toc34388620"/>
      <w:bookmarkStart w:id="537" w:name="_Toc34404391"/>
      <w:bookmarkStart w:id="538" w:name="_Toc45282219"/>
      <w:bookmarkStart w:id="539" w:name="_Toc45882605"/>
      <w:bookmarkStart w:id="540" w:name="_Toc51951155"/>
      <w:bookmarkStart w:id="541" w:name="_Toc59208909"/>
      <w:bookmarkStart w:id="542" w:name="_Toc75734747"/>
      <w:bookmarkStart w:id="543" w:name="_Toc146247344"/>
      <w:r>
        <w:t>6.1.2.5.1</w:t>
      </w:r>
      <w:r w:rsidRPr="00742FAE">
        <w:tab/>
        <w:t>General</w:t>
      </w:r>
      <w:bookmarkEnd w:id="536"/>
      <w:bookmarkEnd w:id="537"/>
      <w:bookmarkEnd w:id="538"/>
      <w:bookmarkEnd w:id="539"/>
      <w:bookmarkEnd w:id="540"/>
      <w:bookmarkEnd w:id="541"/>
      <w:bookmarkEnd w:id="542"/>
      <w:bookmarkEnd w:id="543"/>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4" w:name="_Toc34388621"/>
      <w:bookmarkStart w:id="545" w:name="_Toc34404392"/>
      <w:bookmarkStart w:id="546" w:name="_Toc45282220"/>
      <w:bookmarkStart w:id="547" w:name="_Toc45882606"/>
      <w:bookmarkStart w:id="548" w:name="_Toc51951156"/>
      <w:bookmarkStart w:id="549" w:name="_Toc59208910"/>
      <w:bookmarkStart w:id="550" w:name="_Toc75734748"/>
      <w:bookmarkStart w:id="551" w:name="_Toc14624734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4"/>
      <w:bookmarkEnd w:id="545"/>
      <w:bookmarkEnd w:id="546"/>
      <w:bookmarkEnd w:id="547"/>
      <w:bookmarkEnd w:id="548"/>
      <w:bookmarkEnd w:id="549"/>
      <w:bookmarkEnd w:id="550"/>
      <w:bookmarkEnd w:id="55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7pt;height:253.55pt" o:ole="">
            <v:imagedata r:id="rId22" o:title=""/>
          </v:shape>
          <o:OLEObject Type="Embed" ProgID="Visio.Drawing.15" ShapeID="_x0000_i1031" DrawAspect="Content" ObjectID="_1756860101"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2" w:name="_Toc34388622"/>
      <w:bookmarkStart w:id="553" w:name="_Toc34404393"/>
      <w:bookmarkStart w:id="554" w:name="_Toc45282221"/>
      <w:bookmarkStart w:id="555" w:name="_Toc45882607"/>
      <w:bookmarkStart w:id="556" w:name="_Toc51951157"/>
      <w:bookmarkStart w:id="557" w:name="_Toc59208911"/>
      <w:bookmarkStart w:id="558" w:name="_Toc75734749"/>
      <w:bookmarkStart w:id="559" w:name="_Toc14624734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2"/>
      <w:bookmarkEnd w:id="553"/>
      <w:bookmarkEnd w:id="554"/>
      <w:bookmarkEnd w:id="555"/>
      <w:bookmarkEnd w:id="556"/>
      <w:bookmarkEnd w:id="557"/>
      <w:bookmarkEnd w:id="558"/>
      <w:bookmarkEnd w:id="55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0" w:name="_Toc34388623"/>
      <w:bookmarkStart w:id="561" w:name="_Toc34404394"/>
      <w:bookmarkStart w:id="562" w:name="_Toc45282222"/>
      <w:bookmarkStart w:id="563" w:name="_Toc45882608"/>
      <w:bookmarkStart w:id="564" w:name="_Toc51951158"/>
      <w:bookmarkStart w:id="565" w:name="_Toc59208912"/>
      <w:bookmarkStart w:id="566" w:name="_Toc75734750"/>
      <w:bookmarkStart w:id="567" w:name="_Toc14624734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0"/>
      <w:bookmarkEnd w:id="561"/>
      <w:bookmarkEnd w:id="562"/>
      <w:bookmarkEnd w:id="563"/>
      <w:bookmarkEnd w:id="564"/>
      <w:bookmarkEnd w:id="565"/>
      <w:bookmarkEnd w:id="566"/>
      <w:bookmarkEnd w:id="56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8" w:name="_Toc34388624"/>
      <w:bookmarkStart w:id="569" w:name="_Toc34404395"/>
      <w:bookmarkStart w:id="570" w:name="_Toc45282223"/>
      <w:bookmarkStart w:id="571" w:name="_Toc45882609"/>
      <w:bookmarkStart w:id="572" w:name="_Toc51951159"/>
      <w:bookmarkStart w:id="573" w:name="_Toc59208913"/>
      <w:bookmarkStart w:id="574" w:name="_Toc75734751"/>
      <w:bookmarkStart w:id="575" w:name="_Toc14624734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8"/>
      <w:bookmarkEnd w:id="569"/>
      <w:bookmarkEnd w:id="570"/>
      <w:bookmarkEnd w:id="571"/>
      <w:bookmarkEnd w:id="572"/>
      <w:bookmarkEnd w:id="573"/>
      <w:bookmarkEnd w:id="574"/>
      <w:bookmarkEnd w:id="57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6" w:name="_Toc34388625"/>
      <w:bookmarkStart w:id="577" w:name="_Toc34404396"/>
      <w:bookmarkStart w:id="578" w:name="_Toc45282224"/>
      <w:bookmarkStart w:id="579" w:name="_Toc45882610"/>
      <w:bookmarkStart w:id="580" w:name="_Toc51951160"/>
      <w:bookmarkStart w:id="581" w:name="_Toc59208914"/>
      <w:bookmarkStart w:id="582" w:name="_Toc75734752"/>
      <w:bookmarkStart w:id="583" w:name="_Toc14624734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6"/>
      <w:bookmarkEnd w:id="577"/>
      <w:bookmarkEnd w:id="578"/>
      <w:bookmarkEnd w:id="579"/>
      <w:bookmarkEnd w:id="580"/>
      <w:bookmarkEnd w:id="581"/>
      <w:bookmarkEnd w:id="582"/>
      <w:bookmarkEnd w:id="58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4" w:name="_Toc34388626"/>
      <w:bookmarkStart w:id="585" w:name="_Toc34404397"/>
      <w:bookmarkStart w:id="586" w:name="_Toc45282225"/>
      <w:bookmarkStart w:id="587" w:name="_Toc45882611"/>
      <w:bookmarkStart w:id="588" w:name="_Toc51951161"/>
      <w:bookmarkStart w:id="589" w:name="_Toc59208915"/>
      <w:bookmarkStart w:id="590" w:name="_Toc75734753"/>
      <w:bookmarkStart w:id="591" w:name="_Toc146247350"/>
      <w:r>
        <w:t>6.1.2.5.7</w:t>
      </w:r>
      <w:r w:rsidRPr="00CE238F">
        <w:tab/>
      </w:r>
      <w:r w:rsidRPr="00FD6318">
        <w:t>Abnormal cases</w:t>
      </w:r>
      <w:bookmarkEnd w:id="584"/>
      <w:bookmarkEnd w:id="585"/>
      <w:bookmarkEnd w:id="586"/>
      <w:bookmarkEnd w:id="587"/>
      <w:bookmarkEnd w:id="588"/>
      <w:bookmarkEnd w:id="589"/>
      <w:bookmarkEnd w:id="590"/>
      <w:bookmarkEnd w:id="591"/>
    </w:p>
    <w:p w14:paraId="1DCA3D2E" w14:textId="77777777" w:rsidR="008E33F7" w:rsidRPr="00FD6318" w:rsidRDefault="008E33F7" w:rsidP="00CC0F60">
      <w:pPr>
        <w:pStyle w:val="Heading6"/>
        <w:numPr>
          <w:ilvl w:val="5"/>
          <w:numId w:val="0"/>
        </w:numPr>
        <w:ind w:left="1152" w:hanging="432"/>
        <w:rPr>
          <w:lang w:eastAsia="zh-CN"/>
        </w:rPr>
      </w:pPr>
      <w:bookmarkStart w:id="592" w:name="_Toc34388627"/>
      <w:bookmarkStart w:id="593" w:name="_Toc34404398"/>
      <w:bookmarkStart w:id="594" w:name="_Toc45282226"/>
      <w:bookmarkStart w:id="595" w:name="_Toc45882612"/>
      <w:bookmarkStart w:id="596" w:name="_Toc51951162"/>
      <w:bookmarkStart w:id="597" w:name="_Toc59208916"/>
      <w:bookmarkStart w:id="598" w:name="_Toc75734754"/>
      <w:bookmarkStart w:id="599" w:name="_Toc14624735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bookmarkEnd w:id="596"/>
      <w:bookmarkEnd w:id="597"/>
      <w:bookmarkEnd w:id="598"/>
      <w:bookmarkEnd w:id="599"/>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0" w:name="_Toc34388628"/>
      <w:bookmarkStart w:id="60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2" w:name="_Toc45282227"/>
      <w:bookmarkStart w:id="603" w:name="_Toc45882613"/>
      <w:bookmarkStart w:id="60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5" w:name="_Toc59208917"/>
      <w:bookmarkStart w:id="606" w:name="_Toc75734755"/>
      <w:bookmarkStart w:id="607" w:name="_Toc14624735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0"/>
      <w:bookmarkEnd w:id="601"/>
      <w:bookmarkEnd w:id="602"/>
      <w:bookmarkEnd w:id="603"/>
      <w:bookmarkEnd w:id="604"/>
      <w:bookmarkEnd w:id="605"/>
      <w:bookmarkEnd w:id="606"/>
      <w:bookmarkEnd w:id="607"/>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8" w:name="_Toc34388629"/>
      <w:bookmarkStart w:id="609" w:name="_Toc34404400"/>
      <w:bookmarkStart w:id="610" w:name="_Toc45282228"/>
      <w:bookmarkStart w:id="611" w:name="_Toc45882614"/>
      <w:bookmarkStart w:id="61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3" w:name="_Toc59208918"/>
      <w:bookmarkStart w:id="614" w:name="_Toc75734756"/>
      <w:bookmarkStart w:id="615" w:name="_Toc146247353"/>
      <w:r>
        <w:t>6.1.2.6</w:t>
      </w:r>
      <w:r w:rsidRPr="00183538">
        <w:tab/>
      </w:r>
      <w:r>
        <w:t>PC5 unicast</w:t>
      </w:r>
      <w:r w:rsidRPr="00183538">
        <w:t xml:space="preserve"> </w:t>
      </w:r>
      <w:r>
        <w:t>link authentication</w:t>
      </w:r>
      <w:r w:rsidRPr="00183538">
        <w:t xml:space="preserve"> procedure</w:t>
      </w:r>
      <w:bookmarkEnd w:id="608"/>
      <w:bookmarkEnd w:id="609"/>
      <w:bookmarkEnd w:id="610"/>
      <w:bookmarkEnd w:id="611"/>
      <w:bookmarkEnd w:id="612"/>
      <w:bookmarkEnd w:id="613"/>
      <w:bookmarkEnd w:id="614"/>
      <w:bookmarkEnd w:id="615"/>
    </w:p>
    <w:p w14:paraId="360EDE96" w14:textId="77777777" w:rsidR="008E33F7" w:rsidRPr="00183538" w:rsidRDefault="008E33F7" w:rsidP="00CC0F60">
      <w:pPr>
        <w:pStyle w:val="Heading5"/>
      </w:pPr>
      <w:bookmarkStart w:id="616" w:name="_Toc34388630"/>
      <w:bookmarkStart w:id="617" w:name="_Toc34404401"/>
      <w:bookmarkStart w:id="618" w:name="_Toc45282229"/>
      <w:bookmarkStart w:id="619" w:name="_Toc45882615"/>
      <w:bookmarkStart w:id="620" w:name="_Toc51951165"/>
      <w:bookmarkStart w:id="621" w:name="_Toc59208919"/>
      <w:bookmarkStart w:id="622" w:name="_Toc75734757"/>
      <w:bookmarkStart w:id="623" w:name="_Toc146247354"/>
      <w:r>
        <w:t>6.1.2.6.1</w:t>
      </w:r>
      <w:r w:rsidRPr="00183538">
        <w:tab/>
        <w:t>General</w:t>
      </w:r>
      <w:bookmarkEnd w:id="616"/>
      <w:bookmarkEnd w:id="617"/>
      <w:bookmarkEnd w:id="618"/>
      <w:bookmarkEnd w:id="619"/>
      <w:bookmarkEnd w:id="620"/>
      <w:bookmarkEnd w:id="621"/>
      <w:bookmarkEnd w:id="622"/>
      <w:bookmarkEnd w:id="62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4" w:name="_Toc34388631"/>
      <w:bookmarkStart w:id="625" w:name="_Toc34404402"/>
      <w:bookmarkStart w:id="626" w:name="_Toc45282230"/>
      <w:bookmarkStart w:id="627" w:name="_Toc45882616"/>
      <w:bookmarkStart w:id="628" w:name="_Toc51951166"/>
      <w:bookmarkStart w:id="629" w:name="_Toc59208920"/>
      <w:bookmarkStart w:id="630" w:name="_Toc75734758"/>
      <w:bookmarkStart w:id="631" w:name="_Toc146247355"/>
      <w:r>
        <w:t>6.1.2.6.</w:t>
      </w:r>
      <w:r w:rsidRPr="00183538">
        <w:t>2</w:t>
      </w:r>
      <w:r w:rsidRPr="00183538">
        <w:tab/>
      </w:r>
      <w:r>
        <w:t>PC5 unicast link authentication</w:t>
      </w:r>
      <w:r w:rsidRPr="00183538">
        <w:t xml:space="preserve"> procedure initiation by </w:t>
      </w:r>
      <w:r>
        <w:t xml:space="preserve">the </w:t>
      </w:r>
      <w:r w:rsidRPr="00183538">
        <w:t>initiating UE</w:t>
      </w:r>
      <w:bookmarkEnd w:id="624"/>
      <w:bookmarkEnd w:id="625"/>
      <w:bookmarkEnd w:id="626"/>
      <w:bookmarkEnd w:id="627"/>
      <w:bookmarkEnd w:id="628"/>
      <w:bookmarkEnd w:id="629"/>
      <w:bookmarkEnd w:id="630"/>
      <w:bookmarkEnd w:id="631"/>
    </w:p>
    <w:p w14:paraId="729B78A7" w14:textId="24389824" w:rsidR="0064293C" w:rsidRDefault="0064293C" w:rsidP="0064293C">
      <w:bookmarkStart w:id="632" w:name="_Toc34388632"/>
      <w:bookmarkStart w:id="63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5.75pt;height:326.8pt" o:ole="">
            <v:imagedata r:id="rId24" o:title=""/>
          </v:shape>
          <o:OLEObject Type="Embed" ProgID="Visio.Drawing.11" ShapeID="_x0000_i1032" DrawAspect="Content" ObjectID="_1756860102"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4" w:name="_Toc45282231"/>
      <w:bookmarkStart w:id="635" w:name="_Toc45882617"/>
      <w:bookmarkStart w:id="636" w:name="_Toc51951167"/>
      <w:bookmarkStart w:id="637" w:name="_Toc59208921"/>
      <w:bookmarkStart w:id="638" w:name="_Toc75734759"/>
      <w:bookmarkStart w:id="639" w:name="_Toc146247356"/>
      <w:r>
        <w:t>6.1.2.6.</w:t>
      </w:r>
      <w:r w:rsidRPr="00183538">
        <w:t>3</w:t>
      </w:r>
      <w:r w:rsidRPr="00183538">
        <w:tab/>
      </w:r>
      <w:r>
        <w:t>PC5 unicast link authentication</w:t>
      </w:r>
      <w:r w:rsidRPr="00183538">
        <w:t xml:space="preserve"> procedure accepted by the target UE</w:t>
      </w:r>
      <w:bookmarkEnd w:id="632"/>
      <w:bookmarkEnd w:id="633"/>
      <w:bookmarkEnd w:id="634"/>
      <w:bookmarkEnd w:id="635"/>
      <w:bookmarkEnd w:id="636"/>
      <w:bookmarkEnd w:id="637"/>
      <w:bookmarkEnd w:id="638"/>
      <w:bookmarkEnd w:id="639"/>
    </w:p>
    <w:p w14:paraId="5BF7B14B" w14:textId="77777777" w:rsidR="008E33F7" w:rsidRPr="00183538" w:rsidRDefault="008E33F7" w:rsidP="008E33F7">
      <w:bookmarkStart w:id="640" w:name="_Toc34388633"/>
      <w:bookmarkStart w:id="64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2" w:name="_Toc45282232"/>
      <w:bookmarkStart w:id="643" w:name="_Toc45882618"/>
      <w:bookmarkStart w:id="644" w:name="_Toc51951168"/>
      <w:bookmarkStart w:id="645" w:name="_Toc59208922"/>
      <w:bookmarkStart w:id="646" w:name="_Toc75734760"/>
      <w:bookmarkStart w:id="647" w:name="_Toc146247357"/>
      <w:r>
        <w:t>6.1.2.6.4</w:t>
      </w:r>
      <w:r w:rsidRPr="00183538">
        <w:tab/>
      </w:r>
      <w:r>
        <w:t xml:space="preserve">PC5 unicast link authentication </w:t>
      </w:r>
      <w:r w:rsidRPr="00183538">
        <w:t>procedure completion by the initiating UE</w:t>
      </w:r>
      <w:bookmarkEnd w:id="640"/>
      <w:bookmarkEnd w:id="641"/>
      <w:bookmarkEnd w:id="642"/>
      <w:bookmarkEnd w:id="643"/>
      <w:bookmarkEnd w:id="644"/>
      <w:bookmarkEnd w:id="645"/>
      <w:bookmarkEnd w:id="646"/>
      <w:bookmarkEnd w:id="647"/>
    </w:p>
    <w:p w14:paraId="74DDB742" w14:textId="77777777" w:rsidR="008E33F7" w:rsidRPr="00742FAE" w:rsidRDefault="008E33F7" w:rsidP="008E33F7">
      <w:bookmarkStart w:id="648" w:name="_Toc34388634"/>
      <w:bookmarkStart w:id="649"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0" w:name="_Toc45282233"/>
      <w:bookmarkStart w:id="651" w:name="_Toc45882619"/>
      <w:bookmarkStart w:id="652" w:name="_Toc51951169"/>
      <w:bookmarkStart w:id="653" w:name="_Toc59208923"/>
      <w:bookmarkStart w:id="654" w:name="_Toc75734761"/>
      <w:bookmarkStart w:id="655" w:name="_Toc146247358"/>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8"/>
      <w:bookmarkEnd w:id="649"/>
      <w:bookmarkEnd w:id="650"/>
      <w:bookmarkEnd w:id="651"/>
      <w:bookmarkEnd w:id="652"/>
      <w:bookmarkEnd w:id="653"/>
      <w:bookmarkEnd w:id="654"/>
      <w:bookmarkEnd w:id="655"/>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6" w:name="_Toc75734762"/>
      <w:bookmarkStart w:id="657" w:name="_Toc34388635"/>
      <w:bookmarkStart w:id="658" w:name="_Toc34404406"/>
      <w:bookmarkStart w:id="659" w:name="_Toc45282234"/>
      <w:bookmarkStart w:id="660" w:name="_Toc45882620"/>
      <w:bookmarkStart w:id="661" w:name="_Toc51951170"/>
      <w:bookmarkStart w:id="662" w:name="_Toc59208924"/>
      <w:bookmarkStart w:id="663" w:name="_Toc146247359"/>
      <w:r w:rsidRPr="0002507B">
        <w:t>6.1.2.6.5A</w:t>
      </w:r>
      <w:r w:rsidRPr="0002507B">
        <w:tab/>
        <w:t>PC5 unicast link authentication procedure not accepted by the initiating UE</w:t>
      </w:r>
      <w:bookmarkEnd w:id="656"/>
      <w:bookmarkEnd w:id="66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4" w:name="_Toc75734763"/>
      <w:bookmarkStart w:id="665" w:name="_Toc146247360"/>
      <w:r>
        <w:t>6.1.2.6.6</w:t>
      </w:r>
      <w:r w:rsidRPr="00CE238F">
        <w:tab/>
      </w:r>
      <w:r w:rsidRPr="00FD6318">
        <w:t>Abnormal cases</w:t>
      </w:r>
      <w:bookmarkEnd w:id="657"/>
      <w:bookmarkEnd w:id="658"/>
      <w:bookmarkEnd w:id="659"/>
      <w:bookmarkEnd w:id="660"/>
      <w:bookmarkEnd w:id="661"/>
      <w:bookmarkEnd w:id="662"/>
      <w:bookmarkEnd w:id="664"/>
      <w:bookmarkEnd w:id="665"/>
    </w:p>
    <w:p w14:paraId="1A78EAF2" w14:textId="77777777" w:rsidR="008E33F7" w:rsidRPr="00FD6318" w:rsidRDefault="008E33F7" w:rsidP="00CC0F60">
      <w:pPr>
        <w:pStyle w:val="Heading6"/>
        <w:numPr>
          <w:ilvl w:val="5"/>
          <w:numId w:val="0"/>
        </w:numPr>
        <w:ind w:left="1152" w:hanging="432"/>
        <w:rPr>
          <w:lang w:eastAsia="zh-CN"/>
        </w:rPr>
      </w:pPr>
      <w:bookmarkStart w:id="666" w:name="_Toc45282235"/>
      <w:bookmarkStart w:id="667" w:name="_Toc45882621"/>
      <w:bookmarkStart w:id="668" w:name="_Toc51951171"/>
      <w:bookmarkStart w:id="669" w:name="_Toc59208925"/>
      <w:bookmarkStart w:id="670" w:name="_Toc75734764"/>
      <w:bookmarkStart w:id="671" w:name="_Toc14624736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6"/>
      <w:bookmarkEnd w:id="667"/>
      <w:bookmarkEnd w:id="668"/>
      <w:bookmarkEnd w:id="669"/>
      <w:bookmarkEnd w:id="670"/>
      <w:bookmarkEnd w:id="671"/>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2" w:name="_Toc34388636"/>
      <w:bookmarkStart w:id="673" w:name="_Toc34404407"/>
      <w:bookmarkStart w:id="674" w:name="_Toc45282236"/>
      <w:bookmarkStart w:id="675" w:name="_Toc45882622"/>
      <w:bookmarkStart w:id="676" w:name="_Toc51951172"/>
      <w:bookmarkStart w:id="677" w:name="_Toc59208926"/>
      <w:bookmarkStart w:id="678" w:name="_Toc75734765"/>
      <w:bookmarkStart w:id="679" w:name="_Toc146247362"/>
      <w:r>
        <w:t>6.1.2.7</w:t>
      </w:r>
      <w:r w:rsidRPr="00183538">
        <w:tab/>
      </w:r>
      <w:r>
        <w:t>PC5 unicast</w:t>
      </w:r>
      <w:r w:rsidRPr="00183538">
        <w:t xml:space="preserve"> </w:t>
      </w:r>
      <w:r>
        <w:t>link security mode control</w:t>
      </w:r>
      <w:r w:rsidRPr="00183538">
        <w:t xml:space="preserve"> procedure</w:t>
      </w:r>
      <w:bookmarkEnd w:id="672"/>
      <w:bookmarkEnd w:id="673"/>
      <w:bookmarkEnd w:id="674"/>
      <w:bookmarkEnd w:id="675"/>
      <w:bookmarkEnd w:id="676"/>
      <w:bookmarkEnd w:id="677"/>
      <w:bookmarkEnd w:id="678"/>
      <w:bookmarkEnd w:id="679"/>
    </w:p>
    <w:p w14:paraId="4B6630F6" w14:textId="77777777" w:rsidR="00F637B9" w:rsidRPr="00183538" w:rsidRDefault="00F637B9" w:rsidP="00F637B9">
      <w:pPr>
        <w:pStyle w:val="Heading5"/>
      </w:pPr>
      <w:bookmarkStart w:id="680" w:name="_Toc34388638"/>
      <w:bookmarkStart w:id="681" w:name="_Toc34404409"/>
      <w:bookmarkStart w:id="682" w:name="_Toc45282238"/>
      <w:bookmarkStart w:id="683" w:name="_Toc45882624"/>
      <w:bookmarkStart w:id="684" w:name="_Toc51951174"/>
      <w:bookmarkStart w:id="685" w:name="_Toc59208928"/>
      <w:bookmarkStart w:id="686" w:name="_Toc75734767"/>
      <w:bookmarkStart w:id="687" w:name="_Toc146247363"/>
      <w:r>
        <w:t>6.1.2.7.1</w:t>
      </w:r>
      <w:r w:rsidRPr="00183538">
        <w:tab/>
        <w:t>General</w:t>
      </w:r>
      <w:bookmarkEnd w:id="68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8" w:name="_Toc14624736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0"/>
      <w:bookmarkEnd w:id="681"/>
      <w:bookmarkEnd w:id="682"/>
      <w:bookmarkEnd w:id="683"/>
      <w:bookmarkEnd w:id="684"/>
      <w:bookmarkEnd w:id="685"/>
      <w:bookmarkEnd w:id="686"/>
      <w:bookmarkEnd w:id="68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3.9pt;height:195.95pt" o:ole="">
            <v:imagedata r:id="rId26" o:title=""/>
          </v:shape>
          <o:OLEObject Type="Embed" ProgID="Visio.Drawing.15" ShapeID="_x0000_i1033" DrawAspect="Content" ObjectID="_1756860103"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9" w:name="_Toc34388639"/>
      <w:bookmarkStart w:id="690" w:name="_Toc34404410"/>
      <w:bookmarkStart w:id="691" w:name="_Toc45282239"/>
      <w:bookmarkStart w:id="692" w:name="_Toc45882625"/>
      <w:bookmarkStart w:id="693" w:name="_Toc51951175"/>
      <w:bookmarkStart w:id="694" w:name="_Toc59208929"/>
      <w:bookmarkStart w:id="695" w:name="_Toc75734768"/>
      <w:bookmarkStart w:id="696" w:name="_Toc146247365"/>
      <w:r>
        <w:t>6.1.2.7.</w:t>
      </w:r>
      <w:r w:rsidRPr="00183538">
        <w:t>3</w:t>
      </w:r>
      <w:r w:rsidRPr="00183538">
        <w:tab/>
      </w:r>
      <w:r>
        <w:t>PC5 unicast link security mode control</w:t>
      </w:r>
      <w:r w:rsidRPr="00183538">
        <w:t xml:space="preserve"> procedure accepted by the target UE</w:t>
      </w:r>
      <w:bookmarkEnd w:id="689"/>
      <w:bookmarkEnd w:id="690"/>
      <w:bookmarkEnd w:id="691"/>
      <w:bookmarkEnd w:id="692"/>
      <w:bookmarkEnd w:id="693"/>
      <w:bookmarkEnd w:id="694"/>
      <w:bookmarkEnd w:id="695"/>
      <w:bookmarkEnd w:id="696"/>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7" w:name="_Toc34388640"/>
      <w:bookmarkStart w:id="698" w:name="_Toc34404411"/>
      <w:bookmarkStart w:id="699" w:name="_Toc45282240"/>
      <w:bookmarkStart w:id="700" w:name="_Toc45882626"/>
      <w:bookmarkStart w:id="701" w:name="_Toc51951176"/>
      <w:bookmarkStart w:id="702"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3" w:name="_Toc75734769"/>
      <w:bookmarkStart w:id="704" w:name="_Toc146247366"/>
      <w:r>
        <w:t>6.1.2.7.4</w:t>
      </w:r>
      <w:r w:rsidRPr="00183538">
        <w:tab/>
      </w:r>
      <w:r>
        <w:t>PC5 unicast link security mode control</w:t>
      </w:r>
      <w:r w:rsidRPr="00183538">
        <w:t xml:space="preserve"> procedure completion by the initiating UE</w:t>
      </w:r>
      <w:bookmarkEnd w:id="697"/>
      <w:bookmarkEnd w:id="698"/>
      <w:bookmarkEnd w:id="699"/>
      <w:bookmarkEnd w:id="700"/>
      <w:bookmarkEnd w:id="701"/>
      <w:bookmarkEnd w:id="702"/>
      <w:bookmarkEnd w:id="703"/>
      <w:bookmarkEnd w:id="704"/>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5" w:name="_Toc59208931"/>
      <w:bookmarkStart w:id="706" w:name="_Toc34388641"/>
      <w:bookmarkStart w:id="707" w:name="_Toc34404412"/>
      <w:bookmarkStart w:id="708" w:name="_Toc45282241"/>
      <w:bookmarkStart w:id="709" w:name="_Toc45882627"/>
      <w:bookmarkStart w:id="710" w:name="_Toc51951177"/>
      <w:bookmarkStart w:id="711" w:name="_Toc75734770"/>
      <w:bookmarkStart w:id="712" w:name="_Toc14624736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5"/>
      <w:bookmarkEnd w:id="706"/>
      <w:bookmarkEnd w:id="707"/>
      <w:bookmarkEnd w:id="708"/>
      <w:bookmarkEnd w:id="709"/>
      <w:bookmarkEnd w:id="710"/>
      <w:bookmarkEnd w:id="711"/>
      <w:bookmarkEnd w:id="712"/>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3" w:name="_Toc34388642"/>
      <w:bookmarkStart w:id="714" w:name="_Toc34404413"/>
      <w:bookmarkStart w:id="715" w:name="_Toc45282242"/>
      <w:bookmarkStart w:id="716" w:name="_Toc45882628"/>
      <w:bookmarkStart w:id="717" w:name="_Toc51951178"/>
      <w:bookmarkStart w:id="718" w:name="_Toc59208932"/>
      <w:bookmarkStart w:id="719"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0" w:name="_Toc146247368"/>
      <w:r>
        <w:t>6.1.2.7.6</w:t>
      </w:r>
      <w:r w:rsidRPr="00CE238F">
        <w:tab/>
      </w:r>
      <w:r w:rsidRPr="00FD6318">
        <w:t>Abnormal cases</w:t>
      </w:r>
      <w:bookmarkEnd w:id="713"/>
      <w:bookmarkEnd w:id="714"/>
      <w:bookmarkEnd w:id="715"/>
      <w:bookmarkEnd w:id="716"/>
      <w:bookmarkEnd w:id="717"/>
      <w:bookmarkEnd w:id="718"/>
      <w:bookmarkEnd w:id="719"/>
      <w:bookmarkEnd w:id="720"/>
    </w:p>
    <w:p w14:paraId="0CBDFF6F" w14:textId="77777777" w:rsidR="008E33F7" w:rsidRPr="00FD6318" w:rsidRDefault="008E33F7" w:rsidP="00CC0F60">
      <w:pPr>
        <w:pStyle w:val="Heading6"/>
        <w:numPr>
          <w:ilvl w:val="5"/>
          <w:numId w:val="0"/>
        </w:numPr>
        <w:ind w:left="1152" w:hanging="432"/>
        <w:rPr>
          <w:lang w:eastAsia="zh-CN"/>
        </w:rPr>
      </w:pPr>
      <w:bookmarkStart w:id="721" w:name="_Toc45282243"/>
      <w:bookmarkStart w:id="722" w:name="_Toc45882629"/>
      <w:bookmarkStart w:id="723" w:name="_Toc51951179"/>
      <w:bookmarkStart w:id="724" w:name="_Toc59208933"/>
      <w:bookmarkStart w:id="725" w:name="_Toc75734772"/>
      <w:bookmarkStart w:id="726" w:name="_Toc14624736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1"/>
      <w:bookmarkEnd w:id="722"/>
      <w:bookmarkEnd w:id="723"/>
      <w:bookmarkEnd w:id="724"/>
      <w:bookmarkEnd w:id="725"/>
      <w:bookmarkEnd w:id="726"/>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7" w:name="_Toc34388643"/>
      <w:bookmarkStart w:id="728" w:name="_Toc34404414"/>
      <w:bookmarkStart w:id="729" w:name="_Toc45282244"/>
      <w:bookmarkStart w:id="730" w:name="_Toc45882630"/>
      <w:bookmarkStart w:id="731" w:name="_Toc51951180"/>
      <w:bookmarkStart w:id="732" w:name="_Toc59208934"/>
      <w:bookmarkStart w:id="733" w:name="_Toc75734773"/>
      <w:bookmarkStart w:id="734" w:name="_Toc146247370"/>
      <w:r>
        <w:t>6.1.2.8</w:t>
      </w:r>
      <w:r w:rsidRPr="00183538">
        <w:tab/>
      </w:r>
      <w:r>
        <w:t>PC5 unicast</w:t>
      </w:r>
      <w:r w:rsidRPr="00183538">
        <w:t xml:space="preserve"> </w:t>
      </w:r>
      <w:r>
        <w:t>link keep-alive</w:t>
      </w:r>
      <w:r w:rsidRPr="00183538">
        <w:t xml:space="preserve"> procedure</w:t>
      </w:r>
      <w:bookmarkEnd w:id="727"/>
      <w:bookmarkEnd w:id="728"/>
      <w:bookmarkEnd w:id="729"/>
      <w:bookmarkEnd w:id="730"/>
      <w:bookmarkEnd w:id="731"/>
      <w:bookmarkEnd w:id="732"/>
      <w:bookmarkEnd w:id="733"/>
      <w:bookmarkEnd w:id="734"/>
    </w:p>
    <w:p w14:paraId="3DC3939F" w14:textId="77777777" w:rsidR="008E33F7" w:rsidRPr="00183538" w:rsidRDefault="008E33F7" w:rsidP="00CC0F60">
      <w:pPr>
        <w:pStyle w:val="Heading5"/>
      </w:pPr>
      <w:bookmarkStart w:id="735" w:name="_Toc34388644"/>
      <w:bookmarkStart w:id="736" w:name="_Toc34404415"/>
      <w:bookmarkStart w:id="737" w:name="_Toc45282245"/>
      <w:bookmarkStart w:id="738" w:name="_Toc45882631"/>
      <w:bookmarkStart w:id="739" w:name="_Toc51951181"/>
      <w:bookmarkStart w:id="740" w:name="_Toc59208935"/>
      <w:bookmarkStart w:id="741" w:name="_Toc75734774"/>
      <w:bookmarkStart w:id="742" w:name="_Toc146247371"/>
      <w:r>
        <w:t>6.1.2.8.1</w:t>
      </w:r>
      <w:r w:rsidRPr="00183538">
        <w:tab/>
        <w:t>General</w:t>
      </w:r>
      <w:bookmarkEnd w:id="735"/>
      <w:bookmarkEnd w:id="736"/>
      <w:bookmarkEnd w:id="737"/>
      <w:bookmarkEnd w:id="738"/>
      <w:bookmarkEnd w:id="739"/>
      <w:bookmarkEnd w:id="740"/>
      <w:bookmarkEnd w:id="741"/>
      <w:bookmarkEnd w:id="742"/>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3" w:name="_Toc34388645"/>
      <w:bookmarkStart w:id="744" w:name="_Toc34404416"/>
      <w:bookmarkStart w:id="745" w:name="_Toc45282246"/>
      <w:bookmarkStart w:id="746" w:name="_Toc45882632"/>
      <w:bookmarkStart w:id="747" w:name="_Toc51951182"/>
      <w:bookmarkStart w:id="748" w:name="_Toc59208936"/>
      <w:bookmarkStart w:id="749" w:name="_Toc75734775"/>
      <w:bookmarkStart w:id="750" w:name="_Toc146247372"/>
      <w:r>
        <w:t>6.1.2.8.</w:t>
      </w:r>
      <w:r w:rsidRPr="00183538">
        <w:t>2</w:t>
      </w:r>
      <w:r w:rsidRPr="00183538">
        <w:tab/>
      </w:r>
      <w:r>
        <w:t>PC5 unicast link keep-alive</w:t>
      </w:r>
      <w:r w:rsidRPr="00183538">
        <w:t xml:space="preserve"> procedure initiation by </w:t>
      </w:r>
      <w:r>
        <w:t xml:space="preserve">the </w:t>
      </w:r>
      <w:r w:rsidRPr="00183538">
        <w:t>initiating UE</w:t>
      </w:r>
      <w:bookmarkEnd w:id="743"/>
      <w:bookmarkEnd w:id="744"/>
      <w:bookmarkEnd w:id="745"/>
      <w:bookmarkEnd w:id="746"/>
      <w:bookmarkEnd w:id="747"/>
      <w:bookmarkEnd w:id="748"/>
      <w:bookmarkEnd w:id="749"/>
      <w:bookmarkEnd w:id="75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05pt;height:185.3pt" o:ole="">
            <v:imagedata r:id="rId28" o:title=""/>
          </v:shape>
          <o:OLEObject Type="Embed" ProgID="Visio.Drawing.15" ShapeID="_x0000_i1034" DrawAspect="Content" ObjectID="_1756860104"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1" w:name="_Toc34388646"/>
      <w:bookmarkStart w:id="752" w:name="_Toc34404417"/>
      <w:bookmarkStart w:id="753" w:name="_Toc45282247"/>
      <w:bookmarkStart w:id="754" w:name="_Toc45882633"/>
      <w:bookmarkStart w:id="755" w:name="_Toc51951183"/>
      <w:bookmarkStart w:id="756" w:name="_Toc59208937"/>
      <w:bookmarkStart w:id="757" w:name="_Toc75734776"/>
      <w:bookmarkStart w:id="758" w:name="_Toc146247373"/>
      <w:r>
        <w:t>6.1.2.8.</w:t>
      </w:r>
      <w:r w:rsidRPr="00183538">
        <w:t>3</w:t>
      </w:r>
      <w:r w:rsidRPr="00183538">
        <w:tab/>
      </w:r>
      <w:r>
        <w:t>PC5 unicast link keep-alive</w:t>
      </w:r>
      <w:r w:rsidRPr="00183538">
        <w:t xml:space="preserve"> procedure accepted by the target UE</w:t>
      </w:r>
      <w:bookmarkEnd w:id="751"/>
      <w:bookmarkEnd w:id="752"/>
      <w:bookmarkEnd w:id="753"/>
      <w:bookmarkEnd w:id="754"/>
      <w:bookmarkEnd w:id="755"/>
      <w:bookmarkEnd w:id="756"/>
      <w:bookmarkEnd w:id="757"/>
      <w:bookmarkEnd w:id="758"/>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9" w:name="_Toc34388647"/>
      <w:bookmarkStart w:id="760" w:name="_Toc34404418"/>
      <w:bookmarkStart w:id="761" w:name="_Toc45282248"/>
      <w:bookmarkStart w:id="762" w:name="_Toc45882634"/>
      <w:bookmarkStart w:id="763" w:name="_Toc51951184"/>
      <w:bookmarkStart w:id="764" w:name="_Toc59208938"/>
      <w:bookmarkStart w:id="765" w:name="_Toc75734777"/>
      <w:bookmarkStart w:id="766" w:name="_Toc146247374"/>
      <w:r>
        <w:t>6.1.2.8.4</w:t>
      </w:r>
      <w:r w:rsidRPr="00183538">
        <w:tab/>
      </w:r>
      <w:r>
        <w:t>PC5 unicast link keep-alive</w:t>
      </w:r>
      <w:r w:rsidRPr="00183538">
        <w:t xml:space="preserve"> procedure completion by the initiating UE</w:t>
      </w:r>
      <w:bookmarkEnd w:id="759"/>
      <w:bookmarkEnd w:id="760"/>
      <w:bookmarkEnd w:id="761"/>
      <w:bookmarkEnd w:id="762"/>
      <w:bookmarkEnd w:id="763"/>
      <w:bookmarkEnd w:id="764"/>
      <w:bookmarkEnd w:id="765"/>
      <w:bookmarkEnd w:id="766"/>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7" w:name="_Toc34388648"/>
      <w:bookmarkStart w:id="768" w:name="_Toc34404419"/>
      <w:bookmarkStart w:id="769" w:name="_Toc45282249"/>
      <w:bookmarkStart w:id="770" w:name="_Toc45882635"/>
      <w:bookmarkStart w:id="771" w:name="_Toc51951185"/>
      <w:bookmarkStart w:id="772" w:name="_Toc59208939"/>
      <w:bookmarkStart w:id="773" w:name="_Toc75734778"/>
      <w:bookmarkStart w:id="774" w:name="_Toc146247375"/>
      <w:r>
        <w:t>6.1.2.8.5</w:t>
      </w:r>
      <w:r w:rsidRPr="00CE238F">
        <w:tab/>
      </w:r>
      <w:r w:rsidRPr="00FD6318">
        <w:t>Abnormal cases</w:t>
      </w:r>
      <w:bookmarkEnd w:id="767"/>
      <w:bookmarkEnd w:id="768"/>
      <w:bookmarkEnd w:id="769"/>
      <w:bookmarkEnd w:id="770"/>
      <w:bookmarkEnd w:id="771"/>
      <w:bookmarkEnd w:id="772"/>
      <w:bookmarkEnd w:id="773"/>
      <w:bookmarkEnd w:id="774"/>
    </w:p>
    <w:p w14:paraId="3703C3BE" w14:textId="77777777" w:rsidR="008E33F7" w:rsidRPr="00FD6318" w:rsidRDefault="008E33F7" w:rsidP="00CC0F60">
      <w:pPr>
        <w:pStyle w:val="Heading6"/>
        <w:numPr>
          <w:ilvl w:val="5"/>
          <w:numId w:val="0"/>
        </w:numPr>
        <w:ind w:left="1152" w:hanging="432"/>
        <w:rPr>
          <w:lang w:eastAsia="zh-CN"/>
        </w:rPr>
      </w:pPr>
      <w:bookmarkStart w:id="775" w:name="_Toc34388649"/>
      <w:bookmarkStart w:id="776" w:name="_Toc34404420"/>
      <w:bookmarkStart w:id="777" w:name="_Toc45282250"/>
      <w:bookmarkStart w:id="778" w:name="_Toc45882636"/>
      <w:bookmarkStart w:id="779" w:name="_Toc51951186"/>
      <w:bookmarkStart w:id="780" w:name="_Toc59208940"/>
      <w:bookmarkStart w:id="781" w:name="_Toc75734779"/>
      <w:bookmarkStart w:id="782" w:name="_Toc14624737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5"/>
      <w:bookmarkEnd w:id="776"/>
      <w:bookmarkEnd w:id="777"/>
      <w:bookmarkEnd w:id="778"/>
      <w:bookmarkEnd w:id="779"/>
      <w:bookmarkEnd w:id="780"/>
      <w:bookmarkEnd w:id="781"/>
      <w:bookmarkEnd w:id="782"/>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3" w:name="_Toc34388650"/>
      <w:bookmarkStart w:id="784" w:name="_Toc34404421"/>
      <w:bookmarkStart w:id="785" w:name="_Toc45282251"/>
      <w:bookmarkStart w:id="786" w:name="_Toc45882637"/>
      <w:bookmarkStart w:id="787" w:name="_Toc51951187"/>
      <w:bookmarkStart w:id="788" w:name="_Toc59208941"/>
      <w:bookmarkStart w:id="789" w:name="_Toc75734780"/>
      <w:bookmarkStart w:id="790" w:name="_Toc14624737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3"/>
      <w:bookmarkEnd w:id="784"/>
      <w:bookmarkEnd w:id="785"/>
      <w:bookmarkEnd w:id="786"/>
      <w:bookmarkEnd w:id="787"/>
      <w:bookmarkEnd w:id="788"/>
      <w:bookmarkEnd w:id="789"/>
      <w:bookmarkEnd w:id="790"/>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1" w:name="_Toc34388651"/>
      <w:bookmarkStart w:id="792" w:name="_Toc34404422"/>
      <w:bookmarkStart w:id="793" w:name="_Toc45282252"/>
      <w:bookmarkStart w:id="794" w:name="_Toc45882638"/>
      <w:bookmarkStart w:id="795" w:name="_Toc51951188"/>
      <w:bookmarkStart w:id="796" w:name="_Toc59208942"/>
      <w:bookmarkStart w:id="797" w:name="_Toc75734781"/>
      <w:bookmarkStart w:id="798" w:name="_Toc146247378"/>
      <w:r w:rsidRPr="000D5D43">
        <w:t>6.1.2</w:t>
      </w:r>
      <w:r>
        <w:t>.9</w:t>
      </w:r>
      <w:r w:rsidRPr="000D5D43">
        <w:tab/>
      </w:r>
      <w:r>
        <w:t>Data transmission over PC5 unicast link</w:t>
      </w:r>
      <w:bookmarkEnd w:id="791"/>
      <w:bookmarkEnd w:id="792"/>
      <w:bookmarkEnd w:id="793"/>
      <w:bookmarkEnd w:id="794"/>
      <w:bookmarkEnd w:id="795"/>
      <w:bookmarkEnd w:id="796"/>
      <w:bookmarkEnd w:id="797"/>
      <w:bookmarkEnd w:id="798"/>
    </w:p>
    <w:p w14:paraId="6CE1BB05" w14:textId="77777777" w:rsidR="008E33F7" w:rsidRPr="00CA701A" w:rsidRDefault="008E33F7" w:rsidP="00CC0F60">
      <w:pPr>
        <w:pStyle w:val="Heading5"/>
      </w:pPr>
      <w:bookmarkStart w:id="799" w:name="_Toc59208943"/>
      <w:bookmarkStart w:id="800" w:name="_Toc75734782"/>
      <w:bookmarkStart w:id="801" w:name="_Toc146247379"/>
      <w:r w:rsidRPr="00CA701A">
        <w:t>6.1.2.9.1</w:t>
      </w:r>
      <w:r w:rsidRPr="00CA701A">
        <w:tab/>
        <w:t>Transmission</w:t>
      </w:r>
      <w:bookmarkEnd w:id="799"/>
      <w:bookmarkEnd w:id="800"/>
      <w:bookmarkEnd w:id="801"/>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2" w:name="_Toc59208944"/>
      <w:bookmarkStart w:id="803" w:name="_Toc75734783"/>
      <w:bookmarkStart w:id="804" w:name="_Toc45282253"/>
      <w:bookmarkStart w:id="805" w:name="_Toc45882639"/>
      <w:bookmarkStart w:id="806" w:name="_Toc51951189"/>
      <w:bookmarkStart w:id="807" w:name="_Toc34388652"/>
      <w:bookmarkStart w:id="808" w:name="_Toc34404423"/>
      <w:bookmarkStart w:id="809" w:name="_Toc146247380"/>
      <w:r w:rsidRPr="000D5D43">
        <w:t>6.1.2</w:t>
      </w:r>
      <w:r>
        <w:t>.9.2</w:t>
      </w:r>
      <w:r w:rsidRPr="000D5D43">
        <w:tab/>
      </w:r>
      <w:r w:rsidRPr="00F44538">
        <w:t>Procedure for UE to use provisioned radio resources for V2X communication over PC5</w:t>
      </w:r>
      <w:bookmarkEnd w:id="802"/>
      <w:bookmarkEnd w:id="803"/>
      <w:bookmarkEnd w:id="809"/>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0" w:name="_Toc59208945"/>
      <w:bookmarkStart w:id="811" w:name="_Toc75734784"/>
      <w:bookmarkStart w:id="812" w:name="_Toc146247381"/>
      <w:r>
        <w:t>6.1.2.10</w:t>
      </w:r>
      <w:r w:rsidRPr="00742FAE">
        <w:tab/>
      </w:r>
      <w:r w:rsidRPr="003E279D">
        <w:t>PC5 unicast</w:t>
      </w:r>
      <w:r w:rsidRPr="00037264">
        <w:t xml:space="preserve"> link </w:t>
      </w:r>
      <w:r>
        <w:t>re-keying</w:t>
      </w:r>
      <w:r w:rsidRPr="00742FAE">
        <w:t xml:space="preserve"> procedure</w:t>
      </w:r>
      <w:bookmarkEnd w:id="804"/>
      <w:bookmarkEnd w:id="805"/>
      <w:bookmarkEnd w:id="806"/>
      <w:bookmarkEnd w:id="810"/>
      <w:bookmarkEnd w:id="811"/>
      <w:bookmarkEnd w:id="812"/>
    </w:p>
    <w:p w14:paraId="661A13D1" w14:textId="77777777" w:rsidR="008E33F7" w:rsidRPr="00742FAE" w:rsidRDefault="008E33F7" w:rsidP="00CC0F60">
      <w:pPr>
        <w:pStyle w:val="Heading5"/>
      </w:pPr>
      <w:bookmarkStart w:id="813" w:name="_Toc45282254"/>
      <w:bookmarkStart w:id="814" w:name="_Toc45882640"/>
      <w:bookmarkStart w:id="815" w:name="_Toc51951190"/>
      <w:bookmarkStart w:id="816" w:name="_Toc59208946"/>
      <w:bookmarkStart w:id="817" w:name="_Toc75734785"/>
      <w:bookmarkStart w:id="818" w:name="_Toc146247382"/>
      <w:r>
        <w:t>6.1.2.10.1</w:t>
      </w:r>
      <w:r w:rsidRPr="00742FAE">
        <w:tab/>
        <w:t>General</w:t>
      </w:r>
      <w:bookmarkEnd w:id="813"/>
      <w:bookmarkEnd w:id="814"/>
      <w:bookmarkEnd w:id="815"/>
      <w:bookmarkEnd w:id="816"/>
      <w:bookmarkEnd w:id="817"/>
      <w:bookmarkEnd w:id="8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9" w:name="_Toc45282255"/>
      <w:bookmarkStart w:id="820" w:name="_Toc45882641"/>
      <w:bookmarkStart w:id="821" w:name="_Toc51951191"/>
      <w:bookmarkStart w:id="822" w:name="_Toc59208947"/>
      <w:bookmarkStart w:id="823" w:name="_Toc75734786"/>
      <w:bookmarkStart w:id="824" w:name="_Toc14624738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9"/>
      <w:bookmarkEnd w:id="820"/>
      <w:bookmarkEnd w:id="821"/>
      <w:bookmarkEnd w:id="822"/>
      <w:bookmarkEnd w:id="823"/>
      <w:bookmarkEnd w:id="824"/>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5pt;height:133.35pt" o:ole="">
            <v:imagedata r:id="rId30" o:title=""/>
          </v:shape>
          <o:OLEObject Type="Embed" ProgID="Visio.Drawing.11" ShapeID="_x0000_i1035" DrawAspect="Content" ObjectID="_1756860105"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5" w:name="_Toc45282256"/>
      <w:bookmarkStart w:id="826" w:name="_Toc45882642"/>
      <w:bookmarkStart w:id="827" w:name="_Toc51951192"/>
      <w:bookmarkStart w:id="828" w:name="_Toc59208948"/>
      <w:bookmarkStart w:id="829" w:name="_Toc75734787"/>
      <w:bookmarkStart w:id="830" w:name="_Toc14624738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5"/>
      <w:bookmarkEnd w:id="826"/>
      <w:bookmarkEnd w:id="827"/>
      <w:bookmarkEnd w:id="828"/>
      <w:bookmarkEnd w:id="829"/>
      <w:bookmarkEnd w:id="830"/>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1" w:name="_Toc45282257"/>
      <w:bookmarkStart w:id="832" w:name="_Toc45882643"/>
      <w:bookmarkStart w:id="833" w:name="_Toc51951193"/>
      <w:bookmarkStart w:id="834" w:name="_Toc59208949"/>
      <w:bookmarkStart w:id="835" w:name="_Toc75734788"/>
      <w:bookmarkStart w:id="836" w:name="_Toc146247385"/>
      <w:r>
        <w:t>6.1.2.10.4</w:t>
      </w:r>
      <w:r w:rsidRPr="00183538">
        <w:tab/>
      </w:r>
      <w:r>
        <w:t>PC5 unicast link re-keying</w:t>
      </w:r>
      <w:r w:rsidRPr="00183538">
        <w:t xml:space="preserve"> procedure completion by the initiating UE</w:t>
      </w:r>
      <w:bookmarkEnd w:id="831"/>
      <w:bookmarkEnd w:id="832"/>
      <w:bookmarkEnd w:id="833"/>
      <w:bookmarkEnd w:id="834"/>
      <w:bookmarkEnd w:id="835"/>
      <w:bookmarkEnd w:id="836"/>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7" w:name="_Toc45282258"/>
      <w:bookmarkStart w:id="838" w:name="_Toc45882644"/>
      <w:bookmarkStart w:id="839" w:name="_Toc51951194"/>
      <w:bookmarkStart w:id="840"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1" w:name="_Toc75734789"/>
      <w:bookmarkStart w:id="842" w:name="_Toc146247386"/>
      <w:r>
        <w:t>6.1.2.10.5</w:t>
      </w:r>
      <w:r w:rsidRPr="00CE238F">
        <w:tab/>
      </w:r>
      <w:r w:rsidRPr="00FD6318">
        <w:t>Abnormal cases</w:t>
      </w:r>
      <w:r>
        <w:t xml:space="preserve"> </w:t>
      </w:r>
      <w:r w:rsidRPr="00FD6318">
        <w:rPr>
          <w:lang w:eastAsia="zh-CN"/>
        </w:rPr>
        <w:t>at the initiating UE</w:t>
      </w:r>
      <w:bookmarkEnd w:id="837"/>
      <w:bookmarkEnd w:id="838"/>
      <w:bookmarkEnd w:id="839"/>
      <w:bookmarkEnd w:id="840"/>
      <w:bookmarkEnd w:id="841"/>
      <w:bookmarkEnd w:id="842"/>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3" w:name="_Toc45282259"/>
      <w:bookmarkStart w:id="844" w:name="_Toc45882645"/>
      <w:bookmarkStart w:id="845" w:name="_Toc51951195"/>
      <w:bookmarkStart w:id="846" w:name="_Toc59208951"/>
      <w:bookmarkStart w:id="847" w:name="_Toc75734790"/>
      <w:bookmarkStart w:id="848" w:name="_Toc146247387"/>
      <w:r>
        <w:t>6.1.2.11</w:t>
      </w:r>
      <w:r w:rsidRPr="00987307">
        <w:tab/>
      </w:r>
      <w:r>
        <w:t>PC5 unicast security</w:t>
      </w:r>
      <w:bookmarkEnd w:id="843"/>
      <w:bookmarkEnd w:id="844"/>
      <w:bookmarkEnd w:id="845"/>
      <w:bookmarkEnd w:id="846"/>
      <w:bookmarkEnd w:id="847"/>
      <w:bookmarkEnd w:id="848"/>
    </w:p>
    <w:p w14:paraId="43E88013" w14:textId="77777777" w:rsidR="008E33F7" w:rsidRPr="00183538" w:rsidRDefault="008E33F7" w:rsidP="00CC0F60">
      <w:pPr>
        <w:pStyle w:val="Heading5"/>
      </w:pPr>
      <w:bookmarkStart w:id="849" w:name="_Toc45282260"/>
      <w:bookmarkStart w:id="850" w:name="_Toc45882646"/>
      <w:bookmarkStart w:id="851" w:name="_Toc51951196"/>
      <w:bookmarkStart w:id="852" w:name="_Toc59208952"/>
      <w:bookmarkStart w:id="853" w:name="_Toc75734791"/>
      <w:bookmarkStart w:id="854" w:name="_Toc146247388"/>
      <w:r>
        <w:t>6.1.2.11.1</w:t>
      </w:r>
      <w:r w:rsidRPr="00183538">
        <w:tab/>
      </w:r>
      <w:r>
        <w:t>Overview</w:t>
      </w:r>
      <w:bookmarkEnd w:id="849"/>
      <w:bookmarkEnd w:id="850"/>
      <w:bookmarkEnd w:id="851"/>
      <w:bookmarkEnd w:id="852"/>
      <w:bookmarkEnd w:id="853"/>
      <w:bookmarkEnd w:id="854"/>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5" w:name="_Toc45282261"/>
      <w:bookmarkStart w:id="856" w:name="_Toc45882647"/>
      <w:bookmarkStart w:id="857" w:name="_Toc51951197"/>
      <w:bookmarkStart w:id="858" w:name="_Toc59208953"/>
      <w:bookmarkStart w:id="859" w:name="_Toc75734792"/>
      <w:bookmarkStart w:id="860" w:name="_Toc146247389"/>
      <w:r>
        <w:t>6.1.2.11.2</w:t>
      </w:r>
      <w:r w:rsidRPr="00183538">
        <w:tab/>
      </w:r>
      <w:r>
        <w:t>Handling of PC5 unicast security contexts</w:t>
      </w:r>
      <w:bookmarkEnd w:id="855"/>
      <w:bookmarkEnd w:id="856"/>
      <w:bookmarkEnd w:id="857"/>
      <w:bookmarkEnd w:id="858"/>
      <w:bookmarkEnd w:id="859"/>
      <w:bookmarkEnd w:id="860"/>
    </w:p>
    <w:p w14:paraId="6185B42B" w14:textId="77777777" w:rsidR="008E33F7" w:rsidRPr="00183538" w:rsidRDefault="008E33F7" w:rsidP="00CC0F60">
      <w:pPr>
        <w:pStyle w:val="Heading6"/>
        <w:numPr>
          <w:ilvl w:val="5"/>
          <w:numId w:val="0"/>
        </w:numPr>
        <w:ind w:left="1152" w:hanging="432"/>
      </w:pPr>
      <w:bookmarkStart w:id="861" w:name="_Toc45282262"/>
      <w:bookmarkStart w:id="862" w:name="_Toc45882648"/>
      <w:bookmarkStart w:id="863" w:name="_Toc51951198"/>
      <w:bookmarkStart w:id="864" w:name="_Toc59208954"/>
      <w:bookmarkStart w:id="865" w:name="_Toc75734793"/>
      <w:bookmarkStart w:id="866" w:name="_Toc146247390"/>
      <w:r>
        <w:t>6.1.2.11.2.1</w:t>
      </w:r>
      <w:r w:rsidRPr="00183538">
        <w:tab/>
      </w:r>
      <w:r>
        <w:t>General</w:t>
      </w:r>
      <w:bookmarkEnd w:id="861"/>
      <w:bookmarkEnd w:id="862"/>
      <w:bookmarkEnd w:id="863"/>
      <w:bookmarkEnd w:id="864"/>
      <w:bookmarkEnd w:id="865"/>
      <w:bookmarkEnd w:id="86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7" w:name="_Toc45282263"/>
      <w:bookmarkStart w:id="868" w:name="_Toc45882649"/>
      <w:bookmarkStart w:id="869" w:name="_Toc51951199"/>
      <w:bookmarkStart w:id="870" w:name="_Toc59208955"/>
      <w:bookmarkStart w:id="871" w:name="_Toc75734794"/>
      <w:bookmarkStart w:id="872" w:name="_Toc146247391"/>
      <w:r>
        <w:t>6.1.2.11.2.2</w:t>
      </w:r>
      <w:r w:rsidRPr="00183538">
        <w:tab/>
      </w:r>
      <w:r>
        <w:t>Establishment of secure exchange of PC5 signalling messages</w:t>
      </w:r>
      <w:bookmarkEnd w:id="867"/>
      <w:bookmarkEnd w:id="868"/>
      <w:bookmarkEnd w:id="869"/>
      <w:bookmarkEnd w:id="870"/>
      <w:bookmarkEnd w:id="871"/>
      <w:bookmarkEnd w:id="872"/>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3" w:name="_Toc45282264"/>
      <w:bookmarkStart w:id="874" w:name="_Toc45882650"/>
      <w:bookmarkStart w:id="875" w:name="_Toc51951200"/>
      <w:bookmarkStart w:id="876" w:name="_Toc59208956"/>
      <w:bookmarkStart w:id="877" w:name="_Toc75734795"/>
      <w:bookmarkStart w:id="878" w:name="_Toc146247392"/>
      <w:r>
        <w:t>6.1.2.11.2.3</w:t>
      </w:r>
      <w:r w:rsidRPr="00183538">
        <w:tab/>
      </w:r>
      <w:r>
        <w:t>Change of security keys</w:t>
      </w:r>
      <w:bookmarkEnd w:id="873"/>
      <w:bookmarkEnd w:id="874"/>
      <w:bookmarkEnd w:id="875"/>
      <w:bookmarkEnd w:id="876"/>
      <w:bookmarkEnd w:id="877"/>
      <w:bookmarkEnd w:id="878"/>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9" w:name="_Toc45282265"/>
      <w:bookmarkStart w:id="880" w:name="_Toc45882651"/>
      <w:bookmarkStart w:id="881" w:name="_Toc51951201"/>
      <w:bookmarkStart w:id="882" w:name="_Toc59208957"/>
      <w:bookmarkStart w:id="883" w:name="_Toc75734796"/>
      <w:bookmarkStart w:id="884" w:name="_Toc146247393"/>
      <w:r>
        <w:t>6.1.2.11.3</w:t>
      </w:r>
      <w:r w:rsidRPr="00183538">
        <w:tab/>
      </w:r>
      <w:r>
        <w:t>Checking of PC5 signalling messages in the UE</w:t>
      </w:r>
      <w:bookmarkEnd w:id="879"/>
      <w:bookmarkEnd w:id="880"/>
      <w:bookmarkEnd w:id="881"/>
      <w:bookmarkEnd w:id="882"/>
      <w:bookmarkEnd w:id="883"/>
      <w:bookmarkEnd w:id="884"/>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885"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5"/>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3CAE60B8" w14:textId="3E930444" w:rsidR="0064293C" w:rsidRDefault="0064293C" w:rsidP="0064293C">
      <w:pPr>
        <w:pStyle w:val="NO"/>
      </w:pPr>
      <w:bookmarkStart w:id="886" w:name="_Toc45282266"/>
      <w:bookmarkStart w:id="887" w:name="_Toc45882652"/>
      <w:bookmarkStart w:id="888" w:name="_Toc51951202"/>
      <w:bookmarkStart w:id="889" w:name="_Toc59208958"/>
      <w:bookmarkStart w:id="890"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1" w:name="_Toc146247394"/>
      <w:r>
        <w:t>6.1.2.12</w:t>
      </w:r>
      <w:r w:rsidRPr="000D5D43">
        <w:tab/>
      </w:r>
      <w:r w:rsidRPr="007B2720">
        <w:t>PC5 QoS flow establishment</w:t>
      </w:r>
      <w:r>
        <w:t xml:space="preserve"> over PC5 unicast link</w:t>
      </w:r>
      <w:bookmarkEnd w:id="886"/>
      <w:bookmarkEnd w:id="887"/>
      <w:bookmarkEnd w:id="888"/>
      <w:bookmarkEnd w:id="889"/>
      <w:bookmarkEnd w:id="890"/>
      <w:bookmarkEnd w:id="891"/>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892" w:name="_Toc45282267"/>
      <w:bookmarkStart w:id="893" w:name="_Toc45882653"/>
      <w:bookmarkStart w:id="894" w:name="_Toc51951203"/>
      <w:bookmarkStart w:id="895"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6" w:name="_Toc75734798"/>
      <w:bookmarkStart w:id="897" w:name="_Toc146247395"/>
      <w:r>
        <w:t>6.1.2.13</w:t>
      </w:r>
      <w:r w:rsidRPr="000D5D43">
        <w:tab/>
      </w:r>
      <w:r w:rsidRPr="007B2720">
        <w:t xml:space="preserve">PC5 QoS flow match </w:t>
      </w:r>
      <w:r>
        <w:t>over PC5 unicast link</w:t>
      </w:r>
      <w:bookmarkEnd w:id="892"/>
      <w:bookmarkEnd w:id="893"/>
      <w:bookmarkEnd w:id="894"/>
      <w:bookmarkEnd w:id="895"/>
      <w:bookmarkEnd w:id="896"/>
      <w:bookmarkEnd w:id="897"/>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8" w:name="_Toc45282268"/>
      <w:bookmarkStart w:id="899" w:name="_Toc45882654"/>
      <w:bookmarkStart w:id="900" w:name="_Toc51951204"/>
      <w:bookmarkStart w:id="901" w:name="_Toc59208960"/>
      <w:bookmarkStart w:id="902" w:name="_Toc75734799"/>
      <w:bookmarkStart w:id="903" w:name="_Toc146247396"/>
      <w:r>
        <w:t>6.1.3</w:t>
      </w:r>
      <w:r w:rsidRPr="008C1B5D">
        <w:tab/>
      </w:r>
      <w:r>
        <w:t>Broadcast</w:t>
      </w:r>
      <w:r w:rsidRPr="00874C20">
        <w:t xml:space="preserve"> mode</w:t>
      </w:r>
      <w:r>
        <w:t xml:space="preserve"> </w:t>
      </w:r>
      <w:r w:rsidRPr="008C1B5D">
        <w:t>communication over PC5</w:t>
      </w:r>
      <w:bookmarkEnd w:id="469"/>
      <w:bookmarkEnd w:id="476"/>
      <w:bookmarkEnd w:id="807"/>
      <w:bookmarkEnd w:id="808"/>
      <w:bookmarkEnd w:id="898"/>
      <w:bookmarkEnd w:id="899"/>
      <w:bookmarkEnd w:id="900"/>
      <w:bookmarkEnd w:id="901"/>
      <w:bookmarkEnd w:id="902"/>
      <w:bookmarkEnd w:id="903"/>
    </w:p>
    <w:p w14:paraId="7EF66558" w14:textId="77777777" w:rsidR="008E33F7" w:rsidRPr="00F1445B" w:rsidRDefault="008E33F7" w:rsidP="00CC0F60">
      <w:pPr>
        <w:pStyle w:val="Heading4"/>
        <w:rPr>
          <w:noProof/>
          <w:lang w:val="en-US"/>
        </w:rPr>
      </w:pPr>
      <w:bookmarkStart w:id="904" w:name="_Toc22039984"/>
      <w:bookmarkStart w:id="905" w:name="_Toc25070698"/>
      <w:bookmarkStart w:id="906" w:name="_Toc34388653"/>
      <w:bookmarkStart w:id="907" w:name="_Toc34404424"/>
      <w:bookmarkStart w:id="908" w:name="_Toc45282269"/>
      <w:bookmarkStart w:id="909" w:name="_Toc45882655"/>
      <w:bookmarkStart w:id="910" w:name="_Toc51951205"/>
      <w:bookmarkStart w:id="911" w:name="_Toc59208961"/>
      <w:bookmarkStart w:id="912" w:name="_Toc75734800"/>
      <w:bookmarkStart w:id="913" w:name="_Toc14624739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4"/>
      <w:bookmarkEnd w:id="905"/>
      <w:bookmarkEnd w:id="906"/>
      <w:bookmarkEnd w:id="907"/>
      <w:bookmarkEnd w:id="908"/>
      <w:bookmarkEnd w:id="909"/>
      <w:bookmarkEnd w:id="910"/>
      <w:bookmarkEnd w:id="911"/>
      <w:bookmarkEnd w:id="912"/>
      <w:bookmarkEnd w:id="913"/>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4" w:name="_Toc34388654"/>
      <w:bookmarkStart w:id="915" w:name="_Toc34404425"/>
      <w:bookmarkStart w:id="916" w:name="_Toc45282270"/>
      <w:bookmarkStart w:id="917" w:name="_Toc45882656"/>
      <w:bookmarkStart w:id="918" w:name="_Toc51951206"/>
      <w:bookmarkStart w:id="919" w:name="_Toc59208962"/>
      <w:bookmarkStart w:id="920" w:name="_Toc75734801"/>
      <w:bookmarkStart w:id="921" w:name="_Toc22039985"/>
      <w:bookmarkStart w:id="922" w:name="_Toc25070699"/>
      <w:bookmarkStart w:id="923" w:name="_Toc14624739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4"/>
      <w:bookmarkEnd w:id="915"/>
      <w:bookmarkEnd w:id="916"/>
      <w:bookmarkEnd w:id="917"/>
      <w:bookmarkEnd w:id="918"/>
      <w:bookmarkEnd w:id="919"/>
      <w:bookmarkEnd w:id="920"/>
      <w:bookmarkEnd w:id="923"/>
    </w:p>
    <w:p w14:paraId="60B81AAB" w14:textId="77777777" w:rsidR="008E33F7" w:rsidRPr="008D65CE" w:rsidRDefault="008E33F7" w:rsidP="00CC0F60">
      <w:pPr>
        <w:pStyle w:val="Heading5"/>
        <w:rPr>
          <w:noProof/>
          <w:lang w:val="en-US"/>
        </w:rPr>
      </w:pPr>
      <w:bookmarkStart w:id="924" w:name="_Toc34388655"/>
      <w:bookmarkStart w:id="925" w:name="_Toc34404426"/>
      <w:bookmarkStart w:id="926" w:name="_Toc45282271"/>
      <w:bookmarkStart w:id="927" w:name="_Toc45882657"/>
      <w:bookmarkStart w:id="928" w:name="_Toc51951207"/>
      <w:bookmarkStart w:id="929" w:name="_Toc59208963"/>
      <w:bookmarkStart w:id="930" w:name="_Toc75734802"/>
      <w:bookmarkStart w:id="931" w:name="_Toc146247399"/>
      <w:r w:rsidRPr="008D65CE">
        <w:rPr>
          <w:noProof/>
          <w:lang w:val="en-US"/>
        </w:rPr>
        <w:t>6.1.3.2.1</w:t>
      </w:r>
      <w:r w:rsidRPr="008D65CE">
        <w:rPr>
          <w:noProof/>
          <w:lang w:val="en-US"/>
        </w:rPr>
        <w:tab/>
        <w:t>Initiation</w:t>
      </w:r>
      <w:bookmarkEnd w:id="924"/>
      <w:bookmarkEnd w:id="925"/>
      <w:bookmarkEnd w:id="926"/>
      <w:bookmarkEnd w:id="927"/>
      <w:bookmarkEnd w:id="928"/>
      <w:bookmarkEnd w:id="929"/>
      <w:bookmarkEnd w:id="930"/>
      <w:bookmarkEnd w:id="931"/>
    </w:p>
    <w:p w14:paraId="11E3FD32" w14:textId="77777777" w:rsidR="008E33F7" w:rsidRPr="008D65CE" w:rsidRDefault="008E33F7" w:rsidP="00CC0F60">
      <w:pPr>
        <w:pStyle w:val="Heading6"/>
        <w:numPr>
          <w:ilvl w:val="5"/>
          <w:numId w:val="0"/>
        </w:numPr>
        <w:ind w:left="1152" w:hanging="432"/>
        <w:rPr>
          <w:noProof/>
          <w:lang w:val="en-US"/>
        </w:rPr>
      </w:pPr>
      <w:bookmarkStart w:id="932" w:name="_Toc34388656"/>
      <w:bookmarkStart w:id="933" w:name="_Toc34404427"/>
      <w:bookmarkStart w:id="934" w:name="_Toc45282272"/>
      <w:bookmarkStart w:id="935" w:name="_Toc45882658"/>
      <w:bookmarkStart w:id="936" w:name="_Toc51951208"/>
      <w:bookmarkStart w:id="937" w:name="_Toc59208964"/>
      <w:bookmarkStart w:id="938" w:name="_Toc75734803"/>
      <w:bookmarkStart w:id="939" w:name="_Toc146247400"/>
      <w:r w:rsidRPr="008D65CE">
        <w:rPr>
          <w:noProof/>
          <w:lang w:val="en-US"/>
        </w:rPr>
        <w:t>6.1.3.2.1.1</w:t>
      </w:r>
      <w:r w:rsidRPr="008D65CE">
        <w:rPr>
          <w:noProof/>
          <w:lang w:val="en-US"/>
        </w:rPr>
        <w:tab/>
        <w:t xml:space="preserve">Requirements for </w:t>
      </w:r>
      <w:r w:rsidRPr="008D65CE">
        <w:t>V2X communication over PC5</w:t>
      </w:r>
      <w:bookmarkEnd w:id="932"/>
      <w:bookmarkEnd w:id="933"/>
      <w:bookmarkEnd w:id="934"/>
      <w:bookmarkEnd w:id="935"/>
      <w:bookmarkEnd w:id="936"/>
      <w:bookmarkEnd w:id="937"/>
      <w:bookmarkEnd w:id="938"/>
      <w:bookmarkEnd w:id="93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0" w:name="_Toc34388657"/>
      <w:bookmarkStart w:id="941" w:name="_Toc34404428"/>
      <w:bookmarkStart w:id="942" w:name="_Toc45282273"/>
      <w:bookmarkStart w:id="943" w:name="_Toc45882659"/>
      <w:bookmarkStart w:id="944" w:name="_Toc51951209"/>
      <w:bookmarkStart w:id="945" w:name="_Toc59208965"/>
      <w:bookmarkStart w:id="946" w:name="_Toc75734804"/>
      <w:bookmarkStart w:id="947" w:name="_Toc14624740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0"/>
      <w:bookmarkEnd w:id="941"/>
      <w:bookmarkEnd w:id="942"/>
      <w:bookmarkEnd w:id="943"/>
      <w:bookmarkEnd w:id="944"/>
      <w:bookmarkEnd w:id="945"/>
      <w:bookmarkEnd w:id="946"/>
      <w:bookmarkEnd w:id="94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21159B0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8" w:name="_Toc533170267"/>
      <w:bookmarkStart w:id="949" w:name="_Toc34388658"/>
      <w:bookmarkStart w:id="95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1" w:name="_Toc45282274"/>
      <w:bookmarkStart w:id="952" w:name="_Toc45882660"/>
      <w:bookmarkStart w:id="953" w:name="_Toc51951210"/>
      <w:bookmarkStart w:id="954" w:name="_Toc59208966"/>
      <w:bookmarkStart w:id="955" w:name="_Toc75734805"/>
      <w:bookmarkStart w:id="956" w:name="_Toc146247402"/>
      <w:r w:rsidRPr="008D65CE">
        <w:t>6.1.3.2.2</w:t>
      </w:r>
      <w:r w:rsidRPr="008D65CE">
        <w:tab/>
        <w:t>Transmission</w:t>
      </w:r>
      <w:bookmarkEnd w:id="948"/>
      <w:bookmarkEnd w:id="949"/>
      <w:bookmarkEnd w:id="950"/>
      <w:bookmarkEnd w:id="951"/>
      <w:bookmarkEnd w:id="952"/>
      <w:bookmarkEnd w:id="953"/>
      <w:bookmarkEnd w:id="954"/>
      <w:bookmarkEnd w:id="955"/>
      <w:bookmarkEnd w:id="956"/>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7" w:name="_Toc34388659"/>
      <w:bookmarkStart w:id="958" w:name="_Toc34404430"/>
      <w:bookmarkStart w:id="959" w:name="_Toc45282275"/>
      <w:bookmarkStart w:id="960" w:name="_Toc45882661"/>
      <w:bookmarkStart w:id="961" w:name="_Toc51951211"/>
      <w:bookmarkStart w:id="962" w:name="_Toc59208967"/>
      <w:bookmarkStart w:id="963" w:name="_Toc75734806"/>
      <w:bookmarkStart w:id="964" w:name="_Toc533170268"/>
      <w:bookmarkStart w:id="965" w:name="_Toc146247403"/>
      <w:r w:rsidRPr="008D65CE">
        <w:t>6.1.3.2.3</w:t>
      </w:r>
      <w:r w:rsidRPr="008D65CE">
        <w:tab/>
        <w:t>Procedure for UE to use provisioned radio resources for V2X communication over PC5</w:t>
      </w:r>
      <w:bookmarkEnd w:id="957"/>
      <w:bookmarkEnd w:id="958"/>
      <w:bookmarkEnd w:id="959"/>
      <w:bookmarkEnd w:id="960"/>
      <w:bookmarkEnd w:id="961"/>
      <w:bookmarkEnd w:id="962"/>
      <w:bookmarkEnd w:id="963"/>
      <w:bookmarkEnd w:id="965"/>
    </w:p>
    <w:bookmarkEnd w:id="964"/>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6" w:name="_Toc533170269"/>
      <w:bookmarkStart w:id="967" w:name="_Toc34388660"/>
      <w:bookmarkStart w:id="968" w:name="_Toc34404431"/>
      <w:bookmarkStart w:id="969" w:name="_Toc45282276"/>
      <w:bookmarkStart w:id="970" w:name="_Toc45882662"/>
      <w:bookmarkStart w:id="971" w:name="_Toc51951212"/>
      <w:bookmarkStart w:id="972" w:name="_Toc59208968"/>
      <w:bookmarkStart w:id="973" w:name="_Toc75734807"/>
      <w:bookmarkStart w:id="974" w:name="_Toc146247404"/>
      <w:r w:rsidRPr="008D65CE">
        <w:t>6.1.3.2.4</w:t>
      </w:r>
      <w:bookmarkEnd w:id="966"/>
      <w:r w:rsidRPr="008D65CE">
        <w:tab/>
        <w:t>Privacy of V2X transmission over PC5</w:t>
      </w:r>
      <w:bookmarkEnd w:id="967"/>
      <w:bookmarkEnd w:id="968"/>
      <w:bookmarkEnd w:id="969"/>
      <w:bookmarkEnd w:id="970"/>
      <w:bookmarkEnd w:id="971"/>
      <w:bookmarkEnd w:id="972"/>
      <w:bookmarkEnd w:id="973"/>
      <w:bookmarkEnd w:id="974"/>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5" w:name="_Toc533170270"/>
      <w:bookmarkStart w:id="976" w:name="_Toc34388661"/>
      <w:bookmarkStart w:id="977" w:name="_Toc34404432"/>
      <w:bookmarkStart w:id="978" w:name="_Toc45282277"/>
      <w:bookmarkStart w:id="979" w:name="_Toc45882663"/>
      <w:bookmarkStart w:id="980" w:name="_Toc51951213"/>
      <w:bookmarkStart w:id="981" w:name="_Toc59208969"/>
      <w:bookmarkStart w:id="982" w:name="_Toc75734808"/>
      <w:bookmarkStart w:id="983" w:name="_Toc146247405"/>
      <w:r w:rsidRPr="008D65CE">
        <w:t>6.1.3.3</w:t>
      </w:r>
      <w:bookmarkEnd w:id="975"/>
      <w:r w:rsidRPr="008D65CE">
        <w:tab/>
        <w:t>Reception of broadcast mode V2X communication over PC5</w:t>
      </w:r>
      <w:bookmarkEnd w:id="976"/>
      <w:bookmarkEnd w:id="977"/>
      <w:bookmarkEnd w:id="978"/>
      <w:bookmarkEnd w:id="979"/>
      <w:bookmarkEnd w:id="980"/>
      <w:bookmarkEnd w:id="981"/>
      <w:bookmarkEnd w:id="982"/>
      <w:bookmarkEnd w:id="983"/>
    </w:p>
    <w:p w14:paraId="0EB43EE8" w14:textId="3486711B" w:rsidR="00C57585" w:rsidRDefault="008E33F7" w:rsidP="008E33F7">
      <w:pPr>
        <w:rPr>
          <w:lang w:val="en-US"/>
        </w:rPr>
      </w:pPr>
      <w:bookmarkStart w:id="984" w:name="_Toc34388662"/>
      <w:bookmarkStart w:id="985" w:name="_Toc34404433"/>
      <w:bookmarkStart w:id="986" w:name="_Toc45282278"/>
      <w:bookmarkStart w:id="987" w:name="_Toc45882664"/>
      <w:bookmarkStart w:id="988" w:name="_Toc51951214"/>
      <w:bookmarkStart w:id="989" w:name="_Toc59208970"/>
      <w:bookmarkStart w:id="990"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69B97067"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CB0F2A">
      <w:pPr>
        <w:pStyle w:val="B1"/>
      </w:pPr>
      <w:r>
        <w:t>c)</w:t>
      </w:r>
      <w:r>
        <w:tab/>
      </w:r>
      <w:r w:rsidR="008E33F7">
        <w:t xml:space="preserve">the </w:t>
      </w:r>
      <w:r w:rsidR="008E33F7" w:rsidRPr="00481BD6">
        <w:t>destination layer-2 ID(s)</w:t>
      </w:r>
      <w: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1" w:name="_Hlk87895976"/>
      <w:bookmarkStart w:id="992" w:name="_Hlk86249778"/>
      <w:bookmarkStart w:id="993"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1"/>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2"/>
    </w:p>
    <w:p w14:paraId="26F005D4" w14:textId="77777777" w:rsidR="008E33F7" w:rsidRDefault="008E33F7" w:rsidP="00CC0F60">
      <w:pPr>
        <w:pStyle w:val="Heading3"/>
      </w:pPr>
      <w:bookmarkStart w:id="994" w:name="_Toc146247406"/>
      <w:bookmarkEnd w:id="993"/>
      <w:r>
        <w:t>6.1.4</w:t>
      </w:r>
      <w:r w:rsidRPr="008C1B5D">
        <w:tab/>
      </w:r>
      <w:r>
        <w:t>Groupcast</w:t>
      </w:r>
      <w:r w:rsidRPr="00874C20">
        <w:t xml:space="preserve"> mode</w:t>
      </w:r>
      <w:r>
        <w:t xml:space="preserve"> </w:t>
      </w:r>
      <w:r w:rsidRPr="008C1B5D">
        <w:t>communication over PC5</w:t>
      </w:r>
      <w:bookmarkEnd w:id="921"/>
      <w:bookmarkEnd w:id="922"/>
      <w:bookmarkEnd w:id="984"/>
      <w:bookmarkEnd w:id="985"/>
      <w:bookmarkEnd w:id="986"/>
      <w:bookmarkEnd w:id="987"/>
      <w:bookmarkEnd w:id="988"/>
      <w:bookmarkEnd w:id="989"/>
      <w:bookmarkEnd w:id="990"/>
      <w:bookmarkEnd w:id="994"/>
    </w:p>
    <w:p w14:paraId="611C6E6E" w14:textId="77777777" w:rsidR="008E33F7" w:rsidRPr="00F1445B" w:rsidRDefault="008E33F7" w:rsidP="00CC0F60">
      <w:pPr>
        <w:pStyle w:val="Heading4"/>
        <w:rPr>
          <w:noProof/>
          <w:lang w:val="en-US"/>
        </w:rPr>
      </w:pPr>
      <w:bookmarkStart w:id="995" w:name="_Toc22039986"/>
      <w:bookmarkStart w:id="996" w:name="_Toc25070700"/>
      <w:bookmarkStart w:id="997" w:name="_Toc34388663"/>
      <w:bookmarkStart w:id="998" w:name="_Toc34404434"/>
      <w:bookmarkStart w:id="999" w:name="_Toc45282279"/>
      <w:bookmarkStart w:id="1000" w:name="_Toc45882665"/>
      <w:bookmarkStart w:id="1001" w:name="_Toc51951215"/>
      <w:bookmarkStart w:id="1002" w:name="_Toc59208971"/>
      <w:bookmarkStart w:id="1003" w:name="_Toc75734810"/>
      <w:bookmarkStart w:id="1004" w:name="_Toc14624740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5"/>
      <w:bookmarkEnd w:id="996"/>
      <w:bookmarkEnd w:id="997"/>
      <w:bookmarkEnd w:id="998"/>
      <w:bookmarkEnd w:id="999"/>
      <w:bookmarkEnd w:id="1000"/>
      <w:bookmarkEnd w:id="1001"/>
      <w:bookmarkEnd w:id="1002"/>
      <w:bookmarkEnd w:id="1003"/>
      <w:bookmarkEnd w:id="1004"/>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5" w:name="_Toc34388664"/>
      <w:bookmarkStart w:id="1006" w:name="_Toc34404435"/>
      <w:bookmarkStart w:id="1007" w:name="_Toc45282280"/>
      <w:bookmarkStart w:id="1008" w:name="_Toc45882666"/>
      <w:bookmarkStart w:id="1009" w:name="_Toc51951216"/>
      <w:bookmarkStart w:id="1010" w:name="_Toc59208972"/>
      <w:bookmarkStart w:id="1011" w:name="_Toc75734811"/>
      <w:bookmarkStart w:id="1012" w:name="_Toc22039987"/>
      <w:bookmarkStart w:id="1013" w:name="_Toc25070701"/>
      <w:bookmarkStart w:id="1014" w:name="_Toc146247408"/>
      <w:r w:rsidRPr="008D65CE">
        <w:t>6.1.4.2</w:t>
      </w:r>
      <w:r w:rsidRPr="008D65CE">
        <w:tab/>
        <w:t xml:space="preserve">Transmission of </w:t>
      </w:r>
      <w:r w:rsidRPr="008D65CE">
        <w:rPr>
          <w:rFonts w:hint="eastAsia"/>
          <w:lang w:eastAsia="zh-CN"/>
        </w:rPr>
        <w:t>group</w:t>
      </w:r>
      <w:r w:rsidRPr="008D65CE">
        <w:t>cast mode V2X communication over PC5</w:t>
      </w:r>
      <w:bookmarkEnd w:id="1005"/>
      <w:bookmarkEnd w:id="1006"/>
      <w:bookmarkEnd w:id="1007"/>
      <w:bookmarkEnd w:id="1008"/>
      <w:bookmarkEnd w:id="1009"/>
      <w:bookmarkEnd w:id="1010"/>
      <w:bookmarkEnd w:id="1011"/>
      <w:bookmarkEnd w:id="1014"/>
    </w:p>
    <w:p w14:paraId="29F58F07" w14:textId="77777777" w:rsidR="008E33F7" w:rsidRPr="00AE282C" w:rsidRDefault="008E33F7" w:rsidP="00CC0F60">
      <w:pPr>
        <w:pStyle w:val="Heading5"/>
      </w:pPr>
      <w:bookmarkStart w:id="1015" w:name="_Toc34388665"/>
      <w:bookmarkStart w:id="1016" w:name="_Toc34404436"/>
      <w:bookmarkStart w:id="1017" w:name="_Toc45282281"/>
      <w:bookmarkStart w:id="1018" w:name="_Toc45882667"/>
      <w:bookmarkStart w:id="1019" w:name="_Toc51951217"/>
      <w:bookmarkStart w:id="1020" w:name="_Toc59208973"/>
      <w:bookmarkStart w:id="1021" w:name="_Toc75734812"/>
      <w:bookmarkStart w:id="1022" w:name="_Toc146247409"/>
      <w:r w:rsidRPr="00AE282C">
        <w:t>6.1.4.2.1</w:t>
      </w:r>
      <w:r w:rsidRPr="00AE282C">
        <w:tab/>
        <w:t>Initiation</w:t>
      </w:r>
      <w:bookmarkEnd w:id="1015"/>
      <w:bookmarkEnd w:id="1016"/>
      <w:bookmarkEnd w:id="1017"/>
      <w:bookmarkEnd w:id="1018"/>
      <w:bookmarkEnd w:id="1019"/>
      <w:bookmarkEnd w:id="1020"/>
      <w:bookmarkEnd w:id="1021"/>
      <w:bookmarkEnd w:id="1022"/>
    </w:p>
    <w:p w14:paraId="4C7CC17B" w14:textId="77777777" w:rsidR="008E33F7" w:rsidRPr="008D65CE" w:rsidRDefault="008E33F7" w:rsidP="00CC0F60">
      <w:pPr>
        <w:pStyle w:val="Heading6"/>
        <w:numPr>
          <w:ilvl w:val="5"/>
          <w:numId w:val="0"/>
        </w:numPr>
        <w:ind w:left="1152" w:hanging="432"/>
        <w:rPr>
          <w:noProof/>
          <w:lang w:val="en-US"/>
        </w:rPr>
      </w:pPr>
      <w:bookmarkStart w:id="1023" w:name="_Toc34388666"/>
      <w:bookmarkStart w:id="1024" w:name="_Toc34404437"/>
      <w:bookmarkStart w:id="1025" w:name="_Toc45282282"/>
      <w:bookmarkStart w:id="1026" w:name="_Toc45882668"/>
      <w:bookmarkStart w:id="1027" w:name="_Toc51951218"/>
      <w:bookmarkStart w:id="1028" w:name="_Toc59208974"/>
      <w:bookmarkStart w:id="1029" w:name="_Toc75734813"/>
      <w:bookmarkStart w:id="1030" w:name="_Toc146247410"/>
      <w:r w:rsidRPr="008D65CE">
        <w:rPr>
          <w:noProof/>
          <w:lang w:val="en-US"/>
        </w:rPr>
        <w:t>6.1.4.2.1.1</w:t>
      </w:r>
      <w:r w:rsidRPr="008D65CE">
        <w:rPr>
          <w:noProof/>
          <w:lang w:val="en-US"/>
        </w:rPr>
        <w:tab/>
        <w:t xml:space="preserve">Requirements for </w:t>
      </w:r>
      <w:r w:rsidRPr="008D65CE">
        <w:t>V2X communication over PC5</w:t>
      </w:r>
      <w:bookmarkEnd w:id="1023"/>
      <w:bookmarkEnd w:id="1024"/>
      <w:bookmarkEnd w:id="1025"/>
      <w:bookmarkEnd w:id="1026"/>
      <w:bookmarkEnd w:id="1027"/>
      <w:bookmarkEnd w:id="1028"/>
      <w:bookmarkEnd w:id="1029"/>
      <w:bookmarkEnd w:id="1030"/>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1" w:name="_Toc34388667"/>
      <w:bookmarkStart w:id="1032"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3" w:name="_Toc45282283"/>
      <w:bookmarkStart w:id="1034" w:name="_Toc45882669"/>
      <w:bookmarkStart w:id="1035" w:name="_Toc51951219"/>
      <w:bookmarkStart w:id="1036" w:name="_Toc59208975"/>
      <w:bookmarkStart w:id="1037" w:name="_Toc75734814"/>
      <w:bookmarkStart w:id="1038" w:name="_Toc14624741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1"/>
      <w:bookmarkEnd w:id="1032"/>
      <w:bookmarkEnd w:id="1033"/>
      <w:bookmarkEnd w:id="1034"/>
      <w:bookmarkEnd w:id="1035"/>
      <w:bookmarkEnd w:id="1036"/>
      <w:bookmarkEnd w:id="1037"/>
      <w:bookmarkEnd w:id="103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9" w:name="_Toc34388668"/>
      <w:bookmarkStart w:id="1040" w:name="_Toc34404439"/>
      <w:bookmarkStart w:id="1041" w:name="_Toc45282284"/>
      <w:bookmarkStart w:id="1042" w:name="_Toc45882670"/>
      <w:bookmarkStart w:id="1043" w:name="_Toc51951220"/>
      <w:bookmarkStart w:id="1044" w:name="_Toc59208976"/>
      <w:bookmarkStart w:id="1045" w:name="_Toc75734815"/>
      <w:bookmarkStart w:id="1046" w:name="_Toc146247412"/>
      <w:r w:rsidRPr="008D65CE">
        <w:t>6.1.4.2.2</w:t>
      </w:r>
      <w:r w:rsidRPr="008D65CE">
        <w:tab/>
        <w:t>Transmission</w:t>
      </w:r>
      <w:bookmarkEnd w:id="1039"/>
      <w:bookmarkEnd w:id="1040"/>
      <w:bookmarkEnd w:id="1041"/>
      <w:bookmarkEnd w:id="1042"/>
      <w:bookmarkEnd w:id="1043"/>
      <w:bookmarkEnd w:id="1044"/>
      <w:bookmarkEnd w:id="1045"/>
      <w:bookmarkEnd w:id="1046"/>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7" w:name="_Toc34388669"/>
      <w:bookmarkStart w:id="1048" w:name="_Toc34404440"/>
      <w:bookmarkStart w:id="1049" w:name="_Toc45282285"/>
      <w:bookmarkStart w:id="1050" w:name="_Toc45882671"/>
      <w:bookmarkStart w:id="1051" w:name="_Toc51951221"/>
      <w:bookmarkStart w:id="1052" w:name="_Toc59208977"/>
      <w:bookmarkStart w:id="1053" w:name="_Toc75734816"/>
      <w:bookmarkStart w:id="1054" w:name="_Toc146247413"/>
      <w:r w:rsidRPr="008D65CE">
        <w:t>6.1.4.2.3</w:t>
      </w:r>
      <w:r w:rsidRPr="008D65CE">
        <w:tab/>
        <w:t>Procedure for UE to use provisioned radio resources for V2X communication over PC5</w:t>
      </w:r>
      <w:bookmarkEnd w:id="1047"/>
      <w:bookmarkEnd w:id="1048"/>
      <w:bookmarkEnd w:id="1049"/>
      <w:bookmarkEnd w:id="1050"/>
      <w:bookmarkEnd w:id="1051"/>
      <w:bookmarkEnd w:id="1052"/>
      <w:bookmarkEnd w:id="1053"/>
      <w:bookmarkEnd w:id="1054"/>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5" w:name="_Toc34388670"/>
      <w:bookmarkStart w:id="1056" w:name="_Toc34404441"/>
      <w:bookmarkStart w:id="1057" w:name="_Toc45282286"/>
      <w:bookmarkStart w:id="1058" w:name="_Toc45882672"/>
      <w:bookmarkStart w:id="1059" w:name="_Toc51951222"/>
      <w:bookmarkStart w:id="1060" w:name="_Toc59208978"/>
      <w:bookmarkStart w:id="1061" w:name="_Toc75734817"/>
      <w:bookmarkStart w:id="1062" w:name="_Toc146247414"/>
      <w:r w:rsidRPr="008D65CE">
        <w:rPr>
          <w:lang w:eastAsia="ko-KR"/>
        </w:rPr>
        <w:t>6.1.4.2.4</w:t>
      </w:r>
      <w:r w:rsidRPr="008D65CE">
        <w:rPr>
          <w:lang w:eastAsia="ko-KR"/>
        </w:rPr>
        <w:tab/>
        <w:t>Privacy of V2X transmission over PC5</w:t>
      </w:r>
      <w:bookmarkEnd w:id="1055"/>
      <w:bookmarkEnd w:id="1056"/>
      <w:bookmarkEnd w:id="1057"/>
      <w:bookmarkEnd w:id="1058"/>
      <w:bookmarkEnd w:id="1059"/>
      <w:bookmarkEnd w:id="1060"/>
      <w:bookmarkEnd w:id="1061"/>
      <w:bookmarkEnd w:id="1062"/>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3" w:name="_Toc34388671"/>
      <w:bookmarkStart w:id="1064" w:name="_Toc34404442"/>
      <w:bookmarkStart w:id="1065" w:name="_Toc45282287"/>
      <w:bookmarkStart w:id="1066" w:name="_Toc45882673"/>
      <w:bookmarkStart w:id="1067" w:name="_Toc51951223"/>
      <w:bookmarkStart w:id="1068" w:name="_Toc59208979"/>
      <w:bookmarkStart w:id="1069" w:name="_Toc75734818"/>
      <w:bookmarkStart w:id="1070" w:name="_Toc146247415"/>
      <w:r w:rsidRPr="008D65CE">
        <w:t>6.1.4.3</w:t>
      </w:r>
      <w:r w:rsidRPr="008D65CE">
        <w:tab/>
        <w:t>Reception of groupcast mode V2X communication over PC5</w:t>
      </w:r>
      <w:bookmarkEnd w:id="1063"/>
      <w:bookmarkEnd w:id="1064"/>
      <w:bookmarkEnd w:id="1065"/>
      <w:bookmarkEnd w:id="1066"/>
      <w:bookmarkEnd w:id="1067"/>
      <w:bookmarkEnd w:id="1068"/>
      <w:bookmarkEnd w:id="1069"/>
      <w:bookmarkEnd w:id="107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1" w:name="_Toc34388672"/>
      <w:bookmarkStart w:id="1072" w:name="_Toc34404443"/>
      <w:bookmarkStart w:id="1073" w:name="_Toc45282288"/>
      <w:bookmarkStart w:id="1074" w:name="_Toc45882674"/>
      <w:bookmarkStart w:id="1075" w:name="_Toc51951224"/>
      <w:bookmarkStart w:id="1076" w:name="_Toc59208980"/>
      <w:bookmarkStart w:id="1077" w:name="_Toc75734819"/>
      <w:bookmarkStart w:id="1078" w:name="_Toc14624741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2"/>
      <w:bookmarkEnd w:id="1013"/>
      <w:bookmarkEnd w:id="1071"/>
      <w:bookmarkEnd w:id="1072"/>
      <w:bookmarkEnd w:id="1073"/>
      <w:bookmarkEnd w:id="1074"/>
      <w:bookmarkEnd w:id="1075"/>
      <w:bookmarkEnd w:id="1076"/>
      <w:bookmarkEnd w:id="1077"/>
      <w:bookmarkEnd w:id="1078"/>
    </w:p>
    <w:p w14:paraId="3A465CE0" w14:textId="77777777" w:rsidR="008E33F7" w:rsidRPr="00F1445B" w:rsidRDefault="008E33F7" w:rsidP="00CC0F60">
      <w:pPr>
        <w:pStyle w:val="Heading3"/>
        <w:rPr>
          <w:noProof/>
          <w:lang w:val="en-US"/>
        </w:rPr>
      </w:pPr>
      <w:bookmarkStart w:id="1079" w:name="_Toc22039988"/>
      <w:bookmarkStart w:id="1080" w:name="_Toc25070702"/>
      <w:bookmarkStart w:id="1081" w:name="_Toc34388673"/>
      <w:bookmarkStart w:id="1082" w:name="_Toc34404444"/>
      <w:bookmarkStart w:id="1083" w:name="_Toc45282289"/>
      <w:bookmarkStart w:id="1084" w:name="_Toc45882675"/>
      <w:bookmarkStart w:id="1085" w:name="_Toc51951225"/>
      <w:bookmarkStart w:id="1086" w:name="_Toc59208981"/>
      <w:bookmarkStart w:id="1087" w:name="_Toc75734820"/>
      <w:bookmarkStart w:id="1088" w:name="_Toc1462474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9"/>
      <w:bookmarkEnd w:id="1080"/>
      <w:bookmarkEnd w:id="1081"/>
      <w:bookmarkEnd w:id="1082"/>
      <w:bookmarkEnd w:id="1083"/>
      <w:bookmarkEnd w:id="1084"/>
      <w:bookmarkEnd w:id="1085"/>
      <w:bookmarkEnd w:id="1086"/>
      <w:bookmarkEnd w:id="1087"/>
      <w:bookmarkEnd w:id="1088"/>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9" w:name="_Toc25070703"/>
      <w:bookmarkStart w:id="1090" w:name="_Toc22039989"/>
      <w:bookmarkStart w:id="1091" w:name="_Toc1063787"/>
      <w:r>
        <w:rPr>
          <w:lang w:val="en-US"/>
        </w:rPr>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2" w:name="_Toc34388674"/>
      <w:bookmarkStart w:id="1093" w:name="_Toc34404445"/>
      <w:bookmarkStart w:id="1094" w:name="_Toc45282290"/>
      <w:bookmarkStart w:id="1095"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6" w:name="_Toc51951226"/>
      <w:bookmarkStart w:id="1097" w:name="_Toc59208982"/>
      <w:bookmarkStart w:id="1098" w:name="_Toc75734821"/>
      <w:bookmarkStart w:id="1099" w:name="_Toc14624741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2"/>
      <w:bookmarkEnd w:id="1093"/>
      <w:bookmarkEnd w:id="1094"/>
      <w:bookmarkEnd w:id="1095"/>
      <w:bookmarkEnd w:id="1096"/>
      <w:bookmarkEnd w:id="1097"/>
      <w:bookmarkEnd w:id="1098"/>
      <w:bookmarkEnd w:id="109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0" w:name="_Toc34388675"/>
      <w:bookmarkStart w:id="1101" w:name="_Toc34404446"/>
      <w:bookmarkStart w:id="1102" w:name="_Toc45282291"/>
      <w:bookmarkStart w:id="1103" w:name="_Toc45882677"/>
      <w:bookmarkStart w:id="1104" w:name="_Toc51951227"/>
      <w:bookmarkStart w:id="1105" w:name="_Toc59208983"/>
      <w:bookmarkStart w:id="1106" w:name="_Toc75734822"/>
      <w:bookmarkStart w:id="1107" w:name="_Toc14624741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0"/>
      <w:bookmarkEnd w:id="1101"/>
      <w:bookmarkEnd w:id="1102"/>
      <w:bookmarkEnd w:id="1103"/>
      <w:bookmarkEnd w:id="1104"/>
      <w:bookmarkEnd w:id="1105"/>
      <w:bookmarkEnd w:id="1106"/>
      <w:bookmarkEnd w:id="1107"/>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8" w:name="_Toc34388676"/>
      <w:bookmarkStart w:id="1109" w:name="_Toc34404447"/>
      <w:bookmarkStart w:id="1110" w:name="_Toc45282292"/>
      <w:bookmarkStart w:id="1111" w:name="_Toc45882678"/>
      <w:bookmarkStart w:id="1112" w:name="_Toc51951228"/>
      <w:bookmarkStart w:id="1113" w:name="_Toc59208984"/>
      <w:bookmarkStart w:id="1114" w:name="_Toc75734823"/>
      <w:bookmarkStart w:id="1115" w:name="_Toc14624742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8"/>
      <w:bookmarkEnd w:id="1109"/>
      <w:bookmarkEnd w:id="1110"/>
      <w:bookmarkEnd w:id="1111"/>
      <w:bookmarkEnd w:id="1112"/>
      <w:bookmarkEnd w:id="1113"/>
      <w:bookmarkEnd w:id="1114"/>
      <w:bookmarkEnd w:id="1115"/>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6" w:name="_Toc34388677"/>
      <w:bookmarkStart w:id="1117" w:name="_Toc34404448"/>
      <w:bookmarkStart w:id="1118" w:name="_Toc45282293"/>
      <w:bookmarkStart w:id="1119" w:name="_Toc45882679"/>
      <w:bookmarkStart w:id="1120" w:name="_Toc51951229"/>
      <w:bookmarkStart w:id="1121" w:name="_Toc59208985"/>
      <w:bookmarkStart w:id="1122" w:name="_Toc75734824"/>
      <w:bookmarkStart w:id="1123" w:name="_Toc14624742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6"/>
      <w:bookmarkEnd w:id="1117"/>
      <w:bookmarkEnd w:id="1118"/>
      <w:bookmarkEnd w:id="1119"/>
      <w:bookmarkEnd w:id="1120"/>
      <w:bookmarkEnd w:id="1121"/>
      <w:bookmarkEnd w:id="1122"/>
      <w:bookmarkEnd w:id="112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77777777"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subclause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25C1B65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IP </w:t>
      </w:r>
      <w:r>
        <w:rPr>
          <w:noProof/>
          <w:lang w:val="en-US"/>
        </w:rPr>
        <w:t>are FFS.</w:t>
      </w:r>
    </w:p>
    <w:p w14:paraId="137D4D0D" w14:textId="77777777" w:rsidR="00F6784A" w:rsidRDefault="00F6784A" w:rsidP="00F6784A">
      <w:pPr>
        <w:pStyle w:val="B3"/>
      </w:pPr>
      <w:r>
        <w:rPr>
          <w:lang w:val="en-US"/>
        </w:rPr>
        <w:t>B)</w:t>
      </w:r>
      <w:r>
        <w:rPr>
          <w:lang w:val="en-US"/>
        </w:rPr>
        <w:tab/>
      </w:r>
      <w:r>
        <w:t xml:space="preserve">if the type of data in the V2X message is non-IP,, </w:t>
      </w:r>
      <w:r>
        <w:rPr>
          <w:lang w:val="en-US"/>
        </w:rPr>
        <w:t>the UE shall listen for a UDP packet:</w:t>
      </w:r>
    </w:p>
    <w:p w14:paraId="4901A19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non-IP </w:t>
      </w:r>
      <w:r>
        <w:rPr>
          <w:noProof/>
          <w:lang w:val="en-US"/>
        </w:rPr>
        <w:t>are FFS.</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124"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124"/>
    <w:p w14:paraId="6C92B299" w14:textId="3CFDA61B"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125" w:name="_Toc34388678"/>
      <w:bookmarkStart w:id="1126" w:name="_Toc34404449"/>
      <w:bookmarkStart w:id="1127" w:name="_Toc45282294"/>
      <w:bookmarkStart w:id="1128" w:name="_Toc45882680"/>
      <w:bookmarkStart w:id="1129" w:name="_Toc51951230"/>
      <w:bookmarkStart w:id="1130" w:name="_Toc59208986"/>
      <w:bookmarkStart w:id="1131" w:name="_Toc75734825"/>
      <w:bookmarkStart w:id="1132" w:name="_Toc146247422"/>
      <w:r>
        <w:rPr>
          <w:noProof/>
          <w:lang w:val="en-US"/>
        </w:rPr>
        <w:t>6.2.6</w:t>
      </w:r>
      <w:r>
        <w:rPr>
          <w:noProof/>
          <w:lang w:val="en-US"/>
        </w:rPr>
        <w:tab/>
        <w:t>V2X application server discovery</w:t>
      </w:r>
      <w:bookmarkEnd w:id="1125"/>
      <w:bookmarkEnd w:id="1126"/>
      <w:bookmarkEnd w:id="1127"/>
      <w:bookmarkEnd w:id="1128"/>
      <w:bookmarkEnd w:id="1129"/>
      <w:bookmarkEnd w:id="1130"/>
      <w:bookmarkEnd w:id="1131"/>
      <w:bookmarkEnd w:id="1132"/>
    </w:p>
    <w:p w14:paraId="4E46954A" w14:textId="642EC14D" w:rsidR="00F6784A" w:rsidRDefault="00F6784A" w:rsidP="0095702E">
      <w:pPr>
        <w:pStyle w:val="Heading4"/>
        <w:rPr>
          <w:noProof/>
          <w:lang w:val="en-US"/>
        </w:rPr>
      </w:pPr>
      <w:bookmarkStart w:id="1133" w:name="_Toc533170278"/>
      <w:bookmarkStart w:id="1134" w:name="_Toc45198893"/>
      <w:bookmarkStart w:id="1135" w:name="_Toc51869491"/>
      <w:bookmarkStart w:id="1136" w:name="_Toc58572519"/>
      <w:bookmarkStart w:id="1137" w:name="_Toc58572639"/>
      <w:bookmarkStart w:id="1138" w:name="_Toc58572718"/>
      <w:bookmarkStart w:id="1139" w:name="_Toc58572797"/>
      <w:bookmarkStart w:id="1140" w:name="_Toc58572877"/>
      <w:bookmarkStart w:id="1141" w:name="_Toc58572956"/>
      <w:bookmarkStart w:id="1142" w:name="_Toc58573036"/>
      <w:bookmarkStart w:id="1143" w:name="_Toc58573114"/>
      <w:bookmarkStart w:id="1144" w:name="_Toc58573193"/>
      <w:bookmarkStart w:id="1145" w:name="_Toc58573272"/>
      <w:bookmarkStart w:id="1146" w:name="_Toc58573351"/>
      <w:bookmarkStart w:id="1147" w:name="_Toc123578772"/>
      <w:bookmarkStart w:id="1148" w:name="_Toc146247423"/>
      <w:r>
        <w:rPr>
          <w:noProof/>
          <w:lang w:val="en-US"/>
        </w:rPr>
        <w:t>6.2.6.1</w:t>
      </w:r>
      <w:r>
        <w:rPr>
          <w:noProof/>
          <w:lang w:val="en-US"/>
        </w:rP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149" w:name="_Toc146247424"/>
      <w:r>
        <w:rPr>
          <w:noProof/>
          <w:lang w:val="en-US"/>
        </w:rPr>
        <w:t>6.2.6.2</w:t>
      </w:r>
      <w:r>
        <w:rPr>
          <w:noProof/>
          <w:lang w:val="en-US"/>
        </w:rPr>
        <w:tab/>
        <w:t>V2X application server discovery using MBS</w:t>
      </w:r>
      <w:bookmarkEnd w:id="1149"/>
    </w:p>
    <w:p w14:paraId="755E6FC8" w14:textId="77777777" w:rsidR="00F6784A" w:rsidRDefault="00F6784A" w:rsidP="00F6784A">
      <w:pPr>
        <w:pStyle w:val="Heading5"/>
        <w:rPr>
          <w:noProof/>
          <w:lang w:val="en-US"/>
        </w:rPr>
      </w:pPr>
      <w:bookmarkStart w:id="1150" w:name="_Toc533170280"/>
      <w:bookmarkStart w:id="1151" w:name="_Toc45198895"/>
      <w:bookmarkStart w:id="1152" w:name="_Toc51869493"/>
      <w:bookmarkStart w:id="1153" w:name="_Toc58572521"/>
      <w:bookmarkStart w:id="1154" w:name="_Toc58572641"/>
      <w:bookmarkStart w:id="1155" w:name="_Toc58572720"/>
      <w:bookmarkStart w:id="1156" w:name="_Toc58572799"/>
      <w:bookmarkStart w:id="1157" w:name="_Toc58572879"/>
      <w:bookmarkStart w:id="1158" w:name="_Toc58572958"/>
      <w:bookmarkStart w:id="1159" w:name="_Toc58573038"/>
      <w:bookmarkStart w:id="1160" w:name="_Toc58573116"/>
      <w:bookmarkStart w:id="1161" w:name="_Toc58573195"/>
      <w:bookmarkStart w:id="1162" w:name="_Toc58573274"/>
      <w:bookmarkStart w:id="1163" w:name="_Toc58573353"/>
      <w:bookmarkStart w:id="1164" w:name="_Toc123578774"/>
      <w:bookmarkStart w:id="1165" w:name="_Toc146247425"/>
      <w:r>
        <w:rPr>
          <w:noProof/>
          <w:lang w:val="en-US"/>
        </w:rPr>
        <w:t>6.2.6.2.1</w:t>
      </w:r>
      <w:r>
        <w:rPr>
          <w:noProof/>
          <w:lang w:val="en-US"/>
        </w:rP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42F34903" w14:textId="77777777"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viar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77777777" w:rsidR="00F6784A" w:rsidRDefault="00F6784A" w:rsidP="00F6784A">
      <w:pPr>
        <w:pStyle w:val="B1"/>
        <w:rPr>
          <w:noProof/>
          <w:lang w:val="en-US"/>
        </w:rPr>
      </w:pPr>
      <w:r>
        <w:t>b)</w:t>
      </w:r>
      <w:r>
        <w:tab/>
        <w:t>the serving PLMN is associated with a V2X MBS configuration f</w:t>
      </w:r>
      <w:r>
        <w:rPr>
          <w:noProof/>
          <w:lang w:val="en-US"/>
        </w:rPr>
        <w:t>or receiving V2X application server information via MBS in the configuration parameters for V2X communication over Uu provisioned to the UE as specified in subclause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166" w:name="_Toc533170281"/>
      <w:bookmarkStart w:id="1167" w:name="_Toc45198896"/>
      <w:bookmarkStart w:id="1168" w:name="_Toc51869494"/>
      <w:bookmarkStart w:id="1169" w:name="_Toc58572522"/>
      <w:bookmarkStart w:id="1170" w:name="_Toc58572642"/>
      <w:bookmarkStart w:id="1171" w:name="_Toc58572721"/>
      <w:bookmarkStart w:id="1172" w:name="_Toc58572800"/>
      <w:bookmarkStart w:id="1173" w:name="_Toc58572880"/>
      <w:bookmarkStart w:id="1174" w:name="_Toc58572959"/>
      <w:bookmarkStart w:id="1175" w:name="_Toc58573039"/>
      <w:bookmarkStart w:id="1176" w:name="_Toc58573117"/>
      <w:bookmarkStart w:id="1177" w:name="_Toc58573196"/>
      <w:bookmarkStart w:id="1178" w:name="_Toc58573275"/>
      <w:bookmarkStart w:id="1179" w:name="_Toc58573354"/>
      <w:bookmarkStart w:id="1180" w:name="_Toc123578775"/>
      <w:bookmarkStart w:id="1181" w:name="_Toc146247426"/>
      <w:r>
        <w:rPr>
          <w:noProof/>
          <w:lang w:val="en-US"/>
        </w:rPr>
        <w:t>6.2.6.2.2</w:t>
      </w:r>
      <w:r>
        <w:rPr>
          <w:noProof/>
          <w:lang w:val="en-US"/>
        </w:rPr>
        <w:tab/>
        <w:t>Procedure for V2X application server discovery using MBS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182" w:name="_Toc34388679"/>
      <w:bookmarkStart w:id="1183" w:name="_Toc34404450"/>
      <w:bookmarkStart w:id="1184" w:name="_Toc45282295"/>
      <w:bookmarkStart w:id="1185" w:name="_Toc45882681"/>
      <w:bookmarkStart w:id="1186" w:name="_Toc51951231"/>
      <w:bookmarkStart w:id="1187" w:name="_Toc59208987"/>
      <w:bookmarkStart w:id="1188" w:name="_Toc75734826"/>
      <w:bookmarkStart w:id="1189" w:name="_Toc146247427"/>
      <w:r>
        <w:rPr>
          <w:noProof/>
          <w:lang w:val="en-US"/>
        </w:rPr>
        <w:t>6.2.7</w:t>
      </w:r>
      <w:r w:rsidRPr="00F1445B">
        <w:rPr>
          <w:noProof/>
          <w:lang w:val="en-US"/>
        </w:rPr>
        <w:tab/>
      </w:r>
      <w:r>
        <w:rPr>
          <w:noProof/>
          <w:lang w:val="en-US"/>
        </w:rPr>
        <w:t>V2X application server configuration</w:t>
      </w:r>
      <w:bookmarkEnd w:id="1182"/>
      <w:bookmarkEnd w:id="1183"/>
      <w:bookmarkEnd w:id="1184"/>
      <w:bookmarkEnd w:id="1185"/>
      <w:bookmarkEnd w:id="1186"/>
      <w:bookmarkEnd w:id="1187"/>
      <w:bookmarkEnd w:id="1188"/>
      <w:bookmarkEnd w:id="1189"/>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90" w:name="_Toc59208988"/>
      <w:bookmarkStart w:id="1191" w:name="_Toc75734827"/>
      <w:bookmarkStart w:id="1192" w:name="_Toc33963258"/>
      <w:bookmarkStart w:id="1193" w:name="_Toc34393328"/>
      <w:bookmarkStart w:id="1194" w:name="_Toc45216144"/>
      <w:bookmarkStart w:id="1195" w:name="_Toc51931713"/>
      <w:bookmarkStart w:id="1196" w:name="_Toc34388680"/>
      <w:bookmarkStart w:id="1197" w:name="_Toc34404451"/>
      <w:bookmarkStart w:id="1198" w:name="_Toc45282296"/>
      <w:bookmarkStart w:id="1199" w:name="_Toc45882682"/>
      <w:bookmarkStart w:id="1200" w:name="_Toc51951232"/>
      <w:bookmarkStart w:id="1201" w:name="_Toc146247428"/>
      <w:r>
        <w:t>6A</w:t>
      </w:r>
      <w:r w:rsidRPr="00972C99">
        <w:tab/>
        <w:t xml:space="preserve">Handling of unknown, unforeseen, and erroneous </w:t>
      </w:r>
      <w:r>
        <w:t xml:space="preserve">PC5 signalling protocol </w:t>
      </w:r>
      <w:r w:rsidRPr="00972C99">
        <w:t>data</w:t>
      </w:r>
      <w:bookmarkEnd w:id="1190"/>
      <w:bookmarkEnd w:id="1191"/>
      <w:bookmarkEnd w:id="1201"/>
    </w:p>
    <w:p w14:paraId="29423BAA" w14:textId="77777777" w:rsidR="008E33F7" w:rsidRPr="00972C99" w:rsidRDefault="008E33F7" w:rsidP="00CC0F60">
      <w:pPr>
        <w:pStyle w:val="Heading2"/>
      </w:pPr>
      <w:bookmarkStart w:id="1202" w:name="_Toc59208989"/>
      <w:bookmarkStart w:id="1203" w:name="_Toc75734828"/>
      <w:bookmarkStart w:id="1204" w:name="_Toc146247429"/>
      <w:r>
        <w:t>6A</w:t>
      </w:r>
      <w:r w:rsidRPr="00972C99">
        <w:t>.1</w:t>
      </w:r>
      <w:r w:rsidRPr="00972C99">
        <w:tab/>
        <w:t>General</w:t>
      </w:r>
      <w:bookmarkEnd w:id="1192"/>
      <w:bookmarkEnd w:id="1193"/>
      <w:bookmarkEnd w:id="1194"/>
      <w:bookmarkEnd w:id="1195"/>
      <w:bookmarkEnd w:id="1202"/>
      <w:bookmarkEnd w:id="1203"/>
      <w:bookmarkEnd w:id="1204"/>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205" w:name="_Toc33963259"/>
      <w:bookmarkStart w:id="1206" w:name="_Toc34393329"/>
      <w:bookmarkStart w:id="1207" w:name="_Toc45216145"/>
      <w:bookmarkStart w:id="1208" w:name="_Toc51931714"/>
      <w:bookmarkStart w:id="1209" w:name="_Toc59208990"/>
      <w:bookmarkStart w:id="1210" w:name="_Toc75734829"/>
      <w:bookmarkStart w:id="1211" w:name="_Toc146247430"/>
      <w:r>
        <w:t>6A</w:t>
      </w:r>
      <w:r w:rsidRPr="00972C99">
        <w:t>.2</w:t>
      </w:r>
      <w:r w:rsidRPr="00972C99">
        <w:tab/>
        <w:t>Message too short or too long</w:t>
      </w:r>
      <w:bookmarkEnd w:id="1205"/>
      <w:bookmarkEnd w:id="1206"/>
      <w:bookmarkEnd w:id="1207"/>
      <w:bookmarkEnd w:id="1208"/>
      <w:bookmarkEnd w:id="1209"/>
      <w:bookmarkEnd w:id="1210"/>
      <w:bookmarkEnd w:id="1211"/>
    </w:p>
    <w:p w14:paraId="22186E61" w14:textId="77777777" w:rsidR="008E33F7" w:rsidRPr="00972C99" w:rsidRDefault="008E33F7" w:rsidP="00CC0F60">
      <w:pPr>
        <w:pStyle w:val="Heading3"/>
      </w:pPr>
      <w:bookmarkStart w:id="1212" w:name="_Toc33963260"/>
      <w:bookmarkStart w:id="1213" w:name="_Toc34393330"/>
      <w:bookmarkStart w:id="1214" w:name="_Toc45216146"/>
      <w:bookmarkStart w:id="1215" w:name="_Toc51931715"/>
      <w:bookmarkStart w:id="1216" w:name="_Toc59208991"/>
      <w:bookmarkStart w:id="1217" w:name="_Toc75734830"/>
      <w:bookmarkStart w:id="1218" w:name="_Toc146247431"/>
      <w:r>
        <w:t>6A</w:t>
      </w:r>
      <w:r w:rsidRPr="00972C99">
        <w:t>.2.1</w:t>
      </w:r>
      <w:r w:rsidRPr="00972C99">
        <w:tab/>
        <w:t>Message too short</w:t>
      </w:r>
      <w:bookmarkEnd w:id="1212"/>
      <w:bookmarkEnd w:id="1213"/>
      <w:bookmarkEnd w:id="1214"/>
      <w:bookmarkEnd w:id="1215"/>
      <w:bookmarkEnd w:id="1216"/>
      <w:bookmarkEnd w:id="1217"/>
      <w:bookmarkEnd w:id="121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219" w:name="_Toc33963261"/>
      <w:bookmarkStart w:id="1220" w:name="_Toc34393331"/>
      <w:bookmarkStart w:id="1221" w:name="_Toc45216147"/>
      <w:bookmarkStart w:id="1222" w:name="_Toc51931716"/>
      <w:bookmarkStart w:id="1223" w:name="_Toc59208992"/>
      <w:bookmarkStart w:id="1224" w:name="_Toc75734831"/>
      <w:bookmarkStart w:id="1225" w:name="_Toc146247432"/>
      <w:r>
        <w:t>6A</w:t>
      </w:r>
      <w:r w:rsidRPr="00972C99">
        <w:t>.2.2</w:t>
      </w:r>
      <w:r w:rsidRPr="00972C99">
        <w:tab/>
        <w:t>Message too long</w:t>
      </w:r>
      <w:bookmarkEnd w:id="1219"/>
      <w:bookmarkEnd w:id="1220"/>
      <w:bookmarkEnd w:id="1221"/>
      <w:bookmarkEnd w:id="1222"/>
      <w:bookmarkEnd w:id="1223"/>
      <w:bookmarkEnd w:id="1224"/>
      <w:bookmarkEnd w:id="1225"/>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226" w:name="_Toc33963262"/>
      <w:bookmarkStart w:id="1227" w:name="_Toc34393332"/>
      <w:bookmarkStart w:id="1228" w:name="_Toc45216148"/>
      <w:bookmarkStart w:id="1229" w:name="_Toc51931717"/>
      <w:bookmarkStart w:id="1230" w:name="_Toc59208993"/>
      <w:bookmarkStart w:id="1231" w:name="_Toc75734832"/>
      <w:bookmarkStart w:id="1232" w:name="_Toc146247433"/>
      <w:r>
        <w:t>6A</w:t>
      </w:r>
      <w:r w:rsidRPr="00972C99">
        <w:t>.3</w:t>
      </w:r>
      <w:r w:rsidRPr="00972C99">
        <w:tab/>
        <w:t>Unknown or unforeseen message type</w:t>
      </w:r>
      <w:bookmarkEnd w:id="1226"/>
      <w:bookmarkEnd w:id="1227"/>
      <w:bookmarkEnd w:id="1228"/>
      <w:bookmarkEnd w:id="1229"/>
      <w:bookmarkEnd w:id="1230"/>
      <w:bookmarkEnd w:id="1231"/>
      <w:bookmarkEnd w:id="1232"/>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233" w:name="_Toc33963263"/>
      <w:bookmarkStart w:id="1234" w:name="_Toc34393333"/>
      <w:bookmarkStart w:id="1235" w:name="_Toc45216149"/>
      <w:bookmarkStart w:id="1236" w:name="_Toc51931718"/>
      <w:bookmarkStart w:id="1237" w:name="_Toc59208994"/>
      <w:bookmarkStart w:id="1238" w:name="_Toc75734833"/>
      <w:bookmarkStart w:id="1239" w:name="_Toc146247434"/>
      <w:r>
        <w:t>6A</w:t>
      </w:r>
      <w:r w:rsidRPr="00972C99">
        <w:t>.4</w:t>
      </w:r>
      <w:r w:rsidRPr="00972C99">
        <w:tab/>
        <w:t>Non-semantical mandatory information element errors</w:t>
      </w:r>
      <w:bookmarkEnd w:id="1233"/>
      <w:bookmarkEnd w:id="1234"/>
      <w:bookmarkEnd w:id="1235"/>
      <w:bookmarkEnd w:id="1236"/>
      <w:bookmarkEnd w:id="1237"/>
      <w:bookmarkEnd w:id="1238"/>
      <w:bookmarkEnd w:id="1239"/>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240" w:name="_Toc33963264"/>
      <w:bookmarkStart w:id="1241" w:name="_Toc34393334"/>
      <w:bookmarkStart w:id="1242" w:name="_Toc45216150"/>
      <w:bookmarkStart w:id="124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244" w:name="_Toc59208995"/>
      <w:bookmarkStart w:id="1245" w:name="_Toc75734834"/>
      <w:bookmarkStart w:id="1246" w:name="_Toc146247435"/>
      <w:r>
        <w:t>6A</w:t>
      </w:r>
      <w:r w:rsidRPr="00972C99">
        <w:t>.5</w:t>
      </w:r>
      <w:r w:rsidRPr="00972C99">
        <w:tab/>
        <w:t>Unknown and unforeseen IEs in the non-imperative message part</w:t>
      </w:r>
      <w:bookmarkEnd w:id="1240"/>
      <w:bookmarkEnd w:id="1241"/>
      <w:bookmarkEnd w:id="1242"/>
      <w:bookmarkEnd w:id="1243"/>
      <w:bookmarkEnd w:id="1244"/>
      <w:bookmarkEnd w:id="1245"/>
      <w:bookmarkEnd w:id="1246"/>
    </w:p>
    <w:p w14:paraId="55244CE0" w14:textId="77777777" w:rsidR="008E33F7" w:rsidRPr="00972C99" w:rsidRDefault="008E33F7" w:rsidP="00CC0F60">
      <w:pPr>
        <w:pStyle w:val="Heading3"/>
      </w:pPr>
      <w:bookmarkStart w:id="1247" w:name="_Toc33963265"/>
      <w:bookmarkStart w:id="1248" w:name="_Toc34393335"/>
      <w:bookmarkStart w:id="1249" w:name="_Toc45216151"/>
      <w:bookmarkStart w:id="1250" w:name="_Toc51931720"/>
      <w:bookmarkStart w:id="1251" w:name="_Toc59208996"/>
      <w:bookmarkStart w:id="1252" w:name="_Toc75734835"/>
      <w:bookmarkStart w:id="1253" w:name="_Toc146247436"/>
      <w:r>
        <w:t>6A</w:t>
      </w:r>
      <w:r w:rsidRPr="00972C99">
        <w:t>.5.1</w:t>
      </w:r>
      <w:r w:rsidRPr="00972C99">
        <w:tab/>
        <w:t>IEIs unknown in the message</w:t>
      </w:r>
      <w:bookmarkEnd w:id="1247"/>
      <w:bookmarkEnd w:id="1248"/>
      <w:bookmarkEnd w:id="1249"/>
      <w:bookmarkEnd w:id="1250"/>
      <w:bookmarkEnd w:id="1251"/>
      <w:bookmarkEnd w:id="1252"/>
      <w:bookmarkEnd w:id="125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54" w:name="_Toc33963266"/>
      <w:bookmarkStart w:id="1255" w:name="_Toc34393336"/>
      <w:bookmarkStart w:id="1256" w:name="_Toc45216152"/>
      <w:bookmarkStart w:id="1257" w:name="_Toc51931721"/>
      <w:bookmarkStart w:id="1258" w:name="_Toc59208997"/>
      <w:bookmarkStart w:id="1259" w:name="_Toc75734836"/>
      <w:bookmarkStart w:id="1260" w:name="_Toc146247437"/>
      <w:r>
        <w:t>6A</w:t>
      </w:r>
      <w:r w:rsidRPr="00972C99">
        <w:t>.5.2</w:t>
      </w:r>
      <w:r w:rsidRPr="00972C99">
        <w:tab/>
        <w:t>Out of sequence IEs</w:t>
      </w:r>
      <w:bookmarkEnd w:id="1254"/>
      <w:bookmarkEnd w:id="1255"/>
      <w:bookmarkEnd w:id="1256"/>
      <w:bookmarkEnd w:id="1257"/>
      <w:bookmarkEnd w:id="1258"/>
      <w:bookmarkEnd w:id="1259"/>
      <w:bookmarkEnd w:id="126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61" w:name="_Toc33963267"/>
      <w:bookmarkStart w:id="1262" w:name="_Toc34393337"/>
      <w:bookmarkStart w:id="1263" w:name="_Toc45216153"/>
      <w:bookmarkStart w:id="1264" w:name="_Toc51931722"/>
      <w:bookmarkStart w:id="1265" w:name="_Toc59208998"/>
      <w:bookmarkStart w:id="1266" w:name="_Toc75734837"/>
      <w:bookmarkStart w:id="1267" w:name="_Toc146247438"/>
      <w:r>
        <w:t>6A</w:t>
      </w:r>
      <w:r w:rsidRPr="00972C99">
        <w:t>.5.3</w:t>
      </w:r>
      <w:r w:rsidRPr="00972C99">
        <w:tab/>
        <w:t>Repeated IEs</w:t>
      </w:r>
      <w:bookmarkEnd w:id="1261"/>
      <w:bookmarkEnd w:id="1262"/>
      <w:bookmarkEnd w:id="1263"/>
      <w:bookmarkEnd w:id="1264"/>
      <w:bookmarkEnd w:id="1265"/>
      <w:bookmarkEnd w:id="1266"/>
      <w:bookmarkEnd w:id="1267"/>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68" w:name="_Toc33963268"/>
      <w:bookmarkStart w:id="1269" w:name="_Toc34393338"/>
      <w:bookmarkStart w:id="1270" w:name="_Toc45216154"/>
      <w:bookmarkStart w:id="1271" w:name="_Toc51931723"/>
      <w:bookmarkStart w:id="1272" w:name="_Toc59208999"/>
      <w:bookmarkStart w:id="1273" w:name="_Toc75734838"/>
      <w:bookmarkStart w:id="1274" w:name="_Toc146247439"/>
      <w:r>
        <w:t>6A</w:t>
      </w:r>
      <w:r w:rsidRPr="00972C99">
        <w:t>.6</w:t>
      </w:r>
      <w:r w:rsidRPr="00972C99">
        <w:tab/>
        <w:t>Non-imperative message part errors</w:t>
      </w:r>
      <w:bookmarkEnd w:id="1268"/>
      <w:bookmarkEnd w:id="1269"/>
      <w:bookmarkEnd w:id="1270"/>
      <w:bookmarkEnd w:id="1271"/>
      <w:bookmarkEnd w:id="1272"/>
      <w:bookmarkEnd w:id="1273"/>
      <w:bookmarkEnd w:id="1274"/>
    </w:p>
    <w:p w14:paraId="7DEF1FB8" w14:textId="77777777" w:rsidR="008E33F7" w:rsidRPr="00972C99" w:rsidRDefault="008E33F7" w:rsidP="00CC0F60">
      <w:pPr>
        <w:pStyle w:val="Heading3"/>
      </w:pPr>
      <w:bookmarkStart w:id="1275" w:name="_Toc33963269"/>
      <w:bookmarkStart w:id="1276" w:name="_Toc34393339"/>
      <w:bookmarkStart w:id="1277" w:name="_Toc45216155"/>
      <w:bookmarkStart w:id="1278" w:name="_Toc51931724"/>
      <w:bookmarkStart w:id="1279" w:name="_Toc59209000"/>
      <w:bookmarkStart w:id="1280" w:name="_Toc75734839"/>
      <w:bookmarkStart w:id="1281" w:name="_Toc146247440"/>
      <w:r>
        <w:t>6A</w:t>
      </w:r>
      <w:r w:rsidRPr="00972C99">
        <w:t>.6.1</w:t>
      </w:r>
      <w:r w:rsidRPr="00972C99">
        <w:tab/>
        <w:t>General</w:t>
      </w:r>
      <w:bookmarkEnd w:id="1275"/>
      <w:bookmarkEnd w:id="1276"/>
      <w:bookmarkEnd w:id="1277"/>
      <w:bookmarkEnd w:id="1278"/>
      <w:bookmarkEnd w:id="1279"/>
      <w:bookmarkEnd w:id="1280"/>
      <w:bookmarkEnd w:id="1281"/>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82" w:name="_Toc33963270"/>
      <w:bookmarkStart w:id="1283" w:name="_Toc34393340"/>
      <w:bookmarkStart w:id="1284" w:name="_Toc45216156"/>
      <w:bookmarkStart w:id="1285" w:name="_Toc51931725"/>
      <w:bookmarkStart w:id="1286" w:name="_Toc59209001"/>
      <w:bookmarkStart w:id="1287" w:name="_Toc75734840"/>
      <w:bookmarkStart w:id="1288" w:name="_Toc146247441"/>
      <w:r>
        <w:t>6A</w:t>
      </w:r>
      <w:r w:rsidRPr="00972C99">
        <w:t>.6.2</w:t>
      </w:r>
      <w:r w:rsidRPr="00972C99">
        <w:tab/>
        <w:t>Syntactically incorrect optional IEs</w:t>
      </w:r>
      <w:bookmarkEnd w:id="1282"/>
      <w:bookmarkEnd w:id="1283"/>
      <w:bookmarkEnd w:id="1284"/>
      <w:bookmarkEnd w:id="1285"/>
      <w:bookmarkEnd w:id="1286"/>
      <w:bookmarkEnd w:id="1287"/>
      <w:bookmarkEnd w:id="128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89" w:name="_Toc33963271"/>
      <w:bookmarkStart w:id="1290" w:name="_Toc34393341"/>
      <w:bookmarkStart w:id="1291" w:name="_Toc45216157"/>
      <w:bookmarkStart w:id="1292" w:name="_Toc51931726"/>
      <w:bookmarkStart w:id="1293" w:name="_Toc59209002"/>
      <w:bookmarkStart w:id="1294" w:name="_Toc75734841"/>
      <w:bookmarkStart w:id="1295" w:name="_Toc146247442"/>
      <w:r>
        <w:t>6A</w:t>
      </w:r>
      <w:r w:rsidRPr="00972C99">
        <w:t>.6.3</w:t>
      </w:r>
      <w:r w:rsidRPr="00972C99">
        <w:tab/>
        <w:t>Conditional IE errors</w:t>
      </w:r>
      <w:bookmarkEnd w:id="1289"/>
      <w:bookmarkEnd w:id="1290"/>
      <w:bookmarkEnd w:id="1291"/>
      <w:bookmarkEnd w:id="1292"/>
      <w:bookmarkEnd w:id="1293"/>
      <w:bookmarkEnd w:id="1294"/>
      <w:bookmarkEnd w:id="1295"/>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96" w:name="_Toc33963272"/>
      <w:bookmarkStart w:id="1297" w:name="_Toc34393342"/>
      <w:bookmarkStart w:id="1298" w:name="_Toc45216158"/>
      <w:bookmarkStart w:id="1299" w:name="_Toc51931727"/>
      <w:bookmarkStart w:id="1300" w:name="_Toc59209003"/>
      <w:bookmarkStart w:id="1301" w:name="_Toc75734842"/>
      <w:bookmarkStart w:id="1302" w:name="_Toc146247443"/>
      <w:r>
        <w:t>6A</w:t>
      </w:r>
      <w:r w:rsidRPr="00972C99">
        <w:t>.7</w:t>
      </w:r>
      <w:r w:rsidRPr="00972C99">
        <w:tab/>
        <w:t>Messages with semantically incorrect contents</w:t>
      </w:r>
      <w:bookmarkEnd w:id="1296"/>
      <w:bookmarkEnd w:id="1297"/>
      <w:bookmarkEnd w:id="1298"/>
      <w:bookmarkEnd w:id="1299"/>
      <w:bookmarkEnd w:id="1300"/>
      <w:bookmarkEnd w:id="1301"/>
      <w:bookmarkEnd w:id="1302"/>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303" w:name="_Toc59209004"/>
      <w:bookmarkStart w:id="1304" w:name="_Toc75734843"/>
      <w:bookmarkStart w:id="1305" w:name="_Toc146247444"/>
      <w:r>
        <w:t>7</w:t>
      </w:r>
      <w:r w:rsidRPr="00913BB3">
        <w:tab/>
        <w:t>Message functional definition and contents</w:t>
      </w:r>
      <w:bookmarkEnd w:id="1089"/>
      <w:bookmarkEnd w:id="1196"/>
      <w:bookmarkEnd w:id="1197"/>
      <w:bookmarkEnd w:id="1198"/>
      <w:bookmarkEnd w:id="1199"/>
      <w:bookmarkEnd w:id="1200"/>
      <w:bookmarkEnd w:id="1303"/>
      <w:bookmarkEnd w:id="1304"/>
      <w:bookmarkEnd w:id="1305"/>
    </w:p>
    <w:p w14:paraId="2CC3C992" w14:textId="77777777" w:rsidR="008E33F7" w:rsidRDefault="008E33F7" w:rsidP="00CC0F60">
      <w:pPr>
        <w:pStyle w:val="Heading2"/>
      </w:pPr>
      <w:bookmarkStart w:id="1306" w:name="_Toc525231308"/>
      <w:bookmarkStart w:id="1307" w:name="_Toc25070704"/>
      <w:bookmarkStart w:id="1308" w:name="_Toc34388681"/>
      <w:bookmarkStart w:id="1309" w:name="_Toc34404452"/>
      <w:bookmarkStart w:id="1310" w:name="_Toc45282297"/>
      <w:bookmarkStart w:id="1311" w:name="_Toc45882683"/>
      <w:bookmarkStart w:id="1312" w:name="_Toc51951233"/>
      <w:bookmarkStart w:id="1313" w:name="_Toc59209005"/>
      <w:bookmarkStart w:id="1314" w:name="_Toc75734844"/>
      <w:bookmarkStart w:id="1315" w:name="_Toc20232878"/>
      <w:bookmarkStart w:id="1316" w:name="_Toc20233352"/>
      <w:bookmarkStart w:id="1317" w:name="_Toc146247445"/>
      <w:r>
        <w:t>7.1</w:t>
      </w:r>
      <w:r>
        <w:tab/>
      </w:r>
      <w:r w:rsidRPr="00400F1D">
        <w:t>Overview</w:t>
      </w:r>
      <w:bookmarkEnd w:id="1306"/>
      <w:bookmarkEnd w:id="1307"/>
      <w:bookmarkEnd w:id="1308"/>
      <w:bookmarkEnd w:id="1309"/>
      <w:bookmarkEnd w:id="1310"/>
      <w:bookmarkEnd w:id="1311"/>
      <w:bookmarkEnd w:id="1312"/>
      <w:bookmarkEnd w:id="1313"/>
      <w:bookmarkEnd w:id="1314"/>
      <w:bookmarkEnd w:id="1317"/>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318" w:name="_Toc25070705"/>
      <w:bookmarkStart w:id="1319" w:name="_Toc34388682"/>
      <w:bookmarkStart w:id="1320" w:name="_Toc34404453"/>
      <w:bookmarkStart w:id="1321" w:name="_Toc45282298"/>
      <w:bookmarkStart w:id="1322" w:name="_Toc45882684"/>
      <w:bookmarkStart w:id="1323" w:name="_Toc51951234"/>
      <w:bookmarkStart w:id="1324" w:name="_Toc59209006"/>
      <w:bookmarkStart w:id="1325" w:name="_Toc75734845"/>
      <w:bookmarkStart w:id="1326" w:name="_Toc14624744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315"/>
      <w:bookmarkEnd w:id="1318"/>
      <w:bookmarkEnd w:id="1319"/>
      <w:bookmarkEnd w:id="1320"/>
      <w:bookmarkEnd w:id="1321"/>
      <w:bookmarkEnd w:id="1322"/>
      <w:bookmarkEnd w:id="1323"/>
      <w:bookmarkEnd w:id="1324"/>
      <w:bookmarkEnd w:id="1325"/>
      <w:bookmarkEnd w:id="1326"/>
    </w:p>
    <w:p w14:paraId="2EAA05FF" w14:textId="77777777" w:rsidR="008E33F7" w:rsidRPr="00913BB3" w:rsidRDefault="008E33F7" w:rsidP="00CC0F60">
      <w:pPr>
        <w:pStyle w:val="Heading3"/>
      </w:pPr>
      <w:bookmarkStart w:id="1327" w:name="_Toc25070706"/>
      <w:bookmarkStart w:id="1328" w:name="_Toc34388683"/>
      <w:bookmarkStart w:id="1329" w:name="_Toc34404454"/>
      <w:bookmarkStart w:id="1330" w:name="_Toc45282299"/>
      <w:bookmarkStart w:id="1331" w:name="_Toc45882685"/>
      <w:bookmarkStart w:id="1332" w:name="_Toc51951235"/>
      <w:bookmarkStart w:id="1333" w:name="_Toc59209007"/>
      <w:bookmarkStart w:id="1334" w:name="_Toc75734846"/>
      <w:bookmarkStart w:id="1335" w:name="_Toc146247447"/>
      <w:r>
        <w:t>7</w:t>
      </w:r>
      <w:r w:rsidRPr="00913BB3">
        <w:t>.</w:t>
      </w:r>
      <w:r>
        <w:t>2</w:t>
      </w:r>
      <w:r w:rsidRPr="00913BB3">
        <w:t>.1</w:t>
      </w:r>
      <w:r w:rsidRPr="00913BB3">
        <w:tab/>
      </w:r>
      <w:bookmarkEnd w:id="1316"/>
      <w:r>
        <w:t>UE policy provisioning request</w:t>
      </w:r>
      <w:bookmarkEnd w:id="1327"/>
      <w:bookmarkEnd w:id="1328"/>
      <w:bookmarkEnd w:id="1329"/>
      <w:bookmarkEnd w:id="1330"/>
      <w:bookmarkEnd w:id="1331"/>
      <w:bookmarkEnd w:id="1332"/>
      <w:bookmarkEnd w:id="1333"/>
      <w:bookmarkEnd w:id="1334"/>
      <w:bookmarkEnd w:id="1335"/>
    </w:p>
    <w:p w14:paraId="4BB4DF9A" w14:textId="77777777" w:rsidR="008E33F7" w:rsidRPr="00913BB3" w:rsidRDefault="008E33F7" w:rsidP="00CC0F60">
      <w:pPr>
        <w:pStyle w:val="Heading4"/>
        <w:rPr>
          <w:lang w:eastAsia="ko-KR"/>
        </w:rPr>
      </w:pPr>
      <w:bookmarkStart w:id="1336" w:name="_Toc20233353"/>
      <w:bookmarkStart w:id="1337" w:name="_Toc25070707"/>
      <w:bookmarkStart w:id="1338" w:name="_Toc34388684"/>
      <w:bookmarkStart w:id="1339" w:name="_Toc34404455"/>
      <w:bookmarkStart w:id="1340" w:name="_Toc45282300"/>
      <w:bookmarkStart w:id="1341" w:name="_Toc45882686"/>
      <w:bookmarkStart w:id="1342" w:name="_Toc51951236"/>
      <w:bookmarkStart w:id="1343" w:name="_Toc59209008"/>
      <w:bookmarkStart w:id="1344" w:name="_Toc75734847"/>
      <w:bookmarkStart w:id="1345" w:name="_Toc146247448"/>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336"/>
      <w:bookmarkEnd w:id="1337"/>
      <w:bookmarkEnd w:id="1338"/>
      <w:bookmarkEnd w:id="1339"/>
      <w:bookmarkEnd w:id="1340"/>
      <w:bookmarkEnd w:id="1341"/>
      <w:bookmarkEnd w:id="1342"/>
      <w:bookmarkEnd w:id="1343"/>
      <w:bookmarkEnd w:id="1344"/>
      <w:bookmarkEnd w:id="1345"/>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0234B4BC"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346" w:name="_Toc20233354"/>
      <w:bookmarkStart w:id="1347" w:name="_Toc25070708"/>
      <w:bookmarkStart w:id="1348" w:name="_Toc34388685"/>
      <w:bookmarkStart w:id="1349" w:name="_Toc34404456"/>
      <w:bookmarkStart w:id="1350" w:name="_Toc45282301"/>
      <w:bookmarkStart w:id="1351" w:name="_Toc45882687"/>
      <w:bookmarkStart w:id="1352" w:name="_Toc51951237"/>
      <w:bookmarkStart w:id="1353" w:name="_Toc59209009"/>
      <w:bookmarkStart w:id="1354" w:name="_Toc75734848"/>
      <w:bookmarkStart w:id="1355" w:name="_Toc146247449"/>
      <w:r>
        <w:t>7.2</w:t>
      </w:r>
      <w:r w:rsidRPr="00913BB3">
        <w:t>.2</w:t>
      </w:r>
      <w:r w:rsidRPr="00913BB3">
        <w:tab/>
      </w:r>
      <w:bookmarkEnd w:id="1346"/>
      <w:r>
        <w:t>UE policy provisioning reject</w:t>
      </w:r>
      <w:bookmarkEnd w:id="1347"/>
      <w:bookmarkEnd w:id="1348"/>
      <w:bookmarkEnd w:id="1349"/>
      <w:bookmarkEnd w:id="1350"/>
      <w:bookmarkEnd w:id="1351"/>
      <w:bookmarkEnd w:id="1352"/>
      <w:bookmarkEnd w:id="1353"/>
      <w:bookmarkEnd w:id="1354"/>
      <w:bookmarkEnd w:id="1355"/>
    </w:p>
    <w:p w14:paraId="60761310" w14:textId="77777777" w:rsidR="008E33F7" w:rsidRPr="00767715" w:rsidRDefault="008E33F7" w:rsidP="00CC0F60">
      <w:pPr>
        <w:pStyle w:val="Heading4"/>
        <w:rPr>
          <w:lang w:eastAsia="ko-KR"/>
        </w:rPr>
      </w:pPr>
      <w:bookmarkStart w:id="1356" w:name="_Toc20233355"/>
      <w:bookmarkStart w:id="1357" w:name="_Toc25070709"/>
      <w:bookmarkStart w:id="1358" w:name="_Toc34388686"/>
      <w:bookmarkStart w:id="1359" w:name="_Toc34404457"/>
      <w:bookmarkStart w:id="1360" w:name="_Toc45282302"/>
      <w:bookmarkStart w:id="1361" w:name="_Toc45882688"/>
      <w:bookmarkStart w:id="1362" w:name="_Toc51951238"/>
      <w:bookmarkStart w:id="1363" w:name="_Toc59209010"/>
      <w:bookmarkStart w:id="1364" w:name="_Toc75734849"/>
      <w:bookmarkStart w:id="1365" w:name="_Toc14624745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56"/>
      <w:bookmarkEnd w:id="1357"/>
      <w:bookmarkEnd w:id="1358"/>
      <w:bookmarkEnd w:id="1359"/>
      <w:bookmarkEnd w:id="1360"/>
      <w:bookmarkEnd w:id="1361"/>
      <w:bookmarkEnd w:id="1362"/>
      <w:bookmarkEnd w:id="1363"/>
      <w:bookmarkEnd w:id="1364"/>
      <w:bookmarkEnd w:id="1365"/>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66" w:name="_Toc20233360"/>
    </w:p>
    <w:p w14:paraId="17FD919E" w14:textId="77777777" w:rsidR="008E33F7" w:rsidRDefault="008E33F7" w:rsidP="00CC0F60">
      <w:pPr>
        <w:pStyle w:val="Heading2"/>
      </w:pPr>
      <w:bookmarkStart w:id="1367" w:name="_Toc25070710"/>
      <w:bookmarkStart w:id="1368" w:name="_Toc34388687"/>
      <w:bookmarkStart w:id="1369" w:name="_Toc34404458"/>
      <w:bookmarkStart w:id="1370" w:name="_Toc45282303"/>
      <w:bookmarkStart w:id="1371" w:name="_Toc45882689"/>
      <w:bookmarkStart w:id="1372" w:name="_Toc51951239"/>
      <w:bookmarkStart w:id="1373" w:name="_Toc59209011"/>
      <w:bookmarkStart w:id="1374" w:name="_Toc75734850"/>
      <w:bookmarkStart w:id="1375" w:name="_Toc146247451"/>
      <w:r>
        <w:t>7.3</w:t>
      </w:r>
      <w:r>
        <w:tab/>
      </w:r>
      <w:r>
        <w:rPr>
          <w:noProof/>
          <w:lang w:val="en-US"/>
        </w:rPr>
        <w:t xml:space="preserve">V2X communication over </w:t>
      </w:r>
      <w:r>
        <w:t>PC5 signalling messages</w:t>
      </w:r>
      <w:bookmarkEnd w:id="1367"/>
      <w:bookmarkEnd w:id="1368"/>
      <w:bookmarkEnd w:id="1369"/>
      <w:bookmarkEnd w:id="1370"/>
      <w:bookmarkEnd w:id="1371"/>
      <w:bookmarkEnd w:id="1372"/>
      <w:bookmarkEnd w:id="1373"/>
      <w:bookmarkEnd w:id="1374"/>
      <w:bookmarkEnd w:id="1375"/>
    </w:p>
    <w:p w14:paraId="75C80F85" w14:textId="77777777" w:rsidR="008E33F7" w:rsidRPr="00742FAE" w:rsidRDefault="008E33F7" w:rsidP="00CC0F60">
      <w:pPr>
        <w:pStyle w:val="Heading3"/>
      </w:pPr>
      <w:bookmarkStart w:id="1376" w:name="_Toc525231348"/>
      <w:bookmarkStart w:id="1377" w:name="_Toc25070711"/>
      <w:bookmarkStart w:id="1378" w:name="_Toc34388688"/>
      <w:bookmarkStart w:id="1379" w:name="_Toc34404459"/>
      <w:bookmarkStart w:id="1380" w:name="_Toc45282304"/>
      <w:bookmarkStart w:id="1381" w:name="_Toc45882690"/>
      <w:bookmarkStart w:id="1382" w:name="_Toc51951240"/>
      <w:bookmarkStart w:id="1383" w:name="_Toc59209012"/>
      <w:bookmarkStart w:id="1384" w:name="_Toc75734851"/>
      <w:bookmarkStart w:id="1385" w:name="_Toc146247452"/>
      <w:r>
        <w:t>7.3.1</w:t>
      </w:r>
      <w:r>
        <w:tab/>
        <w:t>Direct link establishment request</w:t>
      </w:r>
      <w:bookmarkEnd w:id="1376"/>
      <w:bookmarkEnd w:id="1377"/>
      <w:bookmarkEnd w:id="1378"/>
      <w:bookmarkEnd w:id="1379"/>
      <w:bookmarkEnd w:id="1380"/>
      <w:bookmarkEnd w:id="1381"/>
      <w:bookmarkEnd w:id="1382"/>
      <w:bookmarkEnd w:id="1383"/>
      <w:bookmarkEnd w:id="1384"/>
      <w:bookmarkEnd w:id="1385"/>
    </w:p>
    <w:p w14:paraId="17085934" w14:textId="77777777" w:rsidR="008E33F7" w:rsidRPr="00742FAE" w:rsidRDefault="008E33F7" w:rsidP="00CC0F60">
      <w:pPr>
        <w:pStyle w:val="Heading4"/>
      </w:pPr>
      <w:bookmarkStart w:id="1386" w:name="_Toc525231349"/>
      <w:bookmarkStart w:id="1387" w:name="_Toc25070712"/>
      <w:bookmarkStart w:id="1388" w:name="_Toc34388689"/>
      <w:bookmarkStart w:id="1389" w:name="_Toc34404460"/>
      <w:bookmarkStart w:id="1390" w:name="_Toc45282305"/>
      <w:bookmarkStart w:id="1391" w:name="_Toc45882691"/>
      <w:bookmarkStart w:id="1392" w:name="_Toc51951241"/>
      <w:bookmarkStart w:id="1393" w:name="_Toc59209013"/>
      <w:bookmarkStart w:id="1394" w:name="_Toc75734852"/>
      <w:bookmarkStart w:id="1395" w:name="_Toc146247453"/>
      <w:r>
        <w:t>7.3.1</w:t>
      </w:r>
      <w:r w:rsidRPr="00742FAE">
        <w:t>.1</w:t>
      </w:r>
      <w:r w:rsidRPr="00742FAE">
        <w:tab/>
        <w:t>Message definition</w:t>
      </w:r>
      <w:bookmarkEnd w:id="1386"/>
      <w:bookmarkEnd w:id="1387"/>
      <w:bookmarkEnd w:id="1388"/>
      <w:bookmarkEnd w:id="1389"/>
      <w:bookmarkEnd w:id="1390"/>
      <w:bookmarkEnd w:id="1391"/>
      <w:bookmarkEnd w:id="1392"/>
      <w:bookmarkEnd w:id="1393"/>
      <w:bookmarkEnd w:id="1394"/>
      <w:bookmarkEnd w:id="1395"/>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96" w:name="_MCCTEMPBM_CRPT07900001___7"/>
            <w:r>
              <w:rPr>
                <w:rFonts w:ascii="Arial" w:hAnsi="Arial" w:cs="Arial"/>
                <w:sz w:val="18"/>
                <w:szCs w:val="18"/>
                <w:lang w:eastAsia="x-none"/>
              </w:rPr>
              <w:t>UE PC5 unicast signalling security policy</w:t>
            </w:r>
          </w:p>
          <w:bookmarkEnd w:id="139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97" w:name="_MCCTEMPBM_CRPT07900002___7"/>
            <w:r>
              <w:rPr>
                <w:rFonts w:ascii="Arial" w:hAnsi="Arial"/>
                <w:sz w:val="18"/>
                <w:lang w:eastAsia="x-none"/>
              </w:rPr>
              <w:t>74</w:t>
            </w:r>
            <w:bookmarkEnd w:id="139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98" w:name="_MCCTEMPBM_CRPT07900003___7"/>
            <w:r>
              <w:rPr>
                <w:rFonts w:ascii="Arial" w:hAnsi="Arial"/>
                <w:sz w:val="18"/>
                <w:lang w:eastAsia="x-none"/>
              </w:rPr>
              <w:t>53</w:t>
            </w:r>
            <w:bookmarkEnd w:id="139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99" w:name="_MCCTEMPBM_CRPT07900004___7"/>
            <w:r>
              <w:rPr>
                <w:rFonts w:ascii="Arial" w:hAnsi="Arial"/>
                <w:sz w:val="18"/>
                <w:lang w:eastAsia="x-none"/>
              </w:rPr>
              <w:t>54</w:t>
            </w:r>
            <w:bookmarkEnd w:id="139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40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0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340CA8CD"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12D10F04" w:rsidR="003A0E94" w:rsidRPr="004739D9" w:rsidRDefault="003A0E94" w:rsidP="003A0E94">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560AE244" w:rsidR="003A0E94" w:rsidRDefault="003A0E94" w:rsidP="003A0E94">
            <w:pPr>
              <w:pStyle w:val="TAC"/>
            </w:pPr>
            <w:r>
              <w:t>TBD</w:t>
            </w:r>
          </w:p>
        </w:tc>
      </w:tr>
    </w:tbl>
    <w:p w14:paraId="71B2F5D1" w14:textId="77777777" w:rsidR="008E33F7" w:rsidRDefault="008E33F7" w:rsidP="008E33F7"/>
    <w:p w14:paraId="798D3E4B" w14:textId="77777777" w:rsidR="008E33F7" w:rsidRPr="00742FAE" w:rsidRDefault="008E33F7" w:rsidP="00CC0F60">
      <w:pPr>
        <w:pStyle w:val="Heading4"/>
      </w:pPr>
      <w:bookmarkStart w:id="1401" w:name="_Toc34388690"/>
      <w:bookmarkStart w:id="1402" w:name="_Toc34404461"/>
      <w:bookmarkStart w:id="1403" w:name="_Toc45282306"/>
      <w:bookmarkStart w:id="1404" w:name="_Toc45882692"/>
      <w:bookmarkStart w:id="1405" w:name="_Toc51951242"/>
      <w:bookmarkStart w:id="1406" w:name="_Toc59209014"/>
      <w:bookmarkStart w:id="1407" w:name="_Toc75734853"/>
      <w:bookmarkStart w:id="1408" w:name="_Toc25070713"/>
      <w:bookmarkStart w:id="1409" w:name="_Toc146247454"/>
      <w:r>
        <w:t>7.3.1</w:t>
      </w:r>
      <w:r w:rsidRPr="00742FAE">
        <w:t>.</w:t>
      </w:r>
      <w:r>
        <w:t>2</w:t>
      </w:r>
      <w:r w:rsidRPr="00742FAE">
        <w:tab/>
      </w:r>
      <w:r>
        <w:t>Target user info</w:t>
      </w:r>
      <w:bookmarkEnd w:id="1401"/>
      <w:bookmarkEnd w:id="1402"/>
      <w:bookmarkEnd w:id="1403"/>
      <w:bookmarkEnd w:id="1404"/>
      <w:bookmarkEnd w:id="1405"/>
      <w:bookmarkEnd w:id="1406"/>
      <w:bookmarkEnd w:id="1407"/>
      <w:bookmarkEnd w:id="140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410" w:name="_Toc45282307"/>
      <w:bookmarkStart w:id="1411" w:name="_Toc45882693"/>
      <w:bookmarkStart w:id="1412" w:name="_Toc51951243"/>
      <w:bookmarkStart w:id="1413" w:name="_Toc59209015"/>
      <w:bookmarkStart w:id="1414" w:name="_Toc75734854"/>
      <w:bookmarkStart w:id="1415" w:name="_Toc34388691"/>
      <w:bookmarkStart w:id="1416" w:name="_Toc34404462"/>
      <w:bookmarkStart w:id="1417" w:name="_Toc146247455"/>
      <w:r>
        <w:t>7.3.1.3</w:t>
      </w:r>
      <w:r>
        <w:tab/>
        <w:t>Key establishment information container</w:t>
      </w:r>
      <w:bookmarkEnd w:id="1410"/>
      <w:bookmarkEnd w:id="1411"/>
      <w:bookmarkEnd w:id="1412"/>
      <w:bookmarkEnd w:id="1413"/>
      <w:bookmarkEnd w:id="1414"/>
      <w:bookmarkEnd w:id="141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418" w:name="_Toc45282308"/>
      <w:bookmarkStart w:id="1419" w:name="_Toc45882694"/>
      <w:bookmarkStart w:id="1420" w:name="_Toc51951244"/>
      <w:bookmarkStart w:id="1421" w:name="_Toc59209016"/>
      <w:bookmarkStart w:id="1422" w:name="_Toc75734855"/>
      <w:bookmarkStart w:id="1423" w:name="_Toc146247456"/>
      <w:r>
        <w:t>7.3.1.4</w:t>
      </w:r>
      <w:r>
        <w:tab/>
        <w:t>Nonce_1</w:t>
      </w:r>
      <w:bookmarkEnd w:id="1418"/>
      <w:bookmarkEnd w:id="1419"/>
      <w:bookmarkEnd w:id="1420"/>
      <w:bookmarkEnd w:id="1421"/>
      <w:bookmarkEnd w:id="1422"/>
      <w:bookmarkEnd w:id="1423"/>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424" w:name="_Toc45282309"/>
      <w:bookmarkStart w:id="1425" w:name="_Toc45882695"/>
      <w:bookmarkStart w:id="1426" w:name="_Toc51951245"/>
      <w:bookmarkStart w:id="1427" w:name="_Toc59209017"/>
      <w:bookmarkStart w:id="1428" w:name="_Toc75734856"/>
      <w:bookmarkStart w:id="1429" w:name="_Toc14624745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424"/>
      <w:bookmarkEnd w:id="1425"/>
      <w:bookmarkEnd w:id="1426"/>
      <w:bookmarkEnd w:id="1427"/>
      <w:bookmarkEnd w:id="1428"/>
      <w:bookmarkEnd w:id="1429"/>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430" w:name="_Toc45282310"/>
      <w:bookmarkStart w:id="1431" w:name="_Toc45882696"/>
      <w:bookmarkStart w:id="1432" w:name="_Toc51951246"/>
      <w:bookmarkStart w:id="1433" w:name="_Toc59209018"/>
      <w:bookmarkStart w:id="1434" w:name="_Toc75734857"/>
      <w:bookmarkStart w:id="1435" w:name="_Toc146247458"/>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30"/>
      <w:bookmarkEnd w:id="1431"/>
      <w:bookmarkEnd w:id="1432"/>
      <w:bookmarkEnd w:id="1433"/>
      <w:bookmarkEnd w:id="1434"/>
      <w:bookmarkEnd w:id="143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436" w:name="_Toc45282311"/>
      <w:bookmarkStart w:id="1437" w:name="_Toc45882697"/>
      <w:bookmarkStart w:id="1438" w:name="_Toc51951247"/>
      <w:bookmarkStart w:id="1439" w:name="_Toc59209019"/>
      <w:bookmarkStart w:id="1440" w:name="_Toc75734858"/>
      <w:bookmarkStart w:id="1441" w:name="_Toc146247459"/>
      <w:r>
        <w:t>7.3.2</w:t>
      </w:r>
      <w:r>
        <w:tab/>
        <w:t>Direct link establishment accept</w:t>
      </w:r>
      <w:bookmarkEnd w:id="1408"/>
      <w:bookmarkEnd w:id="1415"/>
      <w:bookmarkEnd w:id="1416"/>
      <w:bookmarkEnd w:id="1436"/>
      <w:bookmarkEnd w:id="1437"/>
      <w:bookmarkEnd w:id="1438"/>
      <w:bookmarkEnd w:id="1439"/>
      <w:bookmarkEnd w:id="1440"/>
      <w:bookmarkEnd w:id="1441"/>
    </w:p>
    <w:p w14:paraId="442156EC" w14:textId="77777777" w:rsidR="008E33F7" w:rsidRPr="00742FAE" w:rsidRDefault="008E33F7" w:rsidP="00CC0F60">
      <w:pPr>
        <w:pStyle w:val="Heading4"/>
      </w:pPr>
      <w:bookmarkStart w:id="1442" w:name="_Toc25070714"/>
      <w:bookmarkStart w:id="1443" w:name="_Toc34388692"/>
      <w:bookmarkStart w:id="1444" w:name="_Toc34404463"/>
      <w:bookmarkStart w:id="1445" w:name="_Toc45282312"/>
      <w:bookmarkStart w:id="1446" w:name="_Toc45882698"/>
      <w:bookmarkStart w:id="1447" w:name="_Toc51951248"/>
      <w:bookmarkStart w:id="1448" w:name="_Toc59209020"/>
      <w:bookmarkStart w:id="1449" w:name="_Toc75734859"/>
      <w:bookmarkStart w:id="1450" w:name="_Toc146247460"/>
      <w:r>
        <w:t>7.3.2</w:t>
      </w:r>
      <w:r w:rsidRPr="00742FAE">
        <w:t>.1</w:t>
      </w:r>
      <w:r w:rsidRPr="00742FAE">
        <w:tab/>
        <w:t>Message definition</w:t>
      </w:r>
      <w:bookmarkEnd w:id="1442"/>
      <w:bookmarkEnd w:id="1443"/>
      <w:bookmarkEnd w:id="1444"/>
      <w:bookmarkEnd w:id="1445"/>
      <w:bookmarkEnd w:id="1446"/>
      <w:bookmarkEnd w:id="1447"/>
      <w:bookmarkEnd w:id="1448"/>
      <w:bookmarkEnd w:id="1449"/>
      <w:bookmarkEnd w:id="1450"/>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51" w:name="_MCCTEMPBM_CRPT07900006___7"/>
            <w:bookmarkEnd w:id="1451"/>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52" w:name="_MCCTEMPBM_CRPT07900007___7"/>
            <w:bookmarkEnd w:id="1452"/>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279044AB" w:rsidR="003A0E94" w:rsidRPr="00EF7A4C" w:rsidRDefault="003A0E94" w:rsidP="003A0E94">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35D8DAB3" w:rsidR="003A0E94" w:rsidRPr="00EF7A4C" w:rsidRDefault="003A0E94" w:rsidP="003A0E94">
            <w:pPr>
              <w:pStyle w:val="TAC"/>
              <w:rPr>
                <w:lang w:eastAsia="ja-JP"/>
              </w:rPr>
            </w:pPr>
            <w:r>
              <w:t>TBD</w:t>
            </w:r>
          </w:p>
        </w:tc>
      </w:tr>
    </w:tbl>
    <w:p w14:paraId="601FCA99" w14:textId="542882E4" w:rsidR="008E33F7" w:rsidRPr="00760C8E" w:rsidRDefault="003A0E94" w:rsidP="002C33BB">
      <w:pPr>
        <w:pStyle w:val="EditorsNote"/>
        <w:rPr>
          <w:lang w:eastAsia="zh-CN"/>
        </w:rPr>
      </w:pPr>
      <w:bookmarkStart w:id="1453" w:name="_Hlk135040752"/>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454" w:name="_Hlk135035418"/>
      <w:r w:rsidRPr="00F16E8A">
        <w:rPr>
          <w:lang w:eastAsia="zh-CN"/>
        </w:rPr>
        <w:t xml:space="preserve">the specific Role(s) of to </w:t>
      </w:r>
      <w:bookmarkEnd w:id="1454"/>
      <w:r>
        <w:rPr>
          <w:rFonts w:hint="eastAsia"/>
          <w:lang w:eastAsia="zh-CN"/>
        </w:rPr>
        <w:t>r</w:t>
      </w:r>
      <w:r>
        <w:rPr>
          <w:lang w:eastAsia="zh-CN"/>
        </w:rPr>
        <w:t>elated UE, the</w:t>
      </w:r>
      <w:r w:rsidRPr="00F16E8A">
        <w:rPr>
          <w:lang w:eastAsia="zh-CN"/>
        </w:rPr>
        <w:t xml:space="preserve"> value is determined by RAN2.</w:t>
      </w:r>
      <w:bookmarkEnd w:id="1453"/>
    </w:p>
    <w:p w14:paraId="3EAC35EF" w14:textId="77777777" w:rsidR="008E33F7" w:rsidRPr="00742FAE" w:rsidRDefault="008E33F7" w:rsidP="00CC0F60">
      <w:pPr>
        <w:pStyle w:val="Heading4"/>
      </w:pPr>
      <w:bookmarkStart w:id="1455" w:name="_Toc59209021"/>
      <w:bookmarkStart w:id="1456" w:name="_Toc75734860"/>
      <w:bookmarkStart w:id="1457" w:name="_Toc34388693"/>
      <w:bookmarkStart w:id="1458" w:name="_Toc34404464"/>
      <w:bookmarkStart w:id="1459" w:name="_Toc45282313"/>
      <w:bookmarkStart w:id="1460" w:name="_Toc45882699"/>
      <w:bookmarkStart w:id="1461" w:name="_Toc51951249"/>
      <w:bookmarkStart w:id="1462" w:name="_Toc525231359"/>
      <w:bookmarkStart w:id="1463" w:name="_Toc25070715"/>
      <w:bookmarkStart w:id="1464" w:name="_Toc146247461"/>
      <w:r>
        <w:t>7.3.2</w:t>
      </w:r>
      <w:r w:rsidRPr="00742FAE">
        <w:t>.</w:t>
      </w:r>
      <w:r>
        <w:t>2</w:t>
      </w:r>
      <w:r w:rsidRPr="00742FAE">
        <w:tab/>
      </w:r>
      <w:r>
        <w:t>IP address configuration</w:t>
      </w:r>
      <w:bookmarkEnd w:id="1455"/>
      <w:bookmarkEnd w:id="1456"/>
      <w:bookmarkEnd w:id="1464"/>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65" w:name="_Toc59209022"/>
      <w:bookmarkStart w:id="1466" w:name="_Toc75734861"/>
      <w:bookmarkStart w:id="1467" w:name="_Toc146247462"/>
      <w:r>
        <w:t>7.3.2</w:t>
      </w:r>
      <w:r w:rsidRPr="00742FAE">
        <w:t>.</w:t>
      </w:r>
      <w:r>
        <w:t>3</w:t>
      </w:r>
      <w:r w:rsidRPr="00742FAE">
        <w:tab/>
      </w:r>
      <w:r>
        <w:t>Link local IPv6 address</w:t>
      </w:r>
      <w:bookmarkEnd w:id="1465"/>
      <w:bookmarkEnd w:id="1466"/>
      <w:bookmarkEnd w:id="1467"/>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68" w:name="_Toc59209023"/>
      <w:bookmarkStart w:id="1469" w:name="_Toc75734862"/>
      <w:bookmarkStart w:id="1470" w:name="_Toc146247463"/>
      <w:r>
        <w:rPr>
          <w:rFonts w:eastAsia="SimSun" w:hint="eastAsia"/>
          <w:lang w:val="en-US" w:eastAsia="zh-CN"/>
        </w:rPr>
        <w:t>7</w:t>
      </w:r>
      <w:r>
        <w:t>.</w:t>
      </w:r>
      <w:r>
        <w:rPr>
          <w:rFonts w:eastAsia="SimSun" w:hint="eastAsia"/>
          <w:lang w:val="en-US" w:eastAsia="zh-CN"/>
        </w:rPr>
        <w:t>3</w:t>
      </w:r>
      <w:r>
        <w:t>.3</w:t>
      </w:r>
      <w:r>
        <w:tab/>
        <w:t>Void</w:t>
      </w:r>
      <w:bookmarkEnd w:id="1468"/>
      <w:bookmarkEnd w:id="1469"/>
      <w:bookmarkEnd w:id="1470"/>
    </w:p>
    <w:p w14:paraId="1F47435E" w14:textId="77777777" w:rsidR="008E33F7" w:rsidRDefault="008E33F7" w:rsidP="00CC0F60">
      <w:pPr>
        <w:pStyle w:val="Heading3"/>
      </w:pPr>
      <w:bookmarkStart w:id="1471" w:name="_Toc59209024"/>
      <w:bookmarkStart w:id="1472" w:name="_Toc75734863"/>
      <w:bookmarkStart w:id="1473" w:name="_Toc146247464"/>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57"/>
      <w:bookmarkEnd w:id="1458"/>
      <w:bookmarkEnd w:id="1459"/>
      <w:bookmarkEnd w:id="1460"/>
      <w:bookmarkEnd w:id="1461"/>
      <w:bookmarkEnd w:id="1471"/>
      <w:bookmarkEnd w:id="1472"/>
      <w:bookmarkEnd w:id="1473"/>
    </w:p>
    <w:p w14:paraId="0BF02D97" w14:textId="77777777" w:rsidR="008E33F7" w:rsidRDefault="008E33F7" w:rsidP="00CC0F60">
      <w:pPr>
        <w:pStyle w:val="Heading4"/>
      </w:pPr>
      <w:bookmarkStart w:id="1474" w:name="_Toc34388694"/>
      <w:bookmarkStart w:id="1475" w:name="_Toc34404465"/>
      <w:bookmarkStart w:id="1476" w:name="_Toc45282314"/>
      <w:bookmarkStart w:id="1477" w:name="_Toc45882700"/>
      <w:bookmarkStart w:id="1478" w:name="_Toc51951250"/>
      <w:bookmarkStart w:id="1479" w:name="_Toc59209025"/>
      <w:bookmarkStart w:id="1480" w:name="_Toc75734864"/>
      <w:bookmarkStart w:id="1481" w:name="_Toc146247465"/>
      <w:r>
        <w:rPr>
          <w:rFonts w:eastAsia="SimSun" w:hint="eastAsia"/>
          <w:lang w:val="en-US" w:eastAsia="zh-CN"/>
        </w:rPr>
        <w:t>7</w:t>
      </w:r>
      <w:r>
        <w:t>.</w:t>
      </w:r>
      <w:r>
        <w:rPr>
          <w:rFonts w:eastAsia="SimSun" w:hint="eastAsia"/>
          <w:lang w:val="en-US" w:eastAsia="zh-CN"/>
        </w:rPr>
        <w:t>3</w:t>
      </w:r>
      <w:r>
        <w:t>.4.1</w:t>
      </w:r>
      <w:r>
        <w:tab/>
        <w:t>Message definition</w:t>
      </w:r>
      <w:bookmarkEnd w:id="1474"/>
      <w:bookmarkEnd w:id="1475"/>
      <w:bookmarkEnd w:id="1476"/>
      <w:bookmarkEnd w:id="1477"/>
      <w:bookmarkEnd w:id="1478"/>
      <w:bookmarkEnd w:id="1479"/>
      <w:bookmarkEnd w:id="1480"/>
      <w:bookmarkEnd w:id="148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82" w:name="_Toc34388695"/>
      <w:bookmarkStart w:id="1483" w:name="_Toc34404466"/>
      <w:bookmarkStart w:id="1484" w:name="_Toc45282315"/>
      <w:bookmarkStart w:id="1485" w:name="_Toc45882701"/>
      <w:bookmarkStart w:id="1486" w:name="_Toc51951251"/>
      <w:bookmarkStart w:id="1487" w:name="_Toc59209026"/>
      <w:bookmarkStart w:id="1488" w:name="_Toc75734865"/>
      <w:bookmarkStart w:id="1489" w:name="_Toc146247466"/>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82"/>
      <w:bookmarkEnd w:id="1483"/>
      <w:bookmarkEnd w:id="1484"/>
      <w:bookmarkEnd w:id="1485"/>
      <w:bookmarkEnd w:id="1486"/>
      <w:bookmarkEnd w:id="1487"/>
      <w:bookmarkEnd w:id="1488"/>
      <w:bookmarkEnd w:id="1489"/>
    </w:p>
    <w:p w14:paraId="3DD6F073" w14:textId="77777777" w:rsidR="008E33F7" w:rsidRDefault="008E33F7" w:rsidP="00CC0F60">
      <w:pPr>
        <w:pStyle w:val="Heading4"/>
      </w:pPr>
      <w:bookmarkStart w:id="1490" w:name="_Toc34388696"/>
      <w:bookmarkStart w:id="1491" w:name="_Toc34404467"/>
      <w:bookmarkStart w:id="1492" w:name="_Toc45282316"/>
      <w:bookmarkStart w:id="1493" w:name="_Toc45882702"/>
      <w:bookmarkStart w:id="1494" w:name="_Toc51951252"/>
      <w:bookmarkStart w:id="1495" w:name="_Toc59209027"/>
      <w:bookmarkStart w:id="1496" w:name="_Toc75734866"/>
      <w:bookmarkStart w:id="1497" w:name="_Toc146247467"/>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90"/>
      <w:bookmarkEnd w:id="1491"/>
      <w:bookmarkEnd w:id="1492"/>
      <w:bookmarkEnd w:id="1493"/>
      <w:bookmarkEnd w:id="1494"/>
      <w:bookmarkEnd w:id="1495"/>
      <w:bookmarkEnd w:id="1496"/>
      <w:bookmarkEnd w:id="149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98" w:name="_Toc59209028"/>
      <w:bookmarkStart w:id="1499" w:name="_Toc75734867"/>
      <w:bookmarkStart w:id="1500" w:name="_Toc34388697"/>
      <w:bookmarkStart w:id="1501" w:name="_Toc34404468"/>
      <w:bookmarkStart w:id="1502" w:name="_Toc45282317"/>
      <w:bookmarkStart w:id="1503" w:name="_Toc45882703"/>
      <w:bookmarkStart w:id="1504" w:name="_Toc51951253"/>
      <w:bookmarkStart w:id="1505" w:name="_Toc146247468"/>
      <w:r>
        <w:t>7.3.5</w:t>
      </w:r>
      <w:r w:rsidRPr="00742FAE">
        <w:t>.</w:t>
      </w:r>
      <w:r>
        <w:t>2</w:t>
      </w:r>
      <w:r w:rsidRPr="00742FAE">
        <w:tab/>
      </w:r>
      <w:r w:rsidRPr="00C351A8">
        <w:t>QoS flow descriptions</w:t>
      </w:r>
      <w:bookmarkEnd w:id="1498"/>
      <w:bookmarkEnd w:id="1499"/>
      <w:bookmarkEnd w:id="1505"/>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506" w:name="_Toc59209029"/>
      <w:bookmarkStart w:id="1507" w:name="_Toc75734868"/>
      <w:bookmarkStart w:id="1508" w:name="_Toc146247469"/>
      <w:r>
        <w:rPr>
          <w:rFonts w:hint="eastAsia"/>
          <w:lang w:val="en-US" w:eastAsia="zh-CN"/>
        </w:rPr>
        <w:t>7</w:t>
      </w:r>
      <w:r>
        <w:t>.</w:t>
      </w:r>
      <w:r>
        <w:rPr>
          <w:rFonts w:hint="eastAsia"/>
          <w:lang w:val="en-US" w:eastAsia="zh-CN"/>
        </w:rPr>
        <w:t>3</w:t>
      </w:r>
      <w:r>
        <w:t>.6</w:t>
      </w:r>
      <w:r>
        <w:tab/>
      </w:r>
      <w:bookmarkEnd w:id="1462"/>
      <w:r>
        <w:t xml:space="preserve">Direct link </w:t>
      </w:r>
      <w:r>
        <w:rPr>
          <w:rFonts w:hint="eastAsia"/>
          <w:lang w:val="en-US" w:eastAsia="zh-CN"/>
        </w:rPr>
        <w:t>release</w:t>
      </w:r>
      <w:r>
        <w:t xml:space="preserve"> request</w:t>
      </w:r>
      <w:bookmarkEnd w:id="1500"/>
      <w:bookmarkEnd w:id="1501"/>
      <w:bookmarkEnd w:id="1502"/>
      <w:bookmarkEnd w:id="1503"/>
      <w:bookmarkEnd w:id="1504"/>
      <w:bookmarkEnd w:id="1506"/>
      <w:bookmarkEnd w:id="1507"/>
      <w:bookmarkEnd w:id="1508"/>
    </w:p>
    <w:p w14:paraId="0612B43C" w14:textId="77777777" w:rsidR="008E33F7" w:rsidRDefault="008E33F7" w:rsidP="00CC0F60">
      <w:pPr>
        <w:pStyle w:val="Heading4"/>
      </w:pPr>
      <w:bookmarkStart w:id="1509" w:name="_Toc525231360"/>
      <w:bookmarkStart w:id="1510" w:name="_Toc34388698"/>
      <w:bookmarkStart w:id="1511" w:name="_Toc34404469"/>
      <w:bookmarkStart w:id="1512" w:name="_Toc45282318"/>
      <w:bookmarkStart w:id="1513" w:name="_Toc45882704"/>
      <w:bookmarkStart w:id="1514" w:name="_Toc51951254"/>
      <w:bookmarkStart w:id="1515" w:name="_Toc59209030"/>
      <w:bookmarkStart w:id="1516" w:name="_Toc75734869"/>
      <w:bookmarkStart w:id="1517" w:name="_Toc146247470"/>
      <w:r>
        <w:rPr>
          <w:rFonts w:hint="eastAsia"/>
          <w:lang w:val="en-US" w:eastAsia="zh-CN"/>
        </w:rPr>
        <w:t>7</w:t>
      </w:r>
      <w:r>
        <w:t>.</w:t>
      </w:r>
      <w:r>
        <w:rPr>
          <w:rFonts w:hint="eastAsia"/>
          <w:lang w:val="en-US" w:eastAsia="zh-CN"/>
        </w:rPr>
        <w:t>3</w:t>
      </w:r>
      <w:r>
        <w:t>.6.1</w:t>
      </w:r>
      <w:r>
        <w:tab/>
        <w:t>Message definition</w:t>
      </w:r>
      <w:bookmarkEnd w:id="1509"/>
      <w:bookmarkEnd w:id="1510"/>
      <w:bookmarkEnd w:id="1511"/>
      <w:bookmarkEnd w:id="1512"/>
      <w:bookmarkEnd w:id="1513"/>
      <w:bookmarkEnd w:id="1514"/>
      <w:bookmarkEnd w:id="1515"/>
      <w:bookmarkEnd w:id="1516"/>
      <w:bookmarkEnd w:id="1517"/>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518" w:name="_Toc525231361"/>
      <w:bookmarkStart w:id="1519" w:name="_Toc34388699"/>
      <w:bookmarkStart w:id="1520" w:name="_Toc34404470"/>
      <w:bookmarkStart w:id="1521" w:name="_Toc45282319"/>
      <w:bookmarkStart w:id="1522" w:name="_Toc45882705"/>
      <w:bookmarkStart w:id="1523" w:name="_Toc51951255"/>
      <w:bookmarkStart w:id="1524" w:name="_Toc59209031"/>
      <w:bookmarkStart w:id="1525"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526" w:name="_Toc146247471"/>
      <w:r>
        <w:rPr>
          <w:rFonts w:hint="eastAsia"/>
          <w:lang w:val="en-US" w:eastAsia="zh-CN"/>
        </w:rPr>
        <w:t>7</w:t>
      </w:r>
      <w:r>
        <w:t>.</w:t>
      </w:r>
      <w:r>
        <w:rPr>
          <w:rFonts w:hint="eastAsia"/>
          <w:lang w:val="en-US" w:eastAsia="zh-CN"/>
        </w:rPr>
        <w:t>3</w:t>
      </w:r>
      <w:r>
        <w:t>.7</w:t>
      </w:r>
      <w:r>
        <w:tab/>
      </w:r>
      <w:bookmarkEnd w:id="1518"/>
      <w:r>
        <w:t xml:space="preserve">Direct link </w:t>
      </w:r>
      <w:r>
        <w:rPr>
          <w:rFonts w:hint="eastAsia"/>
          <w:lang w:val="en-US" w:eastAsia="zh-CN"/>
        </w:rPr>
        <w:t>release</w:t>
      </w:r>
      <w:r>
        <w:t xml:space="preserve"> </w:t>
      </w:r>
      <w:r>
        <w:rPr>
          <w:rFonts w:hint="eastAsia"/>
          <w:lang w:val="en-US" w:eastAsia="zh-CN"/>
        </w:rPr>
        <w:t>accept</w:t>
      </w:r>
      <w:bookmarkEnd w:id="1519"/>
      <w:bookmarkEnd w:id="1520"/>
      <w:bookmarkEnd w:id="1521"/>
      <w:bookmarkEnd w:id="1522"/>
      <w:bookmarkEnd w:id="1523"/>
      <w:bookmarkEnd w:id="1524"/>
      <w:bookmarkEnd w:id="1525"/>
      <w:bookmarkEnd w:id="1526"/>
    </w:p>
    <w:p w14:paraId="62FCE88A" w14:textId="77777777" w:rsidR="008E33F7" w:rsidRDefault="008E33F7" w:rsidP="00CC0F60">
      <w:pPr>
        <w:pStyle w:val="Heading4"/>
      </w:pPr>
      <w:bookmarkStart w:id="1527" w:name="_Toc525231362"/>
      <w:bookmarkStart w:id="1528" w:name="_Toc34388700"/>
      <w:bookmarkStart w:id="1529" w:name="_Toc34404471"/>
      <w:bookmarkStart w:id="1530" w:name="_Toc45282320"/>
      <w:bookmarkStart w:id="1531" w:name="_Toc45882706"/>
      <w:bookmarkStart w:id="1532" w:name="_Toc51951256"/>
      <w:bookmarkStart w:id="1533" w:name="_Toc59209032"/>
      <w:bookmarkStart w:id="1534" w:name="_Toc75734871"/>
      <w:bookmarkStart w:id="1535" w:name="_Toc146247472"/>
      <w:r>
        <w:rPr>
          <w:rFonts w:hint="eastAsia"/>
          <w:lang w:val="en-US" w:eastAsia="zh-CN"/>
        </w:rPr>
        <w:t>7</w:t>
      </w:r>
      <w:r>
        <w:t>.</w:t>
      </w:r>
      <w:r>
        <w:rPr>
          <w:rFonts w:hint="eastAsia"/>
          <w:lang w:val="en-US" w:eastAsia="zh-CN"/>
        </w:rPr>
        <w:t>3.</w:t>
      </w:r>
      <w:r>
        <w:rPr>
          <w:lang w:val="en-US" w:eastAsia="zh-CN"/>
        </w:rPr>
        <w:t>7.1</w:t>
      </w:r>
      <w:r>
        <w:tab/>
        <w:t>Message definition</w:t>
      </w:r>
      <w:bookmarkEnd w:id="1527"/>
      <w:bookmarkEnd w:id="1528"/>
      <w:bookmarkEnd w:id="1529"/>
      <w:bookmarkEnd w:id="1530"/>
      <w:bookmarkEnd w:id="1531"/>
      <w:bookmarkEnd w:id="1532"/>
      <w:bookmarkEnd w:id="1533"/>
      <w:bookmarkEnd w:id="1534"/>
      <w:bookmarkEnd w:id="153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536" w:name="_Toc34388701"/>
      <w:bookmarkStart w:id="1537" w:name="_Toc34404472"/>
      <w:bookmarkStart w:id="1538" w:name="_Toc45282321"/>
      <w:bookmarkStart w:id="1539" w:name="_Toc45882707"/>
      <w:bookmarkStart w:id="1540" w:name="_Toc51951257"/>
      <w:bookmarkStart w:id="1541" w:name="_Toc59209033"/>
      <w:bookmarkStart w:id="1542"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543" w:name="_Toc146247473"/>
      <w:r>
        <w:t>7.3.8</w:t>
      </w:r>
      <w:r>
        <w:tab/>
        <w:t>Direct link keepalive request</w:t>
      </w:r>
      <w:bookmarkEnd w:id="1536"/>
      <w:bookmarkEnd w:id="1537"/>
      <w:bookmarkEnd w:id="1538"/>
      <w:bookmarkEnd w:id="1539"/>
      <w:bookmarkEnd w:id="1540"/>
      <w:bookmarkEnd w:id="1541"/>
      <w:bookmarkEnd w:id="1542"/>
      <w:bookmarkEnd w:id="1543"/>
    </w:p>
    <w:p w14:paraId="60CD2373" w14:textId="77777777" w:rsidR="008E33F7" w:rsidRPr="00742FAE" w:rsidRDefault="008E33F7" w:rsidP="00CC0F60">
      <w:pPr>
        <w:pStyle w:val="Heading4"/>
      </w:pPr>
      <w:bookmarkStart w:id="1544" w:name="_Toc34388702"/>
      <w:bookmarkStart w:id="1545" w:name="_Toc34404473"/>
      <w:bookmarkStart w:id="1546" w:name="_Toc45282322"/>
      <w:bookmarkStart w:id="1547" w:name="_Toc45882708"/>
      <w:bookmarkStart w:id="1548" w:name="_Toc51951258"/>
      <w:bookmarkStart w:id="1549" w:name="_Toc59209034"/>
      <w:bookmarkStart w:id="1550" w:name="_Toc75734873"/>
      <w:bookmarkStart w:id="1551" w:name="_Toc146247474"/>
      <w:r>
        <w:t>7.3.8</w:t>
      </w:r>
      <w:r w:rsidRPr="00742FAE">
        <w:t>.1</w:t>
      </w:r>
      <w:r w:rsidRPr="00742FAE">
        <w:tab/>
        <w:t>Message definition</w:t>
      </w:r>
      <w:bookmarkEnd w:id="1544"/>
      <w:bookmarkEnd w:id="1545"/>
      <w:bookmarkEnd w:id="1546"/>
      <w:bookmarkEnd w:id="1547"/>
      <w:bookmarkEnd w:id="1548"/>
      <w:bookmarkEnd w:id="1549"/>
      <w:bookmarkEnd w:id="1550"/>
      <w:bookmarkEnd w:id="1551"/>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52" w:name="_Toc34388703"/>
      <w:bookmarkStart w:id="1553" w:name="_Toc34404474"/>
      <w:bookmarkStart w:id="1554" w:name="_Toc45282323"/>
      <w:bookmarkStart w:id="1555" w:name="_Toc45882709"/>
      <w:bookmarkStart w:id="1556" w:name="_Toc51951259"/>
      <w:bookmarkStart w:id="1557" w:name="_Toc59209035"/>
      <w:bookmarkStart w:id="1558" w:name="_Toc75734874"/>
      <w:bookmarkStart w:id="1559" w:name="_Toc146247475"/>
      <w:r>
        <w:t>7.3.8</w:t>
      </w:r>
      <w:r w:rsidRPr="00742FAE">
        <w:t>.</w:t>
      </w:r>
      <w:r>
        <w:t>2</w:t>
      </w:r>
      <w:r w:rsidRPr="00742FAE">
        <w:tab/>
        <w:t>M</w:t>
      </w:r>
      <w:r>
        <w:t>aximum inactivity period</w:t>
      </w:r>
      <w:bookmarkEnd w:id="1552"/>
      <w:bookmarkEnd w:id="1553"/>
      <w:bookmarkEnd w:id="1554"/>
      <w:bookmarkEnd w:id="1555"/>
      <w:bookmarkEnd w:id="1556"/>
      <w:bookmarkEnd w:id="1557"/>
      <w:bookmarkEnd w:id="1558"/>
      <w:bookmarkEnd w:id="1559"/>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60" w:name="_Toc34388704"/>
      <w:bookmarkStart w:id="1561" w:name="_Toc34404475"/>
      <w:bookmarkStart w:id="1562" w:name="_Toc45282324"/>
      <w:bookmarkStart w:id="1563" w:name="_Toc45882710"/>
      <w:bookmarkStart w:id="1564" w:name="_Toc51951260"/>
      <w:bookmarkStart w:id="1565" w:name="_Toc59209036"/>
      <w:bookmarkStart w:id="1566" w:name="_Toc75734875"/>
      <w:bookmarkStart w:id="1567" w:name="_Toc146247476"/>
      <w:r>
        <w:t>7.3.9</w:t>
      </w:r>
      <w:r>
        <w:tab/>
        <w:t>Direct link keepalive response</w:t>
      </w:r>
      <w:bookmarkEnd w:id="1560"/>
      <w:bookmarkEnd w:id="1561"/>
      <w:bookmarkEnd w:id="1562"/>
      <w:bookmarkEnd w:id="1563"/>
      <w:bookmarkEnd w:id="1564"/>
      <w:bookmarkEnd w:id="1565"/>
      <w:bookmarkEnd w:id="1566"/>
      <w:bookmarkEnd w:id="1567"/>
    </w:p>
    <w:p w14:paraId="4E3004F1" w14:textId="77777777" w:rsidR="008E33F7" w:rsidRPr="00742FAE" w:rsidRDefault="008E33F7" w:rsidP="00CC0F60">
      <w:pPr>
        <w:pStyle w:val="Heading4"/>
      </w:pPr>
      <w:bookmarkStart w:id="1568" w:name="_Toc34388705"/>
      <w:bookmarkStart w:id="1569" w:name="_Toc34404476"/>
      <w:bookmarkStart w:id="1570" w:name="_Toc45282325"/>
      <w:bookmarkStart w:id="1571" w:name="_Toc45882711"/>
      <w:bookmarkStart w:id="1572" w:name="_Toc51951261"/>
      <w:bookmarkStart w:id="1573" w:name="_Toc59209037"/>
      <w:bookmarkStart w:id="1574" w:name="_Toc75734876"/>
      <w:bookmarkStart w:id="1575" w:name="_Toc146247477"/>
      <w:r>
        <w:t>7.3.9</w:t>
      </w:r>
      <w:r w:rsidRPr="00742FAE">
        <w:t>.1</w:t>
      </w:r>
      <w:r w:rsidRPr="00742FAE">
        <w:tab/>
        <w:t>Message definition</w:t>
      </w:r>
      <w:bookmarkEnd w:id="1568"/>
      <w:bookmarkEnd w:id="1569"/>
      <w:bookmarkEnd w:id="1570"/>
      <w:bookmarkEnd w:id="1571"/>
      <w:bookmarkEnd w:id="1572"/>
      <w:bookmarkEnd w:id="1573"/>
      <w:bookmarkEnd w:id="1574"/>
      <w:bookmarkEnd w:id="1575"/>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76" w:name="_Toc45282326"/>
      <w:bookmarkStart w:id="1577" w:name="_Toc45882712"/>
      <w:bookmarkStart w:id="1578" w:name="_Toc51951262"/>
      <w:bookmarkStart w:id="1579" w:name="_Toc59209038"/>
      <w:bookmarkStart w:id="1580" w:name="_Toc75734877"/>
      <w:bookmarkStart w:id="1581" w:name="_Toc146247478"/>
      <w:r>
        <w:t>7.3.10</w:t>
      </w:r>
      <w:r>
        <w:tab/>
        <w:t>Direct link authentication request</w:t>
      </w:r>
      <w:bookmarkEnd w:id="1576"/>
      <w:bookmarkEnd w:id="1577"/>
      <w:bookmarkEnd w:id="1578"/>
      <w:bookmarkEnd w:id="1579"/>
      <w:bookmarkEnd w:id="1580"/>
      <w:bookmarkEnd w:id="1581"/>
    </w:p>
    <w:p w14:paraId="27C0EA30" w14:textId="77777777" w:rsidR="008E33F7" w:rsidRPr="00742FAE" w:rsidRDefault="008E33F7" w:rsidP="00CC0F60">
      <w:pPr>
        <w:pStyle w:val="Heading4"/>
      </w:pPr>
      <w:bookmarkStart w:id="1582" w:name="_Toc45282327"/>
      <w:bookmarkStart w:id="1583" w:name="_Toc45882713"/>
      <w:bookmarkStart w:id="1584" w:name="_Toc51951263"/>
      <w:bookmarkStart w:id="1585" w:name="_Toc59209039"/>
      <w:bookmarkStart w:id="1586" w:name="_Toc75734878"/>
      <w:bookmarkStart w:id="1587" w:name="_Toc146247479"/>
      <w:r>
        <w:t>7.3.10</w:t>
      </w:r>
      <w:r w:rsidRPr="00742FAE">
        <w:t>.1</w:t>
      </w:r>
      <w:r w:rsidRPr="00742FAE">
        <w:tab/>
        <w:t>Message definition</w:t>
      </w:r>
      <w:bookmarkEnd w:id="1582"/>
      <w:bookmarkEnd w:id="1583"/>
      <w:bookmarkEnd w:id="1584"/>
      <w:bookmarkEnd w:id="1585"/>
      <w:bookmarkEnd w:id="1586"/>
      <w:bookmarkEnd w:id="158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88" w:name="_Toc45282328"/>
      <w:bookmarkStart w:id="1589" w:name="_Toc45882714"/>
      <w:bookmarkStart w:id="1590" w:name="_Toc51951264"/>
      <w:bookmarkStart w:id="1591" w:name="_Toc59209040"/>
      <w:bookmarkStart w:id="1592" w:name="_Toc75734879"/>
      <w:bookmarkStart w:id="1593" w:name="_Toc146247480"/>
      <w:r>
        <w:t>7.3.11</w:t>
      </w:r>
      <w:r>
        <w:tab/>
        <w:t>Direct link authentication response</w:t>
      </w:r>
      <w:bookmarkEnd w:id="1588"/>
      <w:bookmarkEnd w:id="1589"/>
      <w:bookmarkEnd w:id="1590"/>
      <w:bookmarkEnd w:id="1591"/>
      <w:bookmarkEnd w:id="1592"/>
      <w:bookmarkEnd w:id="1593"/>
    </w:p>
    <w:p w14:paraId="0338E1FC" w14:textId="77777777" w:rsidR="008E33F7" w:rsidRPr="00742FAE" w:rsidRDefault="008E33F7" w:rsidP="00CC0F60">
      <w:pPr>
        <w:pStyle w:val="Heading4"/>
      </w:pPr>
      <w:bookmarkStart w:id="1594" w:name="_Toc45282329"/>
      <w:bookmarkStart w:id="1595" w:name="_Toc45882715"/>
      <w:bookmarkStart w:id="1596" w:name="_Toc51951265"/>
      <w:bookmarkStart w:id="1597" w:name="_Toc59209041"/>
      <w:bookmarkStart w:id="1598" w:name="_Toc75734880"/>
      <w:bookmarkStart w:id="1599" w:name="_Toc146247481"/>
      <w:r>
        <w:t>7.3.11</w:t>
      </w:r>
      <w:r w:rsidRPr="00742FAE">
        <w:t>.1</w:t>
      </w:r>
      <w:r w:rsidRPr="00742FAE">
        <w:tab/>
        <w:t>Message definition</w:t>
      </w:r>
      <w:bookmarkEnd w:id="1594"/>
      <w:bookmarkEnd w:id="1595"/>
      <w:bookmarkEnd w:id="1596"/>
      <w:bookmarkEnd w:id="1597"/>
      <w:bookmarkEnd w:id="1598"/>
      <w:bookmarkEnd w:id="1599"/>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600" w:name="_Toc45282330"/>
      <w:bookmarkStart w:id="1601" w:name="_Toc45882716"/>
      <w:bookmarkStart w:id="1602" w:name="_Toc51951266"/>
      <w:bookmarkStart w:id="1603" w:name="_Toc59209042"/>
      <w:bookmarkStart w:id="1604" w:name="_Toc75734881"/>
      <w:bookmarkStart w:id="1605" w:name="_Toc146247482"/>
      <w:r>
        <w:t>7.3.12</w:t>
      </w:r>
      <w:r>
        <w:tab/>
        <w:t>Direct link authentication reject</w:t>
      </w:r>
      <w:bookmarkEnd w:id="1600"/>
      <w:bookmarkEnd w:id="1601"/>
      <w:bookmarkEnd w:id="1602"/>
      <w:bookmarkEnd w:id="1603"/>
      <w:bookmarkEnd w:id="1604"/>
      <w:bookmarkEnd w:id="1605"/>
    </w:p>
    <w:p w14:paraId="60A08212" w14:textId="77777777" w:rsidR="008E33F7" w:rsidRPr="00742FAE" w:rsidRDefault="008E33F7" w:rsidP="00CC0F60">
      <w:pPr>
        <w:pStyle w:val="Heading4"/>
      </w:pPr>
      <w:bookmarkStart w:id="1606" w:name="_Toc45282331"/>
      <w:bookmarkStart w:id="1607" w:name="_Toc45882717"/>
      <w:bookmarkStart w:id="1608" w:name="_Toc51951267"/>
      <w:bookmarkStart w:id="1609" w:name="_Toc59209043"/>
      <w:bookmarkStart w:id="1610" w:name="_Toc75734882"/>
      <w:bookmarkStart w:id="1611" w:name="_Toc146247483"/>
      <w:r>
        <w:t>7.3.12</w:t>
      </w:r>
      <w:r w:rsidRPr="00742FAE">
        <w:t>.1</w:t>
      </w:r>
      <w:r w:rsidRPr="00742FAE">
        <w:tab/>
        <w:t>Message definition</w:t>
      </w:r>
      <w:bookmarkEnd w:id="1606"/>
      <w:bookmarkEnd w:id="1607"/>
      <w:bookmarkEnd w:id="1608"/>
      <w:bookmarkEnd w:id="1609"/>
      <w:bookmarkEnd w:id="1610"/>
      <w:bookmarkEnd w:id="1611"/>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612" w:name="_Toc45282332"/>
      <w:bookmarkStart w:id="1613" w:name="_Toc45882718"/>
      <w:bookmarkStart w:id="1614" w:name="_Toc51951268"/>
      <w:bookmarkStart w:id="1615" w:name="_Toc59209044"/>
      <w:bookmarkStart w:id="1616" w:name="_Toc75734883"/>
      <w:bookmarkStart w:id="1617" w:name="_Toc146247484"/>
      <w:r>
        <w:t>7.3.13</w:t>
      </w:r>
      <w:r>
        <w:tab/>
        <w:t>Direct link security mode command</w:t>
      </w:r>
      <w:bookmarkEnd w:id="1612"/>
      <w:bookmarkEnd w:id="1613"/>
      <w:bookmarkEnd w:id="1614"/>
      <w:bookmarkEnd w:id="1615"/>
      <w:bookmarkEnd w:id="1616"/>
      <w:bookmarkEnd w:id="1617"/>
    </w:p>
    <w:p w14:paraId="47641ECF" w14:textId="77777777" w:rsidR="008E33F7" w:rsidRPr="00742FAE" w:rsidRDefault="008E33F7" w:rsidP="00CC0F60">
      <w:pPr>
        <w:pStyle w:val="Heading4"/>
      </w:pPr>
      <w:bookmarkStart w:id="1618" w:name="_Toc26193713"/>
      <w:bookmarkStart w:id="1619" w:name="_Toc45282333"/>
      <w:bookmarkStart w:id="1620" w:name="_Toc45882719"/>
      <w:bookmarkStart w:id="1621" w:name="_Toc51951269"/>
      <w:bookmarkStart w:id="1622" w:name="_Toc59209045"/>
      <w:bookmarkStart w:id="1623" w:name="_Toc75734884"/>
      <w:bookmarkStart w:id="1624" w:name="_Toc146247485"/>
      <w:r>
        <w:t>7.3.13</w:t>
      </w:r>
      <w:r w:rsidRPr="00742FAE">
        <w:t>.1</w:t>
      </w:r>
      <w:r w:rsidRPr="00742FAE">
        <w:tab/>
        <w:t>Message definition</w:t>
      </w:r>
      <w:bookmarkEnd w:id="1618"/>
      <w:bookmarkEnd w:id="1619"/>
      <w:bookmarkEnd w:id="1620"/>
      <w:bookmarkEnd w:id="1621"/>
      <w:bookmarkEnd w:id="1622"/>
      <w:bookmarkEnd w:id="1623"/>
      <w:bookmarkEnd w:id="162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625" w:name="_Toc45282334"/>
      <w:bookmarkStart w:id="1626" w:name="_Toc45882720"/>
      <w:bookmarkStart w:id="1627" w:name="_Toc51951270"/>
      <w:bookmarkStart w:id="1628" w:name="_Toc59209046"/>
      <w:bookmarkStart w:id="1629" w:name="_Toc75734885"/>
      <w:bookmarkStart w:id="1630" w:name="_Toc146247486"/>
      <w:r>
        <w:t>7.3.13</w:t>
      </w:r>
      <w:r w:rsidRPr="00742FAE">
        <w:t>.</w:t>
      </w:r>
      <w:r>
        <w:t>2</w:t>
      </w:r>
      <w:r>
        <w:tab/>
        <w:t>Nonce_2</w:t>
      </w:r>
      <w:bookmarkEnd w:id="1625"/>
      <w:bookmarkEnd w:id="1626"/>
      <w:bookmarkEnd w:id="1627"/>
      <w:bookmarkEnd w:id="1628"/>
      <w:bookmarkEnd w:id="1629"/>
      <w:bookmarkEnd w:id="1630"/>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631" w:name="_Toc45282335"/>
      <w:bookmarkStart w:id="1632" w:name="_Toc45882721"/>
      <w:bookmarkStart w:id="1633" w:name="_Toc51951271"/>
      <w:bookmarkStart w:id="1634" w:name="_Toc59209047"/>
      <w:bookmarkStart w:id="1635" w:name="_Toc75734886"/>
      <w:bookmarkStart w:id="1636" w:name="_Toc146247487"/>
      <w:r>
        <w:t>7.3.13.3</w:t>
      </w:r>
      <w:r>
        <w:tab/>
        <w:t xml:space="preserve">LSB of </w:t>
      </w:r>
      <w:r w:rsidRPr="00D45F63">
        <w:t>KNRP-sess ID</w:t>
      </w:r>
      <w:bookmarkEnd w:id="1631"/>
      <w:bookmarkEnd w:id="1632"/>
      <w:bookmarkEnd w:id="1633"/>
      <w:bookmarkEnd w:id="1634"/>
      <w:bookmarkEnd w:id="1635"/>
      <w:bookmarkEnd w:id="163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637" w:name="_Toc45282336"/>
      <w:bookmarkStart w:id="1638" w:name="_Toc45882722"/>
      <w:bookmarkStart w:id="1639" w:name="_Toc51951272"/>
      <w:bookmarkStart w:id="1640" w:name="_Toc59209048"/>
      <w:bookmarkStart w:id="1641" w:name="_Toc75734887"/>
      <w:bookmarkStart w:id="1642" w:name="_Toc146247488"/>
      <w:r>
        <w:t>7.3.13.4</w:t>
      </w:r>
      <w:r w:rsidRPr="00742FAE">
        <w:tab/>
      </w:r>
      <w:r>
        <w:t>Key establishment information container</w:t>
      </w:r>
      <w:bookmarkEnd w:id="1637"/>
      <w:bookmarkEnd w:id="1638"/>
      <w:bookmarkEnd w:id="1639"/>
      <w:bookmarkEnd w:id="1640"/>
      <w:bookmarkEnd w:id="1641"/>
      <w:bookmarkEnd w:id="1642"/>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643" w:name="_Toc45282337"/>
      <w:bookmarkStart w:id="1644" w:name="_Toc45882723"/>
      <w:bookmarkStart w:id="1645" w:name="_Toc51951273"/>
      <w:bookmarkStart w:id="1646" w:name="_Toc59209049"/>
      <w:bookmarkStart w:id="1647" w:name="_Toc75734888"/>
      <w:bookmarkStart w:id="1648" w:name="_Toc146247489"/>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43"/>
      <w:bookmarkEnd w:id="1644"/>
      <w:bookmarkEnd w:id="1645"/>
      <w:bookmarkEnd w:id="1646"/>
      <w:bookmarkEnd w:id="1647"/>
      <w:bookmarkEnd w:id="1648"/>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49" w:name="_Toc59209050"/>
      <w:bookmarkStart w:id="1650" w:name="_Toc75734889"/>
      <w:bookmarkStart w:id="1651" w:name="_Toc45282338"/>
      <w:bookmarkStart w:id="1652" w:name="_Toc45882724"/>
      <w:bookmarkStart w:id="1653" w:name="_Toc51951274"/>
      <w:bookmarkStart w:id="1654" w:name="_Toc146247490"/>
      <w:r>
        <w:t>7.3.13.</w:t>
      </w:r>
      <w:r>
        <w:rPr>
          <w:lang w:eastAsia="zh-CN"/>
        </w:rPr>
        <w:t>6</w:t>
      </w:r>
      <w:r>
        <w:tab/>
      </w:r>
      <w:r>
        <w:rPr>
          <w:lang w:eastAsia="ja-JP"/>
        </w:rPr>
        <w:t>UE PC5 unicast signalling security policy</w:t>
      </w:r>
      <w:bookmarkEnd w:id="1649"/>
      <w:bookmarkEnd w:id="1650"/>
      <w:bookmarkEnd w:id="1654"/>
    </w:p>
    <w:p w14:paraId="0CEC2372" w14:textId="77777777" w:rsidR="008E33F7" w:rsidRDefault="008E33F7" w:rsidP="008E33F7">
      <w:pPr>
        <w:rPr>
          <w:lang w:eastAsia="zh-CN"/>
        </w:rPr>
      </w:pPr>
      <w:bookmarkStart w:id="1655"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56" w:name="_Toc75734890"/>
      <w:bookmarkStart w:id="1657" w:name="_Toc146247491"/>
      <w:r>
        <w:t>7.3.14</w:t>
      </w:r>
      <w:r>
        <w:tab/>
        <w:t>Direct link security mode complete</w:t>
      </w:r>
      <w:bookmarkEnd w:id="1651"/>
      <w:bookmarkEnd w:id="1652"/>
      <w:bookmarkEnd w:id="1653"/>
      <w:bookmarkEnd w:id="1655"/>
      <w:bookmarkEnd w:id="1656"/>
      <w:bookmarkEnd w:id="1657"/>
    </w:p>
    <w:p w14:paraId="79ACD6F6" w14:textId="77777777" w:rsidR="008E33F7" w:rsidRPr="00742FAE" w:rsidRDefault="008E33F7" w:rsidP="00CC0F60">
      <w:pPr>
        <w:pStyle w:val="Heading4"/>
      </w:pPr>
      <w:bookmarkStart w:id="1658" w:name="_Toc45282339"/>
      <w:bookmarkStart w:id="1659" w:name="_Toc45882725"/>
      <w:bookmarkStart w:id="1660" w:name="_Toc51951275"/>
      <w:bookmarkStart w:id="1661" w:name="_Toc59209052"/>
      <w:bookmarkStart w:id="1662" w:name="_Toc75734891"/>
      <w:bookmarkStart w:id="1663" w:name="_Toc146247492"/>
      <w:r>
        <w:t>7.3.14</w:t>
      </w:r>
      <w:r w:rsidRPr="00742FAE">
        <w:t>.1</w:t>
      </w:r>
      <w:r w:rsidRPr="00742FAE">
        <w:tab/>
        <w:t>Message definition</w:t>
      </w:r>
      <w:bookmarkEnd w:id="1658"/>
      <w:bookmarkEnd w:id="1659"/>
      <w:bookmarkEnd w:id="1660"/>
      <w:bookmarkEnd w:id="1661"/>
      <w:bookmarkEnd w:id="1662"/>
      <w:bookmarkEnd w:id="1663"/>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64"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64"/>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65" w:name="_Toc45282340"/>
      <w:bookmarkStart w:id="1666" w:name="_Toc45882726"/>
      <w:bookmarkStart w:id="1667" w:name="_Toc51951276"/>
      <w:bookmarkStart w:id="1668" w:name="_Toc59209053"/>
      <w:bookmarkStart w:id="1669" w:name="_Toc75734892"/>
      <w:bookmarkStart w:id="1670" w:name="_Toc146247493"/>
      <w:r>
        <w:t>7.3.14</w:t>
      </w:r>
      <w:r w:rsidRPr="00742FAE">
        <w:t>.</w:t>
      </w:r>
      <w:r>
        <w:t>2</w:t>
      </w:r>
      <w:r w:rsidRPr="00742FAE">
        <w:tab/>
      </w:r>
      <w:r>
        <w:t>IP address configuration</w:t>
      </w:r>
      <w:bookmarkEnd w:id="1665"/>
      <w:bookmarkEnd w:id="1666"/>
      <w:bookmarkEnd w:id="1667"/>
      <w:bookmarkEnd w:id="1668"/>
      <w:bookmarkEnd w:id="1669"/>
      <w:bookmarkEnd w:id="167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71" w:name="_Toc45282341"/>
      <w:bookmarkStart w:id="1672" w:name="_Toc45882727"/>
      <w:bookmarkStart w:id="1673" w:name="_Toc51951277"/>
      <w:bookmarkStart w:id="1674" w:name="_Toc59209054"/>
      <w:bookmarkStart w:id="1675" w:name="_Toc75734893"/>
      <w:bookmarkStart w:id="1676" w:name="_Toc146247494"/>
      <w:r>
        <w:t>7.3.14</w:t>
      </w:r>
      <w:r w:rsidRPr="00742FAE">
        <w:t>.</w:t>
      </w:r>
      <w:r>
        <w:t>3</w:t>
      </w:r>
      <w:r w:rsidRPr="00742FAE">
        <w:tab/>
      </w:r>
      <w:r>
        <w:t>Link local IPv6 address</w:t>
      </w:r>
      <w:bookmarkEnd w:id="1671"/>
      <w:bookmarkEnd w:id="1672"/>
      <w:bookmarkEnd w:id="1673"/>
      <w:bookmarkEnd w:id="1674"/>
      <w:bookmarkEnd w:id="1675"/>
      <w:bookmarkEnd w:id="167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77" w:name="_Toc45282342"/>
      <w:bookmarkStart w:id="1678" w:name="_Toc45882728"/>
      <w:bookmarkStart w:id="1679" w:name="_Toc51951278"/>
      <w:bookmarkStart w:id="1680" w:name="_Toc59209055"/>
      <w:bookmarkStart w:id="1681" w:name="_Toc75734894"/>
      <w:bookmarkStart w:id="1682" w:name="_Toc146247495"/>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77"/>
      <w:bookmarkEnd w:id="1678"/>
      <w:bookmarkEnd w:id="1679"/>
      <w:bookmarkEnd w:id="1680"/>
      <w:bookmarkEnd w:id="1681"/>
      <w:bookmarkEnd w:id="1682"/>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83" w:name="_Toc45282343"/>
      <w:bookmarkStart w:id="1684" w:name="_Toc45882729"/>
      <w:bookmarkStart w:id="1685" w:name="_Toc51951279"/>
      <w:bookmarkStart w:id="1686" w:name="_Toc59209056"/>
      <w:bookmarkStart w:id="1687" w:name="_Toc75734895"/>
      <w:bookmarkStart w:id="1688" w:name="_Toc146247496"/>
      <w:r>
        <w:t>7.3.15</w:t>
      </w:r>
      <w:r>
        <w:tab/>
        <w:t>Direct link security mode reject</w:t>
      </w:r>
      <w:bookmarkEnd w:id="1683"/>
      <w:bookmarkEnd w:id="1684"/>
      <w:bookmarkEnd w:id="1685"/>
      <w:bookmarkEnd w:id="1686"/>
      <w:bookmarkEnd w:id="1687"/>
      <w:bookmarkEnd w:id="1688"/>
    </w:p>
    <w:p w14:paraId="7D7031D1" w14:textId="77777777" w:rsidR="008E33F7" w:rsidRPr="00742FAE" w:rsidRDefault="008E33F7" w:rsidP="00CC0F60">
      <w:pPr>
        <w:pStyle w:val="Heading4"/>
      </w:pPr>
      <w:bookmarkStart w:id="1689" w:name="_Toc45282344"/>
      <w:bookmarkStart w:id="1690" w:name="_Toc45882730"/>
      <w:bookmarkStart w:id="1691" w:name="_Toc51951280"/>
      <w:bookmarkStart w:id="1692" w:name="_Toc59209057"/>
      <w:bookmarkStart w:id="1693" w:name="_Toc75734896"/>
      <w:bookmarkStart w:id="1694" w:name="_Toc146247497"/>
      <w:r>
        <w:t>7.3.15</w:t>
      </w:r>
      <w:r w:rsidRPr="00742FAE">
        <w:t>.1</w:t>
      </w:r>
      <w:r w:rsidRPr="00742FAE">
        <w:tab/>
        <w:t>Message definition</w:t>
      </w:r>
      <w:bookmarkEnd w:id="1689"/>
      <w:bookmarkEnd w:id="1690"/>
      <w:bookmarkEnd w:id="1691"/>
      <w:bookmarkEnd w:id="1692"/>
      <w:bookmarkEnd w:id="1693"/>
      <w:bookmarkEnd w:id="1694"/>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95" w:name="_Toc45282345"/>
      <w:bookmarkStart w:id="1696" w:name="_Toc45882731"/>
      <w:bookmarkStart w:id="1697" w:name="_Toc51951281"/>
      <w:bookmarkStart w:id="1698" w:name="_Toc59209058"/>
      <w:bookmarkStart w:id="1699" w:name="_Toc75734897"/>
      <w:bookmarkStart w:id="1700" w:name="_Toc34388706"/>
      <w:bookmarkStart w:id="1701" w:name="_Toc34404477"/>
      <w:bookmarkStart w:id="1702" w:name="_Toc146247498"/>
      <w:r>
        <w:t>7.3.16</w:t>
      </w:r>
      <w:r>
        <w:tab/>
        <w:t>Direct link rekeying request</w:t>
      </w:r>
      <w:bookmarkEnd w:id="1695"/>
      <w:bookmarkEnd w:id="1696"/>
      <w:bookmarkEnd w:id="1697"/>
      <w:bookmarkEnd w:id="1698"/>
      <w:bookmarkEnd w:id="1699"/>
      <w:bookmarkEnd w:id="1702"/>
    </w:p>
    <w:p w14:paraId="6F0E0D94" w14:textId="77777777" w:rsidR="008E33F7" w:rsidRPr="00742FAE" w:rsidRDefault="008E33F7" w:rsidP="00CC0F60">
      <w:pPr>
        <w:pStyle w:val="Heading4"/>
      </w:pPr>
      <w:bookmarkStart w:id="1703" w:name="_Toc45282346"/>
      <w:bookmarkStart w:id="1704" w:name="_Toc45882732"/>
      <w:bookmarkStart w:id="1705" w:name="_Toc51951282"/>
      <w:bookmarkStart w:id="1706" w:name="_Toc59209059"/>
      <w:bookmarkStart w:id="1707" w:name="_Toc75734898"/>
      <w:bookmarkStart w:id="1708" w:name="_Toc146247499"/>
      <w:r>
        <w:t>7.3.16</w:t>
      </w:r>
      <w:r w:rsidRPr="00742FAE">
        <w:t>.1</w:t>
      </w:r>
      <w:r w:rsidRPr="00742FAE">
        <w:tab/>
        <w:t>Message definition</w:t>
      </w:r>
      <w:bookmarkEnd w:id="1703"/>
      <w:bookmarkEnd w:id="1704"/>
      <w:bookmarkEnd w:id="1705"/>
      <w:bookmarkEnd w:id="1706"/>
      <w:bookmarkEnd w:id="1707"/>
      <w:bookmarkEnd w:id="1708"/>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709"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709"/>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710" w:name="_MCCTEMPBM_CRPT07900010___7"/>
            <w:r>
              <w:rPr>
                <w:rFonts w:ascii="Arial" w:hAnsi="Arial" w:cs="Arial"/>
                <w:sz w:val="18"/>
                <w:szCs w:val="18"/>
                <w:lang w:eastAsia="x-none"/>
              </w:rPr>
              <w:t>Re-authentication indication</w:t>
            </w:r>
          </w:p>
          <w:bookmarkEnd w:id="1710"/>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711" w:name="_Toc45282347"/>
      <w:bookmarkStart w:id="1712" w:name="_Toc45882733"/>
      <w:bookmarkStart w:id="1713" w:name="_Toc51951283"/>
      <w:bookmarkStart w:id="1714" w:name="_Toc59209060"/>
      <w:bookmarkStart w:id="1715" w:name="_Toc75734899"/>
      <w:bookmarkStart w:id="1716" w:name="_Toc146247500"/>
      <w:r>
        <w:t>7.3.16</w:t>
      </w:r>
      <w:r w:rsidRPr="00742FAE">
        <w:t>.</w:t>
      </w:r>
      <w:r>
        <w:t>2</w:t>
      </w:r>
      <w:r>
        <w:tab/>
        <w:t>Key establishment information container</w:t>
      </w:r>
      <w:bookmarkEnd w:id="1711"/>
      <w:bookmarkEnd w:id="1712"/>
      <w:bookmarkEnd w:id="1713"/>
      <w:bookmarkEnd w:id="1714"/>
      <w:bookmarkEnd w:id="1715"/>
      <w:bookmarkEnd w:id="1716"/>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717" w:name="_Toc45282348"/>
      <w:bookmarkStart w:id="1718" w:name="_Toc45882734"/>
      <w:bookmarkStart w:id="1719" w:name="_Toc51951284"/>
      <w:bookmarkStart w:id="1720" w:name="_Toc59209061"/>
      <w:bookmarkStart w:id="1721" w:name="_Toc75734900"/>
      <w:bookmarkStart w:id="1722" w:name="_Toc146247501"/>
      <w:r>
        <w:t>7.3.16</w:t>
      </w:r>
      <w:r w:rsidRPr="00742FAE">
        <w:t>.</w:t>
      </w:r>
      <w:r>
        <w:t>3</w:t>
      </w:r>
      <w:r>
        <w:tab/>
        <w:t>Nonce_1</w:t>
      </w:r>
      <w:bookmarkEnd w:id="1717"/>
      <w:bookmarkEnd w:id="1718"/>
      <w:bookmarkEnd w:id="1719"/>
      <w:bookmarkEnd w:id="1720"/>
      <w:bookmarkEnd w:id="1721"/>
      <w:bookmarkEnd w:id="172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723" w:name="_Toc45282349"/>
      <w:bookmarkStart w:id="1724" w:name="_Toc45882735"/>
      <w:bookmarkStart w:id="1725" w:name="_Toc51951285"/>
      <w:bookmarkStart w:id="1726" w:name="_Toc59209062"/>
      <w:bookmarkStart w:id="1727" w:name="_Toc75734901"/>
      <w:bookmarkStart w:id="1728" w:name="_Toc146247502"/>
      <w:r>
        <w:t>7.3.16.4</w:t>
      </w:r>
      <w:r>
        <w:tab/>
      </w:r>
      <w:r w:rsidRPr="00C76604">
        <w:t>MSB of KNRP-sess ID</w:t>
      </w:r>
      <w:bookmarkEnd w:id="1723"/>
      <w:bookmarkEnd w:id="1724"/>
      <w:bookmarkEnd w:id="1725"/>
      <w:bookmarkEnd w:id="1726"/>
      <w:bookmarkEnd w:id="1727"/>
      <w:bookmarkEnd w:id="172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729" w:name="_Toc45282350"/>
      <w:bookmarkStart w:id="1730" w:name="_Toc45882736"/>
      <w:bookmarkStart w:id="1731" w:name="_Toc51951286"/>
      <w:bookmarkStart w:id="1732" w:name="_Toc59209063"/>
      <w:bookmarkStart w:id="1733" w:name="_Toc75734902"/>
      <w:bookmarkStart w:id="1734" w:name="_Toc146247503"/>
      <w:r>
        <w:t>7.3.16.5</w:t>
      </w:r>
      <w:r w:rsidRPr="00742FAE">
        <w:tab/>
      </w:r>
      <w:r>
        <w:t>Re-authentication indication</w:t>
      </w:r>
      <w:bookmarkEnd w:id="1729"/>
      <w:bookmarkEnd w:id="1730"/>
      <w:bookmarkEnd w:id="1731"/>
      <w:bookmarkEnd w:id="1732"/>
      <w:bookmarkEnd w:id="1733"/>
      <w:bookmarkEnd w:id="1734"/>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735" w:name="_Toc45282351"/>
      <w:bookmarkStart w:id="1736" w:name="_Toc45882737"/>
      <w:bookmarkStart w:id="1737" w:name="_Toc51951287"/>
      <w:bookmarkStart w:id="1738" w:name="_Toc59209064"/>
      <w:bookmarkStart w:id="1739" w:name="_Toc75734903"/>
      <w:bookmarkStart w:id="1740" w:name="_Toc146247504"/>
      <w:r>
        <w:t>7.3.17</w:t>
      </w:r>
      <w:r>
        <w:tab/>
        <w:t>Direct link rekeying response</w:t>
      </w:r>
      <w:bookmarkEnd w:id="1735"/>
      <w:bookmarkEnd w:id="1736"/>
      <w:bookmarkEnd w:id="1737"/>
      <w:bookmarkEnd w:id="1738"/>
      <w:bookmarkEnd w:id="1739"/>
      <w:bookmarkEnd w:id="1740"/>
    </w:p>
    <w:p w14:paraId="6A0D3536" w14:textId="77777777" w:rsidR="008E33F7" w:rsidRPr="00742FAE" w:rsidRDefault="008E33F7" w:rsidP="00CC0F60">
      <w:pPr>
        <w:pStyle w:val="Heading4"/>
      </w:pPr>
      <w:bookmarkStart w:id="1741" w:name="_Toc45282352"/>
      <w:bookmarkStart w:id="1742" w:name="_Toc45882738"/>
      <w:bookmarkStart w:id="1743" w:name="_Toc51951288"/>
      <w:bookmarkStart w:id="1744" w:name="_Toc59209065"/>
      <w:bookmarkStart w:id="1745" w:name="_Toc75734904"/>
      <w:bookmarkStart w:id="1746" w:name="_Toc146247505"/>
      <w:r>
        <w:t>7.3.17</w:t>
      </w:r>
      <w:r w:rsidRPr="00742FAE">
        <w:t>.1</w:t>
      </w:r>
      <w:r w:rsidRPr="00742FAE">
        <w:tab/>
        <w:t>Message definition</w:t>
      </w:r>
      <w:bookmarkEnd w:id="1741"/>
      <w:bookmarkEnd w:id="1742"/>
      <w:bookmarkEnd w:id="1743"/>
      <w:bookmarkEnd w:id="1744"/>
      <w:bookmarkEnd w:id="1745"/>
      <w:bookmarkEnd w:id="174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747" w:name="_Toc45282353"/>
      <w:bookmarkStart w:id="1748" w:name="_Toc45882739"/>
      <w:bookmarkStart w:id="1749" w:name="_Toc51951289"/>
      <w:bookmarkStart w:id="1750" w:name="_Toc59209066"/>
      <w:bookmarkStart w:id="1751" w:name="_Toc75734905"/>
      <w:bookmarkStart w:id="1752" w:name="_Toc146247506"/>
      <w:r>
        <w:t>7.3.18</w:t>
      </w:r>
      <w:r>
        <w:tab/>
        <w:t>Direct link identifier update request</w:t>
      </w:r>
      <w:bookmarkEnd w:id="1747"/>
      <w:bookmarkEnd w:id="1748"/>
      <w:bookmarkEnd w:id="1749"/>
      <w:bookmarkEnd w:id="1750"/>
      <w:bookmarkEnd w:id="1751"/>
      <w:bookmarkEnd w:id="1752"/>
    </w:p>
    <w:p w14:paraId="1CA61560" w14:textId="77777777" w:rsidR="008E33F7" w:rsidRPr="00742FAE" w:rsidRDefault="008E33F7" w:rsidP="00CC0F60">
      <w:pPr>
        <w:pStyle w:val="Heading4"/>
      </w:pPr>
      <w:bookmarkStart w:id="1753" w:name="_Toc45282354"/>
      <w:bookmarkStart w:id="1754" w:name="_Toc45882740"/>
      <w:bookmarkStart w:id="1755" w:name="_Toc51951290"/>
      <w:bookmarkStart w:id="1756" w:name="_Toc59209067"/>
      <w:bookmarkStart w:id="1757" w:name="_Toc75734906"/>
      <w:bookmarkStart w:id="1758" w:name="_Toc146247507"/>
      <w:r>
        <w:t>7.3.18</w:t>
      </w:r>
      <w:r w:rsidRPr="00742FAE">
        <w:t>.1</w:t>
      </w:r>
      <w:r w:rsidRPr="00742FAE">
        <w:tab/>
        <w:t>Message definition</w:t>
      </w:r>
      <w:bookmarkEnd w:id="1753"/>
      <w:bookmarkEnd w:id="1754"/>
      <w:bookmarkEnd w:id="1755"/>
      <w:bookmarkEnd w:id="1756"/>
      <w:bookmarkEnd w:id="1757"/>
      <w:bookmarkEnd w:id="175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59" w:name="_MCCTEMPBM_CRPT07900011___7"/>
            <w:bookmarkEnd w:id="1759"/>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60" w:name="_Toc45282355"/>
      <w:bookmarkStart w:id="1761" w:name="_Toc45882741"/>
      <w:bookmarkStart w:id="1762" w:name="_Toc51951291"/>
      <w:bookmarkStart w:id="1763" w:name="_Toc59209068"/>
      <w:bookmarkStart w:id="1764" w:name="_Toc75734907"/>
    </w:p>
    <w:p w14:paraId="72798468" w14:textId="69EC96EE" w:rsidR="008E33F7" w:rsidRDefault="008E33F7" w:rsidP="00CC0F60">
      <w:pPr>
        <w:pStyle w:val="Heading4"/>
      </w:pPr>
      <w:bookmarkStart w:id="1765" w:name="_Toc146247508"/>
      <w:r>
        <w:rPr>
          <w:rFonts w:eastAsia="SimSun" w:hint="eastAsia"/>
          <w:lang w:val="en-US" w:eastAsia="zh-CN"/>
        </w:rPr>
        <w:t>7.3.18</w:t>
      </w:r>
      <w:r>
        <w:t>.</w:t>
      </w:r>
      <w:r>
        <w:rPr>
          <w:rFonts w:hint="eastAsia"/>
          <w:lang w:eastAsia="zh-CN"/>
        </w:rPr>
        <w:t>2</w:t>
      </w:r>
      <w:r>
        <w:tab/>
      </w:r>
      <w:r w:rsidRPr="00785030">
        <w:rPr>
          <w:lang w:eastAsia="zh-CN"/>
        </w:rPr>
        <w:t>Source user info</w:t>
      </w:r>
      <w:bookmarkEnd w:id="1760"/>
      <w:bookmarkEnd w:id="1761"/>
      <w:bookmarkEnd w:id="1762"/>
      <w:bookmarkEnd w:id="1763"/>
      <w:bookmarkEnd w:id="1764"/>
      <w:bookmarkEnd w:id="1765"/>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66" w:name="_Toc45282356"/>
      <w:bookmarkStart w:id="1767" w:name="_Toc45882742"/>
      <w:bookmarkStart w:id="1768" w:name="_Toc51951292"/>
      <w:bookmarkStart w:id="1769" w:name="_Toc59209069"/>
      <w:bookmarkStart w:id="1770" w:name="_Toc75734908"/>
      <w:bookmarkStart w:id="1771" w:name="_Toc146247509"/>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66"/>
      <w:bookmarkEnd w:id="1767"/>
      <w:bookmarkEnd w:id="1768"/>
      <w:bookmarkEnd w:id="1769"/>
      <w:bookmarkEnd w:id="1770"/>
      <w:bookmarkEnd w:id="177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72" w:name="_Toc45282357"/>
      <w:bookmarkStart w:id="1773" w:name="_Toc45882743"/>
      <w:bookmarkStart w:id="1774" w:name="_Toc51951293"/>
      <w:bookmarkStart w:id="1775" w:name="_Toc59209070"/>
      <w:bookmarkStart w:id="1776" w:name="_Toc75734909"/>
      <w:bookmarkStart w:id="1777" w:name="_Toc146247510"/>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1772"/>
      <w:bookmarkEnd w:id="1773"/>
      <w:bookmarkEnd w:id="1774"/>
      <w:bookmarkEnd w:id="1775"/>
      <w:bookmarkEnd w:id="1776"/>
      <w:bookmarkEnd w:id="1777"/>
    </w:p>
    <w:p w14:paraId="7768E9F3" w14:textId="77777777" w:rsidR="008E33F7" w:rsidRDefault="008E33F7" w:rsidP="00CC0F60">
      <w:pPr>
        <w:pStyle w:val="Heading4"/>
      </w:pPr>
      <w:bookmarkStart w:id="1778" w:name="_Toc45282358"/>
      <w:bookmarkStart w:id="1779" w:name="_Toc45882744"/>
      <w:bookmarkStart w:id="1780" w:name="_Toc51951294"/>
      <w:bookmarkStart w:id="1781" w:name="_Toc59209071"/>
      <w:bookmarkStart w:id="1782" w:name="_Toc75734910"/>
      <w:bookmarkStart w:id="1783" w:name="_Toc146247511"/>
      <w:r>
        <w:rPr>
          <w:rFonts w:hint="eastAsia"/>
          <w:lang w:val="en-US" w:eastAsia="zh-CN"/>
        </w:rPr>
        <w:t>7.3.19</w:t>
      </w:r>
      <w:r>
        <w:rPr>
          <w:lang w:val="en-US" w:eastAsia="zh-CN"/>
        </w:rPr>
        <w:t>.1</w:t>
      </w:r>
      <w:r>
        <w:tab/>
        <w:t>Message definition</w:t>
      </w:r>
      <w:bookmarkEnd w:id="1778"/>
      <w:bookmarkEnd w:id="1779"/>
      <w:bookmarkEnd w:id="1780"/>
      <w:bookmarkEnd w:id="1781"/>
      <w:bookmarkEnd w:id="1782"/>
      <w:bookmarkEnd w:id="1783"/>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84" w:name="_Toc45282359"/>
      <w:bookmarkStart w:id="1785" w:name="_Toc45882745"/>
    </w:p>
    <w:p w14:paraId="58DB0374" w14:textId="77777777" w:rsidR="008E33F7" w:rsidRDefault="008E33F7" w:rsidP="00CC0F60">
      <w:pPr>
        <w:pStyle w:val="Heading4"/>
      </w:pPr>
      <w:bookmarkStart w:id="1786" w:name="_Toc51951295"/>
      <w:bookmarkStart w:id="1787" w:name="_Toc59209072"/>
      <w:bookmarkStart w:id="1788" w:name="_Toc75734911"/>
      <w:bookmarkStart w:id="1789" w:name="_Toc146247512"/>
      <w:r>
        <w:rPr>
          <w:rFonts w:eastAsia="SimSun" w:hint="eastAsia"/>
          <w:lang w:val="en-US" w:eastAsia="zh-CN"/>
        </w:rPr>
        <w:t>7.3.19</w:t>
      </w:r>
      <w:r>
        <w:t>.</w:t>
      </w:r>
      <w:r>
        <w:rPr>
          <w:rFonts w:hint="eastAsia"/>
          <w:lang w:eastAsia="zh-CN"/>
        </w:rPr>
        <w:t>2</w:t>
      </w:r>
      <w:r>
        <w:tab/>
      </w:r>
      <w:r w:rsidRPr="00CC7033">
        <w:rPr>
          <w:lang w:eastAsia="zh-CN"/>
        </w:rPr>
        <w:t>Target user info</w:t>
      </w:r>
      <w:bookmarkEnd w:id="1784"/>
      <w:bookmarkEnd w:id="1785"/>
      <w:bookmarkEnd w:id="1786"/>
      <w:bookmarkEnd w:id="1787"/>
      <w:bookmarkEnd w:id="1788"/>
      <w:bookmarkEnd w:id="1789"/>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90" w:name="_Toc45282361"/>
      <w:bookmarkStart w:id="1791" w:name="_Toc45882747"/>
      <w:bookmarkStart w:id="1792" w:name="_Toc51951296"/>
      <w:bookmarkStart w:id="1793" w:name="_Toc59209073"/>
      <w:bookmarkStart w:id="1794" w:name="_Toc75734912"/>
      <w:bookmarkStart w:id="1795" w:name="_Toc14624751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90"/>
      <w:bookmarkEnd w:id="1791"/>
      <w:bookmarkEnd w:id="1792"/>
      <w:bookmarkEnd w:id="1793"/>
      <w:bookmarkEnd w:id="1794"/>
      <w:bookmarkEnd w:id="1795"/>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96" w:name="_Toc45282362"/>
      <w:bookmarkStart w:id="1797" w:name="_Toc45882748"/>
      <w:bookmarkStart w:id="1798" w:name="_Toc51951297"/>
      <w:bookmarkStart w:id="1799" w:name="_Toc59209074"/>
      <w:bookmarkStart w:id="1800" w:name="_Toc75734913"/>
      <w:bookmarkStart w:id="1801" w:name="_Toc146247514"/>
      <w:r>
        <w:rPr>
          <w:rFonts w:eastAsia="SimSun" w:hint="eastAsia"/>
          <w:lang w:val="en-US" w:eastAsia="zh-CN"/>
        </w:rPr>
        <w:t>7.3.19</w:t>
      </w:r>
      <w:r>
        <w:t>.4</w:t>
      </w:r>
      <w:r w:rsidRPr="003D582A">
        <w:rPr>
          <w:rFonts w:ascii="Times New Roman" w:hAnsi="Times New Roman"/>
          <w:sz w:val="20"/>
        </w:rPr>
        <w:tab/>
      </w:r>
      <w:r w:rsidRPr="006C446C">
        <w:t>Source user info</w:t>
      </w:r>
      <w:bookmarkEnd w:id="1796"/>
      <w:bookmarkEnd w:id="1797"/>
      <w:bookmarkEnd w:id="1798"/>
      <w:bookmarkEnd w:id="1799"/>
      <w:bookmarkEnd w:id="1800"/>
      <w:bookmarkEnd w:id="1801"/>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802" w:name="_Toc45282363"/>
      <w:bookmarkStart w:id="1803" w:name="_Toc45882749"/>
      <w:bookmarkStart w:id="1804" w:name="_Toc51951298"/>
      <w:bookmarkStart w:id="1805" w:name="_Toc59209075"/>
      <w:bookmarkStart w:id="1806" w:name="_Toc75734914"/>
      <w:bookmarkStart w:id="1807" w:name="_Toc146247515"/>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802"/>
      <w:bookmarkEnd w:id="1803"/>
      <w:bookmarkEnd w:id="1804"/>
      <w:bookmarkEnd w:id="1805"/>
      <w:bookmarkEnd w:id="1806"/>
      <w:bookmarkEnd w:id="1807"/>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808" w:name="_Toc45282364"/>
      <w:bookmarkStart w:id="1809" w:name="_Toc45882750"/>
      <w:bookmarkStart w:id="1810" w:name="_Toc51951299"/>
      <w:bookmarkStart w:id="1811" w:name="_Toc59209076"/>
      <w:bookmarkStart w:id="1812" w:name="_Toc75734915"/>
      <w:bookmarkStart w:id="1813" w:name="_Toc146247516"/>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808"/>
      <w:bookmarkEnd w:id="1809"/>
      <w:bookmarkEnd w:id="1810"/>
      <w:bookmarkEnd w:id="1811"/>
      <w:bookmarkEnd w:id="1812"/>
      <w:bookmarkEnd w:id="1813"/>
    </w:p>
    <w:p w14:paraId="1FC90C69" w14:textId="77777777" w:rsidR="008E33F7" w:rsidRDefault="008E33F7" w:rsidP="00CC0F60">
      <w:pPr>
        <w:pStyle w:val="Heading4"/>
      </w:pPr>
      <w:bookmarkStart w:id="1814" w:name="_Toc45282365"/>
      <w:bookmarkStart w:id="1815" w:name="_Toc45882751"/>
      <w:bookmarkStart w:id="1816" w:name="_Toc51951300"/>
      <w:bookmarkStart w:id="1817" w:name="_Toc59209077"/>
      <w:bookmarkStart w:id="1818" w:name="_Toc75734916"/>
      <w:bookmarkStart w:id="1819" w:name="_Toc146247517"/>
      <w:r>
        <w:rPr>
          <w:rFonts w:hint="eastAsia"/>
          <w:lang w:val="en-US" w:eastAsia="zh-CN"/>
        </w:rPr>
        <w:t>7.3.20</w:t>
      </w:r>
      <w:r>
        <w:rPr>
          <w:lang w:val="en-US" w:eastAsia="zh-CN"/>
        </w:rPr>
        <w:t>.1</w:t>
      </w:r>
      <w:r>
        <w:tab/>
        <w:t>Message definition</w:t>
      </w:r>
      <w:bookmarkEnd w:id="1814"/>
      <w:bookmarkEnd w:id="1815"/>
      <w:bookmarkEnd w:id="1816"/>
      <w:bookmarkEnd w:id="1817"/>
      <w:bookmarkEnd w:id="1818"/>
      <w:bookmarkEnd w:id="1819"/>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820" w:name="_Toc45282366"/>
      <w:bookmarkStart w:id="1821" w:name="_Toc45882752"/>
    </w:p>
    <w:p w14:paraId="28D828F2" w14:textId="77777777" w:rsidR="008E33F7" w:rsidRPr="003D582A" w:rsidRDefault="008E33F7" w:rsidP="00CC0F60">
      <w:pPr>
        <w:pStyle w:val="Heading4"/>
      </w:pPr>
      <w:bookmarkStart w:id="1822" w:name="_Toc45282367"/>
      <w:bookmarkStart w:id="1823" w:name="_Toc45882753"/>
      <w:bookmarkStart w:id="1824" w:name="_Toc51951301"/>
      <w:bookmarkStart w:id="1825" w:name="_Toc59209078"/>
      <w:bookmarkStart w:id="1826" w:name="_Toc75734917"/>
      <w:bookmarkStart w:id="1827" w:name="_Toc146247518"/>
      <w:bookmarkEnd w:id="1820"/>
      <w:bookmarkEnd w:id="1821"/>
      <w:r>
        <w:rPr>
          <w:rFonts w:eastAsia="SimSun"/>
          <w:lang w:val="en-US" w:eastAsia="zh-CN"/>
        </w:rPr>
        <w:t>7.3.20</w:t>
      </w:r>
      <w:r w:rsidRPr="003D582A">
        <w:t>.</w:t>
      </w:r>
      <w:r>
        <w:rPr>
          <w:lang w:eastAsia="zh-CN"/>
        </w:rPr>
        <w:t>2</w:t>
      </w:r>
      <w:r w:rsidRPr="003D582A">
        <w:tab/>
      </w:r>
      <w:r w:rsidRPr="003D582A">
        <w:rPr>
          <w:lang w:eastAsia="zh-CN"/>
        </w:rPr>
        <w:t>Target user info</w:t>
      </w:r>
      <w:bookmarkEnd w:id="1822"/>
      <w:bookmarkEnd w:id="1823"/>
      <w:bookmarkEnd w:id="1824"/>
      <w:bookmarkEnd w:id="1825"/>
      <w:bookmarkEnd w:id="1826"/>
      <w:bookmarkEnd w:id="182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828" w:name="_Toc45282368"/>
      <w:bookmarkStart w:id="1829" w:name="_Toc45882754"/>
      <w:bookmarkStart w:id="1830" w:name="_Toc51951302"/>
      <w:bookmarkStart w:id="1831" w:name="_Toc59209079"/>
      <w:bookmarkStart w:id="1832" w:name="_Toc75734918"/>
      <w:bookmarkStart w:id="1833" w:name="_Toc146247519"/>
      <w:r>
        <w:rPr>
          <w:rFonts w:eastAsia="SimSun"/>
          <w:lang w:val="en-US" w:eastAsia="zh-CN"/>
        </w:rPr>
        <w:t>7.3.20</w:t>
      </w:r>
      <w:r w:rsidRPr="003D582A">
        <w:t>.</w:t>
      </w:r>
      <w:r>
        <w:t>3</w:t>
      </w:r>
      <w:r w:rsidRPr="003D582A">
        <w:tab/>
      </w:r>
      <w:r w:rsidRPr="003D582A">
        <w:rPr>
          <w:lang w:eastAsia="zh-CN"/>
        </w:rPr>
        <w:t>Target link local IPv6 address</w:t>
      </w:r>
      <w:bookmarkEnd w:id="1828"/>
      <w:bookmarkEnd w:id="1829"/>
      <w:bookmarkEnd w:id="1830"/>
      <w:bookmarkEnd w:id="1831"/>
      <w:bookmarkEnd w:id="1832"/>
      <w:bookmarkEnd w:id="1833"/>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834" w:name="_Toc45282369"/>
      <w:bookmarkStart w:id="1835" w:name="_Toc45882755"/>
      <w:bookmarkStart w:id="1836" w:name="_Toc51951303"/>
      <w:bookmarkStart w:id="1837" w:name="_Toc59209080"/>
      <w:bookmarkStart w:id="1838" w:name="_Toc75734919"/>
      <w:bookmarkStart w:id="1839" w:name="_Toc146247520"/>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834"/>
      <w:bookmarkEnd w:id="1835"/>
      <w:bookmarkEnd w:id="1836"/>
      <w:bookmarkEnd w:id="1837"/>
      <w:bookmarkEnd w:id="1838"/>
      <w:bookmarkEnd w:id="1839"/>
    </w:p>
    <w:p w14:paraId="30685C75" w14:textId="77777777" w:rsidR="008E33F7" w:rsidRDefault="008E33F7" w:rsidP="00CC0F60">
      <w:pPr>
        <w:pStyle w:val="Heading4"/>
      </w:pPr>
      <w:bookmarkStart w:id="1840" w:name="_Toc45282370"/>
      <w:bookmarkStart w:id="1841" w:name="_Toc45882756"/>
      <w:bookmarkStart w:id="1842" w:name="_Toc51951304"/>
      <w:bookmarkStart w:id="1843" w:name="_Toc59209081"/>
      <w:bookmarkStart w:id="1844" w:name="_Toc75734920"/>
      <w:bookmarkStart w:id="1845" w:name="_Toc146247521"/>
      <w:r>
        <w:rPr>
          <w:rFonts w:hint="eastAsia"/>
          <w:lang w:val="en-US" w:eastAsia="zh-CN"/>
        </w:rPr>
        <w:t>7.3.21</w:t>
      </w:r>
      <w:r>
        <w:rPr>
          <w:lang w:val="en-US" w:eastAsia="zh-CN"/>
        </w:rPr>
        <w:t>.1</w:t>
      </w:r>
      <w:r>
        <w:tab/>
        <w:t>Message definition</w:t>
      </w:r>
      <w:bookmarkEnd w:id="1840"/>
      <w:bookmarkEnd w:id="1841"/>
      <w:bookmarkEnd w:id="1842"/>
      <w:bookmarkEnd w:id="1843"/>
      <w:bookmarkEnd w:id="1844"/>
      <w:bookmarkEnd w:id="1845"/>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846" w:name="_Toc45282371"/>
      <w:bookmarkStart w:id="1847" w:name="_Toc45882757"/>
      <w:bookmarkStart w:id="1848" w:name="_Toc51951305"/>
      <w:bookmarkStart w:id="1849" w:name="_Toc59209082"/>
      <w:bookmarkStart w:id="1850" w:name="_Toc75734921"/>
      <w:bookmarkStart w:id="1851" w:name="_Toc146247522"/>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46"/>
      <w:bookmarkEnd w:id="1847"/>
      <w:bookmarkEnd w:id="1848"/>
      <w:bookmarkEnd w:id="1849"/>
      <w:bookmarkEnd w:id="1850"/>
      <w:bookmarkEnd w:id="1851"/>
    </w:p>
    <w:p w14:paraId="5C874BB1" w14:textId="77777777" w:rsidR="008E33F7" w:rsidRDefault="008E33F7" w:rsidP="00CC0F60">
      <w:pPr>
        <w:pStyle w:val="Heading4"/>
      </w:pPr>
      <w:bookmarkStart w:id="1852" w:name="_Toc45282372"/>
      <w:bookmarkStart w:id="1853" w:name="_Toc45882758"/>
      <w:bookmarkStart w:id="1854" w:name="_Toc51951306"/>
      <w:bookmarkStart w:id="1855" w:name="_Toc59209083"/>
      <w:bookmarkStart w:id="1856" w:name="_Toc75734922"/>
      <w:bookmarkStart w:id="1857" w:name="_Toc146247523"/>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52"/>
      <w:bookmarkEnd w:id="1853"/>
      <w:bookmarkEnd w:id="1854"/>
      <w:bookmarkEnd w:id="1855"/>
      <w:bookmarkEnd w:id="1856"/>
      <w:bookmarkEnd w:id="1857"/>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58" w:name="_Toc51951307"/>
      <w:bookmarkStart w:id="1859" w:name="_Toc59209084"/>
      <w:bookmarkStart w:id="1860" w:name="_Toc75734923"/>
      <w:bookmarkStart w:id="1861" w:name="_Toc45282373"/>
      <w:bookmarkStart w:id="1862" w:name="_Toc45882759"/>
      <w:bookmarkStart w:id="1863" w:name="_Toc146247524"/>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58"/>
      <w:bookmarkEnd w:id="1859"/>
      <w:bookmarkEnd w:id="1860"/>
      <w:bookmarkEnd w:id="1863"/>
    </w:p>
    <w:p w14:paraId="320309F0" w14:textId="77777777" w:rsidR="008E33F7" w:rsidRDefault="008E33F7" w:rsidP="00CC0F60">
      <w:pPr>
        <w:pStyle w:val="Heading4"/>
      </w:pPr>
      <w:bookmarkStart w:id="1864" w:name="_Toc51951308"/>
      <w:bookmarkStart w:id="1865" w:name="_Toc59209085"/>
      <w:bookmarkStart w:id="1866" w:name="_Toc75734924"/>
      <w:bookmarkStart w:id="1867" w:name="_Toc146247525"/>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64"/>
      <w:bookmarkEnd w:id="1865"/>
      <w:bookmarkEnd w:id="1866"/>
      <w:bookmarkEnd w:id="186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68" w:name="_Toc75734925"/>
      <w:bookmarkStart w:id="1869" w:name="_Toc51951309"/>
      <w:bookmarkStart w:id="1870" w:name="_Toc59209086"/>
      <w:bookmarkStart w:id="1871" w:name="_Toc146247526"/>
      <w:r w:rsidRPr="004B765A">
        <w:rPr>
          <w:rFonts w:eastAsia="SimSun"/>
          <w:lang w:val="en-US" w:eastAsia="zh-CN"/>
        </w:rPr>
        <w:t>7.3.24</w:t>
      </w:r>
      <w:r w:rsidRPr="004B765A">
        <w:rPr>
          <w:rFonts w:eastAsia="SimSun"/>
          <w:lang w:val="en-US" w:eastAsia="zh-CN"/>
        </w:rPr>
        <w:tab/>
        <w:t>Direct link authentication failure</w:t>
      </w:r>
      <w:bookmarkEnd w:id="1868"/>
      <w:bookmarkEnd w:id="1871"/>
    </w:p>
    <w:p w14:paraId="76372F8B" w14:textId="77777777" w:rsidR="008E33F7" w:rsidRPr="004B765A" w:rsidRDefault="008E33F7" w:rsidP="00CC0F60">
      <w:pPr>
        <w:pStyle w:val="Heading4"/>
        <w:rPr>
          <w:rFonts w:eastAsia="SimSun"/>
          <w:lang w:val="en-US" w:eastAsia="zh-CN"/>
        </w:rPr>
      </w:pPr>
      <w:bookmarkStart w:id="1872" w:name="_Toc75734926"/>
      <w:bookmarkStart w:id="1873" w:name="_Toc146247527"/>
      <w:r w:rsidRPr="004B765A">
        <w:rPr>
          <w:rFonts w:eastAsia="SimSun"/>
          <w:lang w:val="en-US" w:eastAsia="zh-CN"/>
        </w:rPr>
        <w:t>7.3.24.1</w:t>
      </w:r>
      <w:r w:rsidRPr="004B765A">
        <w:rPr>
          <w:rFonts w:eastAsia="SimSun"/>
          <w:lang w:val="en-US" w:eastAsia="zh-CN"/>
        </w:rPr>
        <w:tab/>
        <w:t>Message definition</w:t>
      </w:r>
      <w:bookmarkEnd w:id="1872"/>
      <w:bookmarkEnd w:id="187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74" w:name="_MCCTEMPBM_CRPT07900013___7"/>
            <w:bookmarkEnd w:id="1874"/>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75" w:name="_MCCTEMPBM_CRPT07900014___7"/>
            <w:bookmarkEnd w:id="1875"/>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76" w:name="_MCCTEMPBM_CRPT07900015___7"/>
            <w:r w:rsidRPr="00280574">
              <w:rPr>
                <w:rFonts w:ascii="Arial" w:hAnsi="Arial"/>
                <w:sz w:val="18"/>
              </w:rPr>
              <w:t>74</w:t>
            </w:r>
            <w:bookmarkEnd w:id="1876"/>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77" w:name="_Toc59208725"/>
      <w:bookmarkStart w:id="1878" w:name="_Toc75734927"/>
      <w:bookmarkStart w:id="1879" w:name="_Toc146247528"/>
      <w:r w:rsidRPr="004B765A">
        <w:rPr>
          <w:rFonts w:eastAsia="SimSun"/>
          <w:lang w:val="en-US" w:eastAsia="zh-CN"/>
        </w:rPr>
        <w:t>7.3.24.2</w:t>
      </w:r>
      <w:r w:rsidRPr="004B765A">
        <w:rPr>
          <w:rFonts w:eastAsia="SimSun"/>
          <w:lang w:val="en-US" w:eastAsia="zh-CN"/>
        </w:rPr>
        <w:tab/>
      </w:r>
      <w:bookmarkEnd w:id="1877"/>
      <w:r w:rsidRPr="004B765A">
        <w:rPr>
          <w:rFonts w:eastAsia="SimSun"/>
          <w:lang w:val="en-US" w:eastAsia="zh-CN"/>
        </w:rPr>
        <w:t>Key establishment information container</w:t>
      </w:r>
      <w:bookmarkEnd w:id="1878"/>
      <w:bookmarkEnd w:id="1879"/>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80" w:name="_Toc75734928"/>
      <w:bookmarkStart w:id="1881" w:name="_Toc146247529"/>
      <w:r>
        <w:t>8</w:t>
      </w:r>
      <w:r w:rsidRPr="00913BB3">
        <w:tab/>
        <w:t>Information elements coding</w:t>
      </w:r>
      <w:bookmarkEnd w:id="1366"/>
      <w:bookmarkEnd w:id="1463"/>
      <w:bookmarkEnd w:id="1700"/>
      <w:bookmarkEnd w:id="1701"/>
      <w:bookmarkEnd w:id="1861"/>
      <w:bookmarkEnd w:id="1862"/>
      <w:bookmarkEnd w:id="1869"/>
      <w:bookmarkEnd w:id="1870"/>
      <w:bookmarkEnd w:id="1880"/>
      <w:bookmarkEnd w:id="1881"/>
    </w:p>
    <w:p w14:paraId="7F14E31F" w14:textId="77777777" w:rsidR="008E33F7" w:rsidRDefault="008E33F7" w:rsidP="00CC0F60">
      <w:pPr>
        <w:pStyle w:val="Heading2"/>
        <w:rPr>
          <w:noProof/>
        </w:rPr>
      </w:pPr>
      <w:bookmarkStart w:id="1882" w:name="_Toc525231389"/>
      <w:bookmarkStart w:id="1883" w:name="_Toc25070716"/>
      <w:bookmarkStart w:id="1884" w:name="_Toc34388707"/>
      <w:bookmarkStart w:id="1885" w:name="_Toc34404478"/>
      <w:bookmarkStart w:id="1886" w:name="_Toc45282374"/>
      <w:bookmarkStart w:id="1887" w:name="_Toc45882760"/>
      <w:bookmarkStart w:id="1888" w:name="_Toc51951310"/>
      <w:bookmarkStart w:id="1889" w:name="_Toc59209087"/>
      <w:bookmarkStart w:id="1890" w:name="_Toc75734929"/>
      <w:bookmarkStart w:id="1891" w:name="_Toc20233289"/>
      <w:bookmarkStart w:id="1892" w:name="_Toc146247530"/>
      <w:r>
        <w:rPr>
          <w:noProof/>
        </w:rPr>
        <w:t>8.1</w:t>
      </w:r>
      <w:r>
        <w:rPr>
          <w:noProof/>
        </w:rPr>
        <w:tab/>
      </w:r>
      <w:r w:rsidRPr="00400F1D">
        <w:rPr>
          <w:noProof/>
        </w:rPr>
        <w:t>Overview</w:t>
      </w:r>
      <w:bookmarkEnd w:id="1882"/>
      <w:bookmarkEnd w:id="1883"/>
      <w:bookmarkEnd w:id="1884"/>
      <w:bookmarkEnd w:id="1885"/>
      <w:bookmarkEnd w:id="1886"/>
      <w:bookmarkEnd w:id="1887"/>
      <w:bookmarkEnd w:id="1888"/>
      <w:bookmarkEnd w:id="1889"/>
      <w:bookmarkEnd w:id="1890"/>
      <w:bookmarkEnd w:id="1892"/>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93" w:name="_Toc525231390"/>
      <w:bookmarkStart w:id="1894" w:name="_Toc25070717"/>
      <w:bookmarkStart w:id="1895" w:name="_Toc34388708"/>
      <w:bookmarkStart w:id="1896" w:name="_Toc34404479"/>
      <w:bookmarkStart w:id="1897" w:name="_Toc45282375"/>
      <w:bookmarkStart w:id="1898" w:name="_Toc45882761"/>
      <w:bookmarkStart w:id="1899" w:name="_Toc51951311"/>
      <w:bookmarkStart w:id="1900" w:name="_Toc59209088"/>
      <w:bookmarkStart w:id="1901" w:name="_Toc75734930"/>
      <w:bookmarkStart w:id="1902" w:name="_Toc146247531"/>
      <w:r>
        <w:rPr>
          <w:noProof/>
          <w:lang w:val="en-US" w:eastAsia="zh-CN"/>
        </w:rPr>
        <w:t>8.2</w:t>
      </w:r>
      <w:r>
        <w:rPr>
          <w:noProof/>
          <w:lang w:val="en-US" w:eastAsia="zh-CN"/>
        </w:rPr>
        <w:tab/>
        <w:t>General</w:t>
      </w:r>
      <w:bookmarkEnd w:id="1893"/>
      <w:bookmarkEnd w:id="1894"/>
      <w:bookmarkEnd w:id="1895"/>
      <w:bookmarkEnd w:id="1896"/>
      <w:bookmarkEnd w:id="1897"/>
      <w:bookmarkEnd w:id="1898"/>
      <w:bookmarkEnd w:id="1899"/>
      <w:bookmarkEnd w:id="1900"/>
      <w:bookmarkEnd w:id="1901"/>
      <w:bookmarkEnd w:id="1902"/>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903" w:name="_Toc25070718"/>
      <w:bookmarkStart w:id="1904" w:name="_Toc34388709"/>
      <w:bookmarkStart w:id="1905" w:name="_Toc34404480"/>
      <w:bookmarkStart w:id="1906" w:name="_Toc45282376"/>
      <w:bookmarkStart w:id="1907" w:name="_Toc45882762"/>
      <w:bookmarkStart w:id="1908" w:name="_Toc51951312"/>
      <w:bookmarkStart w:id="1909" w:name="_Toc59209089"/>
      <w:bookmarkStart w:id="1910" w:name="_Toc75734931"/>
      <w:bookmarkStart w:id="1911" w:name="_Toc146247532"/>
      <w:r>
        <w:t>8.3</w:t>
      </w:r>
      <w:r>
        <w:tab/>
        <w:t>P</w:t>
      </w:r>
      <w:r>
        <w:rPr>
          <w:noProof/>
          <w:lang w:val="en-US"/>
        </w:rPr>
        <w:t>rovisioning</w:t>
      </w:r>
      <w:r>
        <w:t xml:space="preserve"> of parameters for V2X configuration</w:t>
      </w:r>
      <w:r w:rsidRPr="00C607F7">
        <w:t xml:space="preserve"> </w:t>
      </w:r>
      <w:r>
        <w:t>signalling information elements</w:t>
      </w:r>
      <w:bookmarkEnd w:id="1903"/>
      <w:bookmarkEnd w:id="1904"/>
      <w:bookmarkEnd w:id="1905"/>
      <w:bookmarkEnd w:id="1906"/>
      <w:bookmarkEnd w:id="1907"/>
      <w:bookmarkEnd w:id="1908"/>
      <w:bookmarkEnd w:id="1909"/>
      <w:bookmarkEnd w:id="1910"/>
      <w:bookmarkEnd w:id="1911"/>
    </w:p>
    <w:p w14:paraId="1F4067E6" w14:textId="77777777" w:rsidR="008E33F7" w:rsidRPr="00913BB3" w:rsidRDefault="008E33F7" w:rsidP="00CC0F60">
      <w:pPr>
        <w:pStyle w:val="Heading3"/>
      </w:pPr>
      <w:bookmarkStart w:id="1912" w:name="_Toc25070719"/>
      <w:bookmarkStart w:id="1913" w:name="_Toc34388710"/>
      <w:bookmarkStart w:id="1914" w:name="_Toc34404481"/>
      <w:bookmarkStart w:id="1915" w:name="_Toc45282377"/>
      <w:bookmarkStart w:id="1916" w:name="_Toc45882763"/>
      <w:bookmarkStart w:id="1917" w:name="_Toc51951313"/>
      <w:bookmarkStart w:id="1918" w:name="_Toc59209090"/>
      <w:bookmarkStart w:id="1919" w:name="_Toc75734932"/>
      <w:bookmarkStart w:id="1920" w:name="_Toc146247533"/>
      <w:r>
        <w:t>8.3</w:t>
      </w:r>
      <w:r w:rsidRPr="00913BB3">
        <w:t>.</w:t>
      </w:r>
      <w:r>
        <w:t>1</w:t>
      </w:r>
      <w:r w:rsidRPr="00913BB3">
        <w:tab/>
      </w:r>
      <w:r>
        <w:t xml:space="preserve">UPDS </w:t>
      </w:r>
      <w:r w:rsidRPr="00913BB3">
        <w:t>cause</w:t>
      </w:r>
      <w:bookmarkEnd w:id="1891"/>
      <w:bookmarkEnd w:id="1912"/>
      <w:bookmarkEnd w:id="1913"/>
      <w:bookmarkEnd w:id="1914"/>
      <w:bookmarkEnd w:id="1915"/>
      <w:bookmarkEnd w:id="1916"/>
      <w:bookmarkEnd w:id="1917"/>
      <w:bookmarkEnd w:id="1918"/>
      <w:bookmarkEnd w:id="1919"/>
      <w:bookmarkEnd w:id="192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921" w:name="_PERM_MCCTEMPBM_CRPT07900016___5"/>
            <w:bookmarkEnd w:id="1921"/>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922" w:name="_PERM_MCCTEMPBM_CRPT07900017___5"/>
            <w:bookmarkEnd w:id="1922"/>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923" w:name="_PERM_MCCTEMPBM_CRPT07900018___5"/>
            <w:bookmarkEnd w:id="1923"/>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924" w:name="_PERM_MCCTEMPBM_CRPT07900019___5"/>
            <w:bookmarkEnd w:id="1924"/>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925" w:name="_PERM_MCCTEMPBM_CRPT07900020___5"/>
            <w:bookmarkEnd w:id="1925"/>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926" w:name="_PERM_MCCTEMPBM_CRPT07900021___5"/>
            <w:bookmarkEnd w:id="1926"/>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927" w:name="_PERM_MCCTEMPBM_CRPT07900022___5"/>
            <w:bookmarkEnd w:id="1927"/>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928" w:name="_PERM_MCCTEMPBM_CRPT07900023___5"/>
            <w:bookmarkEnd w:id="1928"/>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929" w:name="_PERM_MCCTEMPBM_CRPT07900024___5"/>
            <w:bookmarkEnd w:id="1929"/>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930" w:name="_PERM_MCCTEMPBM_CRPT07900025___5"/>
            <w:bookmarkEnd w:id="1930"/>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931" w:name="_Toc20233365"/>
      <w:bookmarkStart w:id="1932" w:name="_Toc25070720"/>
      <w:bookmarkStart w:id="1933" w:name="_Toc34388711"/>
      <w:bookmarkStart w:id="1934" w:name="_Toc34404482"/>
      <w:bookmarkStart w:id="1935" w:name="_Toc45282378"/>
      <w:bookmarkStart w:id="1936" w:name="_Toc45882764"/>
      <w:bookmarkStart w:id="1937" w:name="_Toc51951314"/>
      <w:bookmarkStart w:id="1938" w:name="_Toc59209091"/>
      <w:bookmarkStart w:id="1939" w:name="_Toc75734933"/>
      <w:bookmarkStart w:id="1940" w:name="_Toc146247534"/>
      <w:r>
        <w:t>8.3</w:t>
      </w:r>
      <w:r w:rsidRPr="00913BB3">
        <w:t>.</w:t>
      </w:r>
      <w:r>
        <w:t>2</w:t>
      </w:r>
      <w:r w:rsidRPr="00913BB3">
        <w:tab/>
      </w:r>
      <w:bookmarkEnd w:id="1931"/>
      <w:r>
        <w:t>Requested UE policies</w:t>
      </w:r>
      <w:bookmarkEnd w:id="1932"/>
      <w:bookmarkEnd w:id="1933"/>
      <w:bookmarkEnd w:id="1934"/>
      <w:bookmarkEnd w:id="1935"/>
      <w:bookmarkEnd w:id="1936"/>
      <w:bookmarkEnd w:id="1937"/>
      <w:bookmarkEnd w:id="1938"/>
      <w:bookmarkEnd w:id="1939"/>
      <w:bookmarkEnd w:id="194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3B0643C6"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E6F0A11" w14:textId="6706498E" w:rsidR="008E33F7" w:rsidRPr="00CC0C94" w:rsidRDefault="007D7D30" w:rsidP="008E33F7">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0A22745A" w:rsidR="008E33F7" w:rsidRPr="00CC0C94" w:rsidRDefault="007D7D30" w:rsidP="008E33F7">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7D7D30" w:rsidRPr="00CC0C94" w14:paraId="16E0A954"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77777777" w:rsidR="007D7D30" w:rsidRDefault="007D7D30" w:rsidP="007D7D30">
            <w:pPr>
              <w:pStyle w:val="TAC"/>
            </w:pPr>
            <w:r w:rsidRPr="00CC0C94">
              <w:t>0</w:t>
            </w:r>
          </w:p>
          <w:p w14:paraId="0B766758" w14:textId="006734B0" w:rsidR="007D7D30" w:rsidRPr="00CC0C94" w:rsidRDefault="007D7D30" w:rsidP="007D7D30">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7777777" w:rsidR="007D7D30" w:rsidRDefault="007D7D30" w:rsidP="007D7D30">
            <w:pPr>
              <w:pStyle w:val="TAC"/>
            </w:pPr>
            <w:r w:rsidRPr="00CC0C94">
              <w:t>0</w:t>
            </w:r>
          </w:p>
          <w:p w14:paraId="58675C15" w14:textId="15443B66" w:rsidR="007D7D30" w:rsidRPr="00CC0C94" w:rsidRDefault="007D7D30" w:rsidP="007D7D30">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7777777" w:rsidR="007D7D30" w:rsidRDefault="007D7D30" w:rsidP="007D7D30">
            <w:pPr>
              <w:pStyle w:val="TAC"/>
            </w:pPr>
            <w:r w:rsidRPr="00CC0C94">
              <w:t>0</w:t>
            </w:r>
          </w:p>
          <w:p w14:paraId="1044658D" w14:textId="3269FEE6" w:rsidR="007D7D30" w:rsidRPr="00B64396" w:rsidRDefault="007D7D30" w:rsidP="007D7D30">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77777777" w:rsidR="007D7D30" w:rsidRDefault="007D7D30" w:rsidP="007D7D30">
            <w:pPr>
              <w:pStyle w:val="TAC"/>
            </w:pPr>
            <w:r w:rsidRPr="00CC0C94">
              <w:t>0</w:t>
            </w:r>
          </w:p>
          <w:p w14:paraId="2AF8967C" w14:textId="54B5818A" w:rsidR="007D7D30" w:rsidRPr="003F7CD6" w:rsidRDefault="007D7D30" w:rsidP="007D7D30">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1DB1D8BC" w14:textId="6AED4DA5" w:rsidR="007D7D30" w:rsidRPr="003F7CD6" w:rsidRDefault="00D57EAA" w:rsidP="007D7D30">
            <w:pPr>
              <w:pStyle w:val="TAC"/>
            </w:pPr>
            <w:r>
              <w:t>RSPRI</w:t>
            </w:r>
          </w:p>
        </w:tc>
        <w:tc>
          <w:tcPr>
            <w:tcW w:w="745" w:type="dxa"/>
            <w:tcBorders>
              <w:top w:val="single" w:sz="4" w:space="0" w:color="auto"/>
              <w:left w:val="single" w:sz="4" w:space="0" w:color="auto"/>
              <w:bottom w:val="single" w:sz="4" w:space="0" w:color="auto"/>
              <w:right w:val="single" w:sz="4" w:space="0" w:color="auto"/>
            </w:tcBorders>
          </w:tcPr>
          <w:p w14:paraId="4AD454ED" w14:textId="4DB71FFC" w:rsidR="007D7D30" w:rsidRPr="00026D83" w:rsidRDefault="007D7D30" w:rsidP="007D7D30">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ECADD84" w14:textId="0552E1D0" w:rsidR="007D7D30" w:rsidRDefault="007D7D30" w:rsidP="007D7D30">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7A0ED7D" w14:textId="57ADA52E" w:rsidR="007D7D30" w:rsidRPr="000C3EFC" w:rsidRDefault="007D7D30" w:rsidP="007D7D30">
            <w:pPr>
              <w:pStyle w:val="TAC"/>
            </w:pPr>
            <w:r>
              <w:t>RSPTI</w:t>
            </w:r>
          </w:p>
        </w:tc>
        <w:tc>
          <w:tcPr>
            <w:tcW w:w="1560" w:type="dxa"/>
            <w:tcBorders>
              <w:top w:val="nil"/>
              <w:left w:val="single" w:sz="4" w:space="0" w:color="auto"/>
              <w:bottom w:val="nil"/>
              <w:right w:val="nil"/>
            </w:tcBorders>
          </w:tcPr>
          <w:p w14:paraId="53C3BAC3" w14:textId="3BA6AD87" w:rsidR="007D7D30" w:rsidRDefault="007D7D30" w:rsidP="007D7D30">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1941" w:name="_Toc525231501"/>
      <w:bookmarkStart w:id="1942" w:name="_Toc25070721"/>
      <w:bookmarkStart w:id="1943" w:name="_Toc34388712"/>
      <w:bookmarkStart w:id="1944" w:name="_Toc34404483"/>
      <w:bookmarkStart w:id="1945" w:name="_Toc45282379"/>
      <w:bookmarkStart w:id="1946" w:name="_Toc45882765"/>
      <w:bookmarkStart w:id="1947" w:name="_Toc51951315"/>
      <w:bookmarkStart w:id="1948" w:name="_Toc59209092"/>
      <w:bookmarkStart w:id="1949" w:name="_Toc75734934"/>
      <w:r w:rsidRPr="00CC0C94">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2"/>
        <w:gridCol w:w="251"/>
        <w:gridCol w:w="32"/>
        <w:gridCol w:w="252"/>
        <w:gridCol w:w="32"/>
        <w:gridCol w:w="251"/>
        <w:gridCol w:w="32"/>
        <w:gridCol w:w="5922"/>
        <w:gridCol w:w="33"/>
      </w:tblGrid>
      <w:tr w:rsidR="00256F19" w:rsidRPr="00CC0C94" w14:paraId="4574AE32" w14:textId="77777777" w:rsidTr="0095702E">
        <w:trPr>
          <w:gridBefore w:val="1"/>
          <w:wBefore w:w="33" w:type="dxa"/>
          <w:cantSplit/>
          <w:jc w:val="center"/>
        </w:trPr>
        <w:tc>
          <w:tcPr>
            <w:tcW w:w="7088" w:type="dxa"/>
            <w:gridSpan w:val="10"/>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55F">
            <w:pPr>
              <w:pStyle w:val="TAL"/>
              <w:rPr>
                <w:lang w:eastAsia="zh-CN"/>
              </w:rPr>
            </w:pPr>
            <w:r>
              <w:rPr>
                <w:lang w:eastAsia="zh-CN"/>
              </w:rPr>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95702E">
        <w:trPr>
          <w:gridBefore w:val="1"/>
          <w:wBefore w:w="33" w:type="dxa"/>
          <w:cantSplit/>
          <w:jc w:val="center"/>
        </w:trPr>
        <w:tc>
          <w:tcPr>
            <w:tcW w:w="7088" w:type="dxa"/>
            <w:gridSpan w:val="10"/>
            <w:tcBorders>
              <w:left w:val="single" w:sz="4" w:space="0" w:color="auto"/>
              <w:right w:val="single" w:sz="4" w:space="0" w:color="auto"/>
            </w:tcBorders>
            <w:shd w:val="clear" w:color="auto" w:fill="FFFFFF"/>
          </w:tcPr>
          <w:p w14:paraId="284B87B6" w14:textId="77777777" w:rsidR="00256F19" w:rsidRDefault="00256F19" w:rsidP="00CE655F">
            <w:pPr>
              <w:pStyle w:val="TAL"/>
              <w:rPr>
                <w:lang w:eastAsia="zh-CN"/>
              </w:rPr>
            </w:pPr>
            <w:r>
              <w:rPr>
                <w:lang w:eastAsia="zh-CN"/>
              </w:rPr>
              <w:t>Bit</w:t>
            </w:r>
          </w:p>
        </w:tc>
      </w:tr>
      <w:tr w:rsidR="00256F19" w:rsidRPr="00CC0C94" w14:paraId="07F13C52" w14:textId="77777777" w:rsidTr="0095702E">
        <w:trPr>
          <w:gridBefore w:val="1"/>
          <w:wBefore w:w="33" w:type="dxa"/>
          <w:cantSplit/>
          <w:jc w:val="center"/>
        </w:trPr>
        <w:tc>
          <w:tcPr>
            <w:tcW w:w="283" w:type="dxa"/>
            <w:gridSpan w:val="2"/>
            <w:shd w:val="clear" w:color="auto" w:fill="FFFFFF"/>
          </w:tcPr>
          <w:p w14:paraId="09A209D9" w14:textId="77777777" w:rsidR="00256F19" w:rsidRPr="008E711C" w:rsidRDefault="00256F19" w:rsidP="00CE655F">
            <w:pPr>
              <w:pStyle w:val="TAL"/>
              <w:rPr>
                <w:b/>
              </w:rPr>
            </w:pPr>
            <w:r w:rsidRPr="008E711C">
              <w:rPr>
                <w:b/>
              </w:rPr>
              <w:t>1</w:t>
            </w:r>
          </w:p>
        </w:tc>
        <w:tc>
          <w:tcPr>
            <w:tcW w:w="283" w:type="dxa"/>
            <w:gridSpan w:val="2"/>
            <w:shd w:val="clear" w:color="auto" w:fill="FFFFFF"/>
          </w:tcPr>
          <w:p w14:paraId="286078AA" w14:textId="77777777" w:rsidR="00256F19" w:rsidRPr="00CC0C94" w:rsidRDefault="00256F19" w:rsidP="00CE655F">
            <w:pPr>
              <w:pStyle w:val="TAL"/>
            </w:pPr>
          </w:p>
        </w:tc>
        <w:tc>
          <w:tcPr>
            <w:tcW w:w="284" w:type="dxa"/>
            <w:gridSpan w:val="2"/>
            <w:shd w:val="clear" w:color="auto" w:fill="FFFFFF"/>
          </w:tcPr>
          <w:p w14:paraId="1801D964" w14:textId="77777777" w:rsidR="00256F19" w:rsidRPr="00CC0C94" w:rsidRDefault="00256F19" w:rsidP="00CE655F">
            <w:pPr>
              <w:pStyle w:val="TAL"/>
            </w:pPr>
          </w:p>
        </w:tc>
        <w:tc>
          <w:tcPr>
            <w:tcW w:w="283" w:type="dxa"/>
            <w:gridSpan w:val="2"/>
            <w:shd w:val="clear" w:color="auto" w:fill="FFFFFF"/>
          </w:tcPr>
          <w:p w14:paraId="19FD9DAF" w14:textId="77777777" w:rsidR="00256F19" w:rsidRPr="00CC0C94" w:rsidRDefault="00256F19" w:rsidP="00CE655F">
            <w:pPr>
              <w:pStyle w:val="TAL"/>
            </w:pPr>
          </w:p>
        </w:tc>
        <w:tc>
          <w:tcPr>
            <w:tcW w:w="5955" w:type="dxa"/>
            <w:gridSpan w:val="2"/>
            <w:shd w:val="clear" w:color="auto" w:fill="FFFFFF"/>
          </w:tcPr>
          <w:p w14:paraId="3196F993" w14:textId="77777777" w:rsidR="00256F19" w:rsidRPr="00CC0C94" w:rsidRDefault="00256F19" w:rsidP="00CE655F">
            <w:pPr>
              <w:pStyle w:val="TAL"/>
            </w:pPr>
          </w:p>
        </w:tc>
      </w:tr>
      <w:tr w:rsidR="00256F19" w:rsidRPr="00CC0C94" w14:paraId="64A11EDB" w14:textId="77777777" w:rsidTr="0095702E">
        <w:trPr>
          <w:gridBefore w:val="1"/>
          <w:wBefore w:w="33" w:type="dxa"/>
          <w:cantSplit/>
          <w:jc w:val="center"/>
        </w:trPr>
        <w:tc>
          <w:tcPr>
            <w:tcW w:w="283" w:type="dxa"/>
            <w:gridSpan w:val="2"/>
            <w:shd w:val="clear" w:color="auto" w:fill="FFFFFF"/>
          </w:tcPr>
          <w:p w14:paraId="4CA3C6F1" w14:textId="77777777" w:rsidR="00256F19" w:rsidRPr="008E711C" w:rsidRDefault="00256F19" w:rsidP="00CE655F">
            <w:pPr>
              <w:pStyle w:val="TAL"/>
            </w:pPr>
            <w:r w:rsidRPr="008E711C">
              <w:t>0</w:t>
            </w:r>
          </w:p>
        </w:tc>
        <w:tc>
          <w:tcPr>
            <w:tcW w:w="283" w:type="dxa"/>
            <w:gridSpan w:val="2"/>
            <w:shd w:val="clear" w:color="auto" w:fill="FFFFFF"/>
          </w:tcPr>
          <w:p w14:paraId="4213EB62" w14:textId="77777777" w:rsidR="00256F19" w:rsidRPr="00CC0C94" w:rsidRDefault="00256F19" w:rsidP="00CE655F">
            <w:pPr>
              <w:pStyle w:val="TAL"/>
            </w:pPr>
          </w:p>
        </w:tc>
        <w:tc>
          <w:tcPr>
            <w:tcW w:w="284" w:type="dxa"/>
            <w:gridSpan w:val="2"/>
            <w:shd w:val="clear" w:color="auto" w:fill="FFFFFF"/>
          </w:tcPr>
          <w:p w14:paraId="1139F4A8" w14:textId="77777777" w:rsidR="00256F19" w:rsidRPr="00CC0C94" w:rsidRDefault="00256F19" w:rsidP="00CE655F">
            <w:pPr>
              <w:pStyle w:val="TAL"/>
            </w:pPr>
          </w:p>
        </w:tc>
        <w:tc>
          <w:tcPr>
            <w:tcW w:w="283" w:type="dxa"/>
            <w:gridSpan w:val="2"/>
            <w:shd w:val="clear" w:color="auto" w:fill="FFFFFF"/>
          </w:tcPr>
          <w:p w14:paraId="776B93A4" w14:textId="77777777" w:rsidR="00256F19" w:rsidRPr="00CC0C94" w:rsidRDefault="00256F19" w:rsidP="00CE655F">
            <w:pPr>
              <w:pStyle w:val="TAL"/>
            </w:pPr>
          </w:p>
        </w:tc>
        <w:tc>
          <w:tcPr>
            <w:tcW w:w="5955" w:type="dxa"/>
            <w:gridSpan w:val="2"/>
            <w:shd w:val="clear" w:color="auto" w:fill="FFFFFF"/>
          </w:tcPr>
          <w:p w14:paraId="750BE6C6" w14:textId="77777777" w:rsidR="00256F19" w:rsidRPr="00CC0C94" w:rsidRDefault="00256F19" w:rsidP="00CE655F">
            <w:pPr>
              <w:pStyle w:val="TAL"/>
            </w:pPr>
            <w:r>
              <w:rPr>
                <w:lang w:eastAsia="zh-CN"/>
              </w:rPr>
              <w:t>UE policies for V2X communication over PC5 not requested</w:t>
            </w:r>
          </w:p>
        </w:tc>
      </w:tr>
      <w:tr w:rsidR="00256F19" w:rsidRPr="00CC0C94" w14:paraId="115C7742" w14:textId="77777777" w:rsidTr="0095702E">
        <w:trPr>
          <w:gridBefore w:val="1"/>
          <w:wBefore w:w="33" w:type="dxa"/>
          <w:cantSplit/>
          <w:jc w:val="center"/>
        </w:trPr>
        <w:tc>
          <w:tcPr>
            <w:tcW w:w="283" w:type="dxa"/>
            <w:gridSpan w:val="2"/>
            <w:shd w:val="clear" w:color="auto" w:fill="FFFFFF"/>
          </w:tcPr>
          <w:p w14:paraId="1429AB2D" w14:textId="77777777" w:rsidR="00256F19" w:rsidRPr="00F04D5E" w:rsidRDefault="00256F19" w:rsidP="00CE655F">
            <w:pPr>
              <w:pStyle w:val="TAL"/>
            </w:pPr>
            <w:r>
              <w:t>1</w:t>
            </w:r>
          </w:p>
        </w:tc>
        <w:tc>
          <w:tcPr>
            <w:tcW w:w="283" w:type="dxa"/>
            <w:gridSpan w:val="2"/>
            <w:shd w:val="clear" w:color="auto" w:fill="FFFFFF"/>
          </w:tcPr>
          <w:p w14:paraId="1D989B3E" w14:textId="77777777" w:rsidR="00256F19" w:rsidRPr="00CC0C94" w:rsidRDefault="00256F19" w:rsidP="00CE655F">
            <w:pPr>
              <w:pStyle w:val="TAL"/>
            </w:pPr>
          </w:p>
        </w:tc>
        <w:tc>
          <w:tcPr>
            <w:tcW w:w="284" w:type="dxa"/>
            <w:gridSpan w:val="2"/>
            <w:shd w:val="clear" w:color="auto" w:fill="FFFFFF"/>
          </w:tcPr>
          <w:p w14:paraId="02884E5A" w14:textId="77777777" w:rsidR="00256F19" w:rsidRPr="00CC0C94" w:rsidRDefault="00256F19" w:rsidP="00CE655F">
            <w:pPr>
              <w:pStyle w:val="TAL"/>
            </w:pPr>
          </w:p>
        </w:tc>
        <w:tc>
          <w:tcPr>
            <w:tcW w:w="283" w:type="dxa"/>
            <w:gridSpan w:val="2"/>
            <w:shd w:val="clear" w:color="auto" w:fill="FFFFFF"/>
          </w:tcPr>
          <w:p w14:paraId="42328858" w14:textId="77777777" w:rsidR="00256F19" w:rsidRPr="00CC0C94" w:rsidRDefault="00256F19" w:rsidP="00CE655F">
            <w:pPr>
              <w:pStyle w:val="TAL"/>
            </w:pPr>
          </w:p>
        </w:tc>
        <w:tc>
          <w:tcPr>
            <w:tcW w:w="5955" w:type="dxa"/>
            <w:gridSpan w:val="2"/>
            <w:shd w:val="clear" w:color="auto" w:fill="FFFFFF"/>
          </w:tcPr>
          <w:p w14:paraId="27A573E9" w14:textId="77777777" w:rsidR="00256F19" w:rsidRPr="00CC0C94" w:rsidRDefault="00256F19" w:rsidP="00CE655F">
            <w:pPr>
              <w:pStyle w:val="TAL"/>
            </w:pPr>
            <w:r>
              <w:rPr>
                <w:lang w:eastAsia="zh-CN"/>
              </w:rPr>
              <w:t>UE policies for V2X communication over PC5 requested</w:t>
            </w:r>
          </w:p>
        </w:tc>
      </w:tr>
      <w:tr w:rsidR="00256F19" w:rsidRPr="00CC0C94" w14:paraId="79B8EEC0" w14:textId="77777777" w:rsidTr="0095702E">
        <w:trPr>
          <w:gridBefore w:val="1"/>
          <w:wBefore w:w="33" w:type="dxa"/>
          <w:cantSplit/>
          <w:jc w:val="center"/>
        </w:trPr>
        <w:tc>
          <w:tcPr>
            <w:tcW w:w="7088" w:type="dxa"/>
            <w:gridSpan w:val="10"/>
            <w:shd w:val="clear" w:color="auto" w:fill="FFFFFF"/>
          </w:tcPr>
          <w:p w14:paraId="2357C8A4" w14:textId="77777777" w:rsidR="00256F19" w:rsidRPr="00CC0C94" w:rsidRDefault="00256F19" w:rsidP="00CE655F">
            <w:pPr>
              <w:pStyle w:val="TAL"/>
            </w:pPr>
          </w:p>
        </w:tc>
      </w:tr>
      <w:tr w:rsidR="00256F19" w:rsidRPr="00CC0C94" w14:paraId="58DDED74" w14:textId="77777777" w:rsidTr="0095702E">
        <w:trPr>
          <w:gridBefore w:val="1"/>
          <w:wBefore w:w="33" w:type="dxa"/>
          <w:cantSplit/>
          <w:jc w:val="center"/>
        </w:trPr>
        <w:tc>
          <w:tcPr>
            <w:tcW w:w="7088" w:type="dxa"/>
            <w:gridSpan w:val="10"/>
            <w:shd w:val="clear" w:color="auto" w:fill="FFFFFF"/>
          </w:tcPr>
          <w:p w14:paraId="46AC3E46" w14:textId="77777777" w:rsidR="00256F19" w:rsidRPr="00CC0C94" w:rsidRDefault="00256F19" w:rsidP="00CE655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95702E">
        <w:trPr>
          <w:gridBefore w:val="1"/>
          <w:wBefore w:w="33" w:type="dxa"/>
          <w:cantSplit/>
          <w:jc w:val="center"/>
        </w:trPr>
        <w:tc>
          <w:tcPr>
            <w:tcW w:w="7088" w:type="dxa"/>
            <w:gridSpan w:val="10"/>
            <w:shd w:val="clear" w:color="auto" w:fill="FFFFFF"/>
          </w:tcPr>
          <w:p w14:paraId="54EB55CE" w14:textId="77777777" w:rsidR="00256F19" w:rsidRDefault="00256F19" w:rsidP="00CE655F">
            <w:pPr>
              <w:pStyle w:val="TAL"/>
            </w:pPr>
            <w:r>
              <w:t>Bit</w:t>
            </w:r>
          </w:p>
        </w:tc>
      </w:tr>
      <w:tr w:rsidR="00256F19" w:rsidRPr="00CC0C94" w14:paraId="5AA40926" w14:textId="77777777" w:rsidTr="0095702E">
        <w:trPr>
          <w:gridBefore w:val="1"/>
          <w:wBefore w:w="33" w:type="dxa"/>
          <w:cantSplit/>
          <w:jc w:val="center"/>
        </w:trPr>
        <w:tc>
          <w:tcPr>
            <w:tcW w:w="283" w:type="dxa"/>
            <w:gridSpan w:val="2"/>
            <w:shd w:val="clear" w:color="auto" w:fill="FFFFFF"/>
          </w:tcPr>
          <w:p w14:paraId="4BA321BF" w14:textId="77777777" w:rsidR="00256F19" w:rsidRPr="008E711C" w:rsidRDefault="00256F19" w:rsidP="00CE655F">
            <w:pPr>
              <w:pStyle w:val="TAL"/>
              <w:rPr>
                <w:b/>
              </w:rPr>
            </w:pPr>
            <w:r>
              <w:rPr>
                <w:b/>
              </w:rPr>
              <w:t>2</w:t>
            </w:r>
          </w:p>
        </w:tc>
        <w:tc>
          <w:tcPr>
            <w:tcW w:w="283" w:type="dxa"/>
            <w:gridSpan w:val="2"/>
            <w:shd w:val="clear" w:color="auto" w:fill="FFFFFF"/>
          </w:tcPr>
          <w:p w14:paraId="4C526EBC" w14:textId="77777777" w:rsidR="00256F19" w:rsidRPr="00CC0C94" w:rsidRDefault="00256F19" w:rsidP="00CE655F">
            <w:pPr>
              <w:pStyle w:val="TAL"/>
            </w:pPr>
          </w:p>
        </w:tc>
        <w:tc>
          <w:tcPr>
            <w:tcW w:w="284" w:type="dxa"/>
            <w:gridSpan w:val="2"/>
            <w:shd w:val="clear" w:color="auto" w:fill="FFFFFF"/>
          </w:tcPr>
          <w:p w14:paraId="116EEDAE" w14:textId="77777777" w:rsidR="00256F19" w:rsidRPr="00CC0C94" w:rsidRDefault="00256F19" w:rsidP="00CE655F">
            <w:pPr>
              <w:pStyle w:val="TAL"/>
            </w:pPr>
          </w:p>
        </w:tc>
        <w:tc>
          <w:tcPr>
            <w:tcW w:w="283" w:type="dxa"/>
            <w:gridSpan w:val="2"/>
            <w:shd w:val="clear" w:color="auto" w:fill="FFFFFF"/>
          </w:tcPr>
          <w:p w14:paraId="67A0D558" w14:textId="77777777" w:rsidR="00256F19" w:rsidRPr="00CC0C94" w:rsidRDefault="00256F19" w:rsidP="00CE655F">
            <w:pPr>
              <w:pStyle w:val="TAL"/>
            </w:pPr>
          </w:p>
        </w:tc>
        <w:tc>
          <w:tcPr>
            <w:tcW w:w="5955" w:type="dxa"/>
            <w:gridSpan w:val="2"/>
            <w:shd w:val="clear" w:color="auto" w:fill="FFFFFF"/>
          </w:tcPr>
          <w:p w14:paraId="20258675" w14:textId="77777777" w:rsidR="00256F19" w:rsidRPr="00CC0C94" w:rsidRDefault="00256F19" w:rsidP="00CE655F">
            <w:pPr>
              <w:pStyle w:val="TAL"/>
            </w:pPr>
          </w:p>
        </w:tc>
      </w:tr>
      <w:tr w:rsidR="00256F19" w:rsidRPr="00CC0C94" w14:paraId="49101203" w14:textId="77777777" w:rsidTr="0095702E">
        <w:trPr>
          <w:gridBefore w:val="1"/>
          <w:wBefore w:w="33" w:type="dxa"/>
          <w:cantSplit/>
          <w:jc w:val="center"/>
        </w:trPr>
        <w:tc>
          <w:tcPr>
            <w:tcW w:w="283" w:type="dxa"/>
            <w:gridSpan w:val="2"/>
            <w:shd w:val="clear" w:color="auto" w:fill="FFFFFF"/>
          </w:tcPr>
          <w:p w14:paraId="61FFDE0E" w14:textId="77777777" w:rsidR="00256F19" w:rsidRPr="008E711C" w:rsidRDefault="00256F19" w:rsidP="00CE655F">
            <w:pPr>
              <w:pStyle w:val="TAL"/>
            </w:pPr>
            <w:r w:rsidRPr="008E711C">
              <w:t>0</w:t>
            </w:r>
          </w:p>
        </w:tc>
        <w:tc>
          <w:tcPr>
            <w:tcW w:w="283" w:type="dxa"/>
            <w:gridSpan w:val="2"/>
            <w:shd w:val="clear" w:color="auto" w:fill="FFFFFF"/>
          </w:tcPr>
          <w:p w14:paraId="2FF6A477" w14:textId="77777777" w:rsidR="00256F19" w:rsidRPr="00CC0C94" w:rsidRDefault="00256F19" w:rsidP="00CE655F">
            <w:pPr>
              <w:pStyle w:val="TAL"/>
            </w:pPr>
          </w:p>
        </w:tc>
        <w:tc>
          <w:tcPr>
            <w:tcW w:w="284" w:type="dxa"/>
            <w:gridSpan w:val="2"/>
            <w:shd w:val="clear" w:color="auto" w:fill="FFFFFF"/>
          </w:tcPr>
          <w:p w14:paraId="241039DB" w14:textId="77777777" w:rsidR="00256F19" w:rsidRPr="00CC0C94" w:rsidRDefault="00256F19" w:rsidP="00CE655F">
            <w:pPr>
              <w:pStyle w:val="TAL"/>
            </w:pPr>
          </w:p>
        </w:tc>
        <w:tc>
          <w:tcPr>
            <w:tcW w:w="283" w:type="dxa"/>
            <w:gridSpan w:val="2"/>
            <w:shd w:val="clear" w:color="auto" w:fill="FFFFFF"/>
          </w:tcPr>
          <w:p w14:paraId="1D884B1F" w14:textId="77777777" w:rsidR="00256F19" w:rsidRPr="00CC0C94" w:rsidRDefault="00256F19" w:rsidP="00CE655F">
            <w:pPr>
              <w:pStyle w:val="TAL"/>
            </w:pPr>
          </w:p>
        </w:tc>
        <w:tc>
          <w:tcPr>
            <w:tcW w:w="5955" w:type="dxa"/>
            <w:gridSpan w:val="2"/>
            <w:shd w:val="clear" w:color="auto" w:fill="FFFFFF"/>
          </w:tcPr>
          <w:p w14:paraId="10B69F75" w14:textId="77777777" w:rsidR="00256F19" w:rsidRPr="00CC0C94" w:rsidRDefault="00256F19" w:rsidP="00CE655F">
            <w:pPr>
              <w:pStyle w:val="TAL"/>
            </w:pPr>
            <w:r>
              <w:rPr>
                <w:lang w:eastAsia="zh-CN"/>
              </w:rPr>
              <w:t>UE policies for V2X communication over Uu not requested</w:t>
            </w:r>
          </w:p>
        </w:tc>
      </w:tr>
      <w:tr w:rsidR="00256F19" w:rsidRPr="00CC0C94" w14:paraId="688F65DC" w14:textId="77777777" w:rsidTr="0095702E">
        <w:trPr>
          <w:gridBefore w:val="1"/>
          <w:wBefore w:w="33" w:type="dxa"/>
          <w:cantSplit/>
          <w:jc w:val="center"/>
        </w:trPr>
        <w:tc>
          <w:tcPr>
            <w:tcW w:w="283" w:type="dxa"/>
            <w:gridSpan w:val="2"/>
            <w:shd w:val="clear" w:color="auto" w:fill="FFFFFF"/>
          </w:tcPr>
          <w:p w14:paraId="088FD403" w14:textId="77777777" w:rsidR="00256F19" w:rsidRPr="00F04D5E" w:rsidRDefault="00256F19" w:rsidP="00CE655F">
            <w:pPr>
              <w:pStyle w:val="TAL"/>
            </w:pPr>
            <w:r>
              <w:t>1</w:t>
            </w:r>
          </w:p>
        </w:tc>
        <w:tc>
          <w:tcPr>
            <w:tcW w:w="283" w:type="dxa"/>
            <w:gridSpan w:val="2"/>
            <w:shd w:val="clear" w:color="auto" w:fill="FFFFFF"/>
          </w:tcPr>
          <w:p w14:paraId="10C51F2E" w14:textId="77777777" w:rsidR="00256F19" w:rsidRPr="00CC0C94" w:rsidRDefault="00256F19" w:rsidP="00CE655F">
            <w:pPr>
              <w:pStyle w:val="TAL"/>
            </w:pPr>
          </w:p>
        </w:tc>
        <w:tc>
          <w:tcPr>
            <w:tcW w:w="284" w:type="dxa"/>
            <w:gridSpan w:val="2"/>
            <w:shd w:val="clear" w:color="auto" w:fill="FFFFFF"/>
          </w:tcPr>
          <w:p w14:paraId="7549E201" w14:textId="77777777" w:rsidR="00256F19" w:rsidRPr="00CC0C94" w:rsidRDefault="00256F19" w:rsidP="00CE655F">
            <w:pPr>
              <w:pStyle w:val="TAL"/>
            </w:pPr>
          </w:p>
        </w:tc>
        <w:tc>
          <w:tcPr>
            <w:tcW w:w="283" w:type="dxa"/>
            <w:gridSpan w:val="2"/>
            <w:shd w:val="clear" w:color="auto" w:fill="FFFFFF"/>
          </w:tcPr>
          <w:p w14:paraId="2E702658" w14:textId="77777777" w:rsidR="00256F19" w:rsidRPr="00CC0C94" w:rsidRDefault="00256F19" w:rsidP="00CE655F">
            <w:pPr>
              <w:pStyle w:val="TAL"/>
            </w:pPr>
          </w:p>
        </w:tc>
        <w:tc>
          <w:tcPr>
            <w:tcW w:w="5955" w:type="dxa"/>
            <w:gridSpan w:val="2"/>
            <w:shd w:val="clear" w:color="auto" w:fill="FFFFFF"/>
          </w:tcPr>
          <w:p w14:paraId="1F7BB9B0" w14:textId="77777777" w:rsidR="00256F19" w:rsidRPr="00CC0C94" w:rsidRDefault="00256F19" w:rsidP="00CE655F">
            <w:pPr>
              <w:pStyle w:val="TAL"/>
            </w:pPr>
            <w:r>
              <w:rPr>
                <w:lang w:eastAsia="zh-CN"/>
              </w:rPr>
              <w:t>UE policies for V2X communication over Uu requested</w:t>
            </w:r>
          </w:p>
        </w:tc>
      </w:tr>
      <w:tr w:rsidR="00256F19" w:rsidRPr="00CC0C94" w14:paraId="0911955D" w14:textId="77777777" w:rsidTr="0095702E">
        <w:trPr>
          <w:gridBefore w:val="1"/>
          <w:wBefore w:w="33" w:type="dxa"/>
          <w:cantSplit/>
          <w:jc w:val="center"/>
        </w:trPr>
        <w:tc>
          <w:tcPr>
            <w:tcW w:w="7088" w:type="dxa"/>
            <w:gridSpan w:val="10"/>
            <w:shd w:val="clear" w:color="auto" w:fill="FFFFFF"/>
          </w:tcPr>
          <w:p w14:paraId="6043895A" w14:textId="77777777" w:rsidR="00256F19" w:rsidRDefault="00256F19" w:rsidP="00CE655F">
            <w:pPr>
              <w:pStyle w:val="TAL"/>
            </w:pPr>
          </w:p>
          <w:p w14:paraId="19F93922" w14:textId="77777777" w:rsidR="00256F19" w:rsidRPr="00CC0C94" w:rsidRDefault="00256F19" w:rsidP="00CE655F">
            <w:pPr>
              <w:pStyle w:val="TAL"/>
            </w:pPr>
            <w:r>
              <w:t>UE policies for 5G ProSe direct discovery indicator (5PDDI) (octet 3, bit 3) (see NOTE 1)</w:t>
            </w:r>
          </w:p>
        </w:tc>
      </w:tr>
      <w:tr w:rsidR="00256F19" w14:paraId="2A388D5F" w14:textId="77777777" w:rsidTr="0095702E">
        <w:trPr>
          <w:gridBefore w:val="1"/>
          <w:wBefore w:w="33" w:type="dxa"/>
          <w:cantSplit/>
          <w:jc w:val="center"/>
        </w:trPr>
        <w:tc>
          <w:tcPr>
            <w:tcW w:w="7088" w:type="dxa"/>
            <w:gridSpan w:val="10"/>
            <w:shd w:val="clear" w:color="auto" w:fill="FFFFFF"/>
          </w:tcPr>
          <w:p w14:paraId="029BB342" w14:textId="77777777" w:rsidR="00256F19" w:rsidRDefault="00256F19" w:rsidP="00CE655F">
            <w:pPr>
              <w:pStyle w:val="TAL"/>
            </w:pPr>
            <w:r>
              <w:t>Bit</w:t>
            </w:r>
          </w:p>
        </w:tc>
      </w:tr>
      <w:tr w:rsidR="00256F19" w:rsidRPr="00CC0C94" w14:paraId="62C3FBA4" w14:textId="77777777" w:rsidTr="0095702E">
        <w:trPr>
          <w:gridBefore w:val="1"/>
          <w:wBefore w:w="33" w:type="dxa"/>
          <w:cantSplit/>
          <w:jc w:val="center"/>
        </w:trPr>
        <w:tc>
          <w:tcPr>
            <w:tcW w:w="283" w:type="dxa"/>
            <w:gridSpan w:val="2"/>
            <w:shd w:val="clear" w:color="auto" w:fill="FFFFFF"/>
          </w:tcPr>
          <w:p w14:paraId="5694374D" w14:textId="77777777" w:rsidR="00256F19" w:rsidRPr="008E711C" w:rsidRDefault="00256F19" w:rsidP="00CE655F">
            <w:pPr>
              <w:pStyle w:val="TAL"/>
              <w:rPr>
                <w:b/>
              </w:rPr>
            </w:pPr>
            <w:r>
              <w:rPr>
                <w:b/>
              </w:rPr>
              <w:t>3</w:t>
            </w:r>
          </w:p>
        </w:tc>
        <w:tc>
          <w:tcPr>
            <w:tcW w:w="283" w:type="dxa"/>
            <w:gridSpan w:val="2"/>
            <w:shd w:val="clear" w:color="auto" w:fill="FFFFFF"/>
          </w:tcPr>
          <w:p w14:paraId="0F1A61E3" w14:textId="77777777" w:rsidR="00256F19" w:rsidRPr="00CC0C94" w:rsidRDefault="00256F19" w:rsidP="00CE655F">
            <w:pPr>
              <w:pStyle w:val="TAL"/>
            </w:pPr>
          </w:p>
        </w:tc>
        <w:tc>
          <w:tcPr>
            <w:tcW w:w="284" w:type="dxa"/>
            <w:gridSpan w:val="2"/>
            <w:shd w:val="clear" w:color="auto" w:fill="FFFFFF"/>
          </w:tcPr>
          <w:p w14:paraId="0229FDF0" w14:textId="77777777" w:rsidR="00256F19" w:rsidRPr="00CC0C94" w:rsidRDefault="00256F19" w:rsidP="00CE655F">
            <w:pPr>
              <w:pStyle w:val="TAL"/>
            </w:pPr>
          </w:p>
        </w:tc>
        <w:tc>
          <w:tcPr>
            <w:tcW w:w="283" w:type="dxa"/>
            <w:gridSpan w:val="2"/>
            <w:shd w:val="clear" w:color="auto" w:fill="FFFFFF"/>
          </w:tcPr>
          <w:p w14:paraId="1FFF83B5" w14:textId="77777777" w:rsidR="00256F19" w:rsidRPr="00CC0C94" w:rsidRDefault="00256F19" w:rsidP="00CE655F">
            <w:pPr>
              <w:pStyle w:val="TAL"/>
            </w:pPr>
          </w:p>
        </w:tc>
        <w:tc>
          <w:tcPr>
            <w:tcW w:w="5955" w:type="dxa"/>
            <w:gridSpan w:val="2"/>
            <w:shd w:val="clear" w:color="auto" w:fill="FFFFFF"/>
          </w:tcPr>
          <w:p w14:paraId="286C6DFB" w14:textId="77777777" w:rsidR="00256F19" w:rsidRPr="00CC0C94" w:rsidRDefault="00256F19" w:rsidP="00CE655F">
            <w:pPr>
              <w:pStyle w:val="TAL"/>
            </w:pPr>
          </w:p>
        </w:tc>
      </w:tr>
      <w:tr w:rsidR="00256F19" w:rsidRPr="00CC0C94" w14:paraId="73122EB0" w14:textId="77777777" w:rsidTr="0095702E">
        <w:trPr>
          <w:gridBefore w:val="1"/>
          <w:wBefore w:w="33" w:type="dxa"/>
          <w:cantSplit/>
          <w:jc w:val="center"/>
        </w:trPr>
        <w:tc>
          <w:tcPr>
            <w:tcW w:w="283" w:type="dxa"/>
            <w:gridSpan w:val="2"/>
            <w:shd w:val="clear" w:color="auto" w:fill="FFFFFF"/>
          </w:tcPr>
          <w:p w14:paraId="1399AB08" w14:textId="77777777" w:rsidR="00256F19" w:rsidRPr="008E711C" w:rsidRDefault="00256F19" w:rsidP="00CE655F">
            <w:pPr>
              <w:pStyle w:val="TAL"/>
            </w:pPr>
            <w:r w:rsidRPr="008E711C">
              <w:t>0</w:t>
            </w:r>
          </w:p>
        </w:tc>
        <w:tc>
          <w:tcPr>
            <w:tcW w:w="283" w:type="dxa"/>
            <w:gridSpan w:val="2"/>
            <w:shd w:val="clear" w:color="auto" w:fill="FFFFFF"/>
          </w:tcPr>
          <w:p w14:paraId="09430D54" w14:textId="77777777" w:rsidR="00256F19" w:rsidRPr="00CC0C94" w:rsidRDefault="00256F19" w:rsidP="00CE655F">
            <w:pPr>
              <w:pStyle w:val="TAL"/>
            </w:pPr>
          </w:p>
        </w:tc>
        <w:tc>
          <w:tcPr>
            <w:tcW w:w="284" w:type="dxa"/>
            <w:gridSpan w:val="2"/>
            <w:shd w:val="clear" w:color="auto" w:fill="FFFFFF"/>
          </w:tcPr>
          <w:p w14:paraId="6C630490" w14:textId="77777777" w:rsidR="00256F19" w:rsidRPr="00CC0C94" w:rsidRDefault="00256F19" w:rsidP="00CE655F">
            <w:pPr>
              <w:pStyle w:val="TAL"/>
            </w:pPr>
          </w:p>
        </w:tc>
        <w:tc>
          <w:tcPr>
            <w:tcW w:w="283" w:type="dxa"/>
            <w:gridSpan w:val="2"/>
            <w:shd w:val="clear" w:color="auto" w:fill="FFFFFF"/>
          </w:tcPr>
          <w:p w14:paraId="2DB2F93B" w14:textId="77777777" w:rsidR="00256F19" w:rsidRPr="00CC0C94" w:rsidRDefault="00256F19" w:rsidP="00CE655F">
            <w:pPr>
              <w:pStyle w:val="TAL"/>
            </w:pPr>
          </w:p>
        </w:tc>
        <w:tc>
          <w:tcPr>
            <w:tcW w:w="5955" w:type="dxa"/>
            <w:gridSpan w:val="2"/>
            <w:shd w:val="clear" w:color="auto" w:fill="FFFFFF"/>
          </w:tcPr>
          <w:p w14:paraId="46101C15" w14:textId="77777777" w:rsidR="00256F19" w:rsidRPr="00CC0C94" w:rsidRDefault="00256F19" w:rsidP="00CE655F">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95702E">
        <w:trPr>
          <w:gridBefore w:val="1"/>
          <w:wBefore w:w="33" w:type="dxa"/>
          <w:cantSplit/>
          <w:jc w:val="center"/>
        </w:trPr>
        <w:tc>
          <w:tcPr>
            <w:tcW w:w="283" w:type="dxa"/>
            <w:gridSpan w:val="2"/>
            <w:shd w:val="clear" w:color="auto" w:fill="FFFFFF"/>
          </w:tcPr>
          <w:p w14:paraId="1B9606B5" w14:textId="77777777" w:rsidR="00256F19" w:rsidRPr="00F04D5E" w:rsidRDefault="00256F19" w:rsidP="00CE655F">
            <w:pPr>
              <w:pStyle w:val="TAL"/>
            </w:pPr>
            <w:r>
              <w:t>1</w:t>
            </w:r>
          </w:p>
        </w:tc>
        <w:tc>
          <w:tcPr>
            <w:tcW w:w="283" w:type="dxa"/>
            <w:gridSpan w:val="2"/>
            <w:shd w:val="clear" w:color="auto" w:fill="FFFFFF"/>
          </w:tcPr>
          <w:p w14:paraId="658C0F77" w14:textId="77777777" w:rsidR="00256F19" w:rsidRPr="00CC0C94" w:rsidRDefault="00256F19" w:rsidP="00CE655F">
            <w:pPr>
              <w:pStyle w:val="TAL"/>
            </w:pPr>
          </w:p>
        </w:tc>
        <w:tc>
          <w:tcPr>
            <w:tcW w:w="284" w:type="dxa"/>
            <w:gridSpan w:val="2"/>
            <w:shd w:val="clear" w:color="auto" w:fill="FFFFFF"/>
          </w:tcPr>
          <w:p w14:paraId="493A2D89" w14:textId="77777777" w:rsidR="00256F19" w:rsidRPr="00CC0C94" w:rsidRDefault="00256F19" w:rsidP="00CE655F">
            <w:pPr>
              <w:pStyle w:val="TAL"/>
            </w:pPr>
          </w:p>
        </w:tc>
        <w:tc>
          <w:tcPr>
            <w:tcW w:w="283" w:type="dxa"/>
            <w:gridSpan w:val="2"/>
            <w:shd w:val="clear" w:color="auto" w:fill="FFFFFF"/>
          </w:tcPr>
          <w:p w14:paraId="57F1AA6C" w14:textId="77777777" w:rsidR="00256F19" w:rsidRPr="00CC0C94" w:rsidRDefault="00256F19" w:rsidP="00CE655F">
            <w:pPr>
              <w:pStyle w:val="TAL"/>
            </w:pPr>
          </w:p>
        </w:tc>
        <w:tc>
          <w:tcPr>
            <w:tcW w:w="5955" w:type="dxa"/>
            <w:gridSpan w:val="2"/>
            <w:shd w:val="clear" w:color="auto" w:fill="FFFFFF"/>
          </w:tcPr>
          <w:p w14:paraId="6D23E047" w14:textId="77777777" w:rsidR="00256F19" w:rsidRPr="00CC0C94" w:rsidRDefault="00256F19" w:rsidP="00CE655F">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95702E">
        <w:trPr>
          <w:gridBefore w:val="1"/>
          <w:wBefore w:w="33" w:type="dxa"/>
          <w:cantSplit/>
          <w:jc w:val="center"/>
        </w:trPr>
        <w:tc>
          <w:tcPr>
            <w:tcW w:w="7088" w:type="dxa"/>
            <w:gridSpan w:val="10"/>
            <w:shd w:val="clear" w:color="auto" w:fill="FFFFFF"/>
          </w:tcPr>
          <w:p w14:paraId="3DE014ED" w14:textId="77777777" w:rsidR="00256F19" w:rsidRPr="00CC0C94" w:rsidRDefault="00256F19" w:rsidP="00CE655F">
            <w:pPr>
              <w:pStyle w:val="TAL"/>
            </w:pPr>
          </w:p>
        </w:tc>
      </w:tr>
      <w:tr w:rsidR="00256F19" w:rsidRPr="00CC0C94" w14:paraId="16E33053" w14:textId="77777777" w:rsidTr="0095702E">
        <w:trPr>
          <w:gridBefore w:val="1"/>
          <w:wBefore w:w="33" w:type="dxa"/>
          <w:cantSplit/>
          <w:jc w:val="center"/>
        </w:trPr>
        <w:tc>
          <w:tcPr>
            <w:tcW w:w="7088" w:type="dxa"/>
            <w:gridSpan w:val="10"/>
            <w:shd w:val="clear" w:color="auto" w:fill="FFFFFF"/>
          </w:tcPr>
          <w:p w14:paraId="17363D87"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95702E">
        <w:trPr>
          <w:gridBefore w:val="1"/>
          <w:wBefore w:w="33" w:type="dxa"/>
          <w:cantSplit/>
          <w:jc w:val="center"/>
        </w:trPr>
        <w:tc>
          <w:tcPr>
            <w:tcW w:w="7088" w:type="dxa"/>
            <w:gridSpan w:val="10"/>
            <w:shd w:val="clear" w:color="auto" w:fill="FFFFFF"/>
          </w:tcPr>
          <w:p w14:paraId="24C1902F" w14:textId="77777777" w:rsidR="00256F19" w:rsidRDefault="00256F19" w:rsidP="00CE655F">
            <w:pPr>
              <w:pStyle w:val="TAL"/>
            </w:pPr>
            <w:r>
              <w:t>Bit</w:t>
            </w:r>
          </w:p>
        </w:tc>
      </w:tr>
      <w:tr w:rsidR="00256F19" w:rsidRPr="00CC0C94" w14:paraId="2555500B" w14:textId="77777777" w:rsidTr="0095702E">
        <w:trPr>
          <w:gridBefore w:val="1"/>
          <w:wBefore w:w="33" w:type="dxa"/>
          <w:cantSplit/>
          <w:jc w:val="center"/>
        </w:trPr>
        <w:tc>
          <w:tcPr>
            <w:tcW w:w="283" w:type="dxa"/>
            <w:gridSpan w:val="2"/>
            <w:shd w:val="clear" w:color="auto" w:fill="FFFFFF"/>
          </w:tcPr>
          <w:p w14:paraId="15474C51" w14:textId="77777777" w:rsidR="00256F19" w:rsidRPr="008E711C" w:rsidRDefault="00256F19" w:rsidP="00CE655F">
            <w:pPr>
              <w:pStyle w:val="TAL"/>
              <w:rPr>
                <w:b/>
              </w:rPr>
            </w:pPr>
            <w:r>
              <w:rPr>
                <w:b/>
              </w:rPr>
              <w:t>4</w:t>
            </w:r>
          </w:p>
        </w:tc>
        <w:tc>
          <w:tcPr>
            <w:tcW w:w="283" w:type="dxa"/>
            <w:gridSpan w:val="2"/>
            <w:shd w:val="clear" w:color="auto" w:fill="FFFFFF"/>
          </w:tcPr>
          <w:p w14:paraId="6B477C6A" w14:textId="77777777" w:rsidR="00256F19" w:rsidRPr="00CC0C94" w:rsidRDefault="00256F19" w:rsidP="00CE655F">
            <w:pPr>
              <w:pStyle w:val="TAL"/>
            </w:pPr>
          </w:p>
        </w:tc>
        <w:tc>
          <w:tcPr>
            <w:tcW w:w="284" w:type="dxa"/>
            <w:gridSpan w:val="2"/>
            <w:shd w:val="clear" w:color="auto" w:fill="FFFFFF"/>
          </w:tcPr>
          <w:p w14:paraId="307CE92B" w14:textId="77777777" w:rsidR="00256F19" w:rsidRPr="00CC0C94" w:rsidRDefault="00256F19" w:rsidP="00CE655F">
            <w:pPr>
              <w:pStyle w:val="TAL"/>
            </w:pPr>
          </w:p>
        </w:tc>
        <w:tc>
          <w:tcPr>
            <w:tcW w:w="283" w:type="dxa"/>
            <w:gridSpan w:val="2"/>
            <w:shd w:val="clear" w:color="auto" w:fill="FFFFFF"/>
          </w:tcPr>
          <w:p w14:paraId="4309D76F" w14:textId="77777777" w:rsidR="00256F19" w:rsidRPr="00CC0C94" w:rsidRDefault="00256F19" w:rsidP="00CE655F">
            <w:pPr>
              <w:pStyle w:val="TAL"/>
            </w:pPr>
          </w:p>
        </w:tc>
        <w:tc>
          <w:tcPr>
            <w:tcW w:w="5955" w:type="dxa"/>
            <w:gridSpan w:val="2"/>
            <w:shd w:val="clear" w:color="auto" w:fill="FFFFFF"/>
          </w:tcPr>
          <w:p w14:paraId="6B9A9BBB" w14:textId="77777777" w:rsidR="00256F19" w:rsidRPr="00CC0C94" w:rsidRDefault="00256F19" w:rsidP="00CE655F">
            <w:pPr>
              <w:pStyle w:val="TAL"/>
            </w:pPr>
          </w:p>
        </w:tc>
      </w:tr>
      <w:tr w:rsidR="00256F19" w:rsidRPr="00CC0C94" w14:paraId="5C670111" w14:textId="77777777" w:rsidTr="0095702E">
        <w:trPr>
          <w:gridBefore w:val="1"/>
          <w:wBefore w:w="33" w:type="dxa"/>
          <w:cantSplit/>
          <w:jc w:val="center"/>
        </w:trPr>
        <w:tc>
          <w:tcPr>
            <w:tcW w:w="283" w:type="dxa"/>
            <w:gridSpan w:val="2"/>
            <w:shd w:val="clear" w:color="auto" w:fill="FFFFFF"/>
          </w:tcPr>
          <w:p w14:paraId="54EC7A41" w14:textId="77777777" w:rsidR="00256F19" w:rsidRPr="008E711C" w:rsidRDefault="00256F19" w:rsidP="00CE655F">
            <w:pPr>
              <w:pStyle w:val="TAL"/>
            </w:pPr>
            <w:r w:rsidRPr="008E711C">
              <w:t>0</w:t>
            </w:r>
          </w:p>
        </w:tc>
        <w:tc>
          <w:tcPr>
            <w:tcW w:w="283" w:type="dxa"/>
            <w:gridSpan w:val="2"/>
            <w:shd w:val="clear" w:color="auto" w:fill="FFFFFF"/>
          </w:tcPr>
          <w:p w14:paraId="0F1AFBAA" w14:textId="77777777" w:rsidR="00256F19" w:rsidRPr="00CC0C94" w:rsidRDefault="00256F19" w:rsidP="00CE655F">
            <w:pPr>
              <w:pStyle w:val="TAL"/>
            </w:pPr>
          </w:p>
        </w:tc>
        <w:tc>
          <w:tcPr>
            <w:tcW w:w="284" w:type="dxa"/>
            <w:gridSpan w:val="2"/>
            <w:shd w:val="clear" w:color="auto" w:fill="FFFFFF"/>
          </w:tcPr>
          <w:p w14:paraId="19355964" w14:textId="77777777" w:rsidR="00256F19" w:rsidRPr="00CC0C94" w:rsidRDefault="00256F19" w:rsidP="00CE655F">
            <w:pPr>
              <w:pStyle w:val="TAL"/>
            </w:pPr>
          </w:p>
        </w:tc>
        <w:tc>
          <w:tcPr>
            <w:tcW w:w="283" w:type="dxa"/>
            <w:gridSpan w:val="2"/>
            <w:shd w:val="clear" w:color="auto" w:fill="FFFFFF"/>
          </w:tcPr>
          <w:p w14:paraId="2EB30062" w14:textId="77777777" w:rsidR="00256F19" w:rsidRPr="00CC0C94" w:rsidRDefault="00256F19" w:rsidP="00CE655F">
            <w:pPr>
              <w:pStyle w:val="TAL"/>
            </w:pPr>
          </w:p>
        </w:tc>
        <w:tc>
          <w:tcPr>
            <w:tcW w:w="5955" w:type="dxa"/>
            <w:gridSpan w:val="2"/>
            <w:shd w:val="clear" w:color="auto" w:fill="FFFFFF"/>
          </w:tcPr>
          <w:p w14:paraId="24228C24"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95702E">
        <w:trPr>
          <w:gridBefore w:val="1"/>
          <w:wBefore w:w="33" w:type="dxa"/>
          <w:cantSplit/>
          <w:jc w:val="center"/>
        </w:trPr>
        <w:tc>
          <w:tcPr>
            <w:tcW w:w="283" w:type="dxa"/>
            <w:gridSpan w:val="2"/>
            <w:shd w:val="clear" w:color="auto" w:fill="FFFFFF"/>
          </w:tcPr>
          <w:p w14:paraId="76A0C7A8" w14:textId="77777777" w:rsidR="00256F19" w:rsidRPr="00F04D5E" w:rsidRDefault="00256F19" w:rsidP="00CE655F">
            <w:pPr>
              <w:pStyle w:val="TAL"/>
            </w:pPr>
            <w:r>
              <w:t>1</w:t>
            </w:r>
          </w:p>
        </w:tc>
        <w:tc>
          <w:tcPr>
            <w:tcW w:w="283" w:type="dxa"/>
            <w:gridSpan w:val="2"/>
            <w:shd w:val="clear" w:color="auto" w:fill="FFFFFF"/>
          </w:tcPr>
          <w:p w14:paraId="11187A1C" w14:textId="77777777" w:rsidR="00256F19" w:rsidRPr="00CC0C94" w:rsidRDefault="00256F19" w:rsidP="00CE655F">
            <w:pPr>
              <w:pStyle w:val="TAL"/>
            </w:pPr>
          </w:p>
        </w:tc>
        <w:tc>
          <w:tcPr>
            <w:tcW w:w="284" w:type="dxa"/>
            <w:gridSpan w:val="2"/>
            <w:shd w:val="clear" w:color="auto" w:fill="FFFFFF"/>
          </w:tcPr>
          <w:p w14:paraId="7311443C" w14:textId="77777777" w:rsidR="00256F19" w:rsidRPr="00CC0C94" w:rsidRDefault="00256F19" w:rsidP="00CE655F">
            <w:pPr>
              <w:pStyle w:val="TAL"/>
            </w:pPr>
          </w:p>
        </w:tc>
        <w:tc>
          <w:tcPr>
            <w:tcW w:w="283" w:type="dxa"/>
            <w:gridSpan w:val="2"/>
            <w:shd w:val="clear" w:color="auto" w:fill="FFFFFF"/>
          </w:tcPr>
          <w:p w14:paraId="7873973F" w14:textId="77777777" w:rsidR="00256F19" w:rsidRPr="00CC0C94" w:rsidRDefault="00256F19" w:rsidP="00CE655F">
            <w:pPr>
              <w:pStyle w:val="TAL"/>
            </w:pPr>
          </w:p>
        </w:tc>
        <w:tc>
          <w:tcPr>
            <w:tcW w:w="5955" w:type="dxa"/>
            <w:gridSpan w:val="2"/>
            <w:shd w:val="clear" w:color="auto" w:fill="FFFFFF"/>
          </w:tcPr>
          <w:p w14:paraId="057E49FF"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95702E">
        <w:trPr>
          <w:gridBefore w:val="1"/>
          <w:wBefore w:w="33" w:type="dxa"/>
          <w:cantSplit/>
          <w:jc w:val="center"/>
        </w:trPr>
        <w:tc>
          <w:tcPr>
            <w:tcW w:w="7088" w:type="dxa"/>
            <w:gridSpan w:val="10"/>
            <w:shd w:val="clear" w:color="auto" w:fill="FFFFFF"/>
          </w:tcPr>
          <w:p w14:paraId="0CA390DE" w14:textId="77777777" w:rsidR="00256F19" w:rsidRPr="00CC0C94" w:rsidRDefault="00256F19" w:rsidP="00CE655F">
            <w:pPr>
              <w:pStyle w:val="TAL"/>
            </w:pPr>
          </w:p>
        </w:tc>
      </w:tr>
      <w:tr w:rsidR="00256F19" w:rsidRPr="00CC0C94" w14:paraId="5D3CD049" w14:textId="77777777" w:rsidTr="0095702E">
        <w:trPr>
          <w:gridBefore w:val="1"/>
          <w:wBefore w:w="33" w:type="dxa"/>
          <w:cantSplit/>
          <w:jc w:val="center"/>
        </w:trPr>
        <w:tc>
          <w:tcPr>
            <w:tcW w:w="7088" w:type="dxa"/>
            <w:gridSpan w:val="10"/>
            <w:shd w:val="clear" w:color="auto" w:fill="FFFFFF"/>
          </w:tcPr>
          <w:p w14:paraId="6D227058"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95702E">
        <w:trPr>
          <w:gridBefore w:val="1"/>
          <w:wBefore w:w="33" w:type="dxa"/>
          <w:cantSplit/>
          <w:jc w:val="center"/>
        </w:trPr>
        <w:tc>
          <w:tcPr>
            <w:tcW w:w="7088" w:type="dxa"/>
            <w:gridSpan w:val="10"/>
            <w:shd w:val="clear" w:color="auto" w:fill="FFFFFF"/>
          </w:tcPr>
          <w:p w14:paraId="010F6527" w14:textId="77777777" w:rsidR="00256F19" w:rsidRDefault="00256F19" w:rsidP="00CE655F">
            <w:pPr>
              <w:pStyle w:val="TAL"/>
            </w:pPr>
            <w:r>
              <w:t>Bit</w:t>
            </w:r>
          </w:p>
        </w:tc>
      </w:tr>
      <w:tr w:rsidR="00256F19" w:rsidRPr="00CC0C94" w14:paraId="460702D6" w14:textId="77777777" w:rsidTr="0095702E">
        <w:trPr>
          <w:gridBefore w:val="1"/>
          <w:wBefore w:w="33" w:type="dxa"/>
          <w:cantSplit/>
          <w:jc w:val="center"/>
        </w:trPr>
        <w:tc>
          <w:tcPr>
            <w:tcW w:w="283" w:type="dxa"/>
            <w:gridSpan w:val="2"/>
            <w:shd w:val="clear" w:color="auto" w:fill="FFFFFF"/>
          </w:tcPr>
          <w:p w14:paraId="3ED7FB5E" w14:textId="77777777" w:rsidR="00256F19" w:rsidRPr="008E711C" w:rsidRDefault="00256F19" w:rsidP="00CE655F">
            <w:pPr>
              <w:pStyle w:val="TAL"/>
              <w:rPr>
                <w:b/>
              </w:rPr>
            </w:pPr>
            <w:r>
              <w:rPr>
                <w:b/>
              </w:rPr>
              <w:t>5</w:t>
            </w:r>
          </w:p>
        </w:tc>
        <w:tc>
          <w:tcPr>
            <w:tcW w:w="283" w:type="dxa"/>
            <w:gridSpan w:val="2"/>
            <w:shd w:val="clear" w:color="auto" w:fill="FFFFFF"/>
          </w:tcPr>
          <w:p w14:paraId="7ED3080E" w14:textId="77777777" w:rsidR="00256F19" w:rsidRPr="00CC0C94" w:rsidRDefault="00256F19" w:rsidP="00CE655F">
            <w:pPr>
              <w:pStyle w:val="TAL"/>
            </w:pPr>
          </w:p>
        </w:tc>
        <w:tc>
          <w:tcPr>
            <w:tcW w:w="284" w:type="dxa"/>
            <w:gridSpan w:val="2"/>
            <w:shd w:val="clear" w:color="auto" w:fill="FFFFFF"/>
          </w:tcPr>
          <w:p w14:paraId="00E90929" w14:textId="77777777" w:rsidR="00256F19" w:rsidRPr="00CC0C94" w:rsidRDefault="00256F19" w:rsidP="00CE655F">
            <w:pPr>
              <w:pStyle w:val="TAL"/>
            </w:pPr>
          </w:p>
        </w:tc>
        <w:tc>
          <w:tcPr>
            <w:tcW w:w="283" w:type="dxa"/>
            <w:gridSpan w:val="2"/>
            <w:shd w:val="clear" w:color="auto" w:fill="FFFFFF"/>
          </w:tcPr>
          <w:p w14:paraId="071117FB" w14:textId="77777777" w:rsidR="00256F19" w:rsidRPr="00CC0C94" w:rsidRDefault="00256F19" w:rsidP="00CE655F">
            <w:pPr>
              <w:pStyle w:val="TAL"/>
            </w:pPr>
          </w:p>
        </w:tc>
        <w:tc>
          <w:tcPr>
            <w:tcW w:w="5955" w:type="dxa"/>
            <w:gridSpan w:val="2"/>
            <w:shd w:val="clear" w:color="auto" w:fill="FFFFFF"/>
          </w:tcPr>
          <w:p w14:paraId="35D1A07F" w14:textId="77777777" w:rsidR="00256F19" w:rsidRPr="00CC0C94" w:rsidRDefault="00256F19" w:rsidP="00CE655F">
            <w:pPr>
              <w:pStyle w:val="TAL"/>
            </w:pPr>
          </w:p>
        </w:tc>
      </w:tr>
      <w:tr w:rsidR="00256F19" w:rsidRPr="00CC0C94" w14:paraId="1EA11CE4" w14:textId="77777777" w:rsidTr="0095702E">
        <w:trPr>
          <w:gridBefore w:val="1"/>
          <w:wBefore w:w="33" w:type="dxa"/>
          <w:cantSplit/>
          <w:jc w:val="center"/>
        </w:trPr>
        <w:tc>
          <w:tcPr>
            <w:tcW w:w="283" w:type="dxa"/>
            <w:gridSpan w:val="2"/>
            <w:shd w:val="clear" w:color="auto" w:fill="FFFFFF"/>
          </w:tcPr>
          <w:p w14:paraId="1604B40C" w14:textId="77777777" w:rsidR="00256F19" w:rsidRPr="008E711C" w:rsidRDefault="00256F19" w:rsidP="00CE655F">
            <w:pPr>
              <w:pStyle w:val="TAL"/>
            </w:pPr>
            <w:r w:rsidRPr="008E711C">
              <w:t>0</w:t>
            </w:r>
          </w:p>
        </w:tc>
        <w:tc>
          <w:tcPr>
            <w:tcW w:w="283" w:type="dxa"/>
            <w:gridSpan w:val="2"/>
            <w:shd w:val="clear" w:color="auto" w:fill="FFFFFF"/>
          </w:tcPr>
          <w:p w14:paraId="4D7BDDD7" w14:textId="77777777" w:rsidR="00256F19" w:rsidRPr="00CC0C94" w:rsidRDefault="00256F19" w:rsidP="00CE655F">
            <w:pPr>
              <w:pStyle w:val="TAL"/>
            </w:pPr>
          </w:p>
        </w:tc>
        <w:tc>
          <w:tcPr>
            <w:tcW w:w="284" w:type="dxa"/>
            <w:gridSpan w:val="2"/>
            <w:shd w:val="clear" w:color="auto" w:fill="FFFFFF"/>
          </w:tcPr>
          <w:p w14:paraId="23FA64C3" w14:textId="77777777" w:rsidR="00256F19" w:rsidRPr="00CC0C94" w:rsidRDefault="00256F19" w:rsidP="00CE655F">
            <w:pPr>
              <w:pStyle w:val="TAL"/>
            </w:pPr>
          </w:p>
        </w:tc>
        <w:tc>
          <w:tcPr>
            <w:tcW w:w="283" w:type="dxa"/>
            <w:gridSpan w:val="2"/>
            <w:shd w:val="clear" w:color="auto" w:fill="FFFFFF"/>
          </w:tcPr>
          <w:p w14:paraId="57F856A5" w14:textId="77777777" w:rsidR="00256F19" w:rsidRPr="00CC0C94" w:rsidRDefault="00256F19" w:rsidP="00CE655F">
            <w:pPr>
              <w:pStyle w:val="TAL"/>
            </w:pPr>
          </w:p>
        </w:tc>
        <w:tc>
          <w:tcPr>
            <w:tcW w:w="5955" w:type="dxa"/>
            <w:gridSpan w:val="2"/>
            <w:shd w:val="clear" w:color="auto" w:fill="FFFFFF"/>
          </w:tcPr>
          <w:p w14:paraId="6D20CE8E"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95702E">
        <w:trPr>
          <w:gridBefore w:val="1"/>
          <w:wBefore w:w="33" w:type="dxa"/>
          <w:cantSplit/>
          <w:jc w:val="center"/>
        </w:trPr>
        <w:tc>
          <w:tcPr>
            <w:tcW w:w="283" w:type="dxa"/>
            <w:gridSpan w:val="2"/>
            <w:shd w:val="clear" w:color="auto" w:fill="FFFFFF"/>
          </w:tcPr>
          <w:p w14:paraId="25DE21AF" w14:textId="77777777" w:rsidR="00256F19" w:rsidRPr="00F04D5E" w:rsidRDefault="00256F19" w:rsidP="00CE655F">
            <w:pPr>
              <w:pStyle w:val="TAL"/>
            </w:pPr>
            <w:r>
              <w:t>1</w:t>
            </w:r>
          </w:p>
        </w:tc>
        <w:tc>
          <w:tcPr>
            <w:tcW w:w="283" w:type="dxa"/>
            <w:gridSpan w:val="2"/>
            <w:shd w:val="clear" w:color="auto" w:fill="FFFFFF"/>
          </w:tcPr>
          <w:p w14:paraId="55BEFBA8" w14:textId="77777777" w:rsidR="00256F19" w:rsidRPr="00CC0C94" w:rsidRDefault="00256F19" w:rsidP="00CE655F">
            <w:pPr>
              <w:pStyle w:val="TAL"/>
            </w:pPr>
          </w:p>
        </w:tc>
        <w:tc>
          <w:tcPr>
            <w:tcW w:w="284" w:type="dxa"/>
            <w:gridSpan w:val="2"/>
            <w:shd w:val="clear" w:color="auto" w:fill="FFFFFF"/>
          </w:tcPr>
          <w:p w14:paraId="1AC94801" w14:textId="77777777" w:rsidR="00256F19" w:rsidRPr="00CC0C94" w:rsidRDefault="00256F19" w:rsidP="00CE655F">
            <w:pPr>
              <w:pStyle w:val="TAL"/>
            </w:pPr>
          </w:p>
        </w:tc>
        <w:tc>
          <w:tcPr>
            <w:tcW w:w="283" w:type="dxa"/>
            <w:gridSpan w:val="2"/>
            <w:shd w:val="clear" w:color="auto" w:fill="FFFFFF"/>
          </w:tcPr>
          <w:p w14:paraId="36DC1E63" w14:textId="77777777" w:rsidR="00256F19" w:rsidRPr="00CC0C94" w:rsidRDefault="00256F19" w:rsidP="00CE655F">
            <w:pPr>
              <w:pStyle w:val="TAL"/>
            </w:pPr>
          </w:p>
        </w:tc>
        <w:tc>
          <w:tcPr>
            <w:tcW w:w="5955" w:type="dxa"/>
            <w:gridSpan w:val="2"/>
            <w:shd w:val="clear" w:color="auto" w:fill="FFFFFF"/>
          </w:tcPr>
          <w:p w14:paraId="35869581"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95702E">
        <w:trPr>
          <w:gridBefore w:val="1"/>
          <w:wBefore w:w="33" w:type="dxa"/>
          <w:cantSplit/>
          <w:jc w:val="center"/>
        </w:trPr>
        <w:tc>
          <w:tcPr>
            <w:tcW w:w="7088" w:type="dxa"/>
            <w:gridSpan w:val="10"/>
            <w:shd w:val="clear" w:color="auto" w:fill="FFFFFF"/>
          </w:tcPr>
          <w:p w14:paraId="4AB19A0E" w14:textId="77777777" w:rsidR="00256F19" w:rsidRPr="00CC0C94" w:rsidRDefault="00256F19" w:rsidP="00CE655F">
            <w:pPr>
              <w:pStyle w:val="TAL"/>
            </w:pPr>
          </w:p>
        </w:tc>
      </w:tr>
      <w:tr w:rsidR="00256F19" w:rsidRPr="00CC0C94" w14:paraId="4F6208BF" w14:textId="77777777" w:rsidTr="0095702E">
        <w:trPr>
          <w:gridAfter w:val="1"/>
          <w:wAfter w:w="33" w:type="dxa"/>
          <w:cantSplit/>
          <w:jc w:val="center"/>
        </w:trPr>
        <w:tc>
          <w:tcPr>
            <w:tcW w:w="7088" w:type="dxa"/>
            <w:gridSpan w:val="10"/>
            <w:shd w:val="clear" w:color="auto" w:fill="FFFFFF"/>
          </w:tcPr>
          <w:p w14:paraId="4FB72067" w14:textId="77777777" w:rsidR="00256F19"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55F">
            <w:pPr>
              <w:pStyle w:val="TAL"/>
              <w:rPr>
                <w:lang w:eastAsia="zh-CN"/>
              </w:rPr>
            </w:pPr>
            <w:r>
              <w:rPr>
                <w:rFonts w:hint="eastAsia"/>
                <w:lang w:eastAsia="zh-CN"/>
              </w:rPr>
              <w:t>Bit</w:t>
            </w:r>
          </w:p>
        </w:tc>
      </w:tr>
      <w:tr w:rsidR="00256F19" w:rsidRPr="00CC0C94" w14:paraId="53A85D67" w14:textId="77777777" w:rsidTr="0095702E">
        <w:trPr>
          <w:gridAfter w:val="1"/>
          <w:wAfter w:w="33" w:type="dxa"/>
          <w:cantSplit/>
          <w:jc w:val="center"/>
        </w:trPr>
        <w:tc>
          <w:tcPr>
            <w:tcW w:w="284" w:type="dxa"/>
            <w:gridSpan w:val="2"/>
            <w:shd w:val="clear" w:color="auto" w:fill="FFFFFF"/>
          </w:tcPr>
          <w:p w14:paraId="7EF6559C" w14:textId="77777777" w:rsidR="00256F19" w:rsidRPr="008E711C" w:rsidRDefault="00256F19" w:rsidP="00CE655F">
            <w:pPr>
              <w:pStyle w:val="TAL"/>
              <w:rPr>
                <w:b/>
                <w:lang w:eastAsia="zh-CN"/>
              </w:rPr>
            </w:pPr>
            <w:r>
              <w:rPr>
                <w:rFonts w:hint="eastAsia"/>
                <w:b/>
                <w:lang w:eastAsia="zh-CN"/>
              </w:rPr>
              <w:t>6</w:t>
            </w:r>
          </w:p>
        </w:tc>
        <w:tc>
          <w:tcPr>
            <w:tcW w:w="283" w:type="dxa"/>
            <w:gridSpan w:val="2"/>
            <w:shd w:val="clear" w:color="auto" w:fill="FFFFFF"/>
          </w:tcPr>
          <w:p w14:paraId="4B3F33CA" w14:textId="77777777" w:rsidR="00256F19" w:rsidRPr="00CC0C94" w:rsidRDefault="00256F19" w:rsidP="00CE655F">
            <w:pPr>
              <w:pStyle w:val="TAL"/>
            </w:pPr>
          </w:p>
        </w:tc>
        <w:tc>
          <w:tcPr>
            <w:tcW w:w="284" w:type="dxa"/>
            <w:gridSpan w:val="2"/>
            <w:shd w:val="clear" w:color="auto" w:fill="FFFFFF"/>
          </w:tcPr>
          <w:p w14:paraId="52B2986F" w14:textId="77777777" w:rsidR="00256F19" w:rsidRPr="00CC0C94" w:rsidRDefault="00256F19" w:rsidP="00CE655F">
            <w:pPr>
              <w:pStyle w:val="TAL"/>
            </w:pPr>
          </w:p>
        </w:tc>
        <w:tc>
          <w:tcPr>
            <w:tcW w:w="283" w:type="dxa"/>
            <w:gridSpan w:val="2"/>
            <w:shd w:val="clear" w:color="auto" w:fill="FFFFFF"/>
          </w:tcPr>
          <w:p w14:paraId="288EC22D" w14:textId="77777777" w:rsidR="00256F19" w:rsidRPr="00CC0C94" w:rsidRDefault="00256F19" w:rsidP="00CE655F">
            <w:pPr>
              <w:pStyle w:val="TAL"/>
            </w:pPr>
          </w:p>
        </w:tc>
        <w:tc>
          <w:tcPr>
            <w:tcW w:w="5954" w:type="dxa"/>
            <w:gridSpan w:val="2"/>
            <w:shd w:val="clear" w:color="auto" w:fill="FFFFFF"/>
          </w:tcPr>
          <w:p w14:paraId="07BC08C0" w14:textId="77777777" w:rsidR="00256F19" w:rsidRPr="00CC0C94" w:rsidRDefault="00256F19" w:rsidP="00CE655F">
            <w:pPr>
              <w:pStyle w:val="TAL"/>
            </w:pPr>
          </w:p>
        </w:tc>
      </w:tr>
      <w:tr w:rsidR="00256F19" w:rsidRPr="00CC0C94" w14:paraId="62DBFF70" w14:textId="77777777" w:rsidTr="0095702E">
        <w:trPr>
          <w:gridAfter w:val="1"/>
          <w:wAfter w:w="33" w:type="dxa"/>
          <w:cantSplit/>
          <w:jc w:val="center"/>
        </w:trPr>
        <w:tc>
          <w:tcPr>
            <w:tcW w:w="284" w:type="dxa"/>
            <w:gridSpan w:val="2"/>
            <w:shd w:val="clear" w:color="auto" w:fill="FFFFFF"/>
          </w:tcPr>
          <w:p w14:paraId="7D142656" w14:textId="77777777" w:rsidR="00256F19" w:rsidRPr="008E711C" w:rsidRDefault="00256F19" w:rsidP="00CE655F">
            <w:pPr>
              <w:pStyle w:val="TAL"/>
            </w:pPr>
            <w:r w:rsidRPr="008E711C">
              <w:t>0</w:t>
            </w:r>
          </w:p>
        </w:tc>
        <w:tc>
          <w:tcPr>
            <w:tcW w:w="283" w:type="dxa"/>
            <w:gridSpan w:val="2"/>
            <w:shd w:val="clear" w:color="auto" w:fill="FFFFFF"/>
          </w:tcPr>
          <w:p w14:paraId="090F9CFE" w14:textId="77777777" w:rsidR="00256F19" w:rsidRPr="00CC0C94" w:rsidRDefault="00256F19" w:rsidP="00CE655F">
            <w:pPr>
              <w:pStyle w:val="TAL"/>
            </w:pPr>
          </w:p>
        </w:tc>
        <w:tc>
          <w:tcPr>
            <w:tcW w:w="284" w:type="dxa"/>
            <w:gridSpan w:val="2"/>
            <w:shd w:val="clear" w:color="auto" w:fill="FFFFFF"/>
          </w:tcPr>
          <w:p w14:paraId="3706778B" w14:textId="77777777" w:rsidR="00256F19" w:rsidRPr="00CC0C94" w:rsidRDefault="00256F19" w:rsidP="00CE655F">
            <w:pPr>
              <w:pStyle w:val="TAL"/>
            </w:pPr>
          </w:p>
        </w:tc>
        <w:tc>
          <w:tcPr>
            <w:tcW w:w="283" w:type="dxa"/>
            <w:gridSpan w:val="2"/>
            <w:shd w:val="clear" w:color="auto" w:fill="FFFFFF"/>
          </w:tcPr>
          <w:p w14:paraId="0E24DCFA" w14:textId="77777777" w:rsidR="00256F19" w:rsidRPr="00CC0C94" w:rsidRDefault="00256F19" w:rsidP="00CE655F">
            <w:pPr>
              <w:pStyle w:val="TAL"/>
            </w:pPr>
          </w:p>
        </w:tc>
        <w:tc>
          <w:tcPr>
            <w:tcW w:w="5954" w:type="dxa"/>
            <w:gridSpan w:val="2"/>
            <w:shd w:val="clear" w:color="auto" w:fill="FFFFFF"/>
          </w:tcPr>
          <w:p w14:paraId="373E0F41"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95702E">
        <w:trPr>
          <w:gridAfter w:val="1"/>
          <w:wAfter w:w="33" w:type="dxa"/>
          <w:cantSplit/>
          <w:jc w:val="center"/>
        </w:trPr>
        <w:tc>
          <w:tcPr>
            <w:tcW w:w="284" w:type="dxa"/>
            <w:gridSpan w:val="2"/>
            <w:shd w:val="clear" w:color="auto" w:fill="FFFFFF"/>
          </w:tcPr>
          <w:p w14:paraId="2CE348D3" w14:textId="77777777" w:rsidR="00256F19" w:rsidRPr="00F04D5E" w:rsidRDefault="00256F19" w:rsidP="00CE655F">
            <w:pPr>
              <w:pStyle w:val="TAL"/>
            </w:pPr>
            <w:r>
              <w:t>1</w:t>
            </w:r>
          </w:p>
        </w:tc>
        <w:tc>
          <w:tcPr>
            <w:tcW w:w="283" w:type="dxa"/>
            <w:gridSpan w:val="2"/>
            <w:shd w:val="clear" w:color="auto" w:fill="FFFFFF"/>
          </w:tcPr>
          <w:p w14:paraId="266D9807" w14:textId="77777777" w:rsidR="00256F19" w:rsidRPr="00CC0C94" w:rsidRDefault="00256F19" w:rsidP="00CE655F">
            <w:pPr>
              <w:pStyle w:val="TAL"/>
            </w:pPr>
          </w:p>
        </w:tc>
        <w:tc>
          <w:tcPr>
            <w:tcW w:w="284" w:type="dxa"/>
            <w:gridSpan w:val="2"/>
            <w:shd w:val="clear" w:color="auto" w:fill="FFFFFF"/>
          </w:tcPr>
          <w:p w14:paraId="556E020F" w14:textId="77777777" w:rsidR="00256F19" w:rsidRPr="00CC0C94" w:rsidRDefault="00256F19" w:rsidP="00CE655F">
            <w:pPr>
              <w:pStyle w:val="TAL"/>
            </w:pPr>
          </w:p>
        </w:tc>
        <w:tc>
          <w:tcPr>
            <w:tcW w:w="283" w:type="dxa"/>
            <w:gridSpan w:val="2"/>
            <w:shd w:val="clear" w:color="auto" w:fill="FFFFFF"/>
          </w:tcPr>
          <w:p w14:paraId="7851D828" w14:textId="77777777" w:rsidR="00256F19" w:rsidRPr="00CC0C94" w:rsidRDefault="00256F19" w:rsidP="00CE655F">
            <w:pPr>
              <w:pStyle w:val="TAL"/>
            </w:pPr>
          </w:p>
        </w:tc>
        <w:tc>
          <w:tcPr>
            <w:tcW w:w="5954" w:type="dxa"/>
            <w:gridSpan w:val="2"/>
            <w:shd w:val="clear" w:color="auto" w:fill="FFFFFF"/>
          </w:tcPr>
          <w:p w14:paraId="76DE6725"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95702E">
        <w:trPr>
          <w:gridAfter w:val="1"/>
          <w:wAfter w:w="33" w:type="dxa"/>
          <w:cantSplit/>
          <w:jc w:val="center"/>
        </w:trPr>
        <w:tc>
          <w:tcPr>
            <w:tcW w:w="7088" w:type="dxa"/>
            <w:gridSpan w:val="10"/>
            <w:shd w:val="clear" w:color="auto" w:fill="FFFFFF"/>
          </w:tcPr>
          <w:p w14:paraId="1139692D" w14:textId="77777777" w:rsidR="00256F19" w:rsidRDefault="00256F19" w:rsidP="00CE655F">
            <w:pPr>
              <w:pStyle w:val="TAL"/>
              <w:rPr>
                <w:lang w:eastAsia="zh-CN"/>
              </w:rPr>
            </w:pPr>
          </w:p>
          <w:p w14:paraId="62848CDB"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95702E">
        <w:trPr>
          <w:gridAfter w:val="1"/>
          <w:wAfter w:w="33" w:type="dxa"/>
          <w:cantSplit/>
          <w:jc w:val="center"/>
        </w:trPr>
        <w:tc>
          <w:tcPr>
            <w:tcW w:w="7088" w:type="dxa"/>
            <w:gridSpan w:val="10"/>
            <w:shd w:val="clear" w:color="auto" w:fill="FFFFFF"/>
          </w:tcPr>
          <w:p w14:paraId="6F20BC15" w14:textId="77777777" w:rsidR="00256F19" w:rsidRDefault="00256F19" w:rsidP="00CE655F">
            <w:pPr>
              <w:pStyle w:val="TAL"/>
              <w:rPr>
                <w:lang w:eastAsia="zh-CN"/>
              </w:rPr>
            </w:pPr>
            <w:r>
              <w:rPr>
                <w:lang w:eastAsia="zh-CN"/>
              </w:rPr>
              <w:t>Bit</w:t>
            </w:r>
          </w:p>
        </w:tc>
      </w:tr>
      <w:tr w:rsidR="00256F19" w:rsidRPr="00CC0C94" w14:paraId="26049E28" w14:textId="77777777" w:rsidTr="0095702E">
        <w:trPr>
          <w:gridAfter w:val="1"/>
          <w:wAfter w:w="33" w:type="dxa"/>
          <w:cantSplit/>
          <w:jc w:val="center"/>
        </w:trPr>
        <w:tc>
          <w:tcPr>
            <w:tcW w:w="284" w:type="dxa"/>
            <w:gridSpan w:val="2"/>
            <w:shd w:val="clear" w:color="auto" w:fill="FFFFFF"/>
          </w:tcPr>
          <w:p w14:paraId="019271F6" w14:textId="77777777" w:rsidR="00256F19" w:rsidRPr="008E711C" w:rsidRDefault="00256F19" w:rsidP="00CE655F">
            <w:pPr>
              <w:pStyle w:val="TAL"/>
              <w:rPr>
                <w:b/>
                <w:lang w:eastAsia="zh-CN"/>
              </w:rPr>
            </w:pPr>
            <w:r>
              <w:rPr>
                <w:rFonts w:hint="eastAsia"/>
                <w:b/>
                <w:lang w:eastAsia="zh-CN"/>
              </w:rPr>
              <w:t>7</w:t>
            </w:r>
          </w:p>
        </w:tc>
        <w:tc>
          <w:tcPr>
            <w:tcW w:w="283" w:type="dxa"/>
            <w:gridSpan w:val="2"/>
            <w:shd w:val="clear" w:color="auto" w:fill="FFFFFF"/>
          </w:tcPr>
          <w:p w14:paraId="6A2AA7A8" w14:textId="77777777" w:rsidR="00256F19" w:rsidRPr="00CC0C94" w:rsidRDefault="00256F19" w:rsidP="00CE655F">
            <w:pPr>
              <w:pStyle w:val="TAL"/>
            </w:pPr>
          </w:p>
        </w:tc>
        <w:tc>
          <w:tcPr>
            <w:tcW w:w="284" w:type="dxa"/>
            <w:gridSpan w:val="2"/>
            <w:shd w:val="clear" w:color="auto" w:fill="FFFFFF"/>
          </w:tcPr>
          <w:p w14:paraId="016EC834" w14:textId="77777777" w:rsidR="00256F19" w:rsidRPr="00CC0C94" w:rsidRDefault="00256F19" w:rsidP="00CE655F">
            <w:pPr>
              <w:pStyle w:val="TAL"/>
            </w:pPr>
          </w:p>
        </w:tc>
        <w:tc>
          <w:tcPr>
            <w:tcW w:w="283" w:type="dxa"/>
            <w:gridSpan w:val="2"/>
            <w:shd w:val="clear" w:color="auto" w:fill="FFFFFF"/>
          </w:tcPr>
          <w:p w14:paraId="12032E9D" w14:textId="77777777" w:rsidR="00256F19" w:rsidRPr="00CC0C94" w:rsidRDefault="00256F19" w:rsidP="00CE655F">
            <w:pPr>
              <w:pStyle w:val="TAL"/>
            </w:pPr>
          </w:p>
        </w:tc>
        <w:tc>
          <w:tcPr>
            <w:tcW w:w="5954" w:type="dxa"/>
            <w:gridSpan w:val="2"/>
            <w:shd w:val="clear" w:color="auto" w:fill="FFFFFF"/>
          </w:tcPr>
          <w:p w14:paraId="1F1FE799" w14:textId="77777777" w:rsidR="00256F19" w:rsidRPr="00CC0C94" w:rsidRDefault="00256F19" w:rsidP="00CE655F">
            <w:pPr>
              <w:pStyle w:val="TAL"/>
            </w:pPr>
          </w:p>
        </w:tc>
      </w:tr>
      <w:tr w:rsidR="00256F19" w:rsidRPr="00CC0C94" w14:paraId="30CBF611" w14:textId="77777777" w:rsidTr="0095702E">
        <w:trPr>
          <w:gridAfter w:val="1"/>
          <w:wAfter w:w="33" w:type="dxa"/>
          <w:cantSplit/>
          <w:jc w:val="center"/>
        </w:trPr>
        <w:tc>
          <w:tcPr>
            <w:tcW w:w="284" w:type="dxa"/>
            <w:gridSpan w:val="2"/>
            <w:shd w:val="clear" w:color="auto" w:fill="FFFFFF"/>
          </w:tcPr>
          <w:p w14:paraId="1A341DE4" w14:textId="77777777" w:rsidR="00256F19" w:rsidRPr="008E711C" w:rsidRDefault="00256F19" w:rsidP="00CE655F">
            <w:pPr>
              <w:pStyle w:val="TAL"/>
            </w:pPr>
            <w:r w:rsidRPr="008E711C">
              <w:t>0</w:t>
            </w:r>
          </w:p>
        </w:tc>
        <w:tc>
          <w:tcPr>
            <w:tcW w:w="283" w:type="dxa"/>
            <w:gridSpan w:val="2"/>
            <w:shd w:val="clear" w:color="auto" w:fill="FFFFFF"/>
          </w:tcPr>
          <w:p w14:paraId="5C6B7C3F" w14:textId="77777777" w:rsidR="00256F19" w:rsidRPr="00CC0C94" w:rsidRDefault="00256F19" w:rsidP="00CE655F">
            <w:pPr>
              <w:pStyle w:val="TAL"/>
            </w:pPr>
          </w:p>
        </w:tc>
        <w:tc>
          <w:tcPr>
            <w:tcW w:w="284" w:type="dxa"/>
            <w:gridSpan w:val="2"/>
            <w:shd w:val="clear" w:color="auto" w:fill="FFFFFF"/>
          </w:tcPr>
          <w:p w14:paraId="228A58DD" w14:textId="77777777" w:rsidR="00256F19" w:rsidRPr="00CC0C94" w:rsidRDefault="00256F19" w:rsidP="00CE655F">
            <w:pPr>
              <w:pStyle w:val="TAL"/>
            </w:pPr>
          </w:p>
        </w:tc>
        <w:tc>
          <w:tcPr>
            <w:tcW w:w="283" w:type="dxa"/>
            <w:gridSpan w:val="2"/>
            <w:shd w:val="clear" w:color="auto" w:fill="FFFFFF"/>
          </w:tcPr>
          <w:p w14:paraId="307FDB85" w14:textId="77777777" w:rsidR="00256F19" w:rsidRPr="00CC0C94" w:rsidRDefault="00256F19" w:rsidP="00CE655F">
            <w:pPr>
              <w:pStyle w:val="TAL"/>
            </w:pPr>
          </w:p>
        </w:tc>
        <w:tc>
          <w:tcPr>
            <w:tcW w:w="5954" w:type="dxa"/>
            <w:gridSpan w:val="2"/>
            <w:shd w:val="clear" w:color="auto" w:fill="FFFFFF"/>
          </w:tcPr>
          <w:p w14:paraId="341550D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95702E">
        <w:trPr>
          <w:gridAfter w:val="1"/>
          <w:wAfter w:w="33" w:type="dxa"/>
          <w:cantSplit/>
          <w:jc w:val="center"/>
        </w:trPr>
        <w:tc>
          <w:tcPr>
            <w:tcW w:w="284" w:type="dxa"/>
            <w:gridSpan w:val="2"/>
            <w:shd w:val="clear" w:color="auto" w:fill="FFFFFF"/>
          </w:tcPr>
          <w:p w14:paraId="1BABC478" w14:textId="77777777" w:rsidR="00256F19" w:rsidRPr="00F04D5E" w:rsidRDefault="00256F19" w:rsidP="00CE655F">
            <w:pPr>
              <w:pStyle w:val="TAL"/>
            </w:pPr>
            <w:r>
              <w:t>1</w:t>
            </w:r>
          </w:p>
        </w:tc>
        <w:tc>
          <w:tcPr>
            <w:tcW w:w="283" w:type="dxa"/>
            <w:gridSpan w:val="2"/>
            <w:shd w:val="clear" w:color="auto" w:fill="FFFFFF"/>
          </w:tcPr>
          <w:p w14:paraId="279CDE5A" w14:textId="77777777" w:rsidR="00256F19" w:rsidRPr="00CC0C94" w:rsidRDefault="00256F19" w:rsidP="00CE655F">
            <w:pPr>
              <w:pStyle w:val="TAL"/>
            </w:pPr>
          </w:p>
        </w:tc>
        <w:tc>
          <w:tcPr>
            <w:tcW w:w="284" w:type="dxa"/>
            <w:gridSpan w:val="2"/>
            <w:shd w:val="clear" w:color="auto" w:fill="FFFFFF"/>
          </w:tcPr>
          <w:p w14:paraId="480AE35C" w14:textId="77777777" w:rsidR="00256F19" w:rsidRPr="00CC0C94" w:rsidRDefault="00256F19" w:rsidP="00CE655F">
            <w:pPr>
              <w:pStyle w:val="TAL"/>
            </w:pPr>
          </w:p>
        </w:tc>
        <w:tc>
          <w:tcPr>
            <w:tcW w:w="283" w:type="dxa"/>
            <w:gridSpan w:val="2"/>
            <w:shd w:val="clear" w:color="auto" w:fill="FFFFFF"/>
          </w:tcPr>
          <w:p w14:paraId="64C110E5" w14:textId="77777777" w:rsidR="00256F19" w:rsidRPr="00CC0C94" w:rsidRDefault="00256F19" w:rsidP="00CE655F">
            <w:pPr>
              <w:pStyle w:val="TAL"/>
            </w:pPr>
          </w:p>
        </w:tc>
        <w:tc>
          <w:tcPr>
            <w:tcW w:w="5954" w:type="dxa"/>
            <w:gridSpan w:val="2"/>
            <w:shd w:val="clear" w:color="auto" w:fill="FFFFFF"/>
          </w:tcPr>
          <w:p w14:paraId="5DB1FE2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95702E">
        <w:trPr>
          <w:gridAfter w:val="1"/>
          <w:wAfter w:w="33" w:type="dxa"/>
          <w:cantSplit/>
          <w:jc w:val="center"/>
        </w:trPr>
        <w:tc>
          <w:tcPr>
            <w:tcW w:w="7088" w:type="dxa"/>
            <w:gridSpan w:val="10"/>
            <w:shd w:val="clear" w:color="auto" w:fill="FFFFFF"/>
          </w:tcPr>
          <w:p w14:paraId="576CED90" w14:textId="77777777" w:rsidR="00256F19" w:rsidRPr="00F04D5E" w:rsidRDefault="00256F19" w:rsidP="00CE655F">
            <w:pPr>
              <w:pStyle w:val="TAL"/>
              <w:rPr>
                <w:lang w:eastAsia="zh-CN"/>
              </w:rPr>
            </w:pPr>
          </w:p>
          <w:p w14:paraId="08E28B47"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95702E">
        <w:trPr>
          <w:gridAfter w:val="1"/>
          <w:wAfter w:w="33" w:type="dxa"/>
          <w:cantSplit/>
          <w:jc w:val="center"/>
        </w:trPr>
        <w:tc>
          <w:tcPr>
            <w:tcW w:w="7088" w:type="dxa"/>
            <w:gridSpan w:val="10"/>
            <w:shd w:val="clear" w:color="auto" w:fill="FFFFFF"/>
          </w:tcPr>
          <w:p w14:paraId="57B2357B" w14:textId="77777777" w:rsidR="00256F19" w:rsidRPr="00F04D5E" w:rsidRDefault="00256F19" w:rsidP="00CE655F">
            <w:pPr>
              <w:pStyle w:val="TAL"/>
              <w:rPr>
                <w:lang w:eastAsia="zh-CN"/>
              </w:rPr>
            </w:pPr>
            <w:r>
              <w:rPr>
                <w:lang w:eastAsia="zh-CN"/>
              </w:rPr>
              <w:t>Bit</w:t>
            </w:r>
          </w:p>
        </w:tc>
      </w:tr>
      <w:tr w:rsidR="00256F19" w:rsidRPr="00CC0C94" w14:paraId="141F6905" w14:textId="77777777" w:rsidTr="0095702E">
        <w:trPr>
          <w:gridAfter w:val="1"/>
          <w:wAfter w:w="33" w:type="dxa"/>
          <w:cantSplit/>
          <w:jc w:val="center"/>
        </w:trPr>
        <w:tc>
          <w:tcPr>
            <w:tcW w:w="284" w:type="dxa"/>
            <w:gridSpan w:val="2"/>
            <w:shd w:val="clear" w:color="auto" w:fill="FFFFFF"/>
          </w:tcPr>
          <w:p w14:paraId="12939BD6" w14:textId="77777777" w:rsidR="00256F19" w:rsidRPr="008E711C" w:rsidRDefault="00256F19" w:rsidP="00CE655F">
            <w:pPr>
              <w:pStyle w:val="TAL"/>
              <w:rPr>
                <w:b/>
                <w:lang w:eastAsia="zh-CN"/>
              </w:rPr>
            </w:pPr>
            <w:r>
              <w:rPr>
                <w:rFonts w:hint="eastAsia"/>
                <w:b/>
                <w:lang w:eastAsia="zh-CN"/>
              </w:rPr>
              <w:t>8</w:t>
            </w:r>
          </w:p>
        </w:tc>
        <w:tc>
          <w:tcPr>
            <w:tcW w:w="283" w:type="dxa"/>
            <w:gridSpan w:val="2"/>
            <w:shd w:val="clear" w:color="auto" w:fill="FFFFFF"/>
          </w:tcPr>
          <w:p w14:paraId="43CE17F7" w14:textId="77777777" w:rsidR="00256F19" w:rsidRPr="00CC0C94" w:rsidRDefault="00256F19" w:rsidP="00CE655F">
            <w:pPr>
              <w:pStyle w:val="TAL"/>
            </w:pPr>
          </w:p>
        </w:tc>
        <w:tc>
          <w:tcPr>
            <w:tcW w:w="284" w:type="dxa"/>
            <w:gridSpan w:val="2"/>
            <w:shd w:val="clear" w:color="auto" w:fill="FFFFFF"/>
          </w:tcPr>
          <w:p w14:paraId="547A338C" w14:textId="77777777" w:rsidR="00256F19" w:rsidRPr="00CC0C94" w:rsidRDefault="00256F19" w:rsidP="00CE655F">
            <w:pPr>
              <w:pStyle w:val="TAL"/>
            </w:pPr>
          </w:p>
        </w:tc>
        <w:tc>
          <w:tcPr>
            <w:tcW w:w="283" w:type="dxa"/>
            <w:gridSpan w:val="2"/>
            <w:shd w:val="clear" w:color="auto" w:fill="FFFFFF"/>
          </w:tcPr>
          <w:p w14:paraId="6F187360" w14:textId="77777777" w:rsidR="00256F19" w:rsidRPr="00CC0C94" w:rsidRDefault="00256F19" w:rsidP="00CE655F">
            <w:pPr>
              <w:pStyle w:val="TAL"/>
            </w:pPr>
          </w:p>
        </w:tc>
        <w:tc>
          <w:tcPr>
            <w:tcW w:w="5954" w:type="dxa"/>
            <w:gridSpan w:val="2"/>
            <w:shd w:val="clear" w:color="auto" w:fill="FFFFFF"/>
          </w:tcPr>
          <w:p w14:paraId="180F0AD6" w14:textId="77777777" w:rsidR="00256F19" w:rsidRPr="00CC0C94" w:rsidRDefault="00256F19" w:rsidP="00CE655F">
            <w:pPr>
              <w:pStyle w:val="TAL"/>
            </w:pPr>
          </w:p>
        </w:tc>
      </w:tr>
      <w:tr w:rsidR="00256F19" w:rsidRPr="00CC0C94" w14:paraId="70CBA06B" w14:textId="77777777" w:rsidTr="0095702E">
        <w:trPr>
          <w:gridAfter w:val="1"/>
          <w:wAfter w:w="33" w:type="dxa"/>
          <w:cantSplit/>
          <w:jc w:val="center"/>
        </w:trPr>
        <w:tc>
          <w:tcPr>
            <w:tcW w:w="284" w:type="dxa"/>
            <w:gridSpan w:val="2"/>
            <w:shd w:val="clear" w:color="auto" w:fill="FFFFFF"/>
          </w:tcPr>
          <w:p w14:paraId="140C9DEA" w14:textId="77777777" w:rsidR="00256F19" w:rsidRPr="008E711C" w:rsidRDefault="00256F19" w:rsidP="00CE655F">
            <w:pPr>
              <w:pStyle w:val="TAL"/>
            </w:pPr>
            <w:r w:rsidRPr="008E711C">
              <w:t>0</w:t>
            </w:r>
          </w:p>
        </w:tc>
        <w:tc>
          <w:tcPr>
            <w:tcW w:w="283" w:type="dxa"/>
            <w:gridSpan w:val="2"/>
            <w:shd w:val="clear" w:color="auto" w:fill="FFFFFF"/>
          </w:tcPr>
          <w:p w14:paraId="4312DD38" w14:textId="77777777" w:rsidR="00256F19" w:rsidRPr="00CC0C94" w:rsidRDefault="00256F19" w:rsidP="00CE655F">
            <w:pPr>
              <w:pStyle w:val="TAL"/>
            </w:pPr>
          </w:p>
        </w:tc>
        <w:tc>
          <w:tcPr>
            <w:tcW w:w="284" w:type="dxa"/>
            <w:gridSpan w:val="2"/>
            <w:shd w:val="clear" w:color="auto" w:fill="FFFFFF"/>
          </w:tcPr>
          <w:p w14:paraId="45BD848F" w14:textId="77777777" w:rsidR="00256F19" w:rsidRPr="00CC0C94" w:rsidRDefault="00256F19" w:rsidP="00CE655F">
            <w:pPr>
              <w:pStyle w:val="TAL"/>
            </w:pPr>
          </w:p>
        </w:tc>
        <w:tc>
          <w:tcPr>
            <w:tcW w:w="283" w:type="dxa"/>
            <w:gridSpan w:val="2"/>
            <w:shd w:val="clear" w:color="auto" w:fill="FFFFFF"/>
          </w:tcPr>
          <w:p w14:paraId="12934C47" w14:textId="77777777" w:rsidR="00256F19" w:rsidRPr="00CC0C94" w:rsidRDefault="00256F19" w:rsidP="00CE655F">
            <w:pPr>
              <w:pStyle w:val="TAL"/>
            </w:pPr>
          </w:p>
        </w:tc>
        <w:tc>
          <w:tcPr>
            <w:tcW w:w="5954" w:type="dxa"/>
            <w:gridSpan w:val="2"/>
            <w:shd w:val="clear" w:color="auto" w:fill="FFFFFF"/>
          </w:tcPr>
          <w:p w14:paraId="37E1E99B"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95702E">
        <w:trPr>
          <w:gridAfter w:val="1"/>
          <w:wAfter w:w="33" w:type="dxa"/>
          <w:cantSplit/>
          <w:jc w:val="center"/>
        </w:trPr>
        <w:tc>
          <w:tcPr>
            <w:tcW w:w="284" w:type="dxa"/>
            <w:gridSpan w:val="2"/>
            <w:shd w:val="clear" w:color="auto" w:fill="FFFFFF"/>
          </w:tcPr>
          <w:p w14:paraId="4ED62327" w14:textId="77777777" w:rsidR="00256F19" w:rsidRPr="00F04D5E" w:rsidRDefault="00256F19" w:rsidP="00CE655F">
            <w:pPr>
              <w:pStyle w:val="TAL"/>
            </w:pPr>
            <w:r>
              <w:t>1</w:t>
            </w:r>
          </w:p>
        </w:tc>
        <w:tc>
          <w:tcPr>
            <w:tcW w:w="283" w:type="dxa"/>
            <w:gridSpan w:val="2"/>
            <w:shd w:val="clear" w:color="auto" w:fill="FFFFFF"/>
          </w:tcPr>
          <w:p w14:paraId="080F79CB" w14:textId="77777777" w:rsidR="00256F19" w:rsidRPr="00CC0C94" w:rsidRDefault="00256F19" w:rsidP="00CE655F">
            <w:pPr>
              <w:pStyle w:val="TAL"/>
            </w:pPr>
          </w:p>
        </w:tc>
        <w:tc>
          <w:tcPr>
            <w:tcW w:w="284" w:type="dxa"/>
            <w:gridSpan w:val="2"/>
            <w:shd w:val="clear" w:color="auto" w:fill="FFFFFF"/>
          </w:tcPr>
          <w:p w14:paraId="54C0266E" w14:textId="77777777" w:rsidR="00256F19" w:rsidRPr="00CC0C94" w:rsidRDefault="00256F19" w:rsidP="00CE655F">
            <w:pPr>
              <w:pStyle w:val="TAL"/>
            </w:pPr>
          </w:p>
        </w:tc>
        <w:tc>
          <w:tcPr>
            <w:tcW w:w="283" w:type="dxa"/>
            <w:gridSpan w:val="2"/>
            <w:shd w:val="clear" w:color="auto" w:fill="FFFFFF"/>
          </w:tcPr>
          <w:p w14:paraId="6A8F20F3" w14:textId="77777777" w:rsidR="00256F19" w:rsidRPr="00CC0C94" w:rsidRDefault="00256F19" w:rsidP="00CE655F">
            <w:pPr>
              <w:pStyle w:val="TAL"/>
            </w:pPr>
          </w:p>
        </w:tc>
        <w:tc>
          <w:tcPr>
            <w:tcW w:w="5954" w:type="dxa"/>
            <w:gridSpan w:val="2"/>
            <w:shd w:val="clear" w:color="auto" w:fill="FFFFFF"/>
          </w:tcPr>
          <w:p w14:paraId="0FF00610"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95702E">
        <w:trPr>
          <w:gridBefore w:val="1"/>
          <w:wBefore w:w="33" w:type="dxa"/>
          <w:cantSplit/>
          <w:jc w:val="center"/>
        </w:trPr>
        <w:tc>
          <w:tcPr>
            <w:tcW w:w="7088" w:type="dxa"/>
            <w:gridSpan w:val="10"/>
            <w:shd w:val="clear" w:color="auto" w:fill="FFFFFF"/>
          </w:tcPr>
          <w:p w14:paraId="5F942EE6" w14:textId="77777777" w:rsidR="00256F19" w:rsidRDefault="00256F19" w:rsidP="00CE655F">
            <w:pPr>
              <w:pStyle w:val="TAL"/>
            </w:pPr>
          </w:p>
        </w:tc>
      </w:tr>
      <w:tr w:rsidR="00256F19" w:rsidRPr="00CC0C94" w14:paraId="5AE6B525" w14:textId="77777777" w:rsidTr="0095702E">
        <w:trPr>
          <w:gridBefore w:val="1"/>
          <w:wBefore w:w="33" w:type="dxa"/>
          <w:cantSplit/>
          <w:jc w:val="center"/>
        </w:trPr>
        <w:tc>
          <w:tcPr>
            <w:tcW w:w="7088" w:type="dxa"/>
            <w:gridSpan w:val="10"/>
            <w:shd w:val="clear" w:color="auto" w:fill="FFFFFF"/>
          </w:tcPr>
          <w:p w14:paraId="4552B758" w14:textId="77777777" w:rsidR="00256F19" w:rsidRDefault="00256F19" w:rsidP="00CE655F">
            <w:pPr>
              <w:pStyle w:val="TAL"/>
            </w:pPr>
          </w:p>
          <w:p w14:paraId="11509166" w14:textId="77777777" w:rsidR="00256F19" w:rsidRPr="00CC0C94" w:rsidRDefault="00256F19" w:rsidP="00CE655F">
            <w:pPr>
              <w:pStyle w:val="TAL"/>
            </w:pPr>
            <w:r w:rsidRPr="000E25CC">
              <w:t>UE policies for 5G ProSe usage information reporting</w:t>
            </w:r>
            <w:r>
              <w:t xml:space="preserve"> indicator (5PUIRI) (octet 4, bit 1) (see NOTE 1)</w:t>
            </w:r>
          </w:p>
        </w:tc>
      </w:tr>
      <w:tr w:rsidR="00256F19" w:rsidRPr="00CC0C94" w14:paraId="69332DB5" w14:textId="77777777" w:rsidTr="0095702E">
        <w:trPr>
          <w:gridBefore w:val="1"/>
          <w:wBefore w:w="33" w:type="dxa"/>
          <w:cantSplit/>
          <w:jc w:val="center"/>
        </w:trPr>
        <w:tc>
          <w:tcPr>
            <w:tcW w:w="7088" w:type="dxa"/>
            <w:gridSpan w:val="10"/>
            <w:shd w:val="clear" w:color="auto" w:fill="FFFFFF"/>
          </w:tcPr>
          <w:p w14:paraId="5FC02408" w14:textId="77777777" w:rsidR="00256F19" w:rsidRPr="00CC0C94" w:rsidRDefault="00256F19" w:rsidP="00CE655F">
            <w:pPr>
              <w:pStyle w:val="TAL"/>
            </w:pPr>
            <w:r>
              <w:t>Bit</w:t>
            </w:r>
          </w:p>
        </w:tc>
      </w:tr>
      <w:tr w:rsidR="00256F19" w:rsidRPr="00CC0C94" w14:paraId="6745FD07" w14:textId="77777777" w:rsidTr="0095702E">
        <w:trPr>
          <w:gridBefore w:val="1"/>
          <w:wBefore w:w="33" w:type="dxa"/>
          <w:cantSplit/>
          <w:jc w:val="center"/>
        </w:trPr>
        <w:tc>
          <w:tcPr>
            <w:tcW w:w="283" w:type="dxa"/>
            <w:gridSpan w:val="2"/>
            <w:shd w:val="clear" w:color="auto" w:fill="FFFFFF"/>
          </w:tcPr>
          <w:p w14:paraId="6B6D5AAF" w14:textId="77777777" w:rsidR="00256F19" w:rsidRPr="008E711C" w:rsidRDefault="00256F19" w:rsidP="00CE655F">
            <w:pPr>
              <w:pStyle w:val="TAL"/>
              <w:rPr>
                <w:b/>
              </w:rPr>
            </w:pPr>
            <w:r>
              <w:rPr>
                <w:b/>
              </w:rPr>
              <w:t>1</w:t>
            </w:r>
          </w:p>
        </w:tc>
        <w:tc>
          <w:tcPr>
            <w:tcW w:w="283" w:type="dxa"/>
            <w:gridSpan w:val="2"/>
            <w:shd w:val="clear" w:color="auto" w:fill="FFFFFF"/>
          </w:tcPr>
          <w:p w14:paraId="5D3CD4EC" w14:textId="77777777" w:rsidR="00256F19" w:rsidRPr="00CC0C94" w:rsidRDefault="00256F19" w:rsidP="00CE655F">
            <w:pPr>
              <w:pStyle w:val="TAL"/>
            </w:pPr>
          </w:p>
        </w:tc>
        <w:tc>
          <w:tcPr>
            <w:tcW w:w="284" w:type="dxa"/>
            <w:gridSpan w:val="2"/>
            <w:shd w:val="clear" w:color="auto" w:fill="FFFFFF"/>
          </w:tcPr>
          <w:p w14:paraId="01C14A90" w14:textId="77777777" w:rsidR="00256F19" w:rsidRPr="00CC0C94" w:rsidRDefault="00256F19" w:rsidP="00CE655F">
            <w:pPr>
              <w:pStyle w:val="TAL"/>
            </w:pPr>
          </w:p>
        </w:tc>
        <w:tc>
          <w:tcPr>
            <w:tcW w:w="283" w:type="dxa"/>
            <w:gridSpan w:val="2"/>
            <w:shd w:val="clear" w:color="auto" w:fill="FFFFFF"/>
          </w:tcPr>
          <w:p w14:paraId="6F562E35" w14:textId="77777777" w:rsidR="00256F19" w:rsidRPr="00CC0C94" w:rsidRDefault="00256F19" w:rsidP="00CE655F">
            <w:pPr>
              <w:pStyle w:val="TAL"/>
            </w:pPr>
          </w:p>
        </w:tc>
        <w:tc>
          <w:tcPr>
            <w:tcW w:w="5955" w:type="dxa"/>
            <w:gridSpan w:val="2"/>
            <w:shd w:val="clear" w:color="auto" w:fill="FFFFFF"/>
          </w:tcPr>
          <w:p w14:paraId="5837946D" w14:textId="77777777" w:rsidR="00256F19" w:rsidRPr="00CC0C94" w:rsidRDefault="00256F19" w:rsidP="00CE655F">
            <w:pPr>
              <w:pStyle w:val="TAL"/>
            </w:pPr>
          </w:p>
        </w:tc>
      </w:tr>
      <w:tr w:rsidR="00256F19" w:rsidRPr="00CC0C94" w14:paraId="0BAB1128" w14:textId="77777777" w:rsidTr="0095702E">
        <w:trPr>
          <w:gridBefore w:val="1"/>
          <w:wBefore w:w="33" w:type="dxa"/>
          <w:cantSplit/>
          <w:jc w:val="center"/>
        </w:trPr>
        <w:tc>
          <w:tcPr>
            <w:tcW w:w="283" w:type="dxa"/>
            <w:gridSpan w:val="2"/>
            <w:shd w:val="clear" w:color="auto" w:fill="FFFFFF"/>
          </w:tcPr>
          <w:p w14:paraId="0308D0CF" w14:textId="77777777" w:rsidR="00256F19" w:rsidRPr="008E711C" w:rsidRDefault="00256F19" w:rsidP="00CE655F">
            <w:pPr>
              <w:pStyle w:val="TAL"/>
            </w:pPr>
            <w:r w:rsidRPr="008E711C">
              <w:t>0</w:t>
            </w:r>
          </w:p>
        </w:tc>
        <w:tc>
          <w:tcPr>
            <w:tcW w:w="283" w:type="dxa"/>
            <w:gridSpan w:val="2"/>
            <w:shd w:val="clear" w:color="auto" w:fill="FFFFFF"/>
          </w:tcPr>
          <w:p w14:paraId="043F51D2" w14:textId="77777777" w:rsidR="00256F19" w:rsidRPr="00CC0C94" w:rsidRDefault="00256F19" w:rsidP="00CE655F">
            <w:pPr>
              <w:pStyle w:val="TAL"/>
            </w:pPr>
          </w:p>
        </w:tc>
        <w:tc>
          <w:tcPr>
            <w:tcW w:w="284" w:type="dxa"/>
            <w:gridSpan w:val="2"/>
            <w:shd w:val="clear" w:color="auto" w:fill="FFFFFF"/>
          </w:tcPr>
          <w:p w14:paraId="0C3296BF" w14:textId="77777777" w:rsidR="00256F19" w:rsidRPr="00CC0C94" w:rsidRDefault="00256F19" w:rsidP="00CE655F">
            <w:pPr>
              <w:pStyle w:val="TAL"/>
            </w:pPr>
          </w:p>
        </w:tc>
        <w:tc>
          <w:tcPr>
            <w:tcW w:w="283" w:type="dxa"/>
            <w:gridSpan w:val="2"/>
            <w:shd w:val="clear" w:color="auto" w:fill="FFFFFF"/>
          </w:tcPr>
          <w:p w14:paraId="0BCDE35D" w14:textId="77777777" w:rsidR="00256F19" w:rsidRPr="00CC0C94" w:rsidRDefault="00256F19" w:rsidP="00CE655F">
            <w:pPr>
              <w:pStyle w:val="TAL"/>
            </w:pPr>
          </w:p>
        </w:tc>
        <w:tc>
          <w:tcPr>
            <w:tcW w:w="5955" w:type="dxa"/>
            <w:gridSpan w:val="2"/>
            <w:shd w:val="clear" w:color="auto" w:fill="FFFFFF"/>
          </w:tcPr>
          <w:p w14:paraId="7498240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95702E">
        <w:trPr>
          <w:gridBefore w:val="1"/>
          <w:wBefore w:w="33" w:type="dxa"/>
          <w:cantSplit/>
          <w:jc w:val="center"/>
        </w:trPr>
        <w:tc>
          <w:tcPr>
            <w:tcW w:w="283" w:type="dxa"/>
            <w:gridSpan w:val="2"/>
            <w:shd w:val="clear" w:color="auto" w:fill="FFFFFF"/>
          </w:tcPr>
          <w:p w14:paraId="3CBDD006" w14:textId="77777777" w:rsidR="00256F19" w:rsidRPr="00F04D5E" w:rsidRDefault="00256F19" w:rsidP="00CE655F">
            <w:pPr>
              <w:pStyle w:val="TAL"/>
            </w:pPr>
            <w:r>
              <w:t>1</w:t>
            </w:r>
          </w:p>
        </w:tc>
        <w:tc>
          <w:tcPr>
            <w:tcW w:w="283" w:type="dxa"/>
            <w:gridSpan w:val="2"/>
            <w:shd w:val="clear" w:color="auto" w:fill="FFFFFF"/>
          </w:tcPr>
          <w:p w14:paraId="58E23B43" w14:textId="77777777" w:rsidR="00256F19" w:rsidRPr="00CC0C94" w:rsidRDefault="00256F19" w:rsidP="00CE655F">
            <w:pPr>
              <w:pStyle w:val="TAL"/>
            </w:pPr>
          </w:p>
        </w:tc>
        <w:tc>
          <w:tcPr>
            <w:tcW w:w="284" w:type="dxa"/>
            <w:gridSpan w:val="2"/>
            <w:shd w:val="clear" w:color="auto" w:fill="FFFFFF"/>
          </w:tcPr>
          <w:p w14:paraId="7A08654F" w14:textId="77777777" w:rsidR="00256F19" w:rsidRPr="00CC0C94" w:rsidRDefault="00256F19" w:rsidP="00CE655F">
            <w:pPr>
              <w:pStyle w:val="TAL"/>
            </w:pPr>
          </w:p>
        </w:tc>
        <w:tc>
          <w:tcPr>
            <w:tcW w:w="283" w:type="dxa"/>
            <w:gridSpan w:val="2"/>
            <w:shd w:val="clear" w:color="auto" w:fill="FFFFFF"/>
          </w:tcPr>
          <w:p w14:paraId="2F237E16" w14:textId="77777777" w:rsidR="00256F19" w:rsidRPr="00CC0C94" w:rsidRDefault="00256F19" w:rsidP="00CE655F">
            <w:pPr>
              <w:pStyle w:val="TAL"/>
            </w:pPr>
          </w:p>
        </w:tc>
        <w:tc>
          <w:tcPr>
            <w:tcW w:w="5955" w:type="dxa"/>
            <w:gridSpan w:val="2"/>
            <w:shd w:val="clear" w:color="auto" w:fill="FFFFFF"/>
          </w:tcPr>
          <w:p w14:paraId="7FA8EB8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95702E">
        <w:trPr>
          <w:gridAfter w:val="1"/>
          <w:wAfter w:w="33" w:type="dxa"/>
          <w:cantSplit/>
          <w:jc w:val="center"/>
        </w:trPr>
        <w:tc>
          <w:tcPr>
            <w:tcW w:w="284" w:type="dxa"/>
            <w:gridSpan w:val="2"/>
            <w:shd w:val="clear" w:color="auto" w:fill="FFFFFF"/>
          </w:tcPr>
          <w:p w14:paraId="2B6350B3" w14:textId="77777777" w:rsidR="00256F19" w:rsidRDefault="00256F19" w:rsidP="00CE655F">
            <w:pPr>
              <w:pStyle w:val="TAL"/>
            </w:pPr>
          </w:p>
        </w:tc>
        <w:tc>
          <w:tcPr>
            <w:tcW w:w="283" w:type="dxa"/>
            <w:gridSpan w:val="2"/>
            <w:shd w:val="clear" w:color="auto" w:fill="FFFFFF"/>
          </w:tcPr>
          <w:p w14:paraId="1C1BBDB1" w14:textId="77777777" w:rsidR="00256F19" w:rsidRPr="00CC0C94" w:rsidRDefault="00256F19" w:rsidP="00CE655F">
            <w:pPr>
              <w:pStyle w:val="TAL"/>
            </w:pPr>
          </w:p>
        </w:tc>
        <w:tc>
          <w:tcPr>
            <w:tcW w:w="284" w:type="dxa"/>
            <w:gridSpan w:val="2"/>
            <w:shd w:val="clear" w:color="auto" w:fill="FFFFFF"/>
          </w:tcPr>
          <w:p w14:paraId="6F4900E5" w14:textId="77777777" w:rsidR="00256F19" w:rsidRPr="00CC0C94" w:rsidRDefault="00256F19" w:rsidP="00CE655F">
            <w:pPr>
              <w:pStyle w:val="TAL"/>
            </w:pPr>
          </w:p>
        </w:tc>
        <w:tc>
          <w:tcPr>
            <w:tcW w:w="283" w:type="dxa"/>
            <w:gridSpan w:val="2"/>
            <w:shd w:val="clear" w:color="auto" w:fill="FFFFFF"/>
          </w:tcPr>
          <w:p w14:paraId="5EB449F9" w14:textId="77777777" w:rsidR="00256F19" w:rsidRPr="00CC0C94" w:rsidRDefault="00256F19" w:rsidP="00CE655F">
            <w:pPr>
              <w:pStyle w:val="TAL"/>
            </w:pPr>
          </w:p>
        </w:tc>
        <w:tc>
          <w:tcPr>
            <w:tcW w:w="5954" w:type="dxa"/>
            <w:gridSpan w:val="2"/>
            <w:shd w:val="clear" w:color="auto" w:fill="FFFFFF"/>
          </w:tcPr>
          <w:p w14:paraId="4586CE2B" w14:textId="77777777" w:rsidR="00256F19" w:rsidRPr="000E25CC" w:rsidRDefault="00256F19" w:rsidP="00CE655F">
            <w:pPr>
              <w:pStyle w:val="TAL"/>
              <w:rPr>
                <w:noProof/>
                <w:lang w:val="en-US"/>
              </w:rPr>
            </w:pPr>
          </w:p>
        </w:tc>
      </w:tr>
      <w:tr w:rsidR="00256F19" w:rsidRPr="00CC0C94" w14:paraId="6E2B9BC5" w14:textId="77777777" w:rsidTr="0095702E">
        <w:trPr>
          <w:gridAfter w:val="1"/>
          <w:wAfter w:w="33" w:type="dxa"/>
          <w:cantSplit/>
          <w:jc w:val="center"/>
        </w:trPr>
        <w:tc>
          <w:tcPr>
            <w:tcW w:w="7088" w:type="dxa"/>
            <w:gridSpan w:val="10"/>
            <w:shd w:val="clear" w:color="auto" w:fill="FFFFFF"/>
          </w:tcPr>
          <w:p w14:paraId="1B05B680" w14:textId="77777777" w:rsidR="00256F19" w:rsidRDefault="00256F19" w:rsidP="00CE655F">
            <w:pPr>
              <w:pStyle w:val="TAL"/>
            </w:pPr>
          </w:p>
          <w:p w14:paraId="45371BA0" w14:textId="77777777" w:rsidR="00256F19" w:rsidRPr="00CC0C94" w:rsidRDefault="00256F19" w:rsidP="00CE655F">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95702E">
        <w:trPr>
          <w:gridAfter w:val="1"/>
          <w:wAfter w:w="33" w:type="dxa"/>
          <w:cantSplit/>
          <w:jc w:val="center"/>
        </w:trPr>
        <w:tc>
          <w:tcPr>
            <w:tcW w:w="7088" w:type="dxa"/>
            <w:gridSpan w:val="10"/>
            <w:shd w:val="clear" w:color="auto" w:fill="FFFFFF"/>
          </w:tcPr>
          <w:p w14:paraId="1A03BBD2" w14:textId="77777777" w:rsidR="00256F19" w:rsidRPr="00CC0C94" w:rsidRDefault="00256F19" w:rsidP="00CE655F">
            <w:pPr>
              <w:pStyle w:val="TAL"/>
            </w:pPr>
            <w:r>
              <w:t>Bit</w:t>
            </w:r>
          </w:p>
        </w:tc>
      </w:tr>
      <w:tr w:rsidR="00256F19" w:rsidRPr="00CC0C94" w14:paraId="70A175C7" w14:textId="77777777" w:rsidTr="0095702E">
        <w:trPr>
          <w:gridAfter w:val="1"/>
          <w:wAfter w:w="33" w:type="dxa"/>
          <w:cantSplit/>
          <w:jc w:val="center"/>
        </w:trPr>
        <w:tc>
          <w:tcPr>
            <w:tcW w:w="284" w:type="dxa"/>
            <w:gridSpan w:val="2"/>
            <w:shd w:val="clear" w:color="auto" w:fill="FFFFFF"/>
          </w:tcPr>
          <w:p w14:paraId="3D550EB3" w14:textId="77777777" w:rsidR="00256F19" w:rsidRPr="008E711C" w:rsidRDefault="00256F19" w:rsidP="00CE655F">
            <w:pPr>
              <w:pStyle w:val="TAL"/>
              <w:rPr>
                <w:b/>
              </w:rPr>
            </w:pPr>
            <w:r>
              <w:rPr>
                <w:b/>
              </w:rPr>
              <w:t>2</w:t>
            </w:r>
          </w:p>
        </w:tc>
        <w:tc>
          <w:tcPr>
            <w:tcW w:w="283" w:type="dxa"/>
            <w:gridSpan w:val="2"/>
            <w:shd w:val="clear" w:color="auto" w:fill="FFFFFF"/>
          </w:tcPr>
          <w:p w14:paraId="0321CBB6" w14:textId="77777777" w:rsidR="00256F19" w:rsidRPr="00CC0C94" w:rsidRDefault="00256F19" w:rsidP="00CE655F">
            <w:pPr>
              <w:pStyle w:val="TAL"/>
            </w:pPr>
          </w:p>
        </w:tc>
        <w:tc>
          <w:tcPr>
            <w:tcW w:w="284" w:type="dxa"/>
            <w:gridSpan w:val="2"/>
            <w:shd w:val="clear" w:color="auto" w:fill="FFFFFF"/>
          </w:tcPr>
          <w:p w14:paraId="4290C10F" w14:textId="77777777" w:rsidR="00256F19" w:rsidRPr="00CC0C94" w:rsidRDefault="00256F19" w:rsidP="00CE655F">
            <w:pPr>
              <w:pStyle w:val="TAL"/>
            </w:pPr>
          </w:p>
        </w:tc>
        <w:tc>
          <w:tcPr>
            <w:tcW w:w="283" w:type="dxa"/>
            <w:gridSpan w:val="2"/>
            <w:shd w:val="clear" w:color="auto" w:fill="FFFFFF"/>
          </w:tcPr>
          <w:p w14:paraId="464B4247" w14:textId="77777777" w:rsidR="00256F19" w:rsidRPr="00CC0C94" w:rsidRDefault="00256F19" w:rsidP="00CE655F">
            <w:pPr>
              <w:pStyle w:val="TAL"/>
            </w:pPr>
          </w:p>
        </w:tc>
        <w:tc>
          <w:tcPr>
            <w:tcW w:w="5954" w:type="dxa"/>
            <w:gridSpan w:val="2"/>
            <w:shd w:val="clear" w:color="auto" w:fill="FFFFFF"/>
          </w:tcPr>
          <w:p w14:paraId="503A88DD" w14:textId="77777777" w:rsidR="00256F19" w:rsidRPr="00CC0C94" w:rsidRDefault="00256F19" w:rsidP="00CE655F">
            <w:pPr>
              <w:pStyle w:val="TAL"/>
            </w:pPr>
          </w:p>
        </w:tc>
      </w:tr>
      <w:tr w:rsidR="00256F19" w:rsidRPr="00CC0C94" w14:paraId="36A97FA8" w14:textId="77777777" w:rsidTr="0095702E">
        <w:trPr>
          <w:gridAfter w:val="1"/>
          <w:wAfter w:w="33" w:type="dxa"/>
          <w:cantSplit/>
          <w:jc w:val="center"/>
        </w:trPr>
        <w:tc>
          <w:tcPr>
            <w:tcW w:w="284" w:type="dxa"/>
            <w:gridSpan w:val="2"/>
            <w:shd w:val="clear" w:color="auto" w:fill="FFFFFF"/>
          </w:tcPr>
          <w:p w14:paraId="7D3037EB" w14:textId="77777777" w:rsidR="00256F19" w:rsidRPr="008E711C" w:rsidRDefault="00256F19" w:rsidP="00CE655F">
            <w:pPr>
              <w:pStyle w:val="TAL"/>
            </w:pPr>
            <w:r w:rsidRPr="008E711C">
              <w:t>0</w:t>
            </w:r>
          </w:p>
        </w:tc>
        <w:tc>
          <w:tcPr>
            <w:tcW w:w="283" w:type="dxa"/>
            <w:gridSpan w:val="2"/>
            <w:shd w:val="clear" w:color="auto" w:fill="FFFFFF"/>
          </w:tcPr>
          <w:p w14:paraId="3DDE307A" w14:textId="77777777" w:rsidR="00256F19" w:rsidRPr="00CC0C94" w:rsidRDefault="00256F19" w:rsidP="00CE655F">
            <w:pPr>
              <w:pStyle w:val="TAL"/>
            </w:pPr>
          </w:p>
        </w:tc>
        <w:tc>
          <w:tcPr>
            <w:tcW w:w="284" w:type="dxa"/>
            <w:gridSpan w:val="2"/>
            <w:shd w:val="clear" w:color="auto" w:fill="FFFFFF"/>
          </w:tcPr>
          <w:p w14:paraId="0FF686C6" w14:textId="77777777" w:rsidR="00256F19" w:rsidRPr="00CC0C94" w:rsidRDefault="00256F19" w:rsidP="00CE655F">
            <w:pPr>
              <w:pStyle w:val="TAL"/>
            </w:pPr>
          </w:p>
        </w:tc>
        <w:tc>
          <w:tcPr>
            <w:tcW w:w="283" w:type="dxa"/>
            <w:gridSpan w:val="2"/>
            <w:shd w:val="clear" w:color="auto" w:fill="FFFFFF"/>
          </w:tcPr>
          <w:p w14:paraId="7F9D1438" w14:textId="77777777" w:rsidR="00256F19" w:rsidRPr="00CC0C94" w:rsidRDefault="00256F19" w:rsidP="00CE655F">
            <w:pPr>
              <w:pStyle w:val="TAL"/>
            </w:pPr>
          </w:p>
        </w:tc>
        <w:tc>
          <w:tcPr>
            <w:tcW w:w="5954" w:type="dxa"/>
            <w:gridSpan w:val="2"/>
            <w:shd w:val="clear" w:color="auto" w:fill="FFFFFF"/>
          </w:tcPr>
          <w:p w14:paraId="481DB4AF"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95702E">
        <w:trPr>
          <w:gridAfter w:val="1"/>
          <w:wAfter w:w="33" w:type="dxa"/>
          <w:cantSplit/>
          <w:jc w:val="center"/>
        </w:trPr>
        <w:tc>
          <w:tcPr>
            <w:tcW w:w="284" w:type="dxa"/>
            <w:gridSpan w:val="2"/>
            <w:shd w:val="clear" w:color="auto" w:fill="FFFFFF"/>
          </w:tcPr>
          <w:p w14:paraId="1F9320F5" w14:textId="77777777" w:rsidR="00256F19" w:rsidRPr="00F04D5E" w:rsidRDefault="00256F19" w:rsidP="00CE655F">
            <w:pPr>
              <w:pStyle w:val="TAL"/>
            </w:pPr>
            <w:r>
              <w:t>1</w:t>
            </w:r>
          </w:p>
        </w:tc>
        <w:tc>
          <w:tcPr>
            <w:tcW w:w="283" w:type="dxa"/>
            <w:gridSpan w:val="2"/>
            <w:shd w:val="clear" w:color="auto" w:fill="FFFFFF"/>
          </w:tcPr>
          <w:p w14:paraId="6A641112" w14:textId="77777777" w:rsidR="00256F19" w:rsidRPr="00CC0C94" w:rsidRDefault="00256F19" w:rsidP="00CE655F">
            <w:pPr>
              <w:pStyle w:val="TAL"/>
            </w:pPr>
          </w:p>
        </w:tc>
        <w:tc>
          <w:tcPr>
            <w:tcW w:w="284" w:type="dxa"/>
            <w:gridSpan w:val="2"/>
            <w:shd w:val="clear" w:color="auto" w:fill="FFFFFF"/>
          </w:tcPr>
          <w:p w14:paraId="1BEFD6FA" w14:textId="77777777" w:rsidR="00256F19" w:rsidRPr="00CC0C94" w:rsidRDefault="00256F19" w:rsidP="00CE655F">
            <w:pPr>
              <w:pStyle w:val="TAL"/>
            </w:pPr>
          </w:p>
        </w:tc>
        <w:tc>
          <w:tcPr>
            <w:tcW w:w="283" w:type="dxa"/>
            <w:gridSpan w:val="2"/>
            <w:shd w:val="clear" w:color="auto" w:fill="FFFFFF"/>
          </w:tcPr>
          <w:p w14:paraId="5B16FCD3" w14:textId="77777777" w:rsidR="00256F19" w:rsidRPr="00CC0C94" w:rsidRDefault="00256F19" w:rsidP="00CE655F">
            <w:pPr>
              <w:pStyle w:val="TAL"/>
            </w:pPr>
          </w:p>
        </w:tc>
        <w:tc>
          <w:tcPr>
            <w:tcW w:w="5954" w:type="dxa"/>
            <w:gridSpan w:val="2"/>
            <w:shd w:val="clear" w:color="auto" w:fill="FFFFFF"/>
          </w:tcPr>
          <w:p w14:paraId="1BEE19D9"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95702E">
        <w:trPr>
          <w:gridBefore w:val="1"/>
          <w:wBefore w:w="33" w:type="dxa"/>
          <w:cantSplit/>
          <w:jc w:val="center"/>
        </w:trPr>
        <w:tc>
          <w:tcPr>
            <w:tcW w:w="7088" w:type="dxa"/>
            <w:gridSpan w:val="10"/>
            <w:shd w:val="clear" w:color="auto" w:fill="FFFFFF"/>
          </w:tcPr>
          <w:p w14:paraId="116CFCA5" w14:textId="77777777" w:rsidR="00256F19" w:rsidRPr="00CC0C94" w:rsidRDefault="00256F19" w:rsidP="00CE655F">
            <w:pPr>
              <w:pStyle w:val="TAL"/>
            </w:pPr>
          </w:p>
        </w:tc>
      </w:tr>
      <w:tr w:rsidR="00256F19" w:rsidRPr="00CC0C94" w14:paraId="297F21FE" w14:textId="77777777" w:rsidTr="0095702E">
        <w:trPr>
          <w:gridBefore w:val="1"/>
          <w:wBefore w:w="33" w:type="dxa"/>
          <w:cantSplit/>
          <w:jc w:val="center"/>
        </w:trPr>
        <w:tc>
          <w:tcPr>
            <w:tcW w:w="7088" w:type="dxa"/>
            <w:gridSpan w:val="10"/>
            <w:shd w:val="clear" w:color="auto" w:fill="FFFFFF"/>
          </w:tcPr>
          <w:p w14:paraId="31446FBB" w14:textId="66D669D3"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95702E">
        <w:trPr>
          <w:gridBefore w:val="1"/>
          <w:wBefore w:w="33" w:type="dxa"/>
          <w:cantSplit/>
          <w:jc w:val="center"/>
        </w:trPr>
        <w:tc>
          <w:tcPr>
            <w:tcW w:w="7088" w:type="dxa"/>
            <w:gridSpan w:val="10"/>
            <w:shd w:val="clear" w:color="auto" w:fill="FFFFFF"/>
          </w:tcPr>
          <w:p w14:paraId="0D47C493" w14:textId="77777777" w:rsidR="00256F19" w:rsidRDefault="00256F19" w:rsidP="00CE655F">
            <w:pPr>
              <w:pStyle w:val="TAL"/>
            </w:pPr>
            <w:r>
              <w:t>Bit</w:t>
            </w:r>
          </w:p>
        </w:tc>
      </w:tr>
      <w:tr w:rsidR="00256F19" w:rsidRPr="00CC0C94" w14:paraId="296DB03C" w14:textId="77777777" w:rsidTr="0095702E">
        <w:trPr>
          <w:gridBefore w:val="1"/>
          <w:wBefore w:w="33" w:type="dxa"/>
          <w:cantSplit/>
          <w:jc w:val="center"/>
        </w:trPr>
        <w:tc>
          <w:tcPr>
            <w:tcW w:w="283" w:type="dxa"/>
            <w:gridSpan w:val="2"/>
            <w:shd w:val="clear" w:color="auto" w:fill="FFFFFF"/>
          </w:tcPr>
          <w:p w14:paraId="43BFBC0C" w14:textId="77777777" w:rsidR="00256F19" w:rsidRPr="008E711C" w:rsidRDefault="00256F19" w:rsidP="00CE655F">
            <w:pPr>
              <w:pStyle w:val="TAL"/>
              <w:rPr>
                <w:b/>
              </w:rPr>
            </w:pPr>
            <w:r>
              <w:rPr>
                <w:b/>
              </w:rPr>
              <w:t>3</w:t>
            </w:r>
          </w:p>
        </w:tc>
        <w:tc>
          <w:tcPr>
            <w:tcW w:w="283" w:type="dxa"/>
            <w:gridSpan w:val="2"/>
            <w:shd w:val="clear" w:color="auto" w:fill="FFFFFF"/>
          </w:tcPr>
          <w:p w14:paraId="2D9DF9B1" w14:textId="77777777" w:rsidR="00256F19" w:rsidRPr="00CC0C94" w:rsidRDefault="00256F19" w:rsidP="00CE655F">
            <w:pPr>
              <w:pStyle w:val="TAL"/>
            </w:pPr>
          </w:p>
        </w:tc>
        <w:tc>
          <w:tcPr>
            <w:tcW w:w="284" w:type="dxa"/>
            <w:gridSpan w:val="2"/>
            <w:shd w:val="clear" w:color="auto" w:fill="FFFFFF"/>
          </w:tcPr>
          <w:p w14:paraId="2080D345" w14:textId="77777777" w:rsidR="00256F19" w:rsidRPr="00CC0C94" w:rsidRDefault="00256F19" w:rsidP="00CE655F">
            <w:pPr>
              <w:pStyle w:val="TAL"/>
            </w:pPr>
          </w:p>
        </w:tc>
        <w:tc>
          <w:tcPr>
            <w:tcW w:w="283" w:type="dxa"/>
            <w:gridSpan w:val="2"/>
            <w:shd w:val="clear" w:color="auto" w:fill="FFFFFF"/>
          </w:tcPr>
          <w:p w14:paraId="0935BAFD" w14:textId="77777777" w:rsidR="00256F19" w:rsidRPr="00CC0C94" w:rsidRDefault="00256F19" w:rsidP="00CE655F">
            <w:pPr>
              <w:pStyle w:val="TAL"/>
            </w:pPr>
          </w:p>
        </w:tc>
        <w:tc>
          <w:tcPr>
            <w:tcW w:w="5955" w:type="dxa"/>
            <w:gridSpan w:val="2"/>
            <w:shd w:val="clear" w:color="auto" w:fill="FFFFFF"/>
          </w:tcPr>
          <w:p w14:paraId="6D5322DF" w14:textId="77777777" w:rsidR="00256F19" w:rsidRPr="00CC0C94" w:rsidRDefault="00256F19" w:rsidP="00CE655F">
            <w:pPr>
              <w:pStyle w:val="TAL"/>
            </w:pPr>
          </w:p>
        </w:tc>
      </w:tr>
      <w:tr w:rsidR="00256F19" w:rsidRPr="00CC0C94" w14:paraId="635F7EE4" w14:textId="77777777" w:rsidTr="0095702E">
        <w:trPr>
          <w:gridBefore w:val="1"/>
          <w:wBefore w:w="33" w:type="dxa"/>
          <w:cantSplit/>
          <w:jc w:val="center"/>
        </w:trPr>
        <w:tc>
          <w:tcPr>
            <w:tcW w:w="283" w:type="dxa"/>
            <w:gridSpan w:val="2"/>
            <w:shd w:val="clear" w:color="auto" w:fill="FFFFFF"/>
          </w:tcPr>
          <w:p w14:paraId="700EC4F0" w14:textId="77777777" w:rsidR="00256F19" w:rsidRPr="008E711C" w:rsidRDefault="00256F19" w:rsidP="00CE655F">
            <w:pPr>
              <w:pStyle w:val="TAL"/>
            </w:pPr>
            <w:r w:rsidRPr="008E711C">
              <w:t>0</w:t>
            </w:r>
          </w:p>
        </w:tc>
        <w:tc>
          <w:tcPr>
            <w:tcW w:w="283" w:type="dxa"/>
            <w:gridSpan w:val="2"/>
            <w:shd w:val="clear" w:color="auto" w:fill="FFFFFF"/>
          </w:tcPr>
          <w:p w14:paraId="01A60E8C" w14:textId="77777777" w:rsidR="00256F19" w:rsidRPr="00CC0C94" w:rsidRDefault="00256F19" w:rsidP="00CE655F">
            <w:pPr>
              <w:pStyle w:val="TAL"/>
            </w:pPr>
          </w:p>
        </w:tc>
        <w:tc>
          <w:tcPr>
            <w:tcW w:w="284" w:type="dxa"/>
            <w:gridSpan w:val="2"/>
            <w:shd w:val="clear" w:color="auto" w:fill="FFFFFF"/>
          </w:tcPr>
          <w:p w14:paraId="5A88BEF0" w14:textId="77777777" w:rsidR="00256F19" w:rsidRPr="00CC0C94" w:rsidRDefault="00256F19" w:rsidP="00CE655F">
            <w:pPr>
              <w:pStyle w:val="TAL"/>
            </w:pPr>
          </w:p>
        </w:tc>
        <w:tc>
          <w:tcPr>
            <w:tcW w:w="283" w:type="dxa"/>
            <w:gridSpan w:val="2"/>
            <w:shd w:val="clear" w:color="auto" w:fill="FFFFFF"/>
          </w:tcPr>
          <w:p w14:paraId="4B11F23A" w14:textId="77777777" w:rsidR="00256F19" w:rsidRPr="00CC0C94" w:rsidRDefault="00256F19" w:rsidP="00CE655F">
            <w:pPr>
              <w:pStyle w:val="TAL"/>
            </w:pPr>
          </w:p>
        </w:tc>
        <w:tc>
          <w:tcPr>
            <w:tcW w:w="5955" w:type="dxa"/>
            <w:gridSpan w:val="2"/>
            <w:shd w:val="clear" w:color="auto" w:fill="FFFFFF"/>
          </w:tcPr>
          <w:p w14:paraId="0A8675BD"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95702E">
        <w:trPr>
          <w:gridBefore w:val="1"/>
          <w:wBefore w:w="33" w:type="dxa"/>
          <w:cantSplit/>
          <w:jc w:val="center"/>
        </w:trPr>
        <w:tc>
          <w:tcPr>
            <w:tcW w:w="283" w:type="dxa"/>
            <w:gridSpan w:val="2"/>
            <w:shd w:val="clear" w:color="auto" w:fill="FFFFFF"/>
          </w:tcPr>
          <w:p w14:paraId="6193E99C" w14:textId="77777777" w:rsidR="00256F19" w:rsidRPr="00F04D5E" w:rsidRDefault="00256F19" w:rsidP="00CE655F">
            <w:pPr>
              <w:pStyle w:val="TAL"/>
            </w:pPr>
            <w:r>
              <w:t>1</w:t>
            </w:r>
          </w:p>
        </w:tc>
        <w:tc>
          <w:tcPr>
            <w:tcW w:w="283" w:type="dxa"/>
            <w:gridSpan w:val="2"/>
            <w:shd w:val="clear" w:color="auto" w:fill="FFFFFF"/>
          </w:tcPr>
          <w:p w14:paraId="0275FE63" w14:textId="77777777" w:rsidR="00256F19" w:rsidRPr="00CC0C94" w:rsidRDefault="00256F19" w:rsidP="00CE655F">
            <w:pPr>
              <w:pStyle w:val="TAL"/>
            </w:pPr>
          </w:p>
        </w:tc>
        <w:tc>
          <w:tcPr>
            <w:tcW w:w="284" w:type="dxa"/>
            <w:gridSpan w:val="2"/>
            <w:shd w:val="clear" w:color="auto" w:fill="FFFFFF"/>
          </w:tcPr>
          <w:p w14:paraId="03ACC0FC" w14:textId="77777777" w:rsidR="00256F19" w:rsidRPr="00CC0C94" w:rsidRDefault="00256F19" w:rsidP="00CE655F">
            <w:pPr>
              <w:pStyle w:val="TAL"/>
            </w:pPr>
          </w:p>
        </w:tc>
        <w:tc>
          <w:tcPr>
            <w:tcW w:w="283" w:type="dxa"/>
            <w:gridSpan w:val="2"/>
            <w:shd w:val="clear" w:color="auto" w:fill="FFFFFF"/>
          </w:tcPr>
          <w:p w14:paraId="15742CB0" w14:textId="77777777" w:rsidR="00256F19" w:rsidRPr="00CC0C94" w:rsidRDefault="00256F19" w:rsidP="00CE655F">
            <w:pPr>
              <w:pStyle w:val="TAL"/>
            </w:pPr>
          </w:p>
        </w:tc>
        <w:tc>
          <w:tcPr>
            <w:tcW w:w="5955" w:type="dxa"/>
            <w:gridSpan w:val="2"/>
            <w:shd w:val="clear" w:color="auto" w:fill="FFFFFF"/>
          </w:tcPr>
          <w:p w14:paraId="24E31BB2"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95702E">
        <w:trPr>
          <w:gridBefore w:val="1"/>
          <w:wBefore w:w="33" w:type="dxa"/>
          <w:cantSplit/>
          <w:jc w:val="center"/>
        </w:trPr>
        <w:tc>
          <w:tcPr>
            <w:tcW w:w="7088" w:type="dxa"/>
            <w:gridSpan w:val="10"/>
            <w:shd w:val="clear" w:color="auto" w:fill="FFFFFF"/>
          </w:tcPr>
          <w:p w14:paraId="17E64DEB" w14:textId="77777777" w:rsidR="00256F19" w:rsidRPr="00CC0C94" w:rsidRDefault="00256F19" w:rsidP="00CE655F">
            <w:pPr>
              <w:pStyle w:val="TAL"/>
            </w:pPr>
          </w:p>
        </w:tc>
      </w:tr>
      <w:tr w:rsidR="00256F19" w:rsidRPr="00CC0C94" w14:paraId="09160C7C" w14:textId="77777777" w:rsidTr="0095702E">
        <w:trPr>
          <w:gridBefore w:val="1"/>
          <w:wBefore w:w="33" w:type="dxa"/>
          <w:cantSplit/>
          <w:jc w:val="center"/>
        </w:trPr>
        <w:tc>
          <w:tcPr>
            <w:tcW w:w="7088" w:type="dxa"/>
            <w:gridSpan w:val="10"/>
            <w:shd w:val="clear" w:color="auto" w:fill="FFFFFF"/>
          </w:tcPr>
          <w:p w14:paraId="59C581EB" w14:textId="4AA6A848"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95702E">
        <w:trPr>
          <w:gridBefore w:val="1"/>
          <w:wBefore w:w="33" w:type="dxa"/>
          <w:cantSplit/>
          <w:jc w:val="center"/>
        </w:trPr>
        <w:tc>
          <w:tcPr>
            <w:tcW w:w="7088" w:type="dxa"/>
            <w:gridSpan w:val="10"/>
            <w:shd w:val="clear" w:color="auto" w:fill="FFFFFF"/>
          </w:tcPr>
          <w:p w14:paraId="2DE9AB0B" w14:textId="77777777" w:rsidR="00256F19" w:rsidRDefault="00256F19" w:rsidP="00CE655F">
            <w:pPr>
              <w:pStyle w:val="TAL"/>
            </w:pPr>
            <w:r>
              <w:t>Bit</w:t>
            </w:r>
          </w:p>
        </w:tc>
      </w:tr>
      <w:tr w:rsidR="00256F19" w:rsidRPr="00CC0C94" w14:paraId="7333CAB5" w14:textId="77777777" w:rsidTr="0095702E">
        <w:trPr>
          <w:gridBefore w:val="1"/>
          <w:wBefore w:w="33" w:type="dxa"/>
          <w:cantSplit/>
          <w:jc w:val="center"/>
        </w:trPr>
        <w:tc>
          <w:tcPr>
            <w:tcW w:w="283" w:type="dxa"/>
            <w:gridSpan w:val="2"/>
            <w:shd w:val="clear" w:color="auto" w:fill="FFFFFF"/>
          </w:tcPr>
          <w:p w14:paraId="38A5A493" w14:textId="77777777" w:rsidR="00256F19" w:rsidRPr="008E711C" w:rsidRDefault="00256F19" w:rsidP="00CE655F">
            <w:pPr>
              <w:pStyle w:val="TAL"/>
              <w:rPr>
                <w:b/>
              </w:rPr>
            </w:pPr>
            <w:r>
              <w:rPr>
                <w:b/>
              </w:rPr>
              <w:t>4</w:t>
            </w:r>
          </w:p>
        </w:tc>
        <w:tc>
          <w:tcPr>
            <w:tcW w:w="283" w:type="dxa"/>
            <w:gridSpan w:val="2"/>
            <w:shd w:val="clear" w:color="auto" w:fill="FFFFFF"/>
          </w:tcPr>
          <w:p w14:paraId="45A763DC" w14:textId="77777777" w:rsidR="00256F19" w:rsidRPr="00CC0C94" w:rsidRDefault="00256F19" w:rsidP="00CE655F">
            <w:pPr>
              <w:pStyle w:val="TAL"/>
            </w:pPr>
          </w:p>
        </w:tc>
        <w:tc>
          <w:tcPr>
            <w:tcW w:w="284" w:type="dxa"/>
            <w:gridSpan w:val="2"/>
            <w:shd w:val="clear" w:color="auto" w:fill="FFFFFF"/>
          </w:tcPr>
          <w:p w14:paraId="41AEBB33" w14:textId="77777777" w:rsidR="00256F19" w:rsidRPr="00CC0C94" w:rsidRDefault="00256F19" w:rsidP="00CE655F">
            <w:pPr>
              <w:pStyle w:val="TAL"/>
            </w:pPr>
          </w:p>
        </w:tc>
        <w:tc>
          <w:tcPr>
            <w:tcW w:w="283" w:type="dxa"/>
            <w:gridSpan w:val="2"/>
            <w:shd w:val="clear" w:color="auto" w:fill="FFFFFF"/>
          </w:tcPr>
          <w:p w14:paraId="675069EB" w14:textId="77777777" w:rsidR="00256F19" w:rsidRPr="00CC0C94" w:rsidRDefault="00256F19" w:rsidP="00CE655F">
            <w:pPr>
              <w:pStyle w:val="TAL"/>
            </w:pPr>
          </w:p>
        </w:tc>
        <w:tc>
          <w:tcPr>
            <w:tcW w:w="5955" w:type="dxa"/>
            <w:gridSpan w:val="2"/>
            <w:shd w:val="clear" w:color="auto" w:fill="FFFFFF"/>
          </w:tcPr>
          <w:p w14:paraId="12FC46C6" w14:textId="77777777" w:rsidR="00256F19" w:rsidRPr="00CC0C94" w:rsidRDefault="00256F19" w:rsidP="00CE655F">
            <w:pPr>
              <w:pStyle w:val="TAL"/>
            </w:pPr>
          </w:p>
        </w:tc>
      </w:tr>
      <w:tr w:rsidR="00256F19" w:rsidRPr="00CC0C94" w14:paraId="58254094" w14:textId="77777777" w:rsidTr="0095702E">
        <w:trPr>
          <w:gridBefore w:val="1"/>
          <w:wBefore w:w="33" w:type="dxa"/>
          <w:cantSplit/>
          <w:jc w:val="center"/>
        </w:trPr>
        <w:tc>
          <w:tcPr>
            <w:tcW w:w="283" w:type="dxa"/>
            <w:gridSpan w:val="2"/>
            <w:shd w:val="clear" w:color="auto" w:fill="FFFFFF"/>
          </w:tcPr>
          <w:p w14:paraId="24F4651C" w14:textId="77777777" w:rsidR="00256F19" w:rsidRPr="008E711C" w:rsidRDefault="00256F19" w:rsidP="00CE655F">
            <w:pPr>
              <w:pStyle w:val="TAL"/>
            </w:pPr>
            <w:r w:rsidRPr="008E711C">
              <w:t>0</w:t>
            </w:r>
          </w:p>
        </w:tc>
        <w:tc>
          <w:tcPr>
            <w:tcW w:w="283" w:type="dxa"/>
            <w:gridSpan w:val="2"/>
            <w:shd w:val="clear" w:color="auto" w:fill="FFFFFF"/>
          </w:tcPr>
          <w:p w14:paraId="4ED7B79E" w14:textId="77777777" w:rsidR="00256F19" w:rsidRPr="00CC0C94" w:rsidRDefault="00256F19" w:rsidP="00CE655F">
            <w:pPr>
              <w:pStyle w:val="TAL"/>
            </w:pPr>
          </w:p>
        </w:tc>
        <w:tc>
          <w:tcPr>
            <w:tcW w:w="284" w:type="dxa"/>
            <w:gridSpan w:val="2"/>
            <w:shd w:val="clear" w:color="auto" w:fill="FFFFFF"/>
          </w:tcPr>
          <w:p w14:paraId="44ABF713" w14:textId="77777777" w:rsidR="00256F19" w:rsidRPr="00CC0C94" w:rsidRDefault="00256F19" w:rsidP="00CE655F">
            <w:pPr>
              <w:pStyle w:val="TAL"/>
            </w:pPr>
          </w:p>
        </w:tc>
        <w:tc>
          <w:tcPr>
            <w:tcW w:w="283" w:type="dxa"/>
            <w:gridSpan w:val="2"/>
            <w:shd w:val="clear" w:color="auto" w:fill="FFFFFF"/>
          </w:tcPr>
          <w:p w14:paraId="1432631B" w14:textId="77777777" w:rsidR="00256F19" w:rsidRPr="00CC0C94" w:rsidRDefault="00256F19" w:rsidP="00CE655F">
            <w:pPr>
              <w:pStyle w:val="TAL"/>
            </w:pPr>
          </w:p>
        </w:tc>
        <w:tc>
          <w:tcPr>
            <w:tcW w:w="5955" w:type="dxa"/>
            <w:gridSpan w:val="2"/>
            <w:shd w:val="clear" w:color="auto" w:fill="FFFFFF"/>
          </w:tcPr>
          <w:p w14:paraId="6C10B60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95702E">
        <w:trPr>
          <w:gridBefore w:val="1"/>
          <w:wBefore w:w="33" w:type="dxa"/>
          <w:cantSplit/>
          <w:jc w:val="center"/>
        </w:trPr>
        <w:tc>
          <w:tcPr>
            <w:tcW w:w="283" w:type="dxa"/>
            <w:gridSpan w:val="2"/>
            <w:shd w:val="clear" w:color="auto" w:fill="FFFFFF"/>
          </w:tcPr>
          <w:p w14:paraId="282B5398" w14:textId="77777777" w:rsidR="00256F19" w:rsidRPr="00F04D5E" w:rsidRDefault="00256F19" w:rsidP="00CE655F">
            <w:pPr>
              <w:pStyle w:val="TAL"/>
            </w:pPr>
            <w:r>
              <w:t>1</w:t>
            </w:r>
          </w:p>
        </w:tc>
        <w:tc>
          <w:tcPr>
            <w:tcW w:w="283" w:type="dxa"/>
            <w:gridSpan w:val="2"/>
            <w:shd w:val="clear" w:color="auto" w:fill="FFFFFF"/>
          </w:tcPr>
          <w:p w14:paraId="2132C24A" w14:textId="77777777" w:rsidR="00256F19" w:rsidRPr="00CC0C94" w:rsidRDefault="00256F19" w:rsidP="00CE655F">
            <w:pPr>
              <w:pStyle w:val="TAL"/>
            </w:pPr>
          </w:p>
        </w:tc>
        <w:tc>
          <w:tcPr>
            <w:tcW w:w="284" w:type="dxa"/>
            <w:gridSpan w:val="2"/>
            <w:shd w:val="clear" w:color="auto" w:fill="FFFFFF"/>
          </w:tcPr>
          <w:p w14:paraId="33546315" w14:textId="77777777" w:rsidR="00256F19" w:rsidRPr="00CC0C94" w:rsidRDefault="00256F19" w:rsidP="00CE655F">
            <w:pPr>
              <w:pStyle w:val="TAL"/>
            </w:pPr>
          </w:p>
        </w:tc>
        <w:tc>
          <w:tcPr>
            <w:tcW w:w="283" w:type="dxa"/>
            <w:gridSpan w:val="2"/>
            <w:shd w:val="clear" w:color="auto" w:fill="FFFFFF"/>
          </w:tcPr>
          <w:p w14:paraId="4769DA12" w14:textId="77777777" w:rsidR="00256F19" w:rsidRPr="00CC0C94" w:rsidRDefault="00256F19" w:rsidP="00CE655F">
            <w:pPr>
              <w:pStyle w:val="TAL"/>
            </w:pPr>
          </w:p>
        </w:tc>
        <w:tc>
          <w:tcPr>
            <w:tcW w:w="5955" w:type="dxa"/>
            <w:gridSpan w:val="2"/>
            <w:shd w:val="clear" w:color="auto" w:fill="FFFFFF"/>
          </w:tcPr>
          <w:p w14:paraId="42DFBC4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95702E">
        <w:trPr>
          <w:gridBefore w:val="1"/>
          <w:wBefore w:w="33" w:type="dxa"/>
          <w:cantSplit/>
          <w:jc w:val="center"/>
        </w:trPr>
        <w:tc>
          <w:tcPr>
            <w:tcW w:w="7088" w:type="dxa"/>
            <w:gridSpan w:val="10"/>
            <w:shd w:val="clear" w:color="auto" w:fill="FFFFFF"/>
          </w:tcPr>
          <w:p w14:paraId="66BA0F18" w14:textId="77777777" w:rsidR="00256F19" w:rsidRPr="00CC0C94" w:rsidRDefault="00256F19" w:rsidP="00CE655F">
            <w:pPr>
              <w:pStyle w:val="TAL"/>
            </w:pPr>
          </w:p>
        </w:tc>
      </w:tr>
      <w:tr w:rsidR="00256F19" w:rsidRPr="00CC0C94" w14:paraId="320D1F6D" w14:textId="77777777" w:rsidTr="0095702E">
        <w:trPr>
          <w:gridBefore w:val="1"/>
          <w:wBefore w:w="33" w:type="dxa"/>
          <w:cantSplit/>
          <w:jc w:val="center"/>
        </w:trPr>
        <w:tc>
          <w:tcPr>
            <w:tcW w:w="7088" w:type="dxa"/>
            <w:gridSpan w:val="10"/>
            <w:shd w:val="clear" w:color="auto" w:fill="FFFFFF"/>
          </w:tcPr>
          <w:p w14:paraId="19A0348F" w14:textId="7692A9D2"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95702E">
        <w:trPr>
          <w:gridBefore w:val="1"/>
          <w:wBefore w:w="33" w:type="dxa"/>
          <w:cantSplit/>
          <w:jc w:val="center"/>
        </w:trPr>
        <w:tc>
          <w:tcPr>
            <w:tcW w:w="7088" w:type="dxa"/>
            <w:gridSpan w:val="10"/>
            <w:shd w:val="clear" w:color="auto" w:fill="FFFFFF"/>
          </w:tcPr>
          <w:p w14:paraId="3C7B6B65" w14:textId="77777777" w:rsidR="00256F19" w:rsidRDefault="00256F19" w:rsidP="00CE655F">
            <w:pPr>
              <w:pStyle w:val="TAL"/>
            </w:pPr>
            <w:r>
              <w:t>Bit</w:t>
            </w:r>
          </w:p>
        </w:tc>
      </w:tr>
      <w:tr w:rsidR="00256F19" w:rsidRPr="00CC0C94" w14:paraId="009FA1D3" w14:textId="77777777" w:rsidTr="0095702E">
        <w:trPr>
          <w:gridBefore w:val="1"/>
          <w:wBefore w:w="33" w:type="dxa"/>
          <w:cantSplit/>
          <w:jc w:val="center"/>
        </w:trPr>
        <w:tc>
          <w:tcPr>
            <w:tcW w:w="283" w:type="dxa"/>
            <w:gridSpan w:val="2"/>
            <w:shd w:val="clear" w:color="auto" w:fill="FFFFFF"/>
          </w:tcPr>
          <w:p w14:paraId="09F33518" w14:textId="77777777" w:rsidR="00256F19" w:rsidRPr="008E711C" w:rsidRDefault="00256F19" w:rsidP="00CE655F">
            <w:pPr>
              <w:pStyle w:val="TAL"/>
              <w:rPr>
                <w:b/>
              </w:rPr>
            </w:pPr>
            <w:r>
              <w:rPr>
                <w:b/>
              </w:rPr>
              <w:t>5</w:t>
            </w:r>
          </w:p>
        </w:tc>
        <w:tc>
          <w:tcPr>
            <w:tcW w:w="283" w:type="dxa"/>
            <w:gridSpan w:val="2"/>
            <w:shd w:val="clear" w:color="auto" w:fill="FFFFFF"/>
          </w:tcPr>
          <w:p w14:paraId="524884BA" w14:textId="77777777" w:rsidR="00256F19" w:rsidRPr="00CC0C94" w:rsidRDefault="00256F19" w:rsidP="00CE655F">
            <w:pPr>
              <w:pStyle w:val="TAL"/>
            </w:pPr>
          </w:p>
        </w:tc>
        <w:tc>
          <w:tcPr>
            <w:tcW w:w="284" w:type="dxa"/>
            <w:gridSpan w:val="2"/>
            <w:shd w:val="clear" w:color="auto" w:fill="FFFFFF"/>
          </w:tcPr>
          <w:p w14:paraId="4318B773" w14:textId="77777777" w:rsidR="00256F19" w:rsidRPr="00CC0C94" w:rsidRDefault="00256F19" w:rsidP="00CE655F">
            <w:pPr>
              <w:pStyle w:val="TAL"/>
            </w:pPr>
          </w:p>
        </w:tc>
        <w:tc>
          <w:tcPr>
            <w:tcW w:w="283" w:type="dxa"/>
            <w:gridSpan w:val="2"/>
            <w:shd w:val="clear" w:color="auto" w:fill="FFFFFF"/>
          </w:tcPr>
          <w:p w14:paraId="2642957D" w14:textId="77777777" w:rsidR="00256F19" w:rsidRPr="00CC0C94" w:rsidRDefault="00256F19" w:rsidP="00CE655F">
            <w:pPr>
              <w:pStyle w:val="TAL"/>
            </w:pPr>
          </w:p>
        </w:tc>
        <w:tc>
          <w:tcPr>
            <w:tcW w:w="5955" w:type="dxa"/>
            <w:gridSpan w:val="2"/>
            <w:shd w:val="clear" w:color="auto" w:fill="FFFFFF"/>
          </w:tcPr>
          <w:p w14:paraId="636DA6AA" w14:textId="77777777" w:rsidR="00256F19" w:rsidRPr="00CC0C94" w:rsidRDefault="00256F19" w:rsidP="00CE655F">
            <w:pPr>
              <w:pStyle w:val="TAL"/>
            </w:pPr>
          </w:p>
        </w:tc>
      </w:tr>
      <w:tr w:rsidR="00256F19" w:rsidRPr="00CC0C94" w14:paraId="7AB4E7B5" w14:textId="77777777" w:rsidTr="0095702E">
        <w:trPr>
          <w:gridBefore w:val="1"/>
          <w:wBefore w:w="33" w:type="dxa"/>
          <w:cantSplit/>
          <w:jc w:val="center"/>
        </w:trPr>
        <w:tc>
          <w:tcPr>
            <w:tcW w:w="283" w:type="dxa"/>
            <w:gridSpan w:val="2"/>
            <w:shd w:val="clear" w:color="auto" w:fill="FFFFFF"/>
          </w:tcPr>
          <w:p w14:paraId="070FDBDF" w14:textId="77777777" w:rsidR="00256F19" w:rsidRPr="008E711C" w:rsidRDefault="00256F19" w:rsidP="00CE655F">
            <w:pPr>
              <w:pStyle w:val="TAL"/>
            </w:pPr>
            <w:r w:rsidRPr="008E711C">
              <w:t>0</w:t>
            </w:r>
          </w:p>
        </w:tc>
        <w:tc>
          <w:tcPr>
            <w:tcW w:w="283" w:type="dxa"/>
            <w:gridSpan w:val="2"/>
            <w:shd w:val="clear" w:color="auto" w:fill="FFFFFF"/>
          </w:tcPr>
          <w:p w14:paraId="0672A0AE" w14:textId="77777777" w:rsidR="00256F19" w:rsidRPr="00CC0C94" w:rsidRDefault="00256F19" w:rsidP="00CE655F">
            <w:pPr>
              <w:pStyle w:val="TAL"/>
            </w:pPr>
          </w:p>
        </w:tc>
        <w:tc>
          <w:tcPr>
            <w:tcW w:w="284" w:type="dxa"/>
            <w:gridSpan w:val="2"/>
            <w:shd w:val="clear" w:color="auto" w:fill="FFFFFF"/>
          </w:tcPr>
          <w:p w14:paraId="768AE7B2" w14:textId="77777777" w:rsidR="00256F19" w:rsidRPr="00CC0C94" w:rsidRDefault="00256F19" w:rsidP="00CE655F">
            <w:pPr>
              <w:pStyle w:val="TAL"/>
            </w:pPr>
          </w:p>
        </w:tc>
        <w:tc>
          <w:tcPr>
            <w:tcW w:w="283" w:type="dxa"/>
            <w:gridSpan w:val="2"/>
            <w:shd w:val="clear" w:color="auto" w:fill="FFFFFF"/>
          </w:tcPr>
          <w:p w14:paraId="49E78DDD" w14:textId="77777777" w:rsidR="00256F19" w:rsidRPr="00CC0C94" w:rsidRDefault="00256F19" w:rsidP="00CE655F">
            <w:pPr>
              <w:pStyle w:val="TAL"/>
            </w:pPr>
          </w:p>
        </w:tc>
        <w:tc>
          <w:tcPr>
            <w:tcW w:w="5955" w:type="dxa"/>
            <w:gridSpan w:val="2"/>
            <w:shd w:val="clear" w:color="auto" w:fill="FFFFFF"/>
          </w:tcPr>
          <w:p w14:paraId="533A329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95702E">
        <w:trPr>
          <w:gridBefore w:val="1"/>
          <w:wBefore w:w="33" w:type="dxa"/>
          <w:cantSplit/>
          <w:jc w:val="center"/>
        </w:trPr>
        <w:tc>
          <w:tcPr>
            <w:tcW w:w="283" w:type="dxa"/>
            <w:gridSpan w:val="2"/>
            <w:shd w:val="clear" w:color="auto" w:fill="FFFFFF"/>
          </w:tcPr>
          <w:p w14:paraId="092A04D1" w14:textId="77777777" w:rsidR="00256F19" w:rsidRPr="00F04D5E" w:rsidRDefault="00256F19" w:rsidP="00CE655F">
            <w:pPr>
              <w:pStyle w:val="TAL"/>
            </w:pPr>
            <w:r>
              <w:t>1</w:t>
            </w:r>
          </w:p>
        </w:tc>
        <w:tc>
          <w:tcPr>
            <w:tcW w:w="283" w:type="dxa"/>
            <w:gridSpan w:val="2"/>
            <w:shd w:val="clear" w:color="auto" w:fill="FFFFFF"/>
          </w:tcPr>
          <w:p w14:paraId="2C07755B" w14:textId="77777777" w:rsidR="00256F19" w:rsidRPr="00CC0C94" w:rsidRDefault="00256F19" w:rsidP="00CE655F">
            <w:pPr>
              <w:pStyle w:val="TAL"/>
            </w:pPr>
          </w:p>
        </w:tc>
        <w:tc>
          <w:tcPr>
            <w:tcW w:w="284" w:type="dxa"/>
            <w:gridSpan w:val="2"/>
            <w:shd w:val="clear" w:color="auto" w:fill="FFFFFF"/>
          </w:tcPr>
          <w:p w14:paraId="352DFD13" w14:textId="77777777" w:rsidR="00256F19" w:rsidRPr="00CC0C94" w:rsidRDefault="00256F19" w:rsidP="00CE655F">
            <w:pPr>
              <w:pStyle w:val="TAL"/>
            </w:pPr>
          </w:p>
        </w:tc>
        <w:tc>
          <w:tcPr>
            <w:tcW w:w="283" w:type="dxa"/>
            <w:gridSpan w:val="2"/>
            <w:shd w:val="clear" w:color="auto" w:fill="FFFFFF"/>
          </w:tcPr>
          <w:p w14:paraId="405293A6" w14:textId="77777777" w:rsidR="00256F19" w:rsidRPr="00CC0C94" w:rsidRDefault="00256F19" w:rsidP="00CE655F">
            <w:pPr>
              <w:pStyle w:val="TAL"/>
            </w:pPr>
          </w:p>
        </w:tc>
        <w:tc>
          <w:tcPr>
            <w:tcW w:w="5955" w:type="dxa"/>
            <w:gridSpan w:val="2"/>
            <w:shd w:val="clear" w:color="auto" w:fill="FFFFFF"/>
          </w:tcPr>
          <w:p w14:paraId="3AF727AA"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95702E">
        <w:trPr>
          <w:gridBefore w:val="1"/>
          <w:wBefore w:w="33" w:type="dxa"/>
          <w:cantSplit/>
          <w:jc w:val="center"/>
        </w:trPr>
        <w:tc>
          <w:tcPr>
            <w:tcW w:w="7088" w:type="dxa"/>
            <w:gridSpan w:val="10"/>
            <w:shd w:val="clear" w:color="auto" w:fill="FFFFFF"/>
          </w:tcPr>
          <w:p w14:paraId="02DEE06B" w14:textId="77777777" w:rsidR="00256F19" w:rsidRPr="00CC0C94" w:rsidRDefault="00256F19" w:rsidP="00CE655F">
            <w:pPr>
              <w:pStyle w:val="TAL"/>
            </w:pPr>
          </w:p>
        </w:tc>
      </w:tr>
      <w:tr w:rsidR="00256F19" w:rsidRPr="00CC0C94" w14:paraId="7763A41E" w14:textId="77777777" w:rsidTr="0095702E">
        <w:trPr>
          <w:gridBefore w:val="1"/>
          <w:wBefore w:w="33" w:type="dxa"/>
          <w:cantSplit/>
          <w:jc w:val="center"/>
        </w:trPr>
        <w:tc>
          <w:tcPr>
            <w:tcW w:w="7088" w:type="dxa"/>
            <w:gridSpan w:val="10"/>
            <w:shd w:val="clear" w:color="auto" w:fill="FFFFFF"/>
          </w:tcPr>
          <w:p w14:paraId="22357203" w14:textId="7389CB0E"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95702E">
        <w:trPr>
          <w:gridBefore w:val="1"/>
          <w:wBefore w:w="33" w:type="dxa"/>
          <w:cantSplit/>
          <w:jc w:val="center"/>
        </w:trPr>
        <w:tc>
          <w:tcPr>
            <w:tcW w:w="7088" w:type="dxa"/>
            <w:gridSpan w:val="10"/>
            <w:shd w:val="clear" w:color="auto" w:fill="FFFFFF"/>
          </w:tcPr>
          <w:p w14:paraId="449C1A98" w14:textId="77777777" w:rsidR="00256F19" w:rsidRDefault="00256F19" w:rsidP="00CE655F">
            <w:pPr>
              <w:pStyle w:val="TAL"/>
            </w:pPr>
            <w:r>
              <w:t>Bit</w:t>
            </w:r>
          </w:p>
        </w:tc>
      </w:tr>
      <w:tr w:rsidR="00256F19" w:rsidRPr="00CC0C94" w14:paraId="28D71101" w14:textId="77777777" w:rsidTr="0095702E">
        <w:trPr>
          <w:gridBefore w:val="1"/>
          <w:wBefore w:w="33" w:type="dxa"/>
          <w:cantSplit/>
          <w:jc w:val="center"/>
        </w:trPr>
        <w:tc>
          <w:tcPr>
            <w:tcW w:w="283" w:type="dxa"/>
            <w:gridSpan w:val="2"/>
            <w:shd w:val="clear" w:color="auto" w:fill="FFFFFF"/>
          </w:tcPr>
          <w:p w14:paraId="4463FB3A" w14:textId="77777777" w:rsidR="00256F19" w:rsidRPr="008E711C" w:rsidRDefault="00256F19" w:rsidP="00CE655F">
            <w:pPr>
              <w:pStyle w:val="TAL"/>
              <w:rPr>
                <w:b/>
              </w:rPr>
            </w:pPr>
            <w:r>
              <w:rPr>
                <w:b/>
              </w:rPr>
              <w:t>6</w:t>
            </w:r>
          </w:p>
        </w:tc>
        <w:tc>
          <w:tcPr>
            <w:tcW w:w="283" w:type="dxa"/>
            <w:gridSpan w:val="2"/>
            <w:shd w:val="clear" w:color="auto" w:fill="FFFFFF"/>
          </w:tcPr>
          <w:p w14:paraId="4AA9A946" w14:textId="77777777" w:rsidR="00256F19" w:rsidRPr="00CC0C94" w:rsidRDefault="00256F19" w:rsidP="00CE655F">
            <w:pPr>
              <w:pStyle w:val="TAL"/>
            </w:pPr>
          </w:p>
        </w:tc>
        <w:tc>
          <w:tcPr>
            <w:tcW w:w="284" w:type="dxa"/>
            <w:gridSpan w:val="2"/>
            <w:shd w:val="clear" w:color="auto" w:fill="FFFFFF"/>
          </w:tcPr>
          <w:p w14:paraId="69CFCE06" w14:textId="77777777" w:rsidR="00256F19" w:rsidRPr="00CC0C94" w:rsidRDefault="00256F19" w:rsidP="00CE655F">
            <w:pPr>
              <w:pStyle w:val="TAL"/>
            </w:pPr>
          </w:p>
        </w:tc>
        <w:tc>
          <w:tcPr>
            <w:tcW w:w="283" w:type="dxa"/>
            <w:gridSpan w:val="2"/>
            <w:shd w:val="clear" w:color="auto" w:fill="FFFFFF"/>
          </w:tcPr>
          <w:p w14:paraId="641FB616" w14:textId="77777777" w:rsidR="00256F19" w:rsidRPr="00CC0C94" w:rsidRDefault="00256F19" w:rsidP="00CE655F">
            <w:pPr>
              <w:pStyle w:val="TAL"/>
            </w:pPr>
          </w:p>
        </w:tc>
        <w:tc>
          <w:tcPr>
            <w:tcW w:w="5955" w:type="dxa"/>
            <w:gridSpan w:val="2"/>
            <w:shd w:val="clear" w:color="auto" w:fill="FFFFFF"/>
          </w:tcPr>
          <w:p w14:paraId="2F995823" w14:textId="77777777" w:rsidR="00256F19" w:rsidRPr="00CC0C94" w:rsidRDefault="00256F19" w:rsidP="00CE655F">
            <w:pPr>
              <w:pStyle w:val="TAL"/>
            </w:pPr>
          </w:p>
        </w:tc>
      </w:tr>
      <w:tr w:rsidR="00256F19" w:rsidRPr="00CC0C94" w14:paraId="0A89870B" w14:textId="77777777" w:rsidTr="0095702E">
        <w:trPr>
          <w:gridBefore w:val="1"/>
          <w:wBefore w:w="33" w:type="dxa"/>
          <w:cantSplit/>
          <w:jc w:val="center"/>
        </w:trPr>
        <w:tc>
          <w:tcPr>
            <w:tcW w:w="283" w:type="dxa"/>
            <w:gridSpan w:val="2"/>
            <w:shd w:val="clear" w:color="auto" w:fill="FFFFFF"/>
          </w:tcPr>
          <w:p w14:paraId="5DB4287B" w14:textId="77777777" w:rsidR="00256F19" w:rsidRPr="008E711C" w:rsidRDefault="00256F19" w:rsidP="00CE655F">
            <w:pPr>
              <w:pStyle w:val="TAL"/>
            </w:pPr>
            <w:r w:rsidRPr="008E711C">
              <w:t>0</w:t>
            </w:r>
          </w:p>
        </w:tc>
        <w:tc>
          <w:tcPr>
            <w:tcW w:w="283" w:type="dxa"/>
            <w:gridSpan w:val="2"/>
            <w:shd w:val="clear" w:color="auto" w:fill="FFFFFF"/>
          </w:tcPr>
          <w:p w14:paraId="6381DDB5" w14:textId="77777777" w:rsidR="00256F19" w:rsidRPr="00CC0C94" w:rsidRDefault="00256F19" w:rsidP="00CE655F">
            <w:pPr>
              <w:pStyle w:val="TAL"/>
            </w:pPr>
          </w:p>
        </w:tc>
        <w:tc>
          <w:tcPr>
            <w:tcW w:w="284" w:type="dxa"/>
            <w:gridSpan w:val="2"/>
            <w:shd w:val="clear" w:color="auto" w:fill="FFFFFF"/>
          </w:tcPr>
          <w:p w14:paraId="08235F98" w14:textId="77777777" w:rsidR="00256F19" w:rsidRPr="00CC0C94" w:rsidRDefault="00256F19" w:rsidP="00CE655F">
            <w:pPr>
              <w:pStyle w:val="TAL"/>
            </w:pPr>
          </w:p>
        </w:tc>
        <w:tc>
          <w:tcPr>
            <w:tcW w:w="283" w:type="dxa"/>
            <w:gridSpan w:val="2"/>
            <w:shd w:val="clear" w:color="auto" w:fill="FFFFFF"/>
          </w:tcPr>
          <w:p w14:paraId="501700D7" w14:textId="77777777" w:rsidR="00256F19" w:rsidRPr="00CC0C94" w:rsidRDefault="00256F19" w:rsidP="00CE655F">
            <w:pPr>
              <w:pStyle w:val="TAL"/>
            </w:pPr>
          </w:p>
        </w:tc>
        <w:tc>
          <w:tcPr>
            <w:tcW w:w="5955" w:type="dxa"/>
            <w:gridSpan w:val="2"/>
            <w:shd w:val="clear" w:color="auto" w:fill="FFFFFF"/>
          </w:tcPr>
          <w:p w14:paraId="1D8821E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95702E">
        <w:trPr>
          <w:gridBefore w:val="1"/>
          <w:wBefore w:w="33" w:type="dxa"/>
          <w:cantSplit/>
          <w:jc w:val="center"/>
        </w:trPr>
        <w:tc>
          <w:tcPr>
            <w:tcW w:w="283" w:type="dxa"/>
            <w:gridSpan w:val="2"/>
            <w:shd w:val="clear" w:color="auto" w:fill="FFFFFF"/>
          </w:tcPr>
          <w:p w14:paraId="590E6897" w14:textId="77777777" w:rsidR="00256F19" w:rsidRPr="00F04D5E" w:rsidRDefault="00256F19" w:rsidP="00CE655F">
            <w:pPr>
              <w:pStyle w:val="TAL"/>
            </w:pPr>
            <w:r>
              <w:t>1</w:t>
            </w:r>
          </w:p>
        </w:tc>
        <w:tc>
          <w:tcPr>
            <w:tcW w:w="283" w:type="dxa"/>
            <w:gridSpan w:val="2"/>
            <w:shd w:val="clear" w:color="auto" w:fill="FFFFFF"/>
          </w:tcPr>
          <w:p w14:paraId="18CF6085" w14:textId="77777777" w:rsidR="00256F19" w:rsidRPr="00CC0C94" w:rsidRDefault="00256F19" w:rsidP="00CE655F">
            <w:pPr>
              <w:pStyle w:val="TAL"/>
            </w:pPr>
          </w:p>
        </w:tc>
        <w:tc>
          <w:tcPr>
            <w:tcW w:w="284" w:type="dxa"/>
            <w:gridSpan w:val="2"/>
            <w:shd w:val="clear" w:color="auto" w:fill="FFFFFF"/>
          </w:tcPr>
          <w:p w14:paraId="66B684DD" w14:textId="77777777" w:rsidR="00256F19" w:rsidRPr="00CC0C94" w:rsidRDefault="00256F19" w:rsidP="00CE655F">
            <w:pPr>
              <w:pStyle w:val="TAL"/>
            </w:pPr>
          </w:p>
        </w:tc>
        <w:tc>
          <w:tcPr>
            <w:tcW w:w="283" w:type="dxa"/>
            <w:gridSpan w:val="2"/>
            <w:shd w:val="clear" w:color="auto" w:fill="FFFFFF"/>
          </w:tcPr>
          <w:p w14:paraId="0313F51F" w14:textId="77777777" w:rsidR="00256F19" w:rsidRPr="00CC0C94" w:rsidRDefault="00256F19" w:rsidP="00CE655F">
            <w:pPr>
              <w:pStyle w:val="TAL"/>
            </w:pPr>
          </w:p>
        </w:tc>
        <w:tc>
          <w:tcPr>
            <w:tcW w:w="5955" w:type="dxa"/>
            <w:gridSpan w:val="2"/>
            <w:shd w:val="clear" w:color="auto" w:fill="FFFFFF"/>
          </w:tcPr>
          <w:p w14:paraId="2FAF49C7"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95702E">
        <w:trPr>
          <w:gridBefore w:val="1"/>
          <w:wBefore w:w="33" w:type="dxa"/>
          <w:cantSplit/>
          <w:jc w:val="center"/>
        </w:trPr>
        <w:tc>
          <w:tcPr>
            <w:tcW w:w="7088" w:type="dxa"/>
            <w:gridSpan w:val="10"/>
            <w:shd w:val="clear" w:color="auto" w:fill="FFFFFF"/>
          </w:tcPr>
          <w:p w14:paraId="202F8790" w14:textId="77777777" w:rsidR="00256F19" w:rsidRPr="00CC0C94" w:rsidRDefault="00256F19" w:rsidP="00CE655F">
            <w:pPr>
              <w:pStyle w:val="TAL"/>
            </w:pPr>
          </w:p>
        </w:tc>
      </w:tr>
      <w:tr w:rsidR="00256F19" w:rsidRPr="00CC0C94" w14:paraId="69C3C20B" w14:textId="77777777" w:rsidTr="0095702E">
        <w:trPr>
          <w:gridAfter w:val="1"/>
          <w:wAfter w:w="33" w:type="dxa"/>
          <w:cantSplit/>
          <w:jc w:val="center"/>
        </w:trPr>
        <w:tc>
          <w:tcPr>
            <w:tcW w:w="7088" w:type="dxa"/>
            <w:gridSpan w:val="10"/>
            <w:shd w:val="clear" w:color="auto" w:fill="FFFFFF"/>
          </w:tcPr>
          <w:p w14:paraId="245847B5" w14:textId="77777777" w:rsidR="00256F19" w:rsidRPr="00CC0C94" w:rsidRDefault="00256F19" w:rsidP="00CE655F">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256F19" w:rsidRPr="00CC0C94" w14:paraId="68BC0FEF" w14:textId="77777777" w:rsidTr="0095702E">
        <w:trPr>
          <w:gridAfter w:val="1"/>
          <w:wAfter w:w="33" w:type="dxa"/>
          <w:cantSplit/>
          <w:jc w:val="center"/>
        </w:trPr>
        <w:tc>
          <w:tcPr>
            <w:tcW w:w="7088" w:type="dxa"/>
            <w:gridSpan w:val="10"/>
            <w:shd w:val="clear" w:color="auto" w:fill="FFFFFF"/>
          </w:tcPr>
          <w:p w14:paraId="15F8114A" w14:textId="77777777" w:rsidR="00256F19" w:rsidRPr="00CC0C94" w:rsidRDefault="00256F19" w:rsidP="00CE655F">
            <w:pPr>
              <w:pStyle w:val="TAL"/>
            </w:pPr>
            <w:r>
              <w:t>Bit</w:t>
            </w:r>
          </w:p>
        </w:tc>
      </w:tr>
      <w:tr w:rsidR="00256F19" w:rsidRPr="00CC0C94" w14:paraId="248B230B" w14:textId="77777777" w:rsidTr="0095702E">
        <w:trPr>
          <w:gridAfter w:val="1"/>
          <w:wAfter w:w="33" w:type="dxa"/>
          <w:cantSplit/>
          <w:jc w:val="center"/>
        </w:trPr>
        <w:tc>
          <w:tcPr>
            <w:tcW w:w="284" w:type="dxa"/>
            <w:gridSpan w:val="2"/>
            <w:shd w:val="clear" w:color="auto" w:fill="FFFFFF"/>
          </w:tcPr>
          <w:p w14:paraId="11BC2BAE" w14:textId="77777777" w:rsidR="00256F19" w:rsidRPr="008E711C" w:rsidRDefault="00256F19" w:rsidP="00CE655F">
            <w:pPr>
              <w:pStyle w:val="TAL"/>
              <w:rPr>
                <w:b/>
              </w:rPr>
            </w:pPr>
            <w:r>
              <w:rPr>
                <w:b/>
              </w:rPr>
              <w:t>7</w:t>
            </w:r>
          </w:p>
        </w:tc>
        <w:tc>
          <w:tcPr>
            <w:tcW w:w="283" w:type="dxa"/>
            <w:gridSpan w:val="2"/>
            <w:shd w:val="clear" w:color="auto" w:fill="FFFFFF"/>
          </w:tcPr>
          <w:p w14:paraId="7AE45C3E" w14:textId="77777777" w:rsidR="00256F19" w:rsidRPr="00CC0C94" w:rsidRDefault="00256F19" w:rsidP="00CE655F">
            <w:pPr>
              <w:pStyle w:val="TAL"/>
            </w:pPr>
          </w:p>
        </w:tc>
        <w:tc>
          <w:tcPr>
            <w:tcW w:w="284" w:type="dxa"/>
            <w:gridSpan w:val="2"/>
            <w:shd w:val="clear" w:color="auto" w:fill="FFFFFF"/>
          </w:tcPr>
          <w:p w14:paraId="25B3B2E8" w14:textId="77777777" w:rsidR="00256F19" w:rsidRPr="00CC0C94" w:rsidRDefault="00256F19" w:rsidP="00CE655F">
            <w:pPr>
              <w:pStyle w:val="TAL"/>
            </w:pPr>
          </w:p>
        </w:tc>
        <w:tc>
          <w:tcPr>
            <w:tcW w:w="283" w:type="dxa"/>
            <w:gridSpan w:val="2"/>
            <w:shd w:val="clear" w:color="auto" w:fill="FFFFFF"/>
          </w:tcPr>
          <w:p w14:paraId="79E335D6" w14:textId="77777777" w:rsidR="00256F19" w:rsidRPr="00CC0C94" w:rsidRDefault="00256F19" w:rsidP="00CE655F">
            <w:pPr>
              <w:pStyle w:val="TAL"/>
            </w:pPr>
          </w:p>
        </w:tc>
        <w:tc>
          <w:tcPr>
            <w:tcW w:w="5954" w:type="dxa"/>
            <w:gridSpan w:val="2"/>
            <w:shd w:val="clear" w:color="auto" w:fill="FFFFFF"/>
          </w:tcPr>
          <w:p w14:paraId="1C953E7E" w14:textId="77777777" w:rsidR="00256F19" w:rsidRPr="00CC0C94" w:rsidRDefault="00256F19" w:rsidP="00CE655F">
            <w:pPr>
              <w:pStyle w:val="TAL"/>
            </w:pPr>
          </w:p>
        </w:tc>
      </w:tr>
      <w:tr w:rsidR="00256F19" w:rsidRPr="00CC0C94" w14:paraId="6C3AC18F" w14:textId="77777777" w:rsidTr="0095702E">
        <w:trPr>
          <w:gridAfter w:val="1"/>
          <w:wAfter w:w="33" w:type="dxa"/>
          <w:cantSplit/>
          <w:jc w:val="center"/>
        </w:trPr>
        <w:tc>
          <w:tcPr>
            <w:tcW w:w="284" w:type="dxa"/>
            <w:gridSpan w:val="2"/>
            <w:shd w:val="clear" w:color="auto" w:fill="FFFFFF"/>
          </w:tcPr>
          <w:p w14:paraId="08CC2A7A" w14:textId="77777777" w:rsidR="00256F19" w:rsidRPr="008E711C" w:rsidRDefault="00256F19" w:rsidP="00CE655F">
            <w:pPr>
              <w:pStyle w:val="TAL"/>
            </w:pPr>
            <w:r w:rsidRPr="008E711C">
              <w:t>0</w:t>
            </w:r>
          </w:p>
        </w:tc>
        <w:tc>
          <w:tcPr>
            <w:tcW w:w="283" w:type="dxa"/>
            <w:gridSpan w:val="2"/>
            <w:shd w:val="clear" w:color="auto" w:fill="FFFFFF"/>
          </w:tcPr>
          <w:p w14:paraId="1B8636C1" w14:textId="77777777" w:rsidR="00256F19" w:rsidRPr="00CC0C94" w:rsidRDefault="00256F19" w:rsidP="00CE655F">
            <w:pPr>
              <w:pStyle w:val="TAL"/>
            </w:pPr>
          </w:p>
        </w:tc>
        <w:tc>
          <w:tcPr>
            <w:tcW w:w="284" w:type="dxa"/>
            <w:gridSpan w:val="2"/>
            <w:shd w:val="clear" w:color="auto" w:fill="FFFFFF"/>
          </w:tcPr>
          <w:p w14:paraId="06EF58F1" w14:textId="77777777" w:rsidR="00256F19" w:rsidRPr="00CC0C94" w:rsidRDefault="00256F19" w:rsidP="00CE655F">
            <w:pPr>
              <w:pStyle w:val="TAL"/>
            </w:pPr>
          </w:p>
        </w:tc>
        <w:tc>
          <w:tcPr>
            <w:tcW w:w="283" w:type="dxa"/>
            <w:gridSpan w:val="2"/>
            <w:shd w:val="clear" w:color="auto" w:fill="FFFFFF"/>
          </w:tcPr>
          <w:p w14:paraId="2733CC53" w14:textId="77777777" w:rsidR="00256F19" w:rsidRPr="00CC0C94" w:rsidRDefault="00256F19" w:rsidP="00CE655F">
            <w:pPr>
              <w:pStyle w:val="TAL"/>
            </w:pPr>
          </w:p>
        </w:tc>
        <w:tc>
          <w:tcPr>
            <w:tcW w:w="5954" w:type="dxa"/>
            <w:gridSpan w:val="2"/>
            <w:shd w:val="clear" w:color="auto" w:fill="FFFFFF"/>
          </w:tcPr>
          <w:p w14:paraId="09325D87" w14:textId="77777777"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256F19" w:rsidRPr="00CC0C94" w14:paraId="33A098EF" w14:textId="77777777" w:rsidTr="0095702E">
        <w:trPr>
          <w:gridAfter w:val="1"/>
          <w:wAfter w:w="33" w:type="dxa"/>
          <w:cantSplit/>
          <w:jc w:val="center"/>
        </w:trPr>
        <w:tc>
          <w:tcPr>
            <w:tcW w:w="284" w:type="dxa"/>
            <w:gridSpan w:val="2"/>
            <w:shd w:val="clear" w:color="auto" w:fill="FFFFFF"/>
          </w:tcPr>
          <w:p w14:paraId="252069A9" w14:textId="77777777" w:rsidR="00256F19" w:rsidRPr="00F04D5E" w:rsidRDefault="00256F19" w:rsidP="00CE655F">
            <w:pPr>
              <w:pStyle w:val="TAL"/>
            </w:pPr>
            <w:r>
              <w:t>1</w:t>
            </w:r>
          </w:p>
        </w:tc>
        <w:tc>
          <w:tcPr>
            <w:tcW w:w="283" w:type="dxa"/>
            <w:gridSpan w:val="2"/>
            <w:shd w:val="clear" w:color="auto" w:fill="FFFFFF"/>
          </w:tcPr>
          <w:p w14:paraId="678242A5" w14:textId="77777777" w:rsidR="00256F19" w:rsidRPr="00CC0C94" w:rsidRDefault="00256F19" w:rsidP="00CE655F">
            <w:pPr>
              <w:pStyle w:val="TAL"/>
            </w:pPr>
          </w:p>
        </w:tc>
        <w:tc>
          <w:tcPr>
            <w:tcW w:w="284" w:type="dxa"/>
            <w:gridSpan w:val="2"/>
            <w:shd w:val="clear" w:color="auto" w:fill="FFFFFF"/>
          </w:tcPr>
          <w:p w14:paraId="0B43B45F" w14:textId="77777777" w:rsidR="00256F19" w:rsidRPr="00CC0C94" w:rsidRDefault="00256F19" w:rsidP="00CE655F">
            <w:pPr>
              <w:pStyle w:val="TAL"/>
            </w:pPr>
          </w:p>
        </w:tc>
        <w:tc>
          <w:tcPr>
            <w:tcW w:w="283" w:type="dxa"/>
            <w:gridSpan w:val="2"/>
            <w:shd w:val="clear" w:color="auto" w:fill="FFFFFF"/>
          </w:tcPr>
          <w:p w14:paraId="3F6B60BA" w14:textId="77777777" w:rsidR="00256F19" w:rsidRPr="00CC0C94" w:rsidRDefault="00256F19" w:rsidP="00CE655F">
            <w:pPr>
              <w:pStyle w:val="TAL"/>
            </w:pPr>
          </w:p>
        </w:tc>
        <w:tc>
          <w:tcPr>
            <w:tcW w:w="5954" w:type="dxa"/>
            <w:gridSpan w:val="2"/>
            <w:shd w:val="clear" w:color="auto" w:fill="FFFFFF"/>
          </w:tcPr>
          <w:p w14:paraId="156A8C99" w14:textId="77777777"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256F19" w:rsidRPr="000E25CC" w14:paraId="630DA82B" w14:textId="77777777" w:rsidTr="0095702E">
        <w:trPr>
          <w:gridAfter w:val="1"/>
          <w:wAfter w:w="33" w:type="dxa"/>
          <w:cantSplit/>
          <w:jc w:val="center"/>
        </w:trPr>
        <w:tc>
          <w:tcPr>
            <w:tcW w:w="284" w:type="dxa"/>
            <w:gridSpan w:val="2"/>
            <w:shd w:val="clear" w:color="auto" w:fill="FFFFFF"/>
          </w:tcPr>
          <w:p w14:paraId="3317CA03" w14:textId="77777777" w:rsidR="00256F19" w:rsidRDefault="00256F19" w:rsidP="00CE655F">
            <w:pPr>
              <w:pStyle w:val="TAL"/>
            </w:pPr>
          </w:p>
        </w:tc>
        <w:tc>
          <w:tcPr>
            <w:tcW w:w="283" w:type="dxa"/>
            <w:gridSpan w:val="2"/>
            <w:shd w:val="clear" w:color="auto" w:fill="FFFFFF"/>
          </w:tcPr>
          <w:p w14:paraId="32ADAFFB" w14:textId="77777777" w:rsidR="00256F19" w:rsidRPr="00CC0C94" w:rsidRDefault="00256F19" w:rsidP="00CE655F">
            <w:pPr>
              <w:pStyle w:val="TAL"/>
            </w:pPr>
          </w:p>
        </w:tc>
        <w:tc>
          <w:tcPr>
            <w:tcW w:w="284" w:type="dxa"/>
            <w:gridSpan w:val="2"/>
            <w:shd w:val="clear" w:color="auto" w:fill="FFFFFF"/>
          </w:tcPr>
          <w:p w14:paraId="4C44F052" w14:textId="77777777" w:rsidR="00256F19" w:rsidRPr="00CC0C94" w:rsidRDefault="00256F19" w:rsidP="00CE655F">
            <w:pPr>
              <w:pStyle w:val="TAL"/>
            </w:pPr>
          </w:p>
        </w:tc>
        <w:tc>
          <w:tcPr>
            <w:tcW w:w="283" w:type="dxa"/>
            <w:gridSpan w:val="2"/>
            <w:shd w:val="clear" w:color="auto" w:fill="FFFFFF"/>
          </w:tcPr>
          <w:p w14:paraId="0BC46637" w14:textId="77777777" w:rsidR="00256F19" w:rsidRPr="00CC0C94" w:rsidRDefault="00256F19" w:rsidP="00CE655F">
            <w:pPr>
              <w:pStyle w:val="TAL"/>
            </w:pPr>
          </w:p>
        </w:tc>
        <w:tc>
          <w:tcPr>
            <w:tcW w:w="5954" w:type="dxa"/>
            <w:gridSpan w:val="2"/>
            <w:shd w:val="clear" w:color="auto" w:fill="FFFFFF"/>
          </w:tcPr>
          <w:p w14:paraId="0891F917" w14:textId="77777777" w:rsidR="00256F19" w:rsidRPr="000E25CC" w:rsidRDefault="00256F19" w:rsidP="00CE655F">
            <w:pPr>
              <w:pStyle w:val="TAL"/>
              <w:rPr>
                <w:noProof/>
                <w:lang w:val="en-US"/>
              </w:rPr>
            </w:pPr>
          </w:p>
        </w:tc>
      </w:tr>
      <w:tr w:rsidR="00256F19" w:rsidRPr="00CC0C94" w14:paraId="4B066DDA" w14:textId="77777777" w:rsidTr="0095702E">
        <w:trPr>
          <w:gridAfter w:val="1"/>
          <w:wAfter w:w="33" w:type="dxa"/>
          <w:cantSplit/>
          <w:jc w:val="center"/>
        </w:trPr>
        <w:tc>
          <w:tcPr>
            <w:tcW w:w="7088" w:type="dxa"/>
            <w:gridSpan w:val="10"/>
            <w:shd w:val="clear" w:color="auto" w:fill="FFFFFF"/>
          </w:tcPr>
          <w:p w14:paraId="1DF95808" w14:textId="77777777" w:rsidR="00256F19" w:rsidRDefault="00256F19" w:rsidP="00CE655F">
            <w:pPr>
              <w:pStyle w:val="TAL"/>
            </w:pPr>
          </w:p>
          <w:p w14:paraId="01B2FFA7" w14:textId="77777777" w:rsidR="00256F19" w:rsidRPr="00CC0C94" w:rsidRDefault="00256F19" w:rsidP="00CE655F">
            <w:pPr>
              <w:pStyle w:val="TAL"/>
            </w:pPr>
            <w:r w:rsidRPr="000E25CC">
              <w:t>UE policies for</w:t>
            </w:r>
            <w:r>
              <w:t xml:space="preserve">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t xml:space="preserve"> indicator (RSPLI) (octet 4, bit 8) (see NOTE 3)</w:t>
            </w:r>
          </w:p>
        </w:tc>
      </w:tr>
      <w:tr w:rsidR="00256F19" w:rsidRPr="00CC0C94" w14:paraId="3789548C" w14:textId="77777777" w:rsidTr="0095702E">
        <w:trPr>
          <w:gridAfter w:val="1"/>
          <w:wAfter w:w="33" w:type="dxa"/>
          <w:cantSplit/>
          <w:jc w:val="center"/>
        </w:trPr>
        <w:tc>
          <w:tcPr>
            <w:tcW w:w="7088" w:type="dxa"/>
            <w:gridSpan w:val="10"/>
            <w:shd w:val="clear" w:color="auto" w:fill="FFFFFF"/>
          </w:tcPr>
          <w:p w14:paraId="50B12946" w14:textId="77777777" w:rsidR="00256F19" w:rsidRPr="00CC0C94" w:rsidRDefault="00256F19" w:rsidP="00CE655F">
            <w:pPr>
              <w:pStyle w:val="TAL"/>
            </w:pPr>
            <w:r>
              <w:t>Bit</w:t>
            </w:r>
          </w:p>
        </w:tc>
      </w:tr>
      <w:tr w:rsidR="00256F19" w:rsidRPr="00CC0C94" w14:paraId="2B4E2D08" w14:textId="77777777" w:rsidTr="0095702E">
        <w:trPr>
          <w:gridAfter w:val="1"/>
          <w:wAfter w:w="33" w:type="dxa"/>
          <w:cantSplit/>
          <w:jc w:val="center"/>
        </w:trPr>
        <w:tc>
          <w:tcPr>
            <w:tcW w:w="284" w:type="dxa"/>
            <w:gridSpan w:val="2"/>
            <w:shd w:val="clear" w:color="auto" w:fill="FFFFFF"/>
          </w:tcPr>
          <w:p w14:paraId="2A7D4AD7" w14:textId="77777777" w:rsidR="00256F19" w:rsidRPr="008E711C" w:rsidRDefault="00256F19" w:rsidP="00CE655F">
            <w:pPr>
              <w:pStyle w:val="TAL"/>
              <w:rPr>
                <w:b/>
              </w:rPr>
            </w:pPr>
            <w:r>
              <w:rPr>
                <w:b/>
              </w:rPr>
              <w:t>8</w:t>
            </w:r>
          </w:p>
        </w:tc>
        <w:tc>
          <w:tcPr>
            <w:tcW w:w="283" w:type="dxa"/>
            <w:gridSpan w:val="2"/>
            <w:shd w:val="clear" w:color="auto" w:fill="FFFFFF"/>
          </w:tcPr>
          <w:p w14:paraId="23ACD4A0" w14:textId="77777777" w:rsidR="00256F19" w:rsidRPr="00CC0C94" w:rsidRDefault="00256F19" w:rsidP="00CE655F">
            <w:pPr>
              <w:pStyle w:val="TAL"/>
            </w:pPr>
          </w:p>
        </w:tc>
        <w:tc>
          <w:tcPr>
            <w:tcW w:w="284" w:type="dxa"/>
            <w:gridSpan w:val="2"/>
            <w:shd w:val="clear" w:color="auto" w:fill="FFFFFF"/>
          </w:tcPr>
          <w:p w14:paraId="3865D2A5" w14:textId="77777777" w:rsidR="00256F19" w:rsidRPr="00CC0C94" w:rsidRDefault="00256F19" w:rsidP="00CE655F">
            <w:pPr>
              <w:pStyle w:val="TAL"/>
            </w:pPr>
          </w:p>
        </w:tc>
        <w:tc>
          <w:tcPr>
            <w:tcW w:w="283" w:type="dxa"/>
            <w:gridSpan w:val="2"/>
            <w:shd w:val="clear" w:color="auto" w:fill="FFFFFF"/>
          </w:tcPr>
          <w:p w14:paraId="354ED996" w14:textId="77777777" w:rsidR="00256F19" w:rsidRPr="00CC0C94" w:rsidRDefault="00256F19" w:rsidP="00CE655F">
            <w:pPr>
              <w:pStyle w:val="TAL"/>
            </w:pPr>
          </w:p>
        </w:tc>
        <w:tc>
          <w:tcPr>
            <w:tcW w:w="5954" w:type="dxa"/>
            <w:gridSpan w:val="2"/>
            <w:shd w:val="clear" w:color="auto" w:fill="FFFFFF"/>
          </w:tcPr>
          <w:p w14:paraId="2CFE1A92" w14:textId="77777777" w:rsidR="00256F19" w:rsidRPr="00CC0C94" w:rsidRDefault="00256F19" w:rsidP="00CE655F">
            <w:pPr>
              <w:pStyle w:val="TAL"/>
            </w:pPr>
          </w:p>
        </w:tc>
      </w:tr>
      <w:tr w:rsidR="00256F19" w:rsidRPr="00CC0C94" w14:paraId="01470ABC" w14:textId="77777777" w:rsidTr="0095702E">
        <w:trPr>
          <w:gridAfter w:val="1"/>
          <w:wAfter w:w="33" w:type="dxa"/>
          <w:cantSplit/>
          <w:jc w:val="center"/>
        </w:trPr>
        <w:tc>
          <w:tcPr>
            <w:tcW w:w="284" w:type="dxa"/>
            <w:gridSpan w:val="2"/>
            <w:shd w:val="clear" w:color="auto" w:fill="FFFFFF"/>
          </w:tcPr>
          <w:p w14:paraId="71224526" w14:textId="77777777" w:rsidR="00256F19" w:rsidRPr="008E711C" w:rsidRDefault="00256F19" w:rsidP="00CE655F">
            <w:pPr>
              <w:pStyle w:val="TAL"/>
            </w:pPr>
            <w:r w:rsidRPr="008E711C">
              <w:t>0</w:t>
            </w:r>
          </w:p>
        </w:tc>
        <w:tc>
          <w:tcPr>
            <w:tcW w:w="283" w:type="dxa"/>
            <w:gridSpan w:val="2"/>
            <w:shd w:val="clear" w:color="auto" w:fill="FFFFFF"/>
          </w:tcPr>
          <w:p w14:paraId="4AC3BA51" w14:textId="77777777" w:rsidR="00256F19" w:rsidRPr="00CC0C94" w:rsidRDefault="00256F19" w:rsidP="00CE655F">
            <w:pPr>
              <w:pStyle w:val="TAL"/>
            </w:pPr>
          </w:p>
        </w:tc>
        <w:tc>
          <w:tcPr>
            <w:tcW w:w="284" w:type="dxa"/>
            <w:gridSpan w:val="2"/>
            <w:shd w:val="clear" w:color="auto" w:fill="FFFFFF"/>
          </w:tcPr>
          <w:p w14:paraId="51CF8479" w14:textId="77777777" w:rsidR="00256F19" w:rsidRPr="00CC0C94" w:rsidRDefault="00256F19" w:rsidP="00CE655F">
            <w:pPr>
              <w:pStyle w:val="TAL"/>
            </w:pPr>
          </w:p>
        </w:tc>
        <w:tc>
          <w:tcPr>
            <w:tcW w:w="283" w:type="dxa"/>
            <w:gridSpan w:val="2"/>
            <w:shd w:val="clear" w:color="auto" w:fill="FFFFFF"/>
          </w:tcPr>
          <w:p w14:paraId="211A0800" w14:textId="77777777" w:rsidR="00256F19" w:rsidRPr="00CC0C94" w:rsidRDefault="00256F19" w:rsidP="00CE655F">
            <w:pPr>
              <w:pStyle w:val="TAL"/>
            </w:pPr>
          </w:p>
        </w:tc>
        <w:tc>
          <w:tcPr>
            <w:tcW w:w="5954" w:type="dxa"/>
            <w:gridSpan w:val="2"/>
            <w:shd w:val="clear" w:color="auto" w:fill="FFFFFF"/>
          </w:tcPr>
          <w:p w14:paraId="7EB1AD01"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t xml:space="preserve"> </w:t>
            </w:r>
            <w:r>
              <w:rPr>
                <w:lang w:eastAsia="zh-CN"/>
              </w:rPr>
              <w:t>not requested</w:t>
            </w:r>
          </w:p>
        </w:tc>
      </w:tr>
      <w:tr w:rsidR="00256F19" w:rsidRPr="00CC0C94" w14:paraId="507C5A61" w14:textId="77777777" w:rsidTr="0095702E">
        <w:trPr>
          <w:gridAfter w:val="1"/>
          <w:wAfter w:w="33" w:type="dxa"/>
          <w:cantSplit/>
          <w:jc w:val="center"/>
        </w:trPr>
        <w:tc>
          <w:tcPr>
            <w:tcW w:w="284" w:type="dxa"/>
            <w:gridSpan w:val="2"/>
            <w:shd w:val="clear" w:color="auto" w:fill="FFFFFF"/>
          </w:tcPr>
          <w:p w14:paraId="1D737C15" w14:textId="77777777" w:rsidR="00256F19" w:rsidRPr="00F04D5E" w:rsidRDefault="00256F19" w:rsidP="00CE655F">
            <w:pPr>
              <w:pStyle w:val="TAL"/>
            </w:pPr>
            <w:r>
              <w:t>1</w:t>
            </w:r>
          </w:p>
        </w:tc>
        <w:tc>
          <w:tcPr>
            <w:tcW w:w="283" w:type="dxa"/>
            <w:gridSpan w:val="2"/>
            <w:shd w:val="clear" w:color="auto" w:fill="FFFFFF"/>
          </w:tcPr>
          <w:p w14:paraId="726BE46E" w14:textId="77777777" w:rsidR="00256F19" w:rsidRPr="00CC0C94" w:rsidRDefault="00256F19" w:rsidP="00CE655F">
            <w:pPr>
              <w:pStyle w:val="TAL"/>
            </w:pPr>
          </w:p>
        </w:tc>
        <w:tc>
          <w:tcPr>
            <w:tcW w:w="284" w:type="dxa"/>
            <w:gridSpan w:val="2"/>
            <w:shd w:val="clear" w:color="auto" w:fill="FFFFFF"/>
          </w:tcPr>
          <w:p w14:paraId="30273B26" w14:textId="77777777" w:rsidR="00256F19" w:rsidRPr="00CC0C94" w:rsidRDefault="00256F19" w:rsidP="00CE655F">
            <w:pPr>
              <w:pStyle w:val="TAL"/>
            </w:pPr>
          </w:p>
        </w:tc>
        <w:tc>
          <w:tcPr>
            <w:tcW w:w="283" w:type="dxa"/>
            <w:gridSpan w:val="2"/>
            <w:shd w:val="clear" w:color="auto" w:fill="FFFFFF"/>
          </w:tcPr>
          <w:p w14:paraId="6C14E151" w14:textId="77777777" w:rsidR="00256F19" w:rsidRPr="00CC0C94" w:rsidRDefault="00256F19" w:rsidP="00CE655F">
            <w:pPr>
              <w:pStyle w:val="TAL"/>
            </w:pPr>
          </w:p>
        </w:tc>
        <w:tc>
          <w:tcPr>
            <w:tcW w:w="5954" w:type="dxa"/>
            <w:gridSpan w:val="2"/>
            <w:shd w:val="clear" w:color="auto" w:fill="FFFFFF"/>
          </w:tcPr>
          <w:p w14:paraId="7814C953"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rPr>
                <w:lang w:eastAsia="zh-CN"/>
              </w:rPr>
              <w:t xml:space="preserve"> requested</w:t>
            </w:r>
          </w:p>
        </w:tc>
      </w:tr>
      <w:tr w:rsidR="00256F19" w14:paraId="2D13D78E" w14:textId="77777777" w:rsidTr="0095702E">
        <w:trPr>
          <w:gridAfter w:val="1"/>
          <w:wAfter w:w="33" w:type="dxa"/>
          <w:cantSplit/>
          <w:jc w:val="center"/>
        </w:trPr>
        <w:tc>
          <w:tcPr>
            <w:tcW w:w="7088" w:type="dxa"/>
            <w:gridSpan w:val="10"/>
            <w:shd w:val="clear" w:color="auto" w:fill="FFFFFF"/>
          </w:tcPr>
          <w:p w14:paraId="4DA4245D" w14:textId="77777777" w:rsidR="00256F19" w:rsidRDefault="00256F19" w:rsidP="00CE655F">
            <w:pPr>
              <w:pStyle w:val="TAL"/>
            </w:pPr>
          </w:p>
        </w:tc>
      </w:tr>
      <w:tr w:rsidR="00256F19" w:rsidRPr="00CC0C94" w14:paraId="5C702F4D" w14:textId="77777777" w:rsidTr="0095702E">
        <w:trPr>
          <w:gridAfter w:val="1"/>
          <w:wAfter w:w="33" w:type="dxa"/>
          <w:cantSplit/>
          <w:jc w:val="center"/>
        </w:trPr>
        <w:tc>
          <w:tcPr>
            <w:tcW w:w="7088" w:type="dxa"/>
            <w:gridSpan w:val="10"/>
            <w:shd w:val="clear" w:color="auto" w:fill="FFFFFF"/>
          </w:tcPr>
          <w:p w14:paraId="6D413F45" w14:textId="77777777" w:rsidR="00256F19" w:rsidRDefault="00256F19" w:rsidP="00CE655F">
            <w:pPr>
              <w:pStyle w:val="TAL"/>
            </w:pPr>
          </w:p>
          <w:p w14:paraId="7B252E5A"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target UE </w:t>
            </w:r>
            <w:r>
              <w:t>indicator (RSPTI) (octet 5, bit 1) (see NOTE 3)</w:t>
            </w:r>
          </w:p>
        </w:tc>
      </w:tr>
      <w:tr w:rsidR="00256F19" w:rsidRPr="00CC0C94" w14:paraId="09E95695" w14:textId="77777777" w:rsidTr="0095702E">
        <w:trPr>
          <w:gridAfter w:val="1"/>
          <w:wAfter w:w="33" w:type="dxa"/>
          <w:cantSplit/>
          <w:jc w:val="center"/>
        </w:trPr>
        <w:tc>
          <w:tcPr>
            <w:tcW w:w="7088" w:type="dxa"/>
            <w:gridSpan w:val="10"/>
            <w:shd w:val="clear" w:color="auto" w:fill="FFFFFF"/>
          </w:tcPr>
          <w:p w14:paraId="56D37982" w14:textId="77777777" w:rsidR="00256F19" w:rsidRPr="00CC0C94" w:rsidRDefault="00256F19" w:rsidP="00CE655F">
            <w:pPr>
              <w:pStyle w:val="TAL"/>
            </w:pPr>
            <w:r>
              <w:t>Bit</w:t>
            </w:r>
          </w:p>
        </w:tc>
      </w:tr>
      <w:tr w:rsidR="00256F19" w:rsidRPr="00CC0C94" w14:paraId="01276DB4" w14:textId="77777777" w:rsidTr="0095702E">
        <w:trPr>
          <w:gridAfter w:val="1"/>
          <w:wAfter w:w="33" w:type="dxa"/>
          <w:cantSplit/>
          <w:jc w:val="center"/>
        </w:trPr>
        <w:tc>
          <w:tcPr>
            <w:tcW w:w="284" w:type="dxa"/>
            <w:gridSpan w:val="2"/>
            <w:shd w:val="clear" w:color="auto" w:fill="FFFFFF"/>
          </w:tcPr>
          <w:p w14:paraId="57AB4A40" w14:textId="77777777" w:rsidR="00256F19" w:rsidRPr="008E711C" w:rsidRDefault="00256F19" w:rsidP="00CE655F">
            <w:pPr>
              <w:pStyle w:val="TAL"/>
              <w:rPr>
                <w:b/>
              </w:rPr>
            </w:pPr>
            <w:r>
              <w:rPr>
                <w:b/>
              </w:rPr>
              <w:t>1</w:t>
            </w:r>
          </w:p>
        </w:tc>
        <w:tc>
          <w:tcPr>
            <w:tcW w:w="283" w:type="dxa"/>
            <w:gridSpan w:val="2"/>
            <w:shd w:val="clear" w:color="auto" w:fill="FFFFFF"/>
          </w:tcPr>
          <w:p w14:paraId="614C54F6" w14:textId="77777777" w:rsidR="00256F19" w:rsidRPr="00CC0C94" w:rsidRDefault="00256F19" w:rsidP="00CE655F">
            <w:pPr>
              <w:pStyle w:val="TAL"/>
            </w:pPr>
          </w:p>
        </w:tc>
        <w:tc>
          <w:tcPr>
            <w:tcW w:w="284" w:type="dxa"/>
            <w:gridSpan w:val="2"/>
            <w:shd w:val="clear" w:color="auto" w:fill="FFFFFF"/>
          </w:tcPr>
          <w:p w14:paraId="486447CB" w14:textId="77777777" w:rsidR="00256F19" w:rsidRPr="00CC0C94" w:rsidRDefault="00256F19" w:rsidP="00CE655F">
            <w:pPr>
              <w:pStyle w:val="TAL"/>
            </w:pPr>
          </w:p>
        </w:tc>
        <w:tc>
          <w:tcPr>
            <w:tcW w:w="283" w:type="dxa"/>
            <w:gridSpan w:val="2"/>
            <w:shd w:val="clear" w:color="auto" w:fill="FFFFFF"/>
          </w:tcPr>
          <w:p w14:paraId="4A231C33" w14:textId="77777777" w:rsidR="00256F19" w:rsidRPr="00CC0C94" w:rsidRDefault="00256F19" w:rsidP="00CE655F">
            <w:pPr>
              <w:pStyle w:val="TAL"/>
            </w:pPr>
          </w:p>
        </w:tc>
        <w:tc>
          <w:tcPr>
            <w:tcW w:w="5954" w:type="dxa"/>
            <w:gridSpan w:val="2"/>
            <w:shd w:val="clear" w:color="auto" w:fill="FFFFFF"/>
          </w:tcPr>
          <w:p w14:paraId="3FFDA81E" w14:textId="77777777" w:rsidR="00256F19" w:rsidRPr="00CC0C94" w:rsidRDefault="00256F19" w:rsidP="00CE655F">
            <w:pPr>
              <w:pStyle w:val="TAL"/>
            </w:pPr>
          </w:p>
        </w:tc>
      </w:tr>
      <w:tr w:rsidR="00256F19" w:rsidRPr="00CC0C94" w14:paraId="4B1AB451" w14:textId="77777777" w:rsidTr="0095702E">
        <w:trPr>
          <w:gridAfter w:val="1"/>
          <w:wAfter w:w="33" w:type="dxa"/>
          <w:cantSplit/>
          <w:jc w:val="center"/>
        </w:trPr>
        <w:tc>
          <w:tcPr>
            <w:tcW w:w="284" w:type="dxa"/>
            <w:gridSpan w:val="2"/>
            <w:shd w:val="clear" w:color="auto" w:fill="FFFFFF"/>
          </w:tcPr>
          <w:p w14:paraId="60A84DF5" w14:textId="77777777" w:rsidR="00256F19" w:rsidRPr="008E711C" w:rsidRDefault="00256F19" w:rsidP="00CE655F">
            <w:pPr>
              <w:pStyle w:val="TAL"/>
            </w:pPr>
            <w:r w:rsidRPr="008E711C">
              <w:t>0</w:t>
            </w:r>
          </w:p>
        </w:tc>
        <w:tc>
          <w:tcPr>
            <w:tcW w:w="283" w:type="dxa"/>
            <w:gridSpan w:val="2"/>
            <w:shd w:val="clear" w:color="auto" w:fill="FFFFFF"/>
          </w:tcPr>
          <w:p w14:paraId="33C3995B" w14:textId="77777777" w:rsidR="00256F19" w:rsidRPr="00CC0C94" w:rsidRDefault="00256F19" w:rsidP="00CE655F">
            <w:pPr>
              <w:pStyle w:val="TAL"/>
            </w:pPr>
          </w:p>
        </w:tc>
        <w:tc>
          <w:tcPr>
            <w:tcW w:w="284" w:type="dxa"/>
            <w:gridSpan w:val="2"/>
            <w:shd w:val="clear" w:color="auto" w:fill="FFFFFF"/>
          </w:tcPr>
          <w:p w14:paraId="71DF05D5" w14:textId="77777777" w:rsidR="00256F19" w:rsidRPr="00CC0C94" w:rsidRDefault="00256F19" w:rsidP="00CE655F">
            <w:pPr>
              <w:pStyle w:val="TAL"/>
            </w:pPr>
          </w:p>
        </w:tc>
        <w:tc>
          <w:tcPr>
            <w:tcW w:w="283" w:type="dxa"/>
            <w:gridSpan w:val="2"/>
            <w:shd w:val="clear" w:color="auto" w:fill="FFFFFF"/>
          </w:tcPr>
          <w:p w14:paraId="13EFAB0D" w14:textId="77777777" w:rsidR="00256F19" w:rsidRPr="00CC0C94" w:rsidRDefault="00256F19" w:rsidP="00CE655F">
            <w:pPr>
              <w:pStyle w:val="TAL"/>
            </w:pPr>
          </w:p>
        </w:tc>
        <w:tc>
          <w:tcPr>
            <w:tcW w:w="5954" w:type="dxa"/>
            <w:gridSpan w:val="2"/>
            <w:shd w:val="clear" w:color="auto" w:fill="FFFFFF"/>
          </w:tcPr>
          <w:p w14:paraId="6C81D023"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target</w:t>
            </w:r>
            <w:r w:rsidRPr="00B14833">
              <w:rPr>
                <w:rFonts w:eastAsia="DengXian"/>
                <w:lang w:eastAsia="zh-CN"/>
              </w:rPr>
              <w:t xml:space="preserve"> UE</w:t>
            </w:r>
            <w:r>
              <w:rPr>
                <w:lang w:eastAsia="zh-CN"/>
              </w:rPr>
              <w:t xml:space="preserve"> not requested</w:t>
            </w:r>
          </w:p>
        </w:tc>
      </w:tr>
      <w:tr w:rsidR="00256F19" w:rsidRPr="00CC0C94" w14:paraId="5FE0B65C" w14:textId="77777777" w:rsidTr="0095702E">
        <w:trPr>
          <w:gridAfter w:val="1"/>
          <w:wAfter w:w="33" w:type="dxa"/>
          <w:cantSplit/>
          <w:jc w:val="center"/>
        </w:trPr>
        <w:tc>
          <w:tcPr>
            <w:tcW w:w="284" w:type="dxa"/>
            <w:gridSpan w:val="2"/>
            <w:shd w:val="clear" w:color="auto" w:fill="FFFFFF"/>
          </w:tcPr>
          <w:p w14:paraId="5A846CF4" w14:textId="77777777" w:rsidR="00256F19" w:rsidRPr="00F04D5E" w:rsidRDefault="00256F19" w:rsidP="00CE655F">
            <w:pPr>
              <w:pStyle w:val="TAL"/>
            </w:pPr>
            <w:r>
              <w:t>1</w:t>
            </w:r>
          </w:p>
        </w:tc>
        <w:tc>
          <w:tcPr>
            <w:tcW w:w="283" w:type="dxa"/>
            <w:gridSpan w:val="2"/>
            <w:shd w:val="clear" w:color="auto" w:fill="FFFFFF"/>
          </w:tcPr>
          <w:p w14:paraId="2554AB34" w14:textId="77777777" w:rsidR="00256F19" w:rsidRPr="00CC0C94" w:rsidRDefault="00256F19" w:rsidP="00CE655F">
            <w:pPr>
              <w:pStyle w:val="TAL"/>
            </w:pPr>
          </w:p>
        </w:tc>
        <w:tc>
          <w:tcPr>
            <w:tcW w:w="284" w:type="dxa"/>
            <w:gridSpan w:val="2"/>
            <w:shd w:val="clear" w:color="auto" w:fill="FFFFFF"/>
          </w:tcPr>
          <w:p w14:paraId="3C38A635" w14:textId="77777777" w:rsidR="00256F19" w:rsidRPr="00CC0C94" w:rsidRDefault="00256F19" w:rsidP="00CE655F">
            <w:pPr>
              <w:pStyle w:val="TAL"/>
            </w:pPr>
          </w:p>
        </w:tc>
        <w:tc>
          <w:tcPr>
            <w:tcW w:w="283" w:type="dxa"/>
            <w:gridSpan w:val="2"/>
            <w:shd w:val="clear" w:color="auto" w:fill="FFFFFF"/>
          </w:tcPr>
          <w:p w14:paraId="644D218F" w14:textId="77777777" w:rsidR="00256F19" w:rsidRPr="00CC0C94" w:rsidRDefault="00256F19" w:rsidP="00CE655F">
            <w:pPr>
              <w:pStyle w:val="TAL"/>
            </w:pPr>
          </w:p>
        </w:tc>
        <w:tc>
          <w:tcPr>
            <w:tcW w:w="5954" w:type="dxa"/>
            <w:gridSpan w:val="2"/>
            <w:shd w:val="clear" w:color="auto" w:fill="FFFFFF"/>
          </w:tcPr>
          <w:p w14:paraId="7E0D50C6"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target</w:t>
            </w:r>
            <w:r w:rsidRPr="00B14833">
              <w:rPr>
                <w:rFonts w:eastAsia="DengXian"/>
                <w:lang w:eastAsia="zh-CN"/>
              </w:rPr>
              <w:t xml:space="preserve"> UE</w:t>
            </w:r>
            <w:r>
              <w:rPr>
                <w:lang w:eastAsia="zh-CN"/>
              </w:rPr>
              <w:t xml:space="preserve"> requested</w:t>
            </w:r>
          </w:p>
        </w:tc>
      </w:tr>
      <w:tr w:rsidR="00256F19" w14:paraId="646343BA" w14:textId="77777777" w:rsidTr="0095702E">
        <w:trPr>
          <w:gridAfter w:val="1"/>
          <w:wAfter w:w="33" w:type="dxa"/>
          <w:cantSplit/>
          <w:jc w:val="center"/>
        </w:trPr>
        <w:tc>
          <w:tcPr>
            <w:tcW w:w="7088" w:type="dxa"/>
            <w:gridSpan w:val="10"/>
            <w:shd w:val="clear" w:color="auto" w:fill="FFFFFF"/>
          </w:tcPr>
          <w:p w14:paraId="4AC0E022" w14:textId="77777777" w:rsidR="00256F19" w:rsidRDefault="00256F19" w:rsidP="00CE655F">
            <w:pPr>
              <w:pStyle w:val="TAL"/>
            </w:pPr>
          </w:p>
        </w:tc>
      </w:tr>
      <w:tr w:rsidR="00256F19" w:rsidRPr="00CC0C94" w14:paraId="722EA76C" w14:textId="77777777" w:rsidTr="0095702E">
        <w:trPr>
          <w:gridAfter w:val="1"/>
          <w:wAfter w:w="33" w:type="dxa"/>
          <w:cantSplit/>
          <w:jc w:val="center"/>
        </w:trPr>
        <w:tc>
          <w:tcPr>
            <w:tcW w:w="7088" w:type="dxa"/>
            <w:gridSpan w:val="10"/>
            <w:shd w:val="clear" w:color="auto" w:fill="FFFFFF"/>
          </w:tcPr>
          <w:p w14:paraId="4F2A2C6F" w14:textId="77777777" w:rsidR="00256F19" w:rsidRDefault="00256F19" w:rsidP="00CE655F">
            <w:pPr>
              <w:pStyle w:val="TAL"/>
            </w:pPr>
          </w:p>
          <w:p w14:paraId="1FF76D73"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client UE </w:t>
            </w:r>
            <w:r>
              <w:t>indicator (RSPCI) (octet 5, bit 2) (see NOTE 3)</w:t>
            </w:r>
          </w:p>
        </w:tc>
      </w:tr>
      <w:tr w:rsidR="00256F19" w:rsidRPr="00CC0C94" w14:paraId="76E09792" w14:textId="77777777" w:rsidTr="0095702E">
        <w:trPr>
          <w:gridAfter w:val="1"/>
          <w:wAfter w:w="33" w:type="dxa"/>
          <w:cantSplit/>
          <w:jc w:val="center"/>
        </w:trPr>
        <w:tc>
          <w:tcPr>
            <w:tcW w:w="7088" w:type="dxa"/>
            <w:gridSpan w:val="10"/>
            <w:shd w:val="clear" w:color="auto" w:fill="FFFFFF"/>
          </w:tcPr>
          <w:p w14:paraId="02D9C17D" w14:textId="77777777" w:rsidR="00256F19" w:rsidRPr="00CC0C94" w:rsidRDefault="00256F19" w:rsidP="00CE655F">
            <w:pPr>
              <w:pStyle w:val="TAL"/>
            </w:pPr>
            <w:r>
              <w:t>Bit</w:t>
            </w:r>
          </w:p>
        </w:tc>
      </w:tr>
      <w:tr w:rsidR="00256F19" w:rsidRPr="00CC0C94" w14:paraId="4480574F" w14:textId="77777777" w:rsidTr="0095702E">
        <w:trPr>
          <w:gridAfter w:val="1"/>
          <w:wAfter w:w="33" w:type="dxa"/>
          <w:cantSplit/>
          <w:jc w:val="center"/>
        </w:trPr>
        <w:tc>
          <w:tcPr>
            <w:tcW w:w="284" w:type="dxa"/>
            <w:gridSpan w:val="2"/>
            <w:shd w:val="clear" w:color="auto" w:fill="FFFFFF"/>
          </w:tcPr>
          <w:p w14:paraId="2123C0F7" w14:textId="77777777" w:rsidR="00256F19" w:rsidRPr="008E711C" w:rsidRDefault="00256F19" w:rsidP="00CE655F">
            <w:pPr>
              <w:pStyle w:val="TAL"/>
              <w:rPr>
                <w:b/>
              </w:rPr>
            </w:pPr>
            <w:r>
              <w:rPr>
                <w:b/>
              </w:rPr>
              <w:t>2</w:t>
            </w:r>
          </w:p>
        </w:tc>
        <w:tc>
          <w:tcPr>
            <w:tcW w:w="283" w:type="dxa"/>
            <w:gridSpan w:val="2"/>
            <w:shd w:val="clear" w:color="auto" w:fill="FFFFFF"/>
          </w:tcPr>
          <w:p w14:paraId="73AE971F" w14:textId="77777777" w:rsidR="00256F19" w:rsidRPr="00CC0C94" w:rsidRDefault="00256F19" w:rsidP="00CE655F">
            <w:pPr>
              <w:pStyle w:val="TAL"/>
            </w:pPr>
          </w:p>
        </w:tc>
        <w:tc>
          <w:tcPr>
            <w:tcW w:w="284" w:type="dxa"/>
            <w:gridSpan w:val="2"/>
            <w:shd w:val="clear" w:color="auto" w:fill="FFFFFF"/>
          </w:tcPr>
          <w:p w14:paraId="0BE886D6" w14:textId="77777777" w:rsidR="00256F19" w:rsidRPr="00CC0C94" w:rsidRDefault="00256F19" w:rsidP="00CE655F">
            <w:pPr>
              <w:pStyle w:val="TAL"/>
            </w:pPr>
          </w:p>
        </w:tc>
        <w:tc>
          <w:tcPr>
            <w:tcW w:w="283" w:type="dxa"/>
            <w:gridSpan w:val="2"/>
            <w:shd w:val="clear" w:color="auto" w:fill="FFFFFF"/>
          </w:tcPr>
          <w:p w14:paraId="72897BE8" w14:textId="77777777" w:rsidR="00256F19" w:rsidRPr="00CC0C94" w:rsidRDefault="00256F19" w:rsidP="00CE655F">
            <w:pPr>
              <w:pStyle w:val="TAL"/>
            </w:pPr>
          </w:p>
        </w:tc>
        <w:tc>
          <w:tcPr>
            <w:tcW w:w="5954" w:type="dxa"/>
            <w:gridSpan w:val="2"/>
            <w:shd w:val="clear" w:color="auto" w:fill="FFFFFF"/>
          </w:tcPr>
          <w:p w14:paraId="1F636E04" w14:textId="77777777" w:rsidR="00256F19" w:rsidRPr="00CC0C94" w:rsidRDefault="00256F19" w:rsidP="00CE655F">
            <w:pPr>
              <w:pStyle w:val="TAL"/>
            </w:pPr>
          </w:p>
        </w:tc>
      </w:tr>
      <w:tr w:rsidR="00256F19" w:rsidRPr="00CC0C94" w14:paraId="466D1B80" w14:textId="77777777" w:rsidTr="0095702E">
        <w:trPr>
          <w:gridAfter w:val="1"/>
          <w:wAfter w:w="33" w:type="dxa"/>
          <w:cantSplit/>
          <w:jc w:val="center"/>
        </w:trPr>
        <w:tc>
          <w:tcPr>
            <w:tcW w:w="284" w:type="dxa"/>
            <w:gridSpan w:val="2"/>
            <w:shd w:val="clear" w:color="auto" w:fill="FFFFFF"/>
          </w:tcPr>
          <w:p w14:paraId="0AA252F6" w14:textId="77777777" w:rsidR="00256F19" w:rsidRPr="008E711C" w:rsidRDefault="00256F19" w:rsidP="00CE655F">
            <w:pPr>
              <w:pStyle w:val="TAL"/>
            </w:pPr>
            <w:r w:rsidRPr="008E711C">
              <w:t>0</w:t>
            </w:r>
          </w:p>
        </w:tc>
        <w:tc>
          <w:tcPr>
            <w:tcW w:w="283" w:type="dxa"/>
            <w:gridSpan w:val="2"/>
            <w:shd w:val="clear" w:color="auto" w:fill="FFFFFF"/>
          </w:tcPr>
          <w:p w14:paraId="10555201" w14:textId="77777777" w:rsidR="00256F19" w:rsidRPr="00CC0C94" w:rsidRDefault="00256F19" w:rsidP="00CE655F">
            <w:pPr>
              <w:pStyle w:val="TAL"/>
            </w:pPr>
          </w:p>
        </w:tc>
        <w:tc>
          <w:tcPr>
            <w:tcW w:w="284" w:type="dxa"/>
            <w:gridSpan w:val="2"/>
            <w:shd w:val="clear" w:color="auto" w:fill="FFFFFF"/>
          </w:tcPr>
          <w:p w14:paraId="3437B167" w14:textId="77777777" w:rsidR="00256F19" w:rsidRPr="00CC0C94" w:rsidRDefault="00256F19" w:rsidP="00CE655F">
            <w:pPr>
              <w:pStyle w:val="TAL"/>
            </w:pPr>
          </w:p>
        </w:tc>
        <w:tc>
          <w:tcPr>
            <w:tcW w:w="283" w:type="dxa"/>
            <w:gridSpan w:val="2"/>
            <w:shd w:val="clear" w:color="auto" w:fill="FFFFFF"/>
          </w:tcPr>
          <w:p w14:paraId="579D895E" w14:textId="77777777" w:rsidR="00256F19" w:rsidRPr="00CC0C94" w:rsidRDefault="00256F19" w:rsidP="00CE655F">
            <w:pPr>
              <w:pStyle w:val="TAL"/>
            </w:pPr>
          </w:p>
        </w:tc>
        <w:tc>
          <w:tcPr>
            <w:tcW w:w="5954" w:type="dxa"/>
            <w:gridSpan w:val="2"/>
            <w:shd w:val="clear" w:color="auto" w:fill="FFFFFF"/>
          </w:tcPr>
          <w:p w14:paraId="51ABC9E4"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client</w:t>
            </w:r>
            <w:r w:rsidRPr="00B14833">
              <w:rPr>
                <w:rFonts w:eastAsia="DengXian"/>
                <w:lang w:eastAsia="zh-CN"/>
              </w:rPr>
              <w:t xml:space="preserve"> UE</w:t>
            </w:r>
            <w:r>
              <w:rPr>
                <w:lang w:eastAsia="zh-CN"/>
              </w:rPr>
              <w:t xml:space="preserve"> not requested</w:t>
            </w:r>
          </w:p>
        </w:tc>
      </w:tr>
      <w:tr w:rsidR="00256F19" w:rsidRPr="00CC0C94" w14:paraId="5B786E93" w14:textId="77777777" w:rsidTr="0095702E">
        <w:trPr>
          <w:gridAfter w:val="1"/>
          <w:wAfter w:w="33" w:type="dxa"/>
          <w:cantSplit/>
          <w:jc w:val="center"/>
        </w:trPr>
        <w:tc>
          <w:tcPr>
            <w:tcW w:w="284" w:type="dxa"/>
            <w:gridSpan w:val="2"/>
            <w:shd w:val="clear" w:color="auto" w:fill="FFFFFF"/>
          </w:tcPr>
          <w:p w14:paraId="62C4D803" w14:textId="77777777" w:rsidR="00256F19" w:rsidRPr="00F04D5E" w:rsidRDefault="00256F19" w:rsidP="00CE655F">
            <w:pPr>
              <w:pStyle w:val="TAL"/>
            </w:pPr>
            <w:r>
              <w:t>1</w:t>
            </w:r>
          </w:p>
        </w:tc>
        <w:tc>
          <w:tcPr>
            <w:tcW w:w="283" w:type="dxa"/>
            <w:gridSpan w:val="2"/>
            <w:shd w:val="clear" w:color="auto" w:fill="FFFFFF"/>
          </w:tcPr>
          <w:p w14:paraId="349FD51D" w14:textId="77777777" w:rsidR="00256F19" w:rsidRPr="00CC0C94" w:rsidRDefault="00256F19" w:rsidP="00CE655F">
            <w:pPr>
              <w:pStyle w:val="TAL"/>
            </w:pPr>
          </w:p>
        </w:tc>
        <w:tc>
          <w:tcPr>
            <w:tcW w:w="284" w:type="dxa"/>
            <w:gridSpan w:val="2"/>
            <w:shd w:val="clear" w:color="auto" w:fill="FFFFFF"/>
          </w:tcPr>
          <w:p w14:paraId="72BF9432" w14:textId="77777777" w:rsidR="00256F19" w:rsidRPr="00CC0C94" w:rsidRDefault="00256F19" w:rsidP="00CE655F">
            <w:pPr>
              <w:pStyle w:val="TAL"/>
            </w:pPr>
          </w:p>
        </w:tc>
        <w:tc>
          <w:tcPr>
            <w:tcW w:w="283" w:type="dxa"/>
            <w:gridSpan w:val="2"/>
            <w:shd w:val="clear" w:color="auto" w:fill="FFFFFF"/>
          </w:tcPr>
          <w:p w14:paraId="3AA53A20" w14:textId="77777777" w:rsidR="00256F19" w:rsidRPr="00CC0C94" w:rsidRDefault="00256F19" w:rsidP="00CE655F">
            <w:pPr>
              <w:pStyle w:val="TAL"/>
            </w:pPr>
          </w:p>
        </w:tc>
        <w:tc>
          <w:tcPr>
            <w:tcW w:w="5954" w:type="dxa"/>
            <w:gridSpan w:val="2"/>
            <w:shd w:val="clear" w:color="auto" w:fill="FFFFFF"/>
          </w:tcPr>
          <w:p w14:paraId="6FB3B01E"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client</w:t>
            </w:r>
            <w:r w:rsidRPr="00B14833">
              <w:rPr>
                <w:rFonts w:eastAsia="DengXian"/>
                <w:lang w:eastAsia="zh-CN"/>
              </w:rPr>
              <w:t xml:space="preserve"> UE</w:t>
            </w:r>
            <w:r>
              <w:rPr>
                <w:lang w:eastAsia="zh-CN"/>
              </w:rPr>
              <w:t xml:space="preserve"> requested</w:t>
            </w:r>
          </w:p>
        </w:tc>
      </w:tr>
      <w:tr w:rsidR="00256F19" w:rsidRPr="000E25CC" w14:paraId="76122A97" w14:textId="77777777" w:rsidTr="0095702E">
        <w:trPr>
          <w:gridAfter w:val="1"/>
          <w:wAfter w:w="33" w:type="dxa"/>
          <w:cantSplit/>
          <w:jc w:val="center"/>
        </w:trPr>
        <w:tc>
          <w:tcPr>
            <w:tcW w:w="284" w:type="dxa"/>
            <w:gridSpan w:val="2"/>
            <w:shd w:val="clear" w:color="auto" w:fill="FFFFFF"/>
          </w:tcPr>
          <w:p w14:paraId="3636EB06" w14:textId="77777777" w:rsidR="00256F19" w:rsidRDefault="00256F19" w:rsidP="00CE655F">
            <w:pPr>
              <w:pStyle w:val="TAL"/>
            </w:pPr>
          </w:p>
        </w:tc>
        <w:tc>
          <w:tcPr>
            <w:tcW w:w="283" w:type="dxa"/>
            <w:gridSpan w:val="2"/>
            <w:shd w:val="clear" w:color="auto" w:fill="FFFFFF"/>
          </w:tcPr>
          <w:p w14:paraId="73E3150D" w14:textId="77777777" w:rsidR="00256F19" w:rsidRPr="00CC0C94" w:rsidRDefault="00256F19" w:rsidP="00CE655F">
            <w:pPr>
              <w:pStyle w:val="TAL"/>
            </w:pPr>
          </w:p>
        </w:tc>
        <w:tc>
          <w:tcPr>
            <w:tcW w:w="284" w:type="dxa"/>
            <w:gridSpan w:val="2"/>
            <w:shd w:val="clear" w:color="auto" w:fill="FFFFFF"/>
          </w:tcPr>
          <w:p w14:paraId="69AB85B0" w14:textId="77777777" w:rsidR="00256F19" w:rsidRPr="00CC0C94" w:rsidRDefault="00256F19" w:rsidP="00CE655F">
            <w:pPr>
              <w:pStyle w:val="TAL"/>
            </w:pPr>
          </w:p>
        </w:tc>
        <w:tc>
          <w:tcPr>
            <w:tcW w:w="283" w:type="dxa"/>
            <w:gridSpan w:val="2"/>
            <w:shd w:val="clear" w:color="auto" w:fill="FFFFFF"/>
          </w:tcPr>
          <w:p w14:paraId="7434956A" w14:textId="77777777" w:rsidR="00256F19" w:rsidRPr="00CC0C94" w:rsidRDefault="00256F19" w:rsidP="00CE655F">
            <w:pPr>
              <w:pStyle w:val="TAL"/>
            </w:pPr>
          </w:p>
        </w:tc>
        <w:tc>
          <w:tcPr>
            <w:tcW w:w="5954" w:type="dxa"/>
            <w:gridSpan w:val="2"/>
            <w:shd w:val="clear" w:color="auto" w:fill="FFFFFF"/>
          </w:tcPr>
          <w:p w14:paraId="2054F39A" w14:textId="77777777" w:rsidR="00256F19" w:rsidRPr="000E25CC" w:rsidRDefault="00256F19" w:rsidP="00CE655F">
            <w:pPr>
              <w:pStyle w:val="TAL"/>
              <w:rPr>
                <w:noProof/>
                <w:lang w:val="en-US"/>
              </w:rPr>
            </w:pPr>
          </w:p>
        </w:tc>
      </w:tr>
      <w:tr w:rsidR="00256F19" w:rsidRPr="00CC0C94" w14:paraId="0AEB6FB2" w14:textId="77777777" w:rsidTr="0095702E">
        <w:trPr>
          <w:gridAfter w:val="1"/>
          <w:wAfter w:w="33" w:type="dxa"/>
          <w:cantSplit/>
          <w:jc w:val="center"/>
        </w:trPr>
        <w:tc>
          <w:tcPr>
            <w:tcW w:w="7088" w:type="dxa"/>
            <w:gridSpan w:val="10"/>
            <w:shd w:val="clear" w:color="auto" w:fill="FFFFFF"/>
          </w:tcPr>
          <w:p w14:paraId="31F8E648" w14:textId="77777777" w:rsidR="00256F19" w:rsidRDefault="00256F19" w:rsidP="00CE655F">
            <w:pPr>
              <w:pStyle w:val="TAL"/>
            </w:pPr>
          </w:p>
          <w:p w14:paraId="34A722B6"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server UE </w:t>
            </w:r>
            <w:r>
              <w:t>indicator (RSPSI) (octet 5, bit 3) (see NOTE 3)</w:t>
            </w:r>
          </w:p>
        </w:tc>
      </w:tr>
      <w:tr w:rsidR="00256F19" w:rsidRPr="00CC0C94" w14:paraId="04DD8438" w14:textId="77777777" w:rsidTr="0095702E">
        <w:trPr>
          <w:gridAfter w:val="1"/>
          <w:wAfter w:w="33" w:type="dxa"/>
          <w:cantSplit/>
          <w:jc w:val="center"/>
        </w:trPr>
        <w:tc>
          <w:tcPr>
            <w:tcW w:w="7088" w:type="dxa"/>
            <w:gridSpan w:val="10"/>
            <w:shd w:val="clear" w:color="auto" w:fill="FFFFFF"/>
          </w:tcPr>
          <w:p w14:paraId="0528AF66" w14:textId="77777777" w:rsidR="00256F19" w:rsidRPr="00CC0C94" w:rsidRDefault="00256F19" w:rsidP="00CE655F">
            <w:pPr>
              <w:pStyle w:val="TAL"/>
            </w:pPr>
            <w:r>
              <w:t>Bit</w:t>
            </w:r>
          </w:p>
        </w:tc>
      </w:tr>
      <w:tr w:rsidR="00256F19" w:rsidRPr="00CC0C94" w14:paraId="70C59F18" w14:textId="77777777" w:rsidTr="0095702E">
        <w:trPr>
          <w:gridAfter w:val="1"/>
          <w:wAfter w:w="33" w:type="dxa"/>
          <w:cantSplit/>
          <w:jc w:val="center"/>
        </w:trPr>
        <w:tc>
          <w:tcPr>
            <w:tcW w:w="284" w:type="dxa"/>
            <w:gridSpan w:val="2"/>
            <w:shd w:val="clear" w:color="auto" w:fill="FFFFFF"/>
          </w:tcPr>
          <w:p w14:paraId="4126199B" w14:textId="77777777" w:rsidR="00256F19" w:rsidRPr="008E711C" w:rsidRDefault="00256F19" w:rsidP="00CE655F">
            <w:pPr>
              <w:pStyle w:val="TAL"/>
              <w:rPr>
                <w:b/>
              </w:rPr>
            </w:pPr>
            <w:r>
              <w:rPr>
                <w:b/>
              </w:rPr>
              <w:t>3</w:t>
            </w:r>
          </w:p>
        </w:tc>
        <w:tc>
          <w:tcPr>
            <w:tcW w:w="283" w:type="dxa"/>
            <w:gridSpan w:val="2"/>
            <w:shd w:val="clear" w:color="auto" w:fill="FFFFFF"/>
          </w:tcPr>
          <w:p w14:paraId="6DB1312A" w14:textId="77777777" w:rsidR="00256F19" w:rsidRPr="00CC0C94" w:rsidRDefault="00256F19" w:rsidP="00CE655F">
            <w:pPr>
              <w:pStyle w:val="TAL"/>
            </w:pPr>
          </w:p>
        </w:tc>
        <w:tc>
          <w:tcPr>
            <w:tcW w:w="284" w:type="dxa"/>
            <w:gridSpan w:val="2"/>
            <w:shd w:val="clear" w:color="auto" w:fill="FFFFFF"/>
          </w:tcPr>
          <w:p w14:paraId="41B7FAA4" w14:textId="77777777" w:rsidR="00256F19" w:rsidRPr="00CC0C94" w:rsidRDefault="00256F19" w:rsidP="00CE655F">
            <w:pPr>
              <w:pStyle w:val="TAL"/>
            </w:pPr>
          </w:p>
        </w:tc>
        <w:tc>
          <w:tcPr>
            <w:tcW w:w="283" w:type="dxa"/>
            <w:gridSpan w:val="2"/>
            <w:shd w:val="clear" w:color="auto" w:fill="FFFFFF"/>
          </w:tcPr>
          <w:p w14:paraId="4A172C16" w14:textId="77777777" w:rsidR="00256F19" w:rsidRPr="00CC0C94" w:rsidRDefault="00256F19" w:rsidP="00CE655F">
            <w:pPr>
              <w:pStyle w:val="TAL"/>
            </w:pPr>
          </w:p>
        </w:tc>
        <w:tc>
          <w:tcPr>
            <w:tcW w:w="5954" w:type="dxa"/>
            <w:gridSpan w:val="2"/>
            <w:shd w:val="clear" w:color="auto" w:fill="FFFFFF"/>
          </w:tcPr>
          <w:p w14:paraId="76031EE8" w14:textId="77777777" w:rsidR="00256F19" w:rsidRPr="00CC0C94" w:rsidRDefault="00256F19" w:rsidP="00CE655F">
            <w:pPr>
              <w:pStyle w:val="TAL"/>
            </w:pPr>
          </w:p>
        </w:tc>
      </w:tr>
      <w:tr w:rsidR="00256F19" w:rsidRPr="00CC0C94" w14:paraId="435344EF" w14:textId="77777777" w:rsidTr="0095702E">
        <w:trPr>
          <w:gridAfter w:val="1"/>
          <w:wAfter w:w="33" w:type="dxa"/>
          <w:cantSplit/>
          <w:jc w:val="center"/>
        </w:trPr>
        <w:tc>
          <w:tcPr>
            <w:tcW w:w="284" w:type="dxa"/>
            <w:gridSpan w:val="2"/>
            <w:shd w:val="clear" w:color="auto" w:fill="FFFFFF"/>
          </w:tcPr>
          <w:p w14:paraId="68753C73" w14:textId="77777777" w:rsidR="00256F19" w:rsidRPr="008E711C" w:rsidRDefault="00256F19" w:rsidP="00CE655F">
            <w:pPr>
              <w:pStyle w:val="TAL"/>
            </w:pPr>
            <w:r w:rsidRPr="008E711C">
              <w:t>0</w:t>
            </w:r>
          </w:p>
        </w:tc>
        <w:tc>
          <w:tcPr>
            <w:tcW w:w="283" w:type="dxa"/>
            <w:gridSpan w:val="2"/>
            <w:shd w:val="clear" w:color="auto" w:fill="FFFFFF"/>
          </w:tcPr>
          <w:p w14:paraId="749CF4CC" w14:textId="77777777" w:rsidR="00256F19" w:rsidRPr="00CC0C94" w:rsidRDefault="00256F19" w:rsidP="00CE655F">
            <w:pPr>
              <w:pStyle w:val="TAL"/>
            </w:pPr>
          </w:p>
        </w:tc>
        <w:tc>
          <w:tcPr>
            <w:tcW w:w="284" w:type="dxa"/>
            <w:gridSpan w:val="2"/>
            <w:shd w:val="clear" w:color="auto" w:fill="FFFFFF"/>
          </w:tcPr>
          <w:p w14:paraId="44681AF7" w14:textId="77777777" w:rsidR="00256F19" w:rsidRPr="00CC0C94" w:rsidRDefault="00256F19" w:rsidP="00CE655F">
            <w:pPr>
              <w:pStyle w:val="TAL"/>
            </w:pPr>
          </w:p>
        </w:tc>
        <w:tc>
          <w:tcPr>
            <w:tcW w:w="283" w:type="dxa"/>
            <w:gridSpan w:val="2"/>
            <w:shd w:val="clear" w:color="auto" w:fill="FFFFFF"/>
          </w:tcPr>
          <w:p w14:paraId="68DF3C16" w14:textId="77777777" w:rsidR="00256F19" w:rsidRPr="00CC0C94" w:rsidRDefault="00256F19" w:rsidP="00CE655F">
            <w:pPr>
              <w:pStyle w:val="TAL"/>
            </w:pPr>
          </w:p>
        </w:tc>
        <w:tc>
          <w:tcPr>
            <w:tcW w:w="5954" w:type="dxa"/>
            <w:gridSpan w:val="2"/>
            <w:shd w:val="clear" w:color="auto" w:fill="FFFFFF"/>
          </w:tcPr>
          <w:p w14:paraId="57110756"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server</w:t>
            </w:r>
            <w:r w:rsidRPr="00B14833">
              <w:rPr>
                <w:rFonts w:eastAsia="DengXian"/>
                <w:lang w:eastAsia="zh-CN"/>
              </w:rPr>
              <w:t xml:space="preserve"> UE</w:t>
            </w:r>
            <w:r>
              <w:rPr>
                <w:lang w:eastAsia="zh-CN"/>
              </w:rPr>
              <w:t xml:space="preserve"> not requested</w:t>
            </w:r>
          </w:p>
        </w:tc>
      </w:tr>
      <w:tr w:rsidR="00256F19" w:rsidRPr="00CC0C94" w14:paraId="6A53EC02" w14:textId="77777777" w:rsidTr="0095702E">
        <w:trPr>
          <w:gridAfter w:val="1"/>
          <w:wAfter w:w="33" w:type="dxa"/>
          <w:cantSplit/>
          <w:jc w:val="center"/>
        </w:trPr>
        <w:tc>
          <w:tcPr>
            <w:tcW w:w="284" w:type="dxa"/>
            <w:gridSpan w:val="2"/>
            <w:shd w:val="clear" w:color="auto" w:fill="FFFFFF"/>
          </w:tcPr>
          <w:p w14:paraId="6C8864BB" w14:textId="77777777" w:rsidR="00256F19" w:rsidRPr="00F04D5E" w:rsidRDefault="00256F19" w:rsidP="00CE655F">
            <w:pPr>
              <w:pStyle w:val="TAL"/>
            </w:pPr>
            <w:r>
              <w:t>1</w:t>
            </w:r>
          </w:p>
        </w:tc>
        <w:tc>
          <w:tcPr>
            <w:tcW w:w="283" w:type="dxa"/>
            <w:gridSpan w:val="2"/>
            <w:shd w:val="clear" w:color="auto" w:fill="FFFFFF"/>
          </w:tcPr>
          <w:p w14:paraId="478D46F4" w14:textId="77777777" w:rsidR="00256F19" w:rsidRPr="00CC0C94" w:rsidRDefault="00256F19" w:rsidP="00CE655F">
            <w:pPr>
              <w:pStyle w:val="TAL"/>
            </w:pPr>
          </w:p>
        </w:tc>
        <w:tc>
          <w:tcPr>
            <w:tcW w:w="284" w:type="dxa"/>
            <w:gridSpan w:val="2"/>
            <w:shd w:val="clear" w:color="auto" w:fill="FFFFFF"/>
          </w:tcPr>
          <w:p w14:paraId="11E7E392" w14:textId="77777777" w:rsidR="00256F19" w:rsidRPr="00CC0C94" w:rsidRDefault="00256F19" w:rsidP="00CE655F">
            <w:pPr>
              <w:pStyle w:val="TAL"/>
            </w:pPr>
          </w:p>
        </w:tc>
        <w:tc>
          <w:tcPr>
            <w:tcW w:w="283" w:type="dxa"/>
            <w:gridSpan w:val="2"/>
            <w:shd w:val="clear" w:color="auto" w:fill="FFFFFF"/>
          </w:tcPr>
          <w:p w14:paraId="08122538" w14:textId="77777777" w:rsidR="00256F19" w:rsidRPr="00CC0C94" w:rsidRDefault="00256F19" w:rsidP="00CE655F">
            <w:pPr>
              <w:pStyle w:val="TAL"/>
            </w:pPr>
          </w:p>
        </w:tc>
        <w:tc>
          <w:tcPr>
            <w:tcW w:w="5954" w:type="dxa"/>
            <w:gridSpan w:val="2"/>
            <w:shd w:val="clear" w:color="auto" w:fill="FFFFFF"/>
          </w:tcPr>
          <w:p w14:paraId="3B2A8C44"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server</w:t>
            </w:r>
            <w:r w:rsidRPr="00B14833">
              <w:rPr>
                <w:rFonts w:eastAsia="DengXian"/>
                <w:lang w:eastAsia="zh-CN"/>
              </w:rPr>
              <w:t xml:space="preserve"> UE</w:t>
            </w:r>
            <w:r>
              <w:rPr>
                <w:lang w:eastAsia="zh-CN"/>
              </w:rPr>
              <w:t xml:space="preserve"> requested</w:t>
            </w:r>
          </w:p>
        </w:tc>
      </w:tr>
      <w:tr w:rsidR="00D57EAA" w:rsidRPr="000E25CC" w14:paraId="3AD228FA" w14:textId="77777777" w:rsidTr="00193DFC">
        <w:trPr>
          <w:gridAfter w:val="1"/>
          <w:wAfter w:w="33" w:type="dxa"/>
          <w:cantSplit/>
          <w:jc w:val="center"/>
        </w:trPr>
        <w:tc>
          <w:tcPr>
            <w:tcW w:w="7088" w:type="dxa"/>
            <w:gridSpan w:val="10"/>
            <w:shd w:val="clear" w:color="auto" w:fill="FFFFFF"/>
          </w:tcPr>
          <w:p w14:paraId="4F7AF33C" w14:textId="77777777" w:rsidR="00D57EAA" w:rsidRPr="000E25CC" w:rsidRDefault="00D57EAA" w:rsidP="00193DFC">
            <w:pPr>
              <w:pStyle w:val="TAL"/>
              <w:rPr>
                <w:noProof/>
                <w:lang w:val="en-US"/>
              </w:rPr>
            </w:pPr>
          </w:p>
        </w:tc>
      </w:tr>
      <w:tr w:rsidR="00D57EAA" w:rsidRPr="000E25CC" w14:paraId="21FF06C5" w14:textId="77777777" w:rsidTr="00193DFC">
        <w:trPr>
          <w:gridAfter w:val="1"/>
          <w:wAfter w:w="33" w:type="dxa"/>
          <w:cantSplit/>
          <w:jc w:val="center"/>
        </w:trPr>
        <w:tc>
          <w:tcPr>
            <w:tcW w:w="7088" w:type="dxa"/>
            <w:gridSpan w:val="10"/>
            <w:shd w:val="clear" w:color="auto" w:fill="FFFFFF"/>
          </w:tcPr>
          <w:p w14:paraId="2B7AD30B" w14:textId="77777777" w:rsidR="00D57EAA" w:rsidRPr="000E25CC" w:rsidRDefault="00D57EAA" w:rsidP="00193DFC">
            <w:pPr>
              <w:pStyle w:val="TAL"/>
              <w:rPr>
                <w:noProof/>
                <w:lang w:val="en-US"/>
              </w:rPr>
            </w:pPr>
          </w:p>
        </w:tc>
      </w:tr>
      <w:tr w:rsidR="00D57EAA" w:rsidRPr="000E25CC" w14:paraId="30C6FFB2" w14:textId="77777777" w:rsidTr="00193DFC">
        <w:trPr>
          <w:gridAfter w:val="1"/>
          <w:wAfter w:w="33" w:type="dxa"/>
          <w:cantSplit/>
          <w:jc w:val="center"/>
        </w:trPr>
        <w:tc>
          <w:tcPr>
            <w:tcW w:w="7088" w:type="dxa"/>
            <w:gridSpan w:val="10"/>
            <w:shd w:val="clear" w:color="auto" w:fill="FFFFFF"/>
          </w:tcPr>
          <w:p w14:paraId="4FB368C4" w14:textId="77777777" w:rsidR="00D57EAA" w:rsidRPr="000E25CC" w:rsidRDefault="00D57EAA" w:rsidP="00193DFC">
            <w:pPr>
              <w:pStyle w:val="TAL"/>
              <w:rPr>
                <w:noProof/>
                <w:lang w:val="en-US"/>
              </w:rPr>
            </w:pPr>
            <w:r w:rsidRPr="000E25CC">
              <w:t xml:space="preserve">UE policies for </w:t>
            </w:r>
            <w:r>
              <w:rPr>
                <w:lang w:eastAsia="zh-CN"/>
              </w:rPr>
              <w:t xml:space="preserve">ranging and sidelink positioning </w:t>
            </w:r>
            <w:r>
              <w:rPr>
                <w:rFonts w:eastAsia="DengXian"/>
                <w:lang w:eastAsia="zh-CN"/>
              </w:rPr>
              <w:t xml:space="preserve">reference UE </w:t>
            </w:r>
            <w:r>
              <w:t>indicator (RSPRI) (octet 5, bit 4) (see NOTE 3)</w:t>
            </w:r>
          </w:p>
        </w:tc>
      </w:tr>
      <w:tr w:rsidR="00D57EAA" w:rsidRPr="000E25CC" w14:paraId="4B1B0B7A" w14:textId="77777777" w:rsidTr="00193DFC">
        <w:trPr>
          <w:gridAfter w:val="1"/>
          <w:wAfter w:w="33" w:type="dxa"/>
          <w:cantSplit/>
          <w:jc w:val="center"/>
        </w:trPr>
        <w:tc>
          <w:tcPr>
            <w:tcW w:w="7088" w:type="dxa"/>
            <w:gridSpan w:val="10"/>
            <w:shd w:val="clear" w:color="auto" w:fill="FFFFFF"/>
          </w:tcPr>
          <w:p w14:paraId="5D4C16FF" w14:textId="77777777" w:rsidR="00D57EAA" w:rsidRPr="000E25CC" w:rsidRDefault="00D57EAA" w:rsidP="00193DFC">
            <w:pPr>
              <w:pStyle w:val="TAL"/>
            </w:pPr>
            <w:r>
              <w:t>Bit</w:t>
            </w:r>
          </w:p>
        </w:tc>
      </w:tr>
      <w:tr w:rsidR="00D57EAA" w:rsidRPr="000E25CC" w14:paraId="7F5E8BFA" w14:textId="77777777" w:rsidTr="00193DFC">
        <w:trPr>
          <w:gridAfter w:val="1"/>
          <w:wAfter w:w="33" w:type="dxa"/>
          <w:cantSplit/>
          <w:jc w:val="center"/>
        </w:trPr>
        <w:tc>
          <w:tcPr>
            <w:tcW w:w="284" w:type="dxa"/>
            <w:gridSpan w:val="2"/>
            <w:shd w:val="clear" w:color="auto" w:fill="FFFFFF"/>
          </w:tcPr>
          <w:p w14:paraId="6794352A" w14:textId="77777777" w:rsidR="00D57EAA" w:rsidRDefault="00D57EAA" w:rsidP="00193DFC">
            <w:pPr>
              <w:pStyle w:val="TAL"/>
            </w:pPr>
            <w:r>
              <w:rPr>
                <w:b/>
              </w:rPr>
              <w:t>4</w:t>
            </w:r>
          </w:p>
        </w:tc>
        <w:tc>
          <w:tcPr>
            <w:tcW w:w="283" w:type="dxa"/>
            <w:gridSpan w:val="2"/>
            <w:shd w:val="clear" w:color="auto" w:fill="FFFFFF"/>
          </w:tcPr>
          <w:p w14:paraId="3BC87109" w14:textId="77777777" w:rsidR="00D57EAA" w:rsidRPr="00CC0C94" w:rsidRDefault="00D57EAA" w:rsidP="00193DFC">
            <w:pPr>
              <w:pStyle w:val="TAL"/>
            </w:pPr>
          </w:p>
        </w:tc>
        <w:tc>
          <w:tcPr>
            <w:tcW w:w="284" w:type="dxa"/>
            <w:gridSpan w:val="2"/>
            <w:shd w:val="clear" w:color="auto" w:fill="FFFFFF"/>
          </w:tcPr>
          <w:p w14:paraId="13A54BE0" w14:textId="77777777" w:rsidR="00D57EAA" w:rsidRPr="00CC0C94" w:rsidRDefault="00D57EAA" w:rsidP="00193DFC">
            <w:pPr>
              <w:pStyle w:val="TAL"/>
            </w:pPr>
          </w:p>
        </w:tc>
        <w:tc>
          <w:tcPr>
            <w:tcW w:w="283" w:type="dxa"/>
            <w:gridSpan w:val="2"/>
            <w:shd w:val="clear" w:color="auto" w:fill="FFFFFF"/>
          </w:tcPr>
          <w:p w14:paraId="475C8F8A" w14:textId="77777777" w:rsidR="00D57EAA" w:rsidRPr="00CC0C94" w:rsidRDefault="00D57EAA" w:rsidP="00193DFC">
            <w:pPr>
              <w:pStyle w:val="TAL"/>
            </w:pPr>
          </w:p>
        </w:tc>
        <w:tc>
          <w:tcPr>
            <w:tcW w:w="5954" w:type="dxa"/>
            <w:gridSpan w:val="2"/>
            <w:shd w:val="clear" w:color="auto" w:fill="FFFFFF"/>
          </w:tcPr>
          <w:p w14:paraId="44FB7FB1" w14:textId="77777777" w:rsidR="00D57EAA" w:rsidRPr="000E25CC" w:rsidRDefault="00D57EAA" w:rsidP="00193DFC">
            <w:pPr>
              <w:pStyle w:val="TAL"/>
              <w:rPr>
                <w:noProof/>
                <w:lang w:val="en-US"/>
              </w:rPr>
            </w:pPr>
          </w:p>
        </w:tc>
      </w:tr>
      <w:tr w:rsidR="00D57EAA" w:rsidRPr="000E25CC" w14:paraId="506F5CA3" w14:textId="77777777" w:rsidTr="00193DFC">
        <w:trPr>
          <w:gridAfter w:val="1"/>
          <w:wAfter w:w="33" w:type="dxa"/>
          <w:cantSplit/>
          <w:jc w:val="center"/>
        </w:trPr>
        <w:tc>
          <w:tcPr>
            <w:tcW w:w="284" w:type="dxa"/>
            <w:gridSpan w:val="2"/>
            <w:shd w:val="clear" w:color="auto" w:fill="FFFFFF"/>
          </w:tcPr>
          <w:p w14:paraId="692CFE7D" w14:textId="77777777" w:rsidR="00D57EAA" w:rsidRDefault="00D57EAA" w:rsidP="00193DFC">
            <w:pPr>
              <w:pStyle w:val="TAL"/>
            </w:pPr>
            <w:r w:rsidRPr="008E711C">
              <w:t>0</w:t>
            </w:r>
          </w:p>
        </w:tc>
        <w:tc>
          <w:tcPr>
            <w:tcW w:w="283" w:type="dxa"/>
            <w:gridSpan w:val="2"/>
            <w:shd w:val="clear" w:color="auto" w:fill="FFFFFF"/>
          </w:tcPr>
          <w:p w14:paraId="7E2BE73C" w14:textId="77777777" w:rsidR="00D57EAA" w:rsidRPr="00CC0C94" w:rsidRDefault="00D57EAA" w:rsidP="00193DFC">
            <w:pPr>
              <w:pStyle w:val="TAL"/>
            </w:pPr>
          </w:p>
        </w:tc>
        <w:tc>
          <w:tcPr>
            <w:tcW w:w="284" w:type="dxa"/>
            <w:gridSpan w:val="2"/>
            <w:shd w:val="clear" w:color="auto" w:fill="FFFFFF"/>
          </w:tcPr>
          <w:p w14:paraId="7552E33A" w14:textId="77777777" w:rsidR="00D57EAA" w:rsidRPr="00CC0C94" w:rsidRDefault="00D57EAA" w:rsidP="00193DFC">
            <w:pPr>
              <w:pStyle w:val="TAL"/>
            </w:pPr>
          </w:p>
        </w:tc>
        <w:tc>
          <w:tcPr>
            <w:tcW w:w="283" w:type="dxa"/>
            <w:gridSpan w:val="2"/>
            <w:shd w:val="clear" w:color="auto" w:fill="FFFFFF"/>
          </w:tcPr>
          <w:p w14:paraId="07E420C9" w14:textId="77777777" w:rsidR="00D57EAA" w:rsidRPr="00CC0C94" w:rsidRDefault="00D57EAA" w:rsidP="00193DFC">
            <w:pPr>
              <w:pStyle w:val="TAL"/>
            </w:pPr>
          </w:p>
        </w:tc>
        <w:tc>
          <w:tcPr>
            <w:tcW w:w="5954" w:type="dxa"/>
            <w:gridSpan w:val="2"/>
            <w:shd w:val="clear" w:color="auto" w:fill="FFFFFF"/>
          </w:tcPr>
          <w:p w14:paraId="55CA641C" w14:textId="77777777" w:rsidR="00D57EAA" w:rsidRPr="000E25CC" w:rsidRDefault="00D57EAA" w:rsidP="00193DFC">
            <w:pPr>
              <w:pStyle w:val="TAL"/>
              <w:rPr>
                <w:noProof/>
                <w:lang w:val="en-US"/>
              </w:rPr>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 xml:space="preserve">reference </w:t>
            </w:r>
            <w:r w:rsidRPr="00B14833">
              <w:rPr>
                <w:rFonts w:eastAsia="DengXian"/>
                <w:lang w:eastAsia="zh-CN"/>
              </w:rPr>
              <w:t>UE</w:t>
            </w:r>
            <w:r>
              <w:rPr>
                <w:lang w:eastAsia="zh-CN"/>
              </w:rPr>
              <w:t xml:space="preserve"> not requested</w:t>
            </w:r>
          </w:p>
        </w:tc>
      </w:tr>
      <w:tr w:rsidR="00D57EAA" w:rsidRPr="000E25CC" w14:paraId="279F1197" w14:textId="77777777" w:rsidTr="00193DFC">
        <w:trPr>
          <w:gridAfter w:val="1"/>
          <w:wAfter w:w="33" w:type="dxa"/>
          <w:cantSplit/>
          <w:jc w:val="center"/>
        </w:trPr>
        <w:tc>
          <w:tcPr>
            <w:tcW w:w="284" w:type="dxa"/>
            <w:gridSpan w:val="2"/>
            <w:shd w:val="clear" w:color="auto" w:fill="FFFFFF"/>
          </w:tcPr>
          <w:p w14:paraId="5B41CA94" w14:textId="77777777" w:rsidR="00D57EAA" w:rsidRDefault="00D57EAA" w:rsidP="00193DFC">
            <w:pPr>
              <w:pStyle w:val="TAL"/>
            </w:pPr>
            <w:r>
              <w:t>1</w:t>
            </w:r>
          </w:p>
        </w:tc>
        <w:tc>
          <w:tcPr>
            <w:tcW w:w="283" w:type="dxa"/>
            <w:gridSpan w:val="2"/>
            <w:shd w:val="clear" w:color="auto" w:fill="FFFFFF"/>
          </w:tcPr>
          <w:p w14:paraId="06058927" w14:textId="77777777" w:rsidR="00D57EAA" w:rsidRPr="00CC0C94" w:rsidRDefault="00D57EAA" w:rsidP="00193DFC">
            <w:pPr>
              <w:pStyle w:val="TAL"/>
            </w:pPr>
          </w:p>
        </w:tc>
        <w:tc>
          <w:tcPr>
            <w:tcW w:w="284" w:type="dxa"/>
            <w:gridSpan w:val="2"/>
            <w:shd w:val="clear" w:color="auto" w:fill="FFFFFF"/>
          </w:tcPr>
          <w:p w14:paraId="1D6B5A89" w14:textId="77777777" w:rsidR="00D57EAA" w:rsidRPr="00CC0C94" w:rsidRDefault="00D57EAA" w:rsidP="00193DFC">
            <w:pPr>
              <w:pStyle w:val="TAL"/>
            </w:pPr>
          </w:p>
        </w:tc>
        <w:tc>
          <w:tcPr>
            <w:tcW w:w="283" w:type="dxa"/>
            <w:gridSpan w:val="2"/>
            <w:shd w:val="clear" w:color="auto" w:fill="FFFFFF"/>
          </w:tcPr>
          <w:p w14:paraId="3A7D0A8B" w14:textId="77777777" w:rsidR="00D57EAA" w:rsidRPr="00CC0C94" w:rsidRDefault="00D57EAA" w:rsidP="00193DFC">
            <w:pPr>
              <w:pStyle w:val="TAL"/>
            </w:pPr>
          </w:p>
        </w:tc>
        <w:tc>
          <w:tcPr>
            <w:tcW w:w="5954" w:type="dxa"/>
            <w:gridSpan w:val="2"/>
            <w:shd w:val="clear" w:color="auto" w:fill="FFFFFF"/>
          </w:tcPr>
          <w:p w14:paraId="6A0A48FD" w14:textId="77777777" w:rsidR="00D57EAA" w:rsidRPr="000E25CC" w:rsidRDefault="00D57EAA" w:rsidP="00193DFC">
            <w:pPr>
              <w:pStyle w:val="TAL"/>
              <w:rPr>
                <w:noProof/>
                <w:lang w:val="en-US"/>
              </w:rPr>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 xml:space="preserve">reference </w:t>
            </w:r>
            <w:r w:rsidRPr="00B14833">
              <w:rPr>
                <w:rFonts w:eastAsia="DengXian"/>
                <w:lang w:eastAsia="zh-CN"/>
              </w:rPr>
              <w:t>UE</w:t>
            </w:r>
            <w:r>
              <w:rPr>
                <w:lang w:eastAsia="zh-CN"/>
              </w:rPr>
              <w:t xml:space="preserve"> requested</w:t>
            </w:r>
          </w:p>
        </w:tc>
      </w:tr>
      <w:tr w:rsidR="00D57EAA" w:rsidRPr="000E25CC" w14:paraId="72CF4968" w14:textId="77777777" w:rsidTr="00193DFC">
        <w:trPr>
          <w:gridAfter w:val="1"/>
          <w:wAfter w:w="33" w:type="dxa"/>
          <w:cantSplit/>
          <w:jc w:val="center"/>
        </w:trPr>
        <w:tc>
          <w:tcPr>
            <w:tcW w:w="7088" w:type="dxa"/>
            <w:gridSpan w:val="10"/>
            <w:shd w:val="clear" w:color="auto" w:fill="FFFFFF"/>
          </w:tcPr>
          <w:p w14:paraId="1C72951D" w14:textId="77777777" w:rsidR="00D57EAA" w:rsidRPr="000E25CC" w:rsidRDefault="00D57EAA" w:rsidP="00193DFC">
            <w:pPr>
              <w:pStyle w:val="TAL"/>
              <w:rPr>
                <w:noProof/>
                <w:lang w:val="en-US"/>
              </w:rPr>
            </w:pPr>
          </w:p>
        </w:tc>
      </w:tr>
      <w:tr w:rsidR="00D57EAA" w:rsidRPr="000E25CC" w14:paraId="5535DFDD" w14:textId="77777777" w:rsidTr="00193DFC">
        <w:trPr>
          <w:gridAfter w:val="1"/>
          <w:wAfter w:w="33" w:type="dxa"/>
          <w:cantSplit/>
          <w:jc w:val="center"/>
        </w:trPr>
        <w:tc>
          <w:tcPr>
            <w:tcW w:w="7088" w:type="dxa"/>
            <w:gridSpan w:val="10"/>
            <w:shd w:val="clear" w:color="auto" w:fill="FFFFFF"/>
          </w:tcPr>
          <w:p w14:paraId="15400CC0" w14:textId="77777777" w:rsidR="00D57EAA" w:rsidRPr="000E25CC" w:rsidRDefault="00D57EAA" w:rsidP="00193DFC">
            <w:pPr>
              <w:pStyle w:val="TAL"/>
              <w:rPr>
                <w:noProof/>
                <w:lang w:val="en-US"/>
              </w:rPr>
            </w:pPr>
          </w:p>
        </w:tc>
      </w:tr>
      <w:tr w:rsidR="00256F19" w:rsidRPr="00CC0C94" w14:paraId="0F11B8A9" w14:textId="77777777" w:rsidTr="0095702E">
        <w:trPr>
          <w:gridBefore w:val="1"/>
          <w:wBefore w:w="33" w:type="dxa"/>
          <w:cantSplit/>
          <w:jc w:val="center"/>
        </w:trPr>
        <w:tc>
          <w:tcPr>
            <w:tcW w:w="7088" w:type="dxa"/>
            <w:gridSpan w:val="10"/>
            <w:shd w:val="clear" w:color="auto" w:fill="FFFFFF"/>
          </w:tcPr>
          <w:p w14:paraId="58820549" w14:textId="2CC8A549" w:rsidR="00256F19" w:rsidRPr="00CC0C94" w:rsidRDefault="00256F19" w:rsidP="00CE655F">
            <w:pPr>
              <w:pStyle w:val="TAL"/>
            </w:pPr>
            <w:r w:rsidRPr="00CC0C94">
              <w:t>B</w:t>
            </w:r>
            <w:r>
              <w:t xml:space="preserve">its </w:t>
            </w:r>
            <w:r w:rsidR="00D57EAA">
              <w:t>5</w:t>
            </w:r>
            <w:r>
              <w:t xml:space="preserve"> to 8 of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95702E">
        <w:trPr>
          <w:gridBefore w:val="1"/>
          <w:wBefore w:w="33" w:type="dxa"/>
          <w:cantSplit/>
          <w:jc w:val="center"/>
        </w:trPr>
        <w:tc>
          <w:tcPr>
            <w:tcW w:w="7088" w:type="dxa"/>
            <w:gridSpan w:val="10"/>
            <w:tcBorders>
              <w:bottom w:val="single" w:sz="4" w:space="0" w:color="auto"/>
            </w:tcBorders>
            <w:shd w:val="clear" w:color="auto" w:fill="FFFFFF"/>
          </w:tcPr>
          <w:p w14:paraId="35E5D787" w14:textId="77777777" w:rsidR="00256F19" w:rsidRPr="00CC0C94" w:rsidRDefault="00256F19" w:rsidP="00CE655F">
            <w:pPr>
              <w:pStyle w:val="TAL"/>
            </w:pPr>
          </w:p>
        </w:tc>
      </w:tr>
      <w:tr w:rsidR="00256F19" w:rsidRPr="00CC0C94" w14:paraId="7643709F" w14:textId="77777777" w:rsidTr="0095702E">
        <w:trPr>
          <w:gridBefore w:val="1"/>
          <w:wBefore w:w="33" w:type="dxa"/>
          <w:cantSplit/>
          <w:jc w:val="center"/>
        </w:trPr>
        <w:tc>
          <w:tcPr>
            <w:tcW w:w="7088" w:type="dxa"/>
            <w:gridSpan w:val="10"/>
            <w:tcBorders>
              <w:top w:val="single" w:sz="4" w:space="0" w:color="auto"/>
              <w:bottom w:val="single" w:sz="4" w:space="0" w:color="auto"/>
            </w:tcBorders>
            <w:shd w:val="clear" w:color="auto" w:fill="FFFFFF"/>
          </w:tcPr>
          <w:p w14:paraId="4947A3AE" w14:textId="77777777" w:rsidR="00256F19" w:rsidRDefault="00256F19" w:rsidP="00CE655F">
            <w:pPr>
              <w:pStyle w:val="TAN"/>
            </w:pPr>
            <w:r>
              <w:t>NOTE 1:</w:t>
            </w:r>
            <w:r w:rsidRPr="005C6ED7">
              <w:tab/>
            </w:r>
            <w:r>
              <w:t>Usage of this bit is not specified in the present specification and is specified in 3GPP TS 24.554 [27].</w:t>
            </w:r>
          </w:p>
          <w:p w14:paraId="5C5F1A15" w14:textId="77777777" w:rsidR="00256F19" w:rsidRDefault="00256F19" w:rsidP="00CE655F">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55F">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4050D74F" w14:textId="364A2837" w:rsidR="00D57EAA" w:rsidRPr="00875EB5" w:rsidRDefault="00D57EAA" w:rsidP="0095702E">
      <w:pPr>
        <w:pStyle w:val="EditorsNote"/>
      </w:pPr>
      <w:r>
        <w:t>Editor’s Note: The requested UE policies for ranging_SL may be updated, which depends on SA2 progress.</w:t>
      </w:r>
    </w:p>
    <w:p w14:paraId="215434B8" w14:textId="77777777" w:rsidR="008E33F7" w:rsidRPr="00742FAE" w:rsidRDefault="008E33F7" w:rsidP="00CC0F60">
      <w:pPr>
        <w:pStyle w:val="Heading2"/>
      </w:pPr>
      <w:bookmarkStart w:id="1950" w:name="_Toc146247535"/>
      <w:r>
        <w:t>8.4</w:t>
      </w:r>
      <w:r>
        <w:tab/>
      </w:r>
      <w:r>
        <w:rPr>
          <w:noProof/>
          <w:lang w:val="en-US"/>
        </w:rPr>
        <w:t xml:space="preserve">V2X communication over </w:t>
      </w:r>
      <w:r>
        <w:t>PC5 s</w:t>
      </w:r>
      <w:r w:rsidRPr="00742FAE">
        <w:t xml:space="preserve">ignalling </w:t>
      </w:r>
      <w:r>
        <w:t>information elements</w:t>
      </w:r>
      <w:bookmarkEnd w:id="1941"/>
      <w:bookmarkEnd w:id="1942"/>
      <w:bookmarkEnd w:id="1943"/>
      <w:bookmarkEnd w:id="1944"/>
      <w:bookmarkEnd w:id="1945"/>
      <w:bookmarkEnd w:id="1946"/>
      <w:bookmarkEnd w:id="1947"/>
      <w:bookmarkEnd w:id="1948"/>
      <w:bookmarkEnd w:id="1949"/>
      <w:bookmarkEnd w:id="1950"/>
    </w:p>
    <w:p w14:paraId="36773662" w14:textId="77777777" w:rsidR="008E33F7" w:rsidRPr="00742FAE" w:rsidRDefault="008E33F7" w:rsidP="00CC0F60">
      <w:pPr>
        <w:pStyle w:val="Heading3"/>
      </w:pPr>
      <w:bookmarkStart w:id="1951" w:name="_Toc525231502"/>
      <w:bookmarkStart w:id="1952" w:name="_Toc25070722"/>
      <w:bookmarkStart w:id="1953" w:name="_Toc34388713"/>
      <w:bookmarkStart w:id="1954" w:name="_Toc34404484"/>
      <w:bookmarkStart w:id="1955" w:name="_Toc45282380"/>
      <w:bookmarkStart w:id="1956" w:name="_Toc45882766"/>
      <w:bookmarkStart w:id="1957" w:name="_Toc51951316"/>
      <w:bookmarkStart w:id="1958" w:name="_Toc59209093"/>
      <w:bookmarkStart w:id="1959" w:name="_Toc75734935"/>
      <w:bookmarkStart w:id="1960" w:name="_Toc146247536"/>
      <w:r>
        <w:t>8.4.1</w:t>
      </w:r>
      <w:r>
        <w:tab/>
      </w:r>
      <w:bookmarkEnd w:id="1951"/>
      <w:r>
        <w:t>PC5 signalling message t</w:t>
      </w:r>
      <w:r w:rsidRPr="00742FAE">
        <w:t>ype</w:t>
      </w:r>
      <w:bookmarkEnd w:id="1952"/>
      <w:bookmarkEnd w:id="1953"/>
      <w:bookmarkEnd w:id="1954"/>
      <w:bookmarkEnd w:id="1955"/>
      <w:bookmarkEnd w:id="1956"/>
      <w:bookmarkEnd w:id="1957"/>
      <w:bookmarkEnd w:id="1958"/>
      <w:bookmarkEnd w:id="1959"/>
      <w:bookmarkEnd w:id="1960"/>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61" w:name="_Toc525231504"/>
      <w:bookmarkStart w:id="1962" w:name="_Toc25070723"/>
      <w:bookmarkStart w:id="1963" w:name="_Toc34388714"/>
      <w:bookmarkStart w:id="1964" w:name="_Toc34404485"/>
      <w:bookmarkStart w:id="1965" w:name="_Toc45282381"/>
      <w:bookmarkStart w:id="1966" w:name="_Toc45882767"/>
      <w:bookmarkStart w:id="1967" w:name="_Toc51951317"/>
      <w:bookmarkStart w:id="1968" w:name="_Toc59209094"/>
      <w:bookmarkStart w:id="1969" w:name="_Toc75734936"/>
      <w:bookmarkStart w:id="1970" w:name="_Toc146247537"/>
      <w:r>
        <w:t>8.4.2</w:t>
      </w:r>
      <w:r>
        <w:tab/>
        <w:t>Sequence n</w:t>
      </w:r>
      <w:r w:rsidRPr="00742FAE">
        <w:t>umber</w:t>
      </w:r>
      <w:bookmarkEnd w:id="1961"/>
      <w:bookmarkEnd w:id="1962"/>
      <w:bookmarkEnd w:id="1963"/>
      <w:bookmarkEnd w:id="1964"/>
      <w:bookmarkEnd w:id="1965"/>
      <w:bookmarkEnd w:id="1966"/>
      <w:bookmarkEnd w:id="1967"/>
      <w:bookmarkEnd w:id="1968"/>
      <w:bookmarkEnd w:id="1969"/>
      <w:bookmarkEnd w:id="1970"/>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71" w:name="_Toc25070724"/>
      <w:bookmarkStart w:id="1972" w:name="_Toc34388715"/>
      <w:bookmarkStart w:id="1973" w:name="_Toc34404486"/>
      <w:bookmarkStart w:id="1974" w:name="_Toc45282382"/>
      <w:bookmarkStart w:id="1975" w:name="_Toc45882768"/>
      <w:bookmarkStart w:id="1976" w:name="_Toc51951318"/>
      <w:bookmarkStart w:id="1977" w:name="_Toc59209095"/>
      <w:bookmarkStart w:id="1978" w:name="_Toc75734937"/>
      <w:bookmarkStart w:id="1979" w:name="_Toc146247538"/>
      <w:r w:rsidRPr="00DF0404">
        <w:t>8.4.3</w:t>
      </w:r>
      <w:r w:rsidRPr="00DF0404">
        <w:tab/>
        <w:t>V2X service identifier</w:t>
      </w:r>
      <w:bookmarkEnd w:id="1971"/>
      <w:bookmarkEnd w:id="1972"/>
      <w:bookmarkEnd w:id="1973"/>
      <w:bookmarkEnd w:id="1974"/>
      <w:bookmarkEnd w:id="1975"/>
      <w:bookmarkEnd w:id="1976"/>
      <w:bookmarkEnd w:id="1977"/>
      <w:bookmarkEnd w:id="1978"/>
      <w:bookmarkEnd w:id="197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80" w:name="_Toc525231443"/>
      <w:bookmarkStart w:id="198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82" w:name="_Toc34388716"/>
      <w:bookmarkStart w:id="1983" w:name="_Toc34404487"/>
      <w:bookmarkStart w:id="1984" w:name="_Toc45282383"/>
      <w:bookmarkStart w:id="1985" w:name="_Toc45882769"/>
      <w:bookmarkStart w:id="1986" w:name="_Toc51951319"/>
      <w:bookmarkStart w:id="1987" w:name="_Toc59209096"/>
      <w:bookmarkStart w:id="1988" w:name="_Toc75734938"/>
      <w:bookmarkStart w:id="1989" w:name="_Toc146247539"/>
      <w:r>
        <w:t>8.4.4</w:t>
      </w:r>
      <w:r>
        <w:tab/>
      </w:r>
      <w:bookmarkEnd w:id="1980"/>
      <w:r>
        <w:t>Application layer ID</w:t>
      </w:r>
      <w:bookmarkEnd w:id="1981"/>
      <w:bookmarkEnd w:id="1982"/>
      <w:bookmarkEnd w:id="1983"/>
      <w:bookmarkEnd w:id="1984"/>
      <w:bookmarkEnd w:id="1985"/>
      <w:bookmarkEnd w:id="1986"/>
      <w:bookmarkEnd w:id="1987"/>
      <w:bookmarkEnd w:id="1988"/>
      <w:bookmarkEnd w:id="198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90" w:name="_Toc20233299"/>
      <w:bookmarkStart w:id="199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92"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92"/>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93" w:name="_Toc34388717"/>
      <w:bookmarkStart w:id="1994" w:name="_Toc34404488"/>
      <w:bookmarkStart w:id="1995" w:name="_Toc45282384"/>
      <w:bookmarkStart w:id="1996" w:name="_Toc45882770"/>
      <w:bookmarkStart w:id="1997" w:name="_Toc51951320"/>
      <w:bookmarkStart w:id="1998" w:name="_Toc59209097"/>
      <w:bookmarkStart w:id="1999" w:name="_Toc75734939"/>
      <w:bookmarkStart w:id="2000" w:name="_Toc146247540"/>
      <w:r>
        <w:t>8.4.5</w:t>
      </w:r>
      <w:r w:rsidRPr="00913BB3">
        <w:tab/>
      </w:r>
      <w:r>
        <w:t xml:space="preserve">PC5 </w:t>
      </w:r>
      <w:r w:rsidRPr="00913BB3">
        <w:t>QoS flow descriptions</w:t>
      </w:r>
      <w:bookmarkEnd w:id="1990"/>
      <w:bookmarkEnd w:id="1991"/>
      <w:bookmarkEnd w:id="1993"/>
      <w:bookmarkEnd w:id="1994"/>
      <w:bookmarkEnd w:id="1995"/>
      <w:bookmarkEnd w:id="1996"/>
      <w:bookmarkEnd w:id="1997"/>
      <w:bookmarkEnd w:id="1998"/>
      <w:bookmarkEnd w:id="1999"/>
      <w:bookmarkEnd w:id="2000"/>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001" w:name="_Toc525231506"/>
    </w:p>
    <w:p w14:paraId="6DF4DD44" w14:textId="77777777" w:rsidR="008E33F7" w:rsidRPr="00742FAE" w:rsidRDefault="008E33F7" w:rsidP="00CC0F60">
      <w:pPr>
        <w:pStyle w:val="Heading3"/>
      </w:pPr>
      <w:bookmarkStart w:id="2002" w:name="_Toc25070727"/>
      <w:bookmarkStart w:id="2003" w:name="_Toc34388718"/>
      <w:bookmarkStart w:id="2004" w:name="_Toc34404489"/>
      <w:bookmarkStart w:id="2005" w:name="_Toc45282385"/>
      <w:bookmarkStart w:id="2006" w:name="_Toc45882771"/>
      <w:bookmarkStart w:id="2007" w:name="_Toc51951321"/>
      <w:bookmarkStart w:id="2008" w:name="_Toc59209098"/>
      <w:bookmarkStart w:id="2009" w:name="_Toc75734940"/>
      <w:bookmarkStart w:id="2010" w:name="_Toc146247541"/>
      <w:r>
        <w:t>8.4.6</w:t>
      </w:r>
      <w:r>
        <w:tab/>
        <w:t>IP address c</w:t>
      </w:r>
      <w:r w:rsidRPr="00742FAE">
        <w:t>onfig</w:t>
      </w:r>
      <w:bookmarkEnd w:id="2001"/>
      <w:r>
        <w:t>uration</w:t>
      </w:r>
      <w:bookmarkEnd w:id="2002"/>
      <w:bookmarkEnd w:id="2003"/>
      <w:bookmarkEnd w:id="2004"/>
      <w:bookmarkEnd w:id="2005"/>
      <w:bookmarkEnd w:id="2006"/>
      <w:bookmarkEnd w:id="2007"/>
      <w:bookmarkEnd w:id="2008"/>
      <w:bookmarkEnd w:id="2009"/>
      <w:bookmarkEnd w:id="2010"/>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011" w:name="_Toc525231507"/>
      <w:bookmarkStart w:id="2012" w:name="_Toc25070728"/>
      <w:bookmarkStart w:id="2013" w:name="_Toc34388719"/>
      <w:bookmarkStart w:id="2014" w:name="_Toc34404490"/>
      <w:bookmarkStart w:id="2015" w:name="_Toc45282386"/>
      <w:bookmarkStart w:id="2016" w:name="_Toc45882772"/>
      <w:bookmarkStart w:id="2017" w:name="_Toc51951322"/>
      <w:bookmarkStart w:id="2018" w:name="_Toc59209099"/>
      <w:bookmarkStart w:id="2019" w:name="_Toc75734941"/>
      <w:bookmarkStart w:id="2020" w:name="_Toc146247542"/>
      <w:r>
        <w:t>8.4.7</w:t>
      </w:r>
      <w:r>
        <w:tab/>
        <w:t>Link local IPv6 a</w:t>
      </w:r>
      <w:r w:rsidRPr="00742FAE">
        <w:t>ddress</w:t>
      </w:r>
      <w:bookmarkEnd w:id="2011"/>
      <w:bookmarkEnd w:id="2012"/>
      <w:bookmarkEnd w:id="2013"/>
      <w:bookmarkEnd w:id="2014"/>
      <w:bookmarkEnd w:id="2015"/>
      <w:bookmarkEnd w:id="2016"/>
      <w:bookmarkEnd w:id="2017"/>
      <w:bookmarkEnd w:id="2018"/>
      <w:bookmarkEnd w:id="2019"/>
      <w:bookmarkEnd w:id="2020"/>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021" w:name="_Toc525231510"/>
      <w:bookmarkStart w:id="2022" w:name="_Toc34388720"/>
      <w:bookmarkStart w:id="2023" w:name="_Toc34404491"/>
      <w:bookmarkStart w:id="2024" w:name="_Toc45282387"/>
      <w:bookmarkStart w:id="2025" w:name="_Toc45882773"/>
      <w:bookmarkStart w:id="2026" w:name="_Toc51951323"/>
      <w:bookmarkStart w:id="2027" w:name="_Toc59209100"/>
      <w:bookmarkStart w:id="2028" w:name="_Toc75734942"/>
      <w:bookmarkStart w:id="2029" w:name="_Toc502240455"/>
      <w:bookmarkStart w:id="2030" w:name="_Toc25070729"/>
      <w:bookmarkStart w:id="2031" w:name="_Toc146247543"/>
      <w:r>
        <w:rPr>
          <w:rFonts w:hint="eastAsia"/>
          <w:szCs w:val="22"/>
          <w:lang w:val="en-US" w:eastAsia="zh-CN"/>
        </w:rPr>
        <w:t>8.4.</w:t>
      </w:r>
      <w:r>
        <w:rPr>
          <w:szCs w:val="22"/>
          <w:lang w:val="en-US" w:eastAsia="zh-CN"/>
        </w:rPr>
        <w:t>8</w:t>
      </w:r>
      <w:r w:rsidRPr="00711E94">
        <w:rPr>
          <w:szCs w:val="22"/>
        </w:rPr>
        <w:tab/>
      </w:r>
      <w:bookmarkEnd w:id="2021"/>
      <w:r>
        <w:rPr>
          <w:szCs w:val="22"/>
        </w:rPr>
        <w:t>Link modification operation code</w:t>
      </w:r>
      <w:bookmarkEnd w:id="2022"/>
      <w:bookmarkEnd w:id="2023"/>
      <w:bookmarkEnd w:id="2024"/>
      <w:bookmarkEnd w:id="2025"/>
      <w:bookmarkEnd w:id="2026"/>
      <w:bookmarkEnd w:id="2027"/>
      <w:bookmarkEnd w:id="2028"/>
      <w:bookmarkEnd w:id="2031"/>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032" w:name="_Toc34388721"/>
      <w:bookmarkStart w:id="2033" w:name="_Toc34404492"/>
      <w:bookmarkStart w:id="2034" w:name="_Toc45282388"/>
      <w:bookmarkStart w:id="2035" w:name="_Toc45882774"/>
      <w:bookmarkStart w:id="2036" w:name="_Toc51951324"/>
      <w:bookmarkStart w:id="2037" w:name="_Toc59209101"/>
      <w:bookmarkStart w:id="2038" w:name="_Toc75734943"/>
      <w:bookmarkStart w:id="2039" w:name="_Toc146247544"/>
      <w:r>
        <w:t>8.4.9</w:t>
      </w:r>
      <w:r w:rsidRPr="00742FAE">
        <w:tab/>
        <w:t xml:space="preserve">PC5 </w:t>
      </w:r>
      <w:r>
        <w:t>s</w:t>
      </w:r>
      <w:r w:rsidRPr="00742FAE">
        <w:t xml:space="preserve">ignalling </w:t>
      </w:r>
      <w:r>
        <w:t>p</w:t>
      </w:r>
      <w:r w:rsidRPr="00742FAE">
        <w:t xml:space="preserve">rotocol </w:t>
      </w:r>
      <w:r>
        <w:t>c</w:t>
      </w:r>
      <w:r w:rsidRPr="00742FAE">
        <w:t>ause</w:t>
      </w:r>
      <w:bookmarkEnd w:id="2029"/>
      <w:bookmarkEnd w:id="2032"/>
      <w:bookmarkEnd w:id="2033"/>
      <w:bookmarkEnd w:id="2034"/>
      <w:bookmarkEnd w:id="2035"/>
      <w:bookmarkEnd w:id="2036"/>
      <w:bookmarkEnd w:id="2037"/>
      <w:bookmarkEnd w:id="2038"/>
      <w:bookmarkEnd w:id="2039"/>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040" w:name="_Toc34388722"/>
      <w:bookmarkStart w:id="2041" w:name="_Toc34404493"/>
      <w:bookmarkStart w:id="2042" w:name="_Toc45282389"/>
      <w:bookmarkStart w:id="2043" w:name="_Toc45882775"/>
      <w:bookmarkStart w:id="2044" w:name="_Toc51951325"/>
      <w:bookmarkStart w:id="2045" w:name="_Toc59209102"/>
      <w:bookmarkStart w:id="2046"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047" w:name="_PERM_MCCTEMPBM_CRPT07900026___4"/>
            <w:r>
              <w:t>1</w:t>
            </w:r>
            <w:bookmarkEnd w:id="2047"/>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048" w:name="_PERM_MCCTEMPBM_CRPT07900027___4"/>
            <w:r>
              <w:t>1</w:t>
            </w:r>
            <w:bookmarkEnd w:id="2048"/>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049" w:name="_Toc146247545"/>
      <w:r>
        <w:t>8.4.10</w:t>
      </w:r>
      <w:r>
        <w:tab/>
        <w:t>Keep-alive counter</w:t>
      </w:r>
      <w:bookmarkEnd w:id="2040"/>
      <w:bookmarkEnd w:id="2041"/>
      <w:bookmarkEnd w:id="2042"/>
      <w:bookmarkEnd w:id="2043"/>
      <w:bookmarkEnd w:id="2044"/>
      <w:bookmarkEnd w:id="2045"/>
      <w:bookmarkEnd w:id="2046"/>
      <w:bookmarkEnd w:id="2049"/>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50" w:name="_Toc34388723"/>
      <w:bookmarkStart w:id="2051" w:name="_Toc34404494"/>
      <w:bookmarkStart w:id="2052" w:name="_Toc45282390"/>
      <w:bookmarkStart w:id="2053" w:name="_Toc45882776"/>
      <w:bookmarkStart w:id="2054" w:name="_Toc51951326"/>
      <w:bookmarkStart w:id="2055" w:name="_Toc59209103"/>
      <w:bookmarkStart w:id="2056" w:name="_Toc75734945"/>
      <w:bookmarkStart w:id="2057" w:name="_Toc146247546"/>
      <w:r>
        <w:t>8.4.11</w:t>
      </w:r>
      <w:r>
        <w:tab/>
        <w:t>Maximum inactivity period</w:t>
      </w:r>
      <w:bookmarkEnd w:id="2050"/>
      <w:bookmarkEnd w:id="2051"/>
      <w:bookmarkEnd w:id="2052"/>
      <w:bookmarkEnd w:id="2053"/>
      <w:bookmarkEnd w:id="2054"/>
      <w:bookmarkEnd w:id="2055"/>
      <w:bookmarkEnd w:id="2056"/>
      <w:bookmarkEnd w:id="2057"/>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58" w:name="_Toc45282391"/>
      <w:bookmarkStart w:id="2059" w:name="_Toc45882777"/>
      <w:bookmarkStart w:id="2060" w:name="_Toc51951327"/>
      <w:bookmarkStart w:id="2061" w:name="_Toc59209104"/>
      <w:bookmarkStart w:id="2062" w:name="_Toc75734946"/>
      <w:bookmarkStart w:id="2063" w:name="_Toc34388724"/>
      <w:bookmarkStart w:id="2064" w:name="_Toc34404495"/>
      <w:bookmarkStart w:id="2065" w:name="_Toc146247547"/>
      <w:r>
        <w:t>8.4.12</w:t>
      </w:r>
      <w:r>
        <w:tab/>
        <w:t>Key establishment information container</w:t>
      </w:r>
      <w:bookmarkEnd w:id="2058"/>
      <w:bookmarkEnd w:id="2059"/>
      <w:bookmarkEnd w:id="2060"/>
      <w:bookmarkEnd w:id="2061"/>
      <w:bookmarkEnd w:id="2062"/>
      <w:bookmarkEnd w:id="2065"/>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66" w:name="_Toc45282392"/>
      <w:bookmarkStart w:id="2067" w:name="_Toc45882778"/>
      <w:bookmarkStart w:id="2068" w:name="_Toc51951328"/>
      <w:bookmarkStart w:id="2069" w:name="_Toc59209105"/>
      <w:bookmarkStart w:id="2070" w:name="_Toc75734947"/>
      <w:bookmarkStart w:id="2071" w:name="_Toc146247548"/>
      <w:r>
        <w:t>8.4.13</w:t>
      </w:r>
      <w:r>
        <w:tab/>
        <w:t>Nonce</w:t>
      </w:r>
      <w:bookmarkEnd w:id="2066"/>
      <w:bookmarkEnd w:id="2067"/>
      <w:bookmarkEnd w:id="2068"/>
      <w:bookmarkEnd w:id="2069"/>
      <w:bookmarkEnd w:id="2070"/>
      <w:bookmarkEnd w:id="2071"/>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72" w:name="_Toc45282393"/>
      <w:bookmarkStart w:id="2073" w:name="_Toc45882779"/>
      <w:bookmarkStart w:id="2074" w:name="_Toc51951329"/>
      <w:bookmarkStart w:id="2075" w:name="_Toc59209106"/>
      <w:bookmarkStart w:id="2076" w:name="_Toc75734948"/>
      <w:bookmarkStart w:id="2077" w:name="_Toc146247549"/>
      <w:r>
        <w:t>8.4.14</w:t>
      </w:r>
      <w:r>
        <w:tab/>
        <w:t>UE security capabilities</w:t>
      </w:r>
      <w:bookmarkEnd w:id="2072"/>
      <w:bookmarkEnd w:id="2073"/>
      <w:bookmarkEnd w:id="2074"/>
      <w:bookmarkEnd w:id="2075"/>
      <w:bookmarkEnd w:id="2076"/>
      <w:bookmarkEnd w:id="2077"/>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78" w:name="_Toc45282394"/>
      <w:bookmarkStart w:id="2079" w:name="_Toc45882780"/>
      <w:bookmarkStart w:id="2080" w:name="_Toc51951330"/>
      <w:bookmarkStart w:id="2081" w:name="_Toc59209107"/>
      <w:bookmarkStart w:id="2082" w:name="_Toc75734949"/>
      <w:bookmarkStart w:id="2083" w:name="_Toc146247550"/>
      <w:r>
        <w:t>8.4.15</w:t>
      </w:r>
      <w:r w:rsidRPr="009620E9">
        <w:tab/>
      </w:r>
      <w:r>
        <w:t>UE PC5 unicast signalling security policy</w:t>
      </w:r>
      <w:bookmarkEnd w:id="2078"/>
      <w:bookmarkEnd w:id="2079"/>
      <w:bookmarkEnd w:id="2080"/>
      <w:bookmarkEnd w:id="2081"/>
      <w:bookmarkEnd w:id="2082"/>
      <w:bookmarkEnd w:id="2083"/>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84"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85" w:name="_MCCTEMPBM_CRPT07900029___7"/>
            <w:bookmarkEnd w:id="2085"/>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86" w:name="_PERM_MCCTEMPBM_CRPT07900030___4"/>
            <w:bookmarkEnd w:id="2084"/>
            <w:r>
              <w:rPr>
                <w:rFonts w:ascii="Arial" w:hAnsi="Arial"/>
                <w:sz w:val="18"/>
              </w:rPr>
              <w:t>UE PC5 unicast signalling security policy</w:t>
            </w:r>
            <w:r w:rsidRPr="009620E9">
              <w:rPr>
                <w:rFonts w:ascii="Arial" w:hAnsi="Arial"/>
                <w:sz w:val="18"/>
              </w:rPr>
              <w:t xml:space="preserve"> IEI</w:t>
            </w:r>
            <w:bookmarkEnd w:id="2086"/>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87" w:name="_MCCTEMPBM_CRPT07900031___7"/>
            <w:r w:rsidRPr="009620E9">
              <w:rPr>
                <w:rFonts w:ascii="Arial" w:hAnsi="Arial"/>
                <w:sz w:val="18"/>
              </w:rPr>
              <w:t>octet 1</w:t>
            </w:r>
            <w:bookmarkEnd w:id="2087"/>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88"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89" w:name="_MCCTEMPBM_CRPT07900033___7"/>
            <w:r w:rsidRPr="009620E9">
              <w:rPr>
                <w:rFonts w:ascii="Arial" w:hAnsi="Arial"/>
                <w:sz w:val="18"/>
              </w:rPr>
              <w:t>octet 2</w:t>
            </w:r>
            <w:bookmarkEnd w:id="2089"/>
          </w:p>
        </w:tc>
      </w:tr>
      <w:bookmarkEnd w:id="2088"/>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90"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90"/>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91" w:name="_MCCTEMPBM_CRPT07900037___7"/>
            <w:r w:rsidRPr="009620E9">
              <w:rPr>
                <w:rFonts w:ascii="Arial" w:hAnsi="Arial"/>
                <w:sz w:val="18"/>
              </w:rPr>
              <w:t>Bits</w:t>
            </w:r>
            <w:bookmarkEnd w:id="2091"/>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92"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93" w:name="_MCCTEMPBM_CRPT07900039___7"/>
            <w:bookmarkEnd w:id="2093"/>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94" w:name="_PERM_MCCTEMPBM_CRPT07900040___4" w:colFirst="0" w:colLast="2"/>
            <w:bookmarkEnd w:id="2092"/>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95" w:name="_MCCTEMPBM_CRPT07900041___7"/>
            <w:r>
              <w:rPr>
                <w:rFonts w:ascii="Arial" w:hAnsi="Arial"/>
                <w:sz w:val="18"/>
                <w:lang w:eastAsia="ko-KR"/>
              </w:rPr>
              <w:t>Signalling integrity protection not needed</w:t>
            </w:r>
            <w:bookmarkEnd w:id="2095"/>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96" w:name="_PERM_MCCTEMPBM_CRPT07900042___4" w:colFirst="0" w:colLast="2"/>
            <w:bookmarkEnd w:id="2094"/>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97" w:name="_MCCTEMPBM_CRPT07900043___7"/>
            <w:r>
              <w:rPr>
                <w:rFonts w:ascii="Arial" w:hAnsi="Arial"/>
                <w:sz w:val="18"/>
                <w:lang w:eastAsia="ko-KR"/>
              </w:rPr>
              <w:t>Signalling integrity protection preferred</w:t>
            </w:r>
            <w:bookmarkEnd w:id="2097"/>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98" w:name="_PERM_MCCTEMPBM_CRPT07900044___4" w:colFirst="0" w:colLast="2"/>
            <w:bookmarkEnd w:id="2096"/>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99" w:name="_MCCTEMPBM_CRPT07900045___7"/>
            <w:r>
              <w:rPr>
                <w:rFonts w:ascii="Arial" w:hAnsi="Arial"/>
                <w:sz w:val="18"/>
                <w:lang w:eastAsia="ko-KR"/>
              </w:rPr>
              <w:t>Signalling integrity protection required</w:t>
            </w:r>
            <w:bookmarkEnd w:id="2099"/>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100" w:name="_PERM_MCCTEMPBM_CRPT07900046___4" w:colFirst="0" w:colLast="2"/>
            <w:bookmarkEnd w:id="2098"/>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101" w:name="_MCCTEMPBM_CRPT07900047___7"/>
            <w:bookmarkEnd w:id="2101"/>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102" w:name="_MCCTEMPBM_CRPT07900048___7"/>
            <w:bookmarkEnd w:id="2100"/>
            <w:r w:rsidRPr="00A55D9D">
              <w:rPr>
                <w:rFonts w:ascii="Arial" w:hAnsi="Arial"/>
                <w:sz w:val="18"/>
              </w:rPr>
              <w:tab/>
            </w:r>
            <w:r>
              <w:rPr>
                <w:rFonts w:ascii="Arial" w:hAnsi="Arial"/>
                <w:sz w:val="18"/>
              </w:rPr>
              <w:t>to</w:t>
            </w:r>
            <w:r>
              <w:rPr>
                <w:rFonts w:ascii="Arial" w:hAnsi="Arial"/>
                <w:sz w:val="18"/>
              </w:rPr>
              <w:tab/>
              <w:t>Spare</w:t>
            </w:r>
            <w:bookmarkEnd w:id="2102"/>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103"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104" w:name="_MCCTEMPBM_CRPT07900050___7"/>
            <w:bookmarkEnd w:id="2104"/>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105" w:name="_PERM_MCCTEMPBM_CRPT07900051___4" w:colFirst="0" w:colLast="2"/>
            <w:bookmarkEnd w:id="2103"/>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106" w:name="_MCCTEMPBM_CRPT07900052___7"/>
            <w:r>
              <w:rPr>
                <w:rFonts w:ascii="Arial" w:hAnsi="Arial"/>
                <w:sz w:val="18"/>
                <w:lang w:eastAsia="ko-KR"/>
              </w:rPr>
              <w:t>Reserved</w:t>
            </w:r>
            <w:bookmarkEnd w:id="2106"/>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107" w:name="_MCCTEMPBM_CRPT07900053___7"/>
            <w:bookmarkEnd w:id="2105"/>
            <w:bookmarkEnd w:id="2107"/>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108"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109" w:name="_MCCTEMPBM_CRPT07900055___7"/>
            <w:bookmarkEnd w:id="2108"/>
            <w:r w:rsidRPr="009620E9">
              <w:rPr>
                <w:rFonts w:ascii="Arial" w:hAnsi="Arial"/>
                <w:sz w:val="18"/>
              </w:rPr>
              <w:t>Bits</w:t>
            </w:r>
            <w:bookmarkEnd w:id="2109"/>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110"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111" w:name="_MCCTEMPBM_CRPT07900057___7"/>
            <w:bookmarkEnd w:id="2111"/>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112" w:name="_PERM_MCCTEMPBM_CRPT07900058___4" w:colFirst="0" w:colLast="2"/>
            <w:bookmarkEnd w:id="2110"/>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113" w:name="_MCCTEMPBM_CRPT07900059___7"/>
            <w:r>
              <w:rPr>
                <w:rFonts w:ascii="Arial" w:hAnsi="Arial"/>
                <w:sz w:val="18"/>
                <w:lang w:eastAsia="ko-KR"/>
              </w:rPr>
              <w:t>Signalling ciphering not needed</w:t>
            </w:r>
            <w:bookmarkEnd w:id="2113"/>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114" w:name="_PERM_MCCTEMPBM_CRPT07900060___4" w:colFirst="0" w:colLast="2"/>
            <w:bookmarkEnd w:id="2112"/>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115" w:name="_MCCTEMPBM_CRPT07900061___7"/>
            <w:r>
              <w:rPr>
                <w:rFonts w:ascii="Arial" w:hAnsi="Arial"/>
                <w:sz w:val="18"/>
                <w:lang w:eastAsia="ko-KR"/>
              </w:rPr>
              <w:t>Signalling ciphering preferred</w:t>
            </w:r>
            <w:bookmarkEnd w:id="2115"/>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116" w:name="_PERM_MCCTEMPBM_CRPT07900062___4" w:colFirst="0" w:colLast="2"/>
            <w:bookmarkEnd w:id="2114"/>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117" w:name="_MCCTEMPBM_CRPT07900063___7"/>
            <w:r>
              <w:rPr>
                <w:rFonts w:ascii="Arial" w:hAnsi="Arial"/>
                <w:sz w:val="18"/>
                <w:lang w:eastAsia="ko-KR"/>
              </w:rPr>
              <w:t>Signalling ciphering required</w:t>
            </w:r>
            <w:bookmarkEnd w:id="2117"/>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118" w:name="_PERM_MCCTEMPBM_CRPT07900064___4" w:colFirst="0" w:colLast="2"/>
            <w:bookmarkEnd w:id="2116"/>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119" w:name="_MCCTEMPBM_CRPT07900065___7"/>
            <w:bookmarkEnd w:id="2119"/>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120" w:name="_MCCTEMPBM_CRPT07900066___7"/>
            <w:bookmarkEnd w:id="2118"/>
            <w:r w:rsidRPr="00A55D9D">
              <w:rPr>
                <w:rFonts w:ascii="Arial" w:hAnsi="Arial"/>
                <w:sz w:val="18"/>
              </w:rPr>
              <w:tab/>
            </w:r>
            <w:r>
              <w:rPr>
                <w:rFonts w:ascii="Arial" w:hAnsi="Arial"/>
                <w:sz w:val="18"/>
              </w:rPr>
              <w:t>to</w:t>
            </w:r>
            <w:r>
              <w:rPr>
                <w:rFonts w:ascii="Arial" w:hAnsi="Arial"/>
                <w:sz w:val="18"/>
              </w:rPr>
              <w:tab/>
              <w:t>Spare</w:t>
            </w:r>
            <w:bookmarkEnd w:id="2120"/>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121"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122" w:name="_MCCTEMPBM_CRPT07900068___7"/>
            <w:bookmarkEnd w:id="2122"/>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123" w:name="_PERM_MCCTEMPBM_CRPT07900069___4" w:colFirst="0" w:colLast="2"/>
            <w:bookmarkEnd w:id="2121"/>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124" w:name="_MCCTEMPBM_CRPT07900070___7"/>
            <w:r>
              <w:rPr>
                <w:rFonts w:ascii="Arial" w:hAnsi="Arial"/>
                <w:sz w:val="18"/>
                <w:lang w:eastAsia="ko-KR"/>
              </w:rPr>
              <w:t>Reserved</w:t>
            </w:r>
            <w:bookmarkEnd w:id="2124"/>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125" w:name="_MCCTEMPBM_CRPT07900071___7"/>
            <w:bookmarkEnd w:id="2123"/>
            <w:bookmarkEnd w:id="2125"/>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126"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127" w:name="_MCCTEMPBM_CRPT07900073___7"/>
            <w:bookmarkEnd w:id="2126"/>
            <w:bookmarkEnd w:id="2127"/>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128" w:name="_Toc45282395"/>
      <w:bookmarkStart w:id="2129" w:name="_Toc45882781"/>
      <w:bookmarkStart w:id="2130" w:name="_Toc51951331"/>
      <w:bookmarkStart w:id="2131" w:name="_Toc59209108"/>
      <w:bookmarkStart w:id="2132" w:name="_Toc75734950"/>
      <w:bookmarkStart w:id="2133" w:name="_Toc146247551"/>
      <w:r>
        <w:t>8.4.16</w:t>
      </w:r>
      <w:r>
        <w:tab/>
        <w:t>MSB of K</w:t>
      </w:r>
      <w:r>
        <w:rPr>
          <w:vertAlign w:val="subscript"/>
        </w:rPr>
        <w:t>NRP-sess</w:t>
      </w:r>
      <w:r>
        <w:t xml:space="preserve"> ID</w:t>
      </w:r>
      <w:bookmarkEnd w:id="2128"/>
      <w:bookmarkEnd w:id="2129"/>
      <w:bookmarkEnd w:id="2130"/>
      <w:bookmarkEnd w:id="2131"/>
      <w:bookmarkEnd w:id="2132"/>
      <w:bookmarkEnd w:id="2133"/>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134" w:name="_Toc502240469"/>
      <w:bookmarkStart w:id="2135" w:name="_Toc45282396"/>
      <w:bookmarkStart w:id="2136" w:name="_Toc45882782"/>
      <w:bookmarkStart w:id="2137" w:name="_Toc51951332"/>
      <w:bookmarkStart w:id="2138" w:name="_Toc59209109"/>
      <w:bookmarkStart w:id="2139"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140" w:name="_Toc146247552"/>
      <w:r>
        <w:t>8.4.17</w:t>
      </w:r>
      <w:r w:rsidRPr="00742FAE">
        <w:tab/>
      </w:r>
      <w:r>
        <w:t>K</w:t>
      </w:r>
      <w:r>
        <w:rPr>
          <w:vertAlign w:val="subscript"/>
        </w:rPr>
        <w:t>NRP</w:t>
      </w:r>
      <w:r>
        <w:t xml:space="preserve"> ID</w:t>
      </w:r>
      <w:bookmarkEnd w:id="2134"/>
      <w:bookmarkEnd w:id="2135"/>
      <w:bookmarkEnd w:id="2136"/>
      <w:bookmarkEnd w:id="2137"/>
      <w:bookmarkEnd w:id="2138"/>
      <w:bookmarkEnd w:id="2139"/>
      <w:bookmarkEnd w:id="2140"/>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141" w:name="_Toc45282397"/>
      <w:bookmarkStart w:id="2142" w:name="_Toc45882783"/>
      <w:bookmarkStart w:id="2143" w:name="_Toc51951333"/>
      <w:bookmarkStart w:id="2144" w:name="_Toc59209110"/>
      <w:bookmarkStart w:id="2145" w:name="_Toc75734952"/>
      <w:bookmarkStart w:id="2146" w:name="_Toc146247553"/>
      <w:r>
        <w:t>8.4.18</w:t>
      </w:r>
      <w:r w:rsidRPr="009620E9">
        <w:tab/>
      </w:r>
      <w:r>
        <w:t>Selected security algorithms</w:t>
      </w:r>
      <w:bookmarkEnd w:id="2141"/>
      <w:bookmarkEnd w:id="2142"/>
      <w:bookmarkEnd w:id="2143"/>
      <w:bookmarkEnd w:id="2144"/>
      <w:bookmarkEnd w:id="2145"/>
      <w:bookmarkEnd w:id="2146"/>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47"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48" w:name="_MCCTEMPBM_CRPT07900078___7"/>
            <w:bookmarkEnd w:id="2148"/>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49" w:name="_PERM_MCCTEMPBM_CRPT07900079___4"/>
            <w:bookmarkEnd w:id="2147"/>
            <w:r>
              <w:rPr>
                <w:rFonts w:ascii="Arial" w:hAnsi="Arial"/>
                <w:sz w:val="18"/>
              </w:rPr>
              <w:t>Selected security algorithms</w:t>
            </w:r>
            <w:r w:rsidRPr="009620E9">
              <w:rPr>
                <w:rFonts w:ascii="Arial" w:hAnsi="Arial"/>
                <w:sz w:val="18"/>
              </w:rPr>
              <w:t xml:space="preserve"> IEI</w:t>
            </w:r>
            <w:bookmarkEnd w:id="2149"/>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50" w:name="_MCCTEMPBM_CRPT07900080___7"/>
            <w:r w:rsidRPr="009620E9">
              <w:rPr>
                <w:rFonts w:ascii="Arial" w:hAnsi="Arial"/>
                <w:sz w:val="18"/>
              </w:rPr>
              <w:t>octet 1</w:t>
            </w:r>
            <w:bookmarkEnd w:id="2150"/>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51"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52" w:name="_MCCTEMPBM_CRPT07900082___7"/>
            <w:r w:rsidRPr="009620E9">
              <w:rPr>
                <w:rFonts w:ascii="Arial" w:hAnsi="Arial"/>
                <w:sz w:val="18"/>
              </w:rPr>
              <w:t>octet 2</w:t>
            </w:r>
            <w:bookmarkEnd w:id="2152"/>
          </w:p>
        </w:tc>
      </w:tr>
    </w:tbl>
    <w:bookmarkEnd w:id="2151"/>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53" w:name="_MCCTEMPBM_CRPT07900084___7"/>
            <w:r w:rsidRPr="009620E9">
              <w:rPr>
                <w:rFonts w:ascii="Arial" w:hAnsi="Arial"/>
                <w:sz w:val="18"/>
              </w:rPr>
              <w:t>Type of integrity protection algorithm (octet 2, bit 1 to 3)</w:t>
            </w:r>
            <w:bookmarkEnd w:id="2153"/>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54" w:name="_MCCTEMPBM_CRPT07900085___7"/>
            <w:r w:rsidRPr="009620E9">
              <w:rPr>
                <w:rFonts w:ascii="Arial" w:hAnsi="Arial"/>
                <w:sz w:val="18"/>
              </w:rPr>
              <w:t>Bits</w:t>
            </w:r>
            <w:bookmarkEnd w:id="2154"/>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55"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56" w:name="_MCCTEMPBM_CRPT07900087___7"/>
            <w:bookmarkEnd w:id="2156"/>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57" w:name="_PERM_MCCTEMPBM_CRPT07900088___4" w:colFirst="0" w:colLast="2"/>
            <w:bookmarkEnd w:id="2155"/>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58"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58"/>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59" w:name="_PERM_MCCTEMPBM_CRPT07900090___4" w:colFirst="0" w:colLast="2"/>
            <w:bookmarkEnd w:id="2157"/>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60"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60"/>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61" w:name="_PERM_MCCTEMPBM_CRPT07900092___4" w:colFirst="0" w:colLast="2"/>
            <w:bookmarkEnd w:id="2159"/>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62"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62"/>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63" w:name="_PERM_MCCTEMPBM_CRPT07900094___4" w:colFirst="0" w:colLast="2"/>
            <w:bookmarkEnd w:id="2161"/>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64"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64"/>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65" w:name="_PERM_MCCTEMPBM_CRPT07900096___4" w:colFirst="0" w:colLast="2"/>
            <w:bookmarkEnd w:id="2163"/>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66"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66"/>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67" w:name="_PERM_MCCTEMPBM_CRPT07900098___4" w:colFirst="0" w:colLast="2"/>
            <w:bookmarkEnd w:id="2165"/>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68"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68"/>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69" w:name="_PERM_MCCTEMPBM_CRPT07900100___4" w:colFirst="0" w:colLast="2"/>
            <w:bookmarkEnd w:id="2167"/>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70"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70"/>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71" w:name="_PERM_MCCTEMPBM_CRPT07900102___4" w:colFirst="0" w:colLast="2"/>
            <w:bookmarkEnd w:id="2169"/>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72"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72"/>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73" w:name="_MCCTEMPBM_CRPT07900104___7"/>
            <w:bookmarkEnd w:id="2171"/>
            <w:bookmarkEnd w:id="2173"/>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74" w:name="_MCCTEMPBM_CRPT07900105___7"/>
            <w:r w:rsidRPr="009620E9">
              <w:rPr>
                <w:rFonts w:ascii="Arial" w:hAnsi="Arial"/>
                <w:sz w:val="18"/>
              </w:rPr>
              <w:t>Type of ciphering algorithm (octet 2, bit 5 to 7)</w:t>
            </w:r>
            <w:bookmarkEnd w:id="2174"/>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75" w:name="_MCCTEMPBM_CRPT07900106___7"/>
            <w:r w:rsidRPr="009620E9">
              <w:rPr>
                <w:rFonts w:ascii="Arial" w:hAnsi="Arial"/>
                <w:sz w:val="18"/>
              </w:rPr>
              <w:t>Bits</w:t>
            </w:r>
            <w:bookmarkEnd w:id="2175"/>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76"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77" w:name="_MCCTEMPBM_CRPT07900108___7"/>
            <w:bookmarkEnd w:id="2177"/>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78" w:name="_PERM_MCCTEMPBM_CRPT07900109___4" w:colFirst="0" w:colLast="2"/>
            <w:bookmarkEnd w:id="2176"/>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79"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79"/>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80" w:name="_PERM_MCCTEMPBM_CRPT07900111___4" w:colFirst="0" w:colLast="2"/>
            <w:bookmarkEnd w:id="2178"/>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81"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81"/>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82" w:name="_PERM_MCCTEMPBM_CRPT07900113___4" w:colFirst="0" w:colLast="2"/>
            <w:bookmarkEnd w:id="2180"/>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83"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83"/>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84" w:name="_MCCTEMPBM_CRPT07900115___4" w:colFirst="0" w:colLast="2"/>
            <w:bookmarkEnd w:id="2182"/>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85"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85"/>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86" w:name="_MCCTEMPBM_CRPT07900117___4" w:colFirst="0" w:colLast="2"/>
            <w:bookmarkEnd w:id="2184"/>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87"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87"/>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88" w:name="_MCCTEMPBM_CRPT07900119___4" w:colFirst="0" w:colLast="2"/>
            <w:bookmarkEnd w:id="2186"/>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89"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89"/>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90" w:name="_MCCTEMPBM_CRPT07900121___4" w:colFirst="0" w:colLast="2"/>
            <w:bookmarkEnd w:id="2188"/>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91"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91"/>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92" w:name="_MCCTEMPBM_CRPT07900123___4" w:colFirst="0" w:colLast="2"/>
            <w:bookmarkEnd w:id="2190"/>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93"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93"/>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94" w:name="_MCCTEMPBM_CRPT07900125___7"/>
            <w:bookmarkEnd w:id="2192"/>
            <w:bookmarkEnd w:id="2194"/>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95" w:name="_MCCTEMPBM_CRPT07900126___7"/>
            <w:r w:rsidRPr="009620E9">
              <w:rPr>
                <w:rFonts w:ascii="Arial" w:hAnsi="Arial"/>
                <w:sz w:val="18"/>
              </w:rPr>
              <w:t>Bit 4 and 8 of octet 2 are spare and shall be coded as zero.</w:t>
            </w:r>
            <w:bookmarkEnd w:id="2195"/>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96" w:name="_MCCTEMPBM_CRPT07900127___7"/>
            <w:bookmarkEnd w:id="2196"/>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97" w:name="_Toc502240465"/>
      <w:bookmarkStart w:id="2198" w:name="_Toc45282398"/>
      <w:bookmarkStart w:id="2199" w:name="_Toc45882784"/>
      <w:bookmarkStart w:id="2200" w:name="_Toc51951334"/>
      <w:bookmarkStart w:id="2201" w:name="_Toc59209111"/>
      <w:bookmarkStart w:id="2202" w:name="_Toc75734953"/>
      <w:bookmarkStart w:id="2203" w:name="_Toc502240468"/>
      <w:bookmarkStart w:id="2204" w:name="_Toc45282399"/>
      <w:bookmarkStart w:id="2205" w:name="_Toc45882785"/>
      <w:bookmarkStart w:id="2206" w:name="_Toc51951335"/>
      <w:bookmarkStart w:id="2207" w:name="_Toc59209112"/>
      <w:bookmarkStart w:id="2208" w:name="_Toc75734954"/>
      <w:bookmarkStart w:id="2209" w:name="_Toc502240467"/>
      <w:bookmarkStart w:id="2210" w:name="_Toc146247554"/>
      <w:r>
        <w:t>8.4.19</w:t>
      </w:r>
      <w:r w:rsidRPr="00742FAE">
        <w:tab/>
      </w:r>
      <w:r>
        <w:t>LSB of K</w:t>
      </w:r>
      <w:r>
        <w:rPr>
          <w:vertAlign w:val="subscript"/>
        </w:rPr>
        <w:t>NRP-sess</w:t>
      </w:r>
      <w:r>
        <w:t xml:space="preserve"> ID</w:t>
      </w:r>
      <w:bookmarkEnd w:id="2197"/>
      <w:bookmarkEnd w:id="2198"/>
      <w:bookmarkEnd w:id="2199"/>
      <w:bookmarkEnd w:id="2200"/>
      <w:bookmarkEnd w:id="2201"/>
      <w:bookmarkEnd w:id="2202"/>
      <w:bookmarkEnd w:id="2210"/>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211" w:name="_Toc146247555"/>
      <w:r>
        <w:t>8.4.20</w:t>
      </w:r>
      <w:r w:rsidRPr="00742FAE">
        <w:tab/>
      </w:r>
      <w:r>
        <w:t>MSBs of K</w:t>
      </w:r>
      <w:r>
        <w:rPr>
          <w:vertAlign w:val="subscript"/>
        </w:rPr>
        <w:t>NRP</w:t>
      </w:r>
      <w:r>
        <w:t xml:space="preserve"> ID</w:t>
      </w:r>
      <w:bookmarkEnd w:id="2203"/>
      <w:bookmarkEnd w:id="2204"/>
      <w:bookmarkEnd w:id="2205"/>
      <w:bookmarkEnd w:id="2206"/>
      <w:bookmarkEnd w:id="2207"/>
      <w:bookmarkEnd w:id="2208"/>
      <w:bookmarkEnd w:id="2211"/>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212" w:name="_Toc45282400"/>
      <w:bookmarkStart w:id="2213" w:name="_Toc45882786"/>
      <w:bookmarkStart w:id="2214" w:name="_Toc51951336"/>
      <w:bookmarkStart w:id="2215" w:name="_Toc59209113"/>
      <w:bookmarkStart w:id="2216" w:name="_Toc75734955"/>
      <w:bookmarkStart w:id="2217" w:name="_Toc146247556"/>
      <w:r>
        <w:t>8.4.21</w:t>
      </w:r>
      <w:r w:rsidRPr="00742FAE">
        <w:tab/>
      </w:r>
      <w:r>
        <w:t>LSBs of K</w:t>
      </w:r>
      <w:r>
        <w:rPr>
          <w:vertAlign w:val="subscript"/>
        </w:rPr>
        <w:t>NRP</w:t>
      </w:r>
      <w:r>
        <w:t xml:space="preserve"> ID</w:t>
      </w:r>
      <w:bookmarkEnd w:id="2209"/>
      <w:bookmarkEnd w:id="2212"/>
      <w:bookmarkEnd w:id="2213"/>
      <w:bookmarkEnd w:id="2214"/>
      <w:bookmarkEnd w:id="2215"/>
      <w:bookmarkEnd w:id="2216"/>
      <w:bookmarkEnd w:id="221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218" w:name="_Toc45282401"/>
      <w:bookmarkStart w:id="2219" w:name="_Toc45882787"/>
      <w:bookmarkStart w:id="2220" w:name="_Toc51951337"/>
      <w:bookmarkStart w:id="2221" w:name="_Toc59209114"/>
      <w:bookmarkStart w:id="2222" w:name="_Toc75734956"/>
      <w:bookmarkStart w:id="2223" w:name="_Toc146247557"/>
      <w:r>
        <w:t>8.4.22</w:t>
      </w:r>
      <w:r w:rsidRPr="009620E9">
        <w:tab/>
      </w:r>
      <w:r>
        <w:t>UE PC5 unicast user plane security policy</w:t>
      </w:r>
      <w:bookmarkEnd w:id="2218"/>
      <w:bookmarkEnd w:id="2219"/>
      <w:bookmarkEnd w:id="2220"/>
      <w:bookmarkEnd w:id="2221"/>
      <w:bookmarkEnd w:id="2222"/>
      <w:bookmarkEnd w:id="2223"/>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224"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225" w:name="_MCCTEMPBM_CRPT07900133___7"/>
            <w:bookmarkEnd w:id="2225"/>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226" w:name="_MCCTEMPBM_CRPT07900134___4"/>
            <w:bookmarkEnd w:id="2224"/>
            <w:r>
              <w:rPr>
                <w:rFonts w:ascii="Arial" w:hAnsi="Arial"/>
                <w:sz w:val="18"/>
              </w:rPr>
              <w:t>UE PC5 unicast user plane security policy</w:t>
            </w:r>
            <w:r w:rsidRPr="009620E9">
              <w:rPr>
                <w:rFonts w:ascii="Arial" w:hAnsi="Arial"/>
                <w:sz w:val="18"/>
              </w:rPr>
              <w:t xml:space="preserve"> IEI</w:t>
            </w:r>
            <w:bookmarkEnd w:id="2226"/>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227" w:name="_MCCTEMPBM_CRPT07900135___7"/>
            <w:r w:rsidRPr="009620E9">
              <w:rPr>
                <w:rFonts w:ascii="Arial" w:hAnsi="Arial"/>
                <w:sz w:val="18"/>
              </w:rPr>
              <w:t>octet 1</w:t>
            </w:r>
            <w:bookmarkEnd w:id="2227"/>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228"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229" w:name="_MCCTEMPBM_CRPT07900137___7"/>
            <w:r w:rsidRPr="009620E9">
              <w:rPr>
                <w:rFonts w:ascii="Arial" w:hAnsi="Arial"/>
                <w:sz w:val="18"/>
              </w:rPr>
              <w:t>octet 2</w:t>
            </w:r>
            <w:bookmarkEnd w:id="2229"/>
          </w:p>
        </w:tc>
      </w:tr>
    </w:tbl>
    <w:bookmarkEnd w:id="2228"/>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230"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230"/>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231" w:name="_MCCTEMPBM_CRPT07900140___7"/>
            <w:r w:rsidRPr="009620E9">
              <w:rPr>
                <w:rFonts w:ascii="Arial" w:hAnsi="Arial"/>
                <w:sz w:val="18"/>
              </w:rPr>
              <w:t>Bits</w:t>
            </w:r>
            <w:bookmarkEnd w:id="2231"/>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232"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233" w:name="_MCCTEMPBM_CRPT07900142___7"/>
            <w:bookmarkEnd w:id="2233"/>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234" w:name="_MCCTEMPBM_CRPT07900143___4" w:colFirst="0" w:colLast="2"/>
            <w:bookmarkEnd w:id="2232"/>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235" w:name="_MCCTEMPBM_CRPT07900144___7"/>
            <w:r>
              <w:rPr>
                <w:rFonts w:ascii="Arial" w:hAnsi="Arial"/>
                <w:sz w:val="18"/>
                <w:lang w:eastAsia="ko-KR"/>
              </w:rPr>
              <w:t>User plane integrity protection not needed</w:t>
            </w:r>
            <w:bookmarkEnd w:id="2235"/>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236" w:name="_MCCTEMPBM_CRPT07900145___4" w:colFirst="0" w:colLast="2"/>
            <w:bookmarkEnd w:id="2234"/>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237" w:name="_MCCTEMPBM_CRPT07900146___7"/>
            <w:r>
              <w:rPr>
                <w:rFonts w:ascii="Arial" w:hAnsi="Arial"/>
                <w:sz w:val="18"/>
                <w:lang w:eastAsia="ko-KR"/>
              </w:rPr>
              <w:t>User plane integrity protection preferred</w:t>
            </w:r>
            <w:bookmarkEnd w:id="2237"/>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238" w:name="_MCCTEMPBM_CRPT07900147___4" w:colFirst="0" w:colLast="2"/>
            <w:bookmarkEnd w:id="2236"/>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239" w:name="_MCCTEMPBM_CRPT07900148___7"/>
            <w:r>
              <w:rPr>
                <w:rFonts w:ascii="Arial" w:hAnsi="Arial"/>
                <w:sz w:val="18"/>
                <w:lang w:eastAsia="ko-KR"/>
              </w:rPr>
              <w:t>User plane integrity protection required</w:t>
            </w:r>
            <w:bookmarkEnd w:id="2239"/>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240" w:name="_MCCTEMPBM_CRPT07900149___4" w:colFirst="0" w:colLast="2"/>
            <w:bookmarkEnd w:id="2238"/>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241" w:name="_MCCTEMPBM_CRPT07900150___7"/>
            <w:bookmarkEnd w:id="2241"/>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242" w:name="_MCCTEMPBM_CRPT07900151___7"/>
            <w:bookmarkEnd w:id="2240"/>
            <w:r w:rsidRPr="00A55D9D">
              <w:rPr>
                <w:rFonts w:ascii="Arial" w:hAnsi="Arial"/>
                <w:sz w:val="18"/>
              </w:rPr>
              <w:tab/>
            </w:r>
            <w:r>
              <w:rPr>
                <w:rFonts w:ascii="Arial" w:hAnsi="Arial"/>
                <w:sz w:val="18"/>
              </w:rPr>
              <w:t>to</w:t>
            </w:r>
            <w:r>
              <w:rPr>
                <w:rFonts w:ascii="Arial" w:hAnsi="Arial"/>
                <w:sz w:val="18"/>
              </w:rPr>
              <w:tab/>
              <w:t>Spare</w:t>
            </w:r>
            <w:bookmarkEnd w:id="2242"/>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243"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244" w:name="_MCCTEMPBM_CRPT07900153___7"/>
            <w:bookmarkEnd w:id="2244"/>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245" w:name="_MCCTEMPBM_CRPT07900154___4" w:colFirst="0" w:colLast="2"/>
            <w:bookmarkEnd w:id="2243"/>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246" w:name="_MCCTEMPBM_CRPT07900155___7"/>
            <w:r>
              <w:rPr>
                <w:rFonts w:ascii="Arial" w:hAnsi="Arial"/>
                <w:sz w:val="18"/>
                <w:lang w:eastAsia="ko-KR"/>
              </w:rPr>
              <w:t>Reserved</w:t>
            </w:r>
            <w:bookmarkEnd w:id="2246"/>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47" w:name="_MCCTEMPBM_CRPT07900156___7"/>
            <w:bookmarkEnd w:id="2245"/>
            <w:bookmarkEnd w:id="2247"/>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48"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49" w:name="_MCCTEMPBM_CRPT07900158___7"/>
            <w:bookmarkEnd w:id="2248"/>
            <w:r w:rsidRPr="009620E9">
              <w:rPr>
                <w:rFonts w:ascii="Arial" w:hAnsi="Arial"/>
                <w:sz w:val="18"/>
              </w:rPr>
              <w:t>Bits</w:t>
            </w:r>
            <w:bookmarkEnd w:id="2249"/>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50"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51" w:name="_MCCTEMPBM_CRPT07900160___7"/>
            <w:bookmarkEnd w:id="2251"/>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52" w:name="_MCCTEMPBM_CRPT07900161___4" w:colFirst="0" w:colLast="2"/>
            <w:bookmarkEnd w:id="2250"/>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53"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53"/>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54" w:name="_MCCTEMPBM_CRPT07900163___4" w:colFirst="0" w:colLast="2"/>
            <w:bookmarkEnd w:id="2252"/>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55"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55"/>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56" w:name="_MCCTEMPBM_CRPT07900165___4" w:colFirst="0" w:colLast="2"/>
            <w:bookmarkEnd w:id="2254"/>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57"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57"/>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58" w:name="_MCCTEMPBM_CRPT07900167___4" w:colFirst="0" w:colLast="2"/>
            <w:bookmarkEnd w:id="2256"/>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59" w:name="_MCCTEMPBM_CRPT07900168___7"/>
            <w:bookmarkEnd w:id="2259"/>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60" w:name="_MCCTEMPBM_CRPT07900169___7"/>
            <w:bookmarkEnd w:id="2258"/>
            <w:r w:rsidRPr="00A55D9D">
              <w:rPr>
                <w:rFonts w:ascii="Arial" w:hAnsi="Arial"/>
                <w:sz w:val="18"/>
              </w:rPr>
              <w:tab/>
            </w:r>
            <w:r>
              <w:rPr>
                <w:rFonts w:ascii="Arial" w:hAnsi="Arial"/>
                <w:sz w:val="18"/>
              </w:rPr>
              <w:t>to</w:t>
            </w:r>
            <w:r>
              <w:rPr>
                <w:rFonts w:ascii="Arial" w:hAnsi="Arial"/>
                <w:sz w:val="18"/>
              </w:rPr>
              <w:tab/>
              <w:t>Spare</w:t>
            </w:r>
            <w:bookmarkEnd w:id="2260"/>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61"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62" w:name="_MCCTEMPBM_CRPT07900171___7"/>
            <w:bookmarkEnd w:id="2262"/>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63" w:name="_MCCTEMPBM_CRPT07900172___4" w:colFirst="0" w:colLast="2"/>
            <w:bookmarkEnd w:id="2261"/>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64" w:name="_MCCTEMPBM_CRPT07900173___7"/>
            <w:r>
              <w:rPr>
                <w:rFonts w:ascii="Arial" w:hAnsi="Arial"/>
                <w:sz w:val="18"/>
                <w:lang w:eastAsia="ko-KR"/>
              </w:rPr>
              <w:t>Reserved</w:t>
            </w:r>
            <w:bookmarkEnd w:id="2264"/>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65" w:name="_MCCTEMPBM_CRPT07900174___7"/>
            <w:bookmarkEnd w:id="2263"/>
            <w:bookmarkEnd w:id="2265"/>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66"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67" w:name="_MCCTEMPBM_CRPT07900176___7"/>
            <w:bookmarkEnd w:id="2266"/>
            <w:bookmarkEnd w:id="2267"/>
          </w:p>
        </w:tc>
      </w:tr>
    </w:tbl>
    <w:p w14:paraId="7E7ACCA2" w14:textId="77777777" w:rsidR="008E33F7" w:rsidRDefault="008E33F7" w:rsidP="008E33F7">
      <w:pPr>
        <w:jc w:val="center"/>
        <w:rPr>
          <w:noProof/>
        </w:rPr>
      </w:pPr>
      <w:bookmarkStart w:id="2268" w:name="_MCCTEMPBM_CRPT07900177___4"/>
    </w:p>
    <w:p w14:paraId="48095D5C" w14:textId="77777777" w:rsidR="008E33F7" w:rsidRPr="009620E9" w:rsidRDefault="008E33F7" w:rsidP="00CC0F60">
      <w:pPr>
        <w:pStyle w:val="Heading3"/>
      </w:pPr>
      <w:bookmarkStart w:id="2269" w:name="_Toc45282402"/>
      <w:bookmarkStart w:id="2270" w:name="_Toc45882788"/>
      <w:bookmarkStart w:id="2271" w:name="_Toc51951338"/>
      <w:bookmarkStart w:id="2272" w:name="_Toc59209115"/>
      <w:bookmarkStart w:id="2273" w:name="_Toc75734957"/>
      <w:bookmarkStart w:id="2274" w:name="_Toc146247558"/>
      <w:bookmarkEnd w:id="2268"/>
      <w:r>
        <w:t>8.4.23</w:t>
      </w:r>
      <w:r w:rsidRPr="009620E9">
        <w:tab/>
      </w:r>
      <w:r>
        <w:t>Configuration of UE PC5 unicast u</w:t>
      </w:r>
      <w:r>
        <w:rPr>
          <w:rFonts w:eastAsia="Malgun Gothic"/>
          <w:lang w:eastAsia="ko-KR"/>
        </w:rPr>
        <w:t>ser plane security protection</w:t>
      </w:r>
      <w:bookmarkEnd w:id="2269"/>
      <w:bookmarkEnd w:id="2270"/>
      <w:bookmarkEnd w:id="2271"/>
      <w:bookmarkEnd w:id="2272"/>
      <w:bookmarkEnd w:id="2273"/>
      <w:bookmarkEnd w:id="2274"/>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75"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76" w:name="_MCCTEMPBM_CRPT07900179___7"/>
            <w:bookmarkEnd w:id="2276"/>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77" w:name="_MCCTEMPBM_CRPT07900180___4"/>
            <w:bookmarkEnd w:id="2275"/>
            <w:r w:rsidRPr="00332E8F">
              <w:rPr>
                <w:rFonts w:ascii="Arial" w:hAnsi="Arial"/>
                <w:sz w:val="18"/>
              </w:rPr>
              <w:t xml:space="preserve">configuration of UE PC5 unicast user plane security protection </w:t>
            </w:r>
            <w:r w:rsidRPr="009620E9">
              <w:rPr>
                <w:rFonts w:ascii="Arial" w:hAnsi="Arial"/>
                <w:sz w:val="18"/>
              </w:rPr>
              <w:t>IEI</w:t>
            </w:r>
            <w:bookmarkEnd w:id="2277"/>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78" w:name="_MCCTEMPBM_CRPT07900181___7"/>
            <w:r w:rsidRPr="009620E9">
              <w:rPr>
                <w:rFonts w:ascii="Arial" w:hAnsi="Arial"/>
                <w:sz w:val="18"/>
              </w:rPr>
              <w:t>octet 1</w:t>
            </w:r>
            <w:bookmarkEnd w:id="2278"/>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79"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80" w:name="_MCCTEMPBM_CRPT07900183___7"/>
            <w:r w:rsidRPr="009620E9">
              <w:rPr>
                <w:rFonts w:ascii="Arial" w:hAnsi="Arial"/>
                <w:sz w:val="18"/>
              </w:rPr>
              <w:t>octet 2</w:t>
            </w:r>
            <w:bookmarkEnd w:id="2280"/>
          </w:p>
        </w:tc>
      </w:tr>
    </w:tbl>
    <w:bookmarkEnd w:id="2279"/>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81"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81"/>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82" w:name="_MCCTEMPBM_CRPT07900186___7"/>
            <w:r w:rsidRPr="009620E9">
              <w:rPr>
                <w:rFonts w:ascii="Arial" w:hAnsi="Arial"/>
                <w:sz w:val="18"/>
              </w:rPr>
              <w:t>Bits</w:t>
            </w:r>
            <w:bookmarkEnd w:id="2282"/>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83"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84" w:name="_MCCTEMPBM_CRPT07900188___7"/>
            <w:bookmarkEnd w:id="2284"/>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85" w:name="_MCCTEMPBM_CRPT07900189___4" w:colFirst="0" w:colLast="2"/>
            <w:bookmarkEnd w:id="2283"/>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86" w:name="_MCCTEMPBM_CRPT07900190___7"/>
            <w:r>
              <w:rPr>
                <w:rFonts w:ascii="Arial" w:hAnsi="Arial"/>
                <w:sz w:val="18"/>
                <w:lang w:eastAsia="ko-KR"/>
              </w:rPr>
              <w:t>Off</w:t>
            </w:r>
            <w:bookmarkEnd w:id="2286"/>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87" w:name="_MCCTEMPBM_CRPT07900191___4" w:colFirst="0" w:colLast="2"/>
            <w:bookmarkEnd w:id="2285"/>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88" w:name="_MCCTEMPBM_CRPT07900192___7"/>
            <w:r>
              <w:rPr>
                <w:rFonts w:ascii="Arial" w:hAnsi="Arial"/>
                <w:sz w:val="18"/>
              </w:rPr>
              <w:t>Off or On</w:t>
            </w:r>
            <w:bookmarkEnd w:id="2288"/>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89" w:name="_MCCTEMPBM_CRPT07900193___4" w:colFirst="0" w:colLast="2"/>
            <w:bookmarkEnd w:id="2287"/>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90" w:name="_MCCTEMPBM_CRPT07900194___7"/>
            <w:r>
              <w:rPr>
                <w:rFonts w:ascii="Arial" w:hAnsi="Arial"/>
                <w:sz w:val="18"/>
                <w:lang w:eastAsia="ko-KR"/>
              </w:rPr>
              <w:t>On</w:t>
            </w:r>
            <w:bookmarkEnd w:id="2290"/>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91" w:name="_MCCTEMPBM_CRPT07900195___4" w:colFirst="0" w:colLast="2"/>
            <w:bookmarkEnd w:id="2289"/>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92" w:name="_MCCTEMPBM_CRPT07900196___7"/>
            <w:bookmarkEnd w:id="2292"/>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93" w:name="_MCCTEMPBM_CRPT07900197___7"/>
            <w:bookmarkEnd w:id="2291"/>
            <w:r w:rsidRPr="00A55D9D">
              <w:rPr>
                <w:rFonts w:ascii="Arial" w:hAnsi="Arial"/>
                <w:sz w:val="18"/>
              </w:rPr>
              <w:tab/>
            </w:r>
            <w:r>
              <w:rPr>
                <w:rFonts w:ascii="Arial" w:hAnsi="Arial"/>
                <w:sz w:val="18"/>
              </w:rPr>
              <w:t>to</w:t>
            </w:r>
            <w:r>
              <w:rPr>
                <w:rFonts w:ascii="Arial" w:hAnsi="Arial"/>
                <w:sz w:val="18"/>
              </w:rPr>
              <w:tab/>
              <w:t>Spare</w:t>
            </w:r>
            <w:bookmarkEnd w:id="2293"/>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94"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95" w:name="_MCCTEMPBM_CRPT07900199___7"/>
            <w:bookmarkEnd w:id="2295"/>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96" w:name="_MCCTEMPBM_CRPT07900200___4" w:colFirst="0" w:colLast="2"/>
            <w:bookmarkEnd w:id="2294"/>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97" w:name="_MCCTEMPBM_CRPT07900201___7"/>
            <w:r>
              <w:rPr>
                <w:rFonts w:ascii="Arial" w:hAnsi="Arial"/>
                <w:sz w:val="18"/>
                <w:lang w:eastAsia="ko-KR"/>
              </w:rPr>
              <w:t>Reserved</w:t>
            </w:r>
            <w:bookmarkEnd w:id="2297"/>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98" w:name="_MCCTEMPBM_CRPT07900202___7"/>
            <w:bookmarkEnd w:id="2296"/>
            <w:bookmarkEnd w:id="2298"/>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99"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99"/>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300" w:name="_MCCTEMPBM_CRPT07900204___7"/>
            <w:r w:rsidRPr="009620E9">
              <w:rPr>
                <w:rFonts w:ascii="Arial" w:hAnsi="Arial"/>
                <w:sz w:val="18"/>
              </w:rPr>
              <w:t>Bits</w:t>
            </w:r>
            <w:bookmarkEnd w:id="2300"/>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301"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302" w:name="_MCCTEMPBM_CRPT07900206___7"/>
            <w:bookmarkEnd w:id="2302"/>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303" w:name="_MCCTEMPBM_CRPT07900207___4" w:colFirst="0" w:colLast="2"/>
            <w:bookmarkEnd w:id="2301"/>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304" w:name="_MCCTEMPBM_CRPT07900208___7"/>
            <w:r>
              <w:rPr>
                <w:rFonts w:ascii="Arial" w:hAnsi="Arial"/>
                <w:sz w:val="18"/>
                <w:lang w:eastAsia="ko-KR"/>
              </w:rPr>
              <w:t>Off</w:t>
            </w:r>
            <w:bookmarkEnd w:id="2304"/>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305" w:name="_MCCTEMPBM_CRPT07900209___4" w:colFirst="0" w:colLast="2"/>
            <w:bookmarkEnd w:id="2303"/>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306" w:name="_MCCTEMPBM_CRPT07900210___7"/>
            <w:r>
              <w:rPr>
                <w:rFonts w:ascii="Arial" w:hAnsi="Arial"/>
                <w:sz w:val="18"/>
                <w:lang w:eastAsia="ko-KR"/>
              </w:rPr>
              <w:t>Off or On</w:t>
            </w:r>
            <w:bookmarkEnd w:id="2306"/>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307" w:name="_MCCTEMPBM_CRPT07900211___4" w:colFirst="0" w:colLast="2"/>
            <w:bookmarkEnd w:id="2305"/>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308" w:name="_MCCTEMPBM_CRPT07900212___7"/>
            <w:r>
              <w:rPr>
                <w:rFonts w:ascii="Arial" w:hAnsi="Arial"/>
                <w:sz w:val="18"/>
                <w:lang w:eastAsia="ko-KR"/>
              </w:rPr>
              <w:t>On</w:t>
            </w:r>
            <w:bookmarkEnd w:id="2308"/>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309" w:name="_MCCTEMPBM_CRPT07900213___4" w:colFirst="0" w:colLast="2"/>
            <w:bookmarkEnd w:id="2307"/>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310" w:name="_MCCTEMPBM_CRPT07900214___7"/>
            <w:bookmarkEnd w:id="2310"/>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311" w:name="_MCCTEMPBM_CRPT07900215___7"/>
            <w:bookmarkEnd w:id="2309"/>
            <w:r w:rsidRPr="00A55D9D">
              <w:rPr>
                <w:rFonts w:ascii="Arial" w:hAnsi="Arial"/>
                <w:sz w:val="18"/>
              </w:rPr>
              <w:tab/>
            </w:r>
            <w:r>
              <w:rPr>
                <w:rFonts w:ascii="Arial" w:hAnsi="Arial"/>
                <w:sz w:val="18"/>
              </w:rPr>
              <w:t>to</w:t>
            </w:r>
            <w:r>
              <w:rPr>
                <w:rFonts w:ascii="Arial" w:hAnsi="Arial"/>
                <w:sz w:val="18"/>
              </w:rPr>
              <w:tab/>
              <w:t>Spare</w:t>
            </w:r>
            <w:bookmarkEnd w:id="2311"/>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312"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313" w:name="_MCCTEMPBM_CRPT07900217___7"/>
            <w:bookmarkEnd w:id="2313"/>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314" w:name="_MCCTEMPBM_CRPT07900218___4" w:colFirst="0" w:colLast="2"/>
            <w:bookmarkEnd w:id="2312"/>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315" w:name="_MCCTEMPBM_CRPT07900219___7"/>
            <w:r>
              <w:rPr>
                <w:rFonts w:ascii="Arial" w:hAnsi="Arial"/>
                <w:sz w:val="18"/>
                <w:lang w:eastAsia="ko-KR"/>
              </w:rPr>
              <w:t>Reserved</w:t>
            </w:r>
            <w:bookmarkEnd w:id="2315"/>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316" w:name="_MCCTEMPBM_CRPT07900220___7"/>
            <w:bookmarkEnd w:id="2314"/>
            <w:bookmarkEnd w:id="2316"/>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317" w:name="_MCCTEMPBM_CRPT07900221___7"/>
            <w:r w:rsidRPr="009620E9">
              <w:rPr>
                <w:rFonts w:ascii="Arial" w:hAnsi="Arial"/>
                <w:sz w:val="18"/>
              </w:rPr>
              <w:t>Bit 4 and 8 of octet 2 are spare and shall be coded as zero.</w:t>
            </w:r>
            <w:bookmarkEnd w:id="2317"/>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318" w:name="_MCCTEMPBM_CRPT07900222___7"/>
            <w:bookmarkEnd w:id="2318"/>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319" w:name="_Toc45282403"/>
      <w:bookmarkStart w:id="2320" w:name="_Toc45882789"/>
      <w:bookmarkStart w:id="2321" w:name="_Toc51951339"/>
      <w:bookmarkStart w:id="2322" w:name="_Toc59209116"/>
      <w:bookmarkStart w:id="2323" w:name="_Toc75734958"/>
      <w:bookmarkStart w:id="2324" w:name="_Toc146247559"/>
      <w:r>
        <w:t>8.4.24</w:t>
      </w:r>
      <w:r>
        <w:tab/>
        <w:t>Re-authentication indication</w:t>
      </w:r>
      <w:bookmarkEnd w:id="2319"/>
      <w:bookmarkEnd w:id="2320"/>
      <w:bookmarkEnd w:id="2321"/>
      <w:bookmarkEnd w:id="2322"/>
      <w:bookmarkEnd w:id="2323"/>
      <w:bookmarkEnd w:id="2324"/>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325" w:name="_Toc45282404"/>
      <w:bookmarkStart w:id="2326" w:name="_Toc45882790"/>
      <w:bookmarkStart w:id="2327" w:name="_Toc51951340"/>
      <w:bookmarkStart w:id="2328" w:name="_Toc59209117"/>
      <w:bookmarkStart w:id="2329" w:name="_Toc75734959"/>
      <w:bookmarkStart w:id="2330" w:name="_Toc146247560"/>
      <w:r>
        <w:t>8.4.25</w:t>
      </w:r>
      <w:r>
        <w:tab/>
        <w:t>Layer-2 ID</w:t>
      </w:r>
      <w:bookmarkEnd w:id="2325"/>
      <w:bookmarkEnd w:id="2326"/>
      <w:bookmarkEnd w:id="2327"/>
      <w:bookmarkEnd w:id="2328"/>
      <w:bookmarkEnd w:id="2329"/>
      <w:bookmarkEnd w:id="2330"/>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331" w:name="_Toc45282405"/>
      <w:bookmarkStart w:id="2332" w:name="_Toc45882791"/>
      <w:bookmarkStart w:id="2333" w:name="_Toc51951341"/>
      <w:bookmarkStart w:id="2334" w:name="_Toc59209118"/>
      <w:bookmarkStart w:id="2335" w:name="_Toc75734960"/>
      <w:bookmarkStart w:id="2336" w:name="_Toc146247561"/>
      <w:r>
        <w:t>9</w:t>
      </w:r>
      <w:r>
        <w:tab/>
        <w:t>C</w:t>
      </w:r>
      <w:r>
        <w:rPr>
          <w:noProof/>
          <w:lang w:val="en-US"/>
        </w:rPr>
        <w:t>oding other than information element coding</w:t>
      </w:r>
      <w:bookmarkEnd w:id="2063"/>
      <w:bookmarkEnd w:id="2064"/>
      <w:bookmarkEnd w:id="2331"/>
      <w:bookmarkEnd w:id="2332"/>
      <w:bookmarkEnd w:id="2333"/>
      <w:bookmarkEnd w:id="2334"/>
      <w:bookmarkEnd w:id="2335"/>
      <w:bookmarkEnd w:id="2336"/>
    </w:p>
    <w:p w14:paraId="357A34D8" w14:textId="77777777" w:rsidR="008E33F7" w:rsidRDefault="008E33F7" w:rsidP="00CC0F60">
      <w:pPr>
        <w:pStyle w:val="Heading2"/>
        <w:rPr>
          <w:noProof/>
        </w:rPr>
      </w:pPr>
      <w:bookmarkStart w:id="2337" w:name="_Toc34388725"/>
      <w:bookmarkStart w:id="2338" w:name="_Toc34404496"/>
      <w:bookmarkStart w:id="2339" w:name="_Toc45282406"/>
      <w:bookmarkStart w:id="2340" w:name="_Toc45882792"/>
      <w:bookmarkStart w:id="2341" w:name="_Toc51951342"/>
      <w:bookmarkStart w:id="2342" w:name="_Toc59209119"/>
      <w:bookmarkStart w:id="2343" w:name="_Toc75734961"/>
      <w:bookmarkStart w:id="2344" w:name="_Toc146247562"/>
      <w:r>
        <w:rPr>
          <w:noProof/>
        </w:rPr>
        <w:t>9.1</w:t>
      </w:r>
      <w:r>
        <w:rPr>
          <w:noProof/>
        </w:rPr>
        <w:tab/>
      </w:r>
      <w:r w:rsidRPr="00400F1D">
        <w:rPr>
          <w:noProof/>
        </w:rPr>
        <w:t>Overview</w:t>
      </w:r>
      <w:bookmarkEnd w:id="2337"/>
      <w:bookmarkEnd w:id="2338"/>
      <w:bookmarkEnd w:id="2339"/>
      <w:bookmarkEnd w:id="2340"/>
      <w:bookmarkEnd w:id="2341"/>
      <w:bookmarkEnd w:id="2342"/>
      <w:bookmarkEnd w:id="2343"/>
      <w:bookmarkEnd w:id="2344"/>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345" w:name="_Toc45198898"/>
      <w:bookmarkStart w:id="2346" w:name="_Toc533170283"/>
      <w:bookmarkStart w:id="2347" w:name="_Toc59209120"/>
      <w:bookmarkStart w:id="2348" w:name="_Toc75734962"/>
      <w:bookmarkStart w:id="2349" w:name="_Toc34388728"/>
      <w:bookmarkStart w:id="2350" w:name="_Toc34404499"/>
      <w:bookmarkStart w:id="2351" w:name="_Toc45282409"/>
      <w:bookmarkStart w:id="2352" w:name="_Toc45882795"/>
      <w:bookmarkStart w:id="2353" w:name="_Toc51951343"/>
      <w:bookmarkStart w:id="2354" w:name="_Toc146247563"/>
      <w:r>
        <w:rPr>
          <w:rFonts w:hint="eastAsia"/>
          <w:lang w:val="en-US" w:eastAsia="zh-CN"/>
        </w:rPr>
        <w:t>9</w:t>
      </w:r>
      <w:r>
        <w:rPr>
          <w:lang w:val="en-US"/>
        </w:rPr>
        <w:t>.</w:t>
      </w:r>
      <w:r>
        <w:rPr>
          <w:lang w:val="en-US" w:eastAsia="zh-CN"/>
        </w:rPr>
        <w:t>2</w:t>
      </w:r>
      <w:r>
        <w:rPr>
          <w:lang w:val="en-US"/>
        </w:rPr>
        <w:tab/>
        <w:t>V2X message family encoding</w:t>
      </w:r>
      <w:bookmarkEnd w:id="2345"/>
      <w:bookmarkEnd w:id="2346"/>
      <w:bookmarkEnd w:id="2347"/>
      <w:bookmarkEnd w:id="2348"/>
      <w:bookmarkEnd w:id="235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55" w:name="_Toc59209121"/>
      <w:bookmarkStart w:id="2356" w:name="_Toc75734963"/>
    </w:p>
    <w:p w14:paraId="1B4A906F" w14:textId="34861B29" w:rsidR="0002074F" w:rsidRDefault="0002074F" w:rsidP="00CC0F60">
      <w:pPr>
        <w:pStyle w:val="Heading2"/>
        <w:rPr>
          <w:lang w:val="en-US"/>
        </w:rPr>
      </w:pPr>
      <w:bookmarkStart w:id="2357" w:name="_Toc146247564"/>
      <w:r>
        <w:rPr>
          <w:rFonts w:hint="eastAsia"/>
          <w:lang w:val="en-US" w:eastAsia="zh-CN"/>
        </w:rPr>
        <w:t>9</w:t>
      </w:r>
      <w:r>
        <w:rPr>
          <w:lang w:val="en-US"/>
        </w:rPr>
        <w:t>.3</w:t>
      </w:r>
      <w:r>
        <w:rPr>
          <w:lang w:val="en-US"/>
        </w:rPr>
        <w:tab/>
        <w:t>Non-IP PDU format</w:t>
      </w:r>
      <w:bookmarkEnd w:id="2357"/>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58"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59" w:name="_MCCTEMPBM_CRPT07900223___7"/>
            <w:bookmarkEnd w:id="2359"/>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60" w:name="_MCCTEMPBM_CRPT07900224___7"/>
            <w:bookmarkEnd w:id="2360"/>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61" w:name="_MCCTEMPBM_CRPT07900225___7"/>
            <w:bookmarkEnd w:id="2361"/>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58"/>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62" w:name="_Toc146247565"/>
      <w:r w:rsidRPr="00951F9E">
        <w:t>10</w:t>
      </w:r>
      <w:r w:rsidRPr="00951F9E">
        <w:tab/>
        <w:t>List of system parameters</w:t>
      </w:r>
      <w:bookmarkEnd w:id="1090"/>
      <w:bookmarkEnd w:id="2030"/>
      <w:bookmarkEnd w:id="2349"/>
      <w:bookmarkEnd w:id="2350"/>
      <w:bookmarkEnd w:id="2351"/>
      <w:bookmarkEnd w:id="2352"/>
      <w:bookmarkEnd w:id="2353"/>
      <w:bookmarkEnd w:id="2355"/>
      <w:bookmarkEnd w:id="2356"/>
      <w:bookmarkEnd w:id="2362"/>
    </w:p>
    <w:p w14:paraId="3A640977" w14:textId="77777777" w:rsidR="008E33F7" w:rsidRPr="003168A2" w:rsidRDefault="008E33F7" w:rsidP="00CC0F60">
      <w:pPr>
        <w:pStyle w:val="Heading2"/>
      </w:pPr>
      <w:bookmarkStart w:id="2363" w:name="_Toc22039990"/>
      <w:bookmarkStart w:id="2364" w:name="_Toc25070730"/>
      <w:bookmarkStart w:id="2365" w:name="_Toc34388729"/>
      <w:bookmarkStart w:id="2366" w:name="_Toc34404500"/>
      <w:bookmarkStart w:id="2367" w:name="_Toc45282410"/>
      <w:bookmarkStart w:id="2368" w:name="_Toc45882796"/>
      <w:bookmarkStart w:id="2369" w:name="_Toc51951344"/>
      <w:bookmarkStart w:id="2370" w:name="_Toc59209122"/>
      <w:bookmarkStart w:id="2371" w:name="_Toc75734964"/>
      <w:bookmarkStart w:id="2372" w:name="_Toc146247566"/>
      <w:r>
        <w:t>10</w:t>
      </w:r>
      <w:r w:rsidRPr="003168A2">
        <w:t>.1</w:t>
      </w:r>
      <w:r w:rsidRPr="003168A2">
        <w:tab/>
        <w:t>General</w:t>
      </w:r>
      <w:bookmarkEnd w:id="2363"/>
      <w:bookmarkEnd w:id="2364"/>
      <w:bookmarkEnd w:id="2365"/>
      <w:bookmarkEnd w:id="2366"/>
      <w:bookmarkEnd w:id="2367"/>
      <w:bookmarkEnd w:id="2368"/>
      <w:bookmarkEnd w:id="2369"/>
      <w:bookmarkEnd w:id="2370"/>
      <w:bookmarkEnd w:id="2371"/>
      <w:bookmarkEnd w:id="2372"/>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73" w:name="_Toc25070731"/>
      <w:bookmarkStart w:id="2374" w:name="_Toc34388730"/>
      <w:bookmarkStart w:id="2375" w:name="_Toc34404501"/>
      <w:bookmarkStart w:id="2376" w:name="_Toc45282411"/>
      <w:bookmarkStart w:id="2377" w:name="_Toc45882797"/>
      <w:bookmarkStart w:id="2378" w:name="_Toc51951345"/>
      <w:bookmarkStart w:id="2379" w:name="_Toc59209123"/>
      <w:bookmarkStart w:id="2380" w:name="_Toc75734965"/>
      <w:bookmarkStart w:id="2381" w:name="_Toc22039991"/>
      <w:bookmarkStart w:id="2382" w:name="_Toc146247567"/>
      <w:r>
        <w:t>10</w:t>
      </w:r>
      <w:r w:rsidRPr="00913BB3">
        <w:t>.</w:t>
      </w:r>
      <w:r>
        <w:t>2</w:t>
      </w:r>
      <w:r w:rsidRPr="00913BB3">
        <w:tab/>
        <w:t>Timers</w:t>
      </w:r>
      <w:r>
        <w:t xml:space="preserve"> of </w:t>
      </w:r>
      <w:r>
        <w:rPr>
          <w:noProof/>
          <w:lang w:val="en-US"/>
        </w:rPr>
        <w:t>provisioning</w:t>
      </w:r>
      <w:r>
        <w:t xml:space="preserve"> of parameters for V2X configuration procedures</w:t>
      </w:r>
      <w:bookmarkEnd w:id="2373"/>
      <w:bookmarkEnd w:id="2374"/>
      <w:bookmarkEnd w:id="2375"/>
      <w:bookmarkEnd w:id="2376"/>
      <w:bookmarkEnd w:id="2377"/>
      <w:bookmarkEnd w:id="2378"/>
      <w:bookmarkEnd w:id="2379"/>
      <w:bookmarkEnd w:id="2380"/>
      <w:bookmarkEnd w:id="2382"/>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83" w:name="_Toc25070732"/>
      <w:bookmarkStart w:id="2384" w:name="_Toc34388731"/>
      <w:bookmarkStart w:id="2385" w:name="_Toc34404502"/>
      <w:bookmarkStart w:id="2386" w:name="_Toc45282412"/>
      <w:bookmarkStart w:id="2387" w:name="_Toc45882798"/>
      <w:bookmarkStart w:id="2388" w:name="_Toc51951346"/>
      <w:bookmarkStart w:id="2389" w:name="_Toc59209124"/>
      <w:bookmarkStart w:id="2390" w:name="_Toc75734966"/>
      <w:bookmarkStart w:id="2391" w:name="_Toc146247568"/>
      <w:r>
        <w:t>10</w:t>
      </w:r>
      <w:r w:rsidRPr="003168A2">
        <w:t>.</w:t>
      </w:r>
      <w:r>
        <w:t>3</w:t>
      </w:r>
      <w:r w:rsidRPr="003168A2">
        <w:tab/>
        <w:t xml:space="preserve">Timers of </w:t>
      </w:r>
      <w:r>
        <w:t>PC5 unicast link management procedures</w:t>
      </w:r>
      <w:bookmarkEnd w:id="2381"/>
      <w:bookmarkEnd w:id="2383"/>
      <w:bookmarkEnd w:id="2384"/>
      <w:bookmarkEnd w:id="2385"/>
      <w:bookmarkEnd w:id="2386"/>
      <w:bookmarkEnd w:id="2387"/>
      <w:bookmarkEnd w:id="2388"/>
      <w:bookmarkEnd w:id="2389"/>
      <w:bookmarkEnd w:id="2390"/>
      <w:bookmarkEnd w:id="2391"/>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92" w:name="_Toc45282413"/>
      <w:bookmarkStart w:id="2393" w:name="_Toc45882799"/>
      <w:bookmarkStart w:id="2394" w:name="_Toc51951347"/>
      <w:bookmarkStart w:id="2395" w:name="_Toc59209125"/>
      <w:bookmarkStart w:id="2396" w:name="_Toc75734967"/>
      <w:bookmarkStart w:id="2397" w:name="_Toc146247569"/>
      <w:r>
        <w:t>10</w:t>
      </w:r>
      <w:r w:rsidRPr="003168A2">
        <w:t>.</w:t>
      </w:r>
      <w:r>
        <w:t>4</w:t>
      </w:r>
      <w:r w:rsidRPr="003168A2">
        <w:tab/>
        <w:t xml:space="preserve">Timers of </w:t>
      </w:r>
      <w:r>
        <w:t xml:space="preserve">PC5 broadcast </w:t>
      </w:r>
      <w:r w:rsidRPr="00874C20">
        <w:t>mode</w:t>
      </w:r>
      <w:r>
        <w:t xml:space="preserve"> communication</w:t>
      </w:r>
      <w:bookmarkEnd w:id="2392"/>
      <w:bookmarkEnd w:id="2393"/>
      <w:bookmarkEnd w:id="2394"/>
      <w:bookmarkEnd w:id="2395"/>
      <w:bookmarkEnd w:id="2396"/>
      <w:bookmarkEnd w:id="2397"/>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98" w:name="_Toc51951348"/>
      <w:bookmarkStart w:id="2399" w:name="_Toc59209126"/>
      <w:bookmarkStart w:id="2400" w:name="_Toc75734968"/>
      <w:bookmarkStart w:id="2401" w:name="_Toc146247570"/>
      <w:r>
        <w:t>10</w:t>
      </w:r>
      <w:r w:rsidRPr="003168A2">
        <w:t>.</w:t>
      </w:r>
      <w:r>
        <w:t>5</w:t>
      </w:r>
      <w:r w:rsidRPr="003168A2">
        <w:tab/>
        <w:t xml:space="preserve">Timers of </w:t>
      </w:r>
      <w:r>
        <w:t xml:space="preserve">PC5 groupcast </w:t>
      </w:r>
      <w:r w:rsidRPr="00874C20">
        <w:t>mode</w:t>
      </w:r>
      <w:r>
        <w:t xml:space="preserve"> communication</w:t>
      </w:r>
      <w:bookmarkEnd w:id="2398"/>
      <w:bookmarkEnd w:id="2399"/>
      <w:bookmarkEnd w:id="2400"/>
      <w:bookmarkEnd w:id="2401"/>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402" w:name="_Toc22039992"/>
      <w:bookmarkStart w:id="2403" w:name="_Toc25070733"/>
      <w:bookmarkStart w:id="2404" w:name="_Toc34404503"/>
      <w:bookmarkStart w:id="2405" w:name="_Toc45282414"/>
      <w:bookmarkStart w:id="2406" w:name="_Toc45882800"/>
      <w:bookmarkStart w:id="2407" w:name="_Toc51951349"/>
      <w:bookmarkStart w:id="2408" w:name="_Toc59209127"/>
      <w:bookmarkStart w:id="2409" w:name="_Toc75734969"/>
      <w:bookmarkStart w:id="2410" w:name="_Toc146247571"/>
      <w:r>
        <w:t>Annex A</w:t>
      </w:r>
      <w:r w:rsidRPr="004D3578">
        <w:t xml:space="preserve"> (informative):</w:t>
      </w:r>
      <w:r w:rsidRPr="004D3578">
        <w:br/>
        <w:t>Change history</w:t>
      </w:r>
      <w:bookmarkEnd w:id="72"/>
      <w:bookmarkEnd w:id="1091"/>
      <w:bookmarkEnd w:id="2402"/>
      <w:bookmarkEnd w:id="2403"/>
      <w:bookmarkEnd w:id="2404"/>
      <w:bookmarkEnd w:id="2405"/>
      <w:bookmarkEnd w:id="2406"/>
      <w:bookmarkEnd w:id="2407"/>
      <w:bookmarkEnd w:id="2408"/>
      <w:bookmarkEnd w:id="2409"/>
      <w:bookmarkEnd w:id="241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2C33BB" w:rsidRDefault="00932158" w:rsidP="002C33BB">
            <w:pPr>
              <w:overflowPunct/>
              <w:autoSpaceDE/>
              <w:autoSpaceDN/>
              <w:adjustRightInd/>
              <w:spacing w:after="0"/>
              <w:jc w:val="center"/>
              <w:textAlignment w:val="auto"/>
              <w:rPr>
                <w:rFonts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Default="003A0E94"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Default="00C821FE"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72AE9" w14:textId="77777777" w:rsidR="00494761" w:rsidRDefault="00494761">
      <w:r>
        <w:separator/>
      </w:r>
    </w:p>
  </w:endnote>
  <w:endnote w:type="continuationSeparator" w:id="0">
    <w:p w14:paraId="5203B194" w14:textId="77777777" w:rsidR="00494761" w:rsidRDefault="0049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BADB" w14:textId="77777777" w:rsidR="00494761" w:rsidRDefault="00494761">
      <w:r>
        <w:separator/>
      </w:r>
    </w:p>
  </w:footnote>
  <w:footnote w:type="continuationSeparator" w:id="0">
    <w:p w14:paraId="6076E339" w14:textId="77777777" w:rsidR="00494761" w:rsidRDefault="0049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AA4DD8"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E8D">
      <w:rPr>
        <w:rFonts w:ascii="Arial" w:hAnsi="Arial" w:cs="Arial"/>
        <w:b/>
        <w:noProof/>
        <w:sz w:val="18"/>
        <w:szCs w:val="18"/>
      </w:rPr>
      <w:t>3GPP TS 24.587 V18.3.0 (2023-09)</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71A2E4"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E8D">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27FD"/>
    <w:rsid w:val="000534D3"/>
    <w:rsid w:val="00054A22"/>
    <w:rsid w:val="0005608D"/>
    <w:rsid w:val="00061A23"/>
    <w:rsid w:val="00062023"/>
    <w:rsid w:val="000655A6"/>
    <w:rsid w:val="00080512"/>
    <w:rsid w:val="0008501B"/>
    <w:rsid w:val="000C3EFC"/>
    <w:rsid w:val="000C47C3"/>
    <w:rsid w:val="000D58AB"/>
    <w:rsid w:val="000E5ECA"/>
    <w:rsid w:val="000F416C"/>
    <w:rsid w:val="000F59AC"/>
    <w:rsid w:val="00133525"/>
    <w:rsid w:val="001539EC"/>
    <w:rsid w:val="001646E6"/>
    <w:rsid w:val="001A13A6"/>
    <w:rsid w:val="001A4C42"/>
    <w:rsid w:val="001A6156"/>
    <w:rsid w:val="001A7420"/>
    <w:rsid w:val="001B6637"/>
    <w:rsid w:val="001C21C3"/>
    <w:rsid w:val="001D02C2"/>
    <w:rsid w:val="001F0C1D"/>
    <w:rsid w:val="001F1132"/>
    <w:rsid w:val="001F168B"/>
    <w:rsid w:val="002216A9"/>
    <w:rsid w:val="002243C8"/>
    <w:rsid w:val="00230FE8"/>
    <w:rsid w:val="002347A2"/>
    <w:rsid w:val="00242488"/>
    <w:rsid w:val="00256F19"/>
    <w:rsid w:val="002675F0"/>
    <w:rsid w:val="002760EE"/>
    <w:rsid w:val="00282B42"/>
    <w:rsid w:val="00293DC7"/>
    <w:rsid w:val="002B1CBF"/>
    <w:rsid w:val="002B6339"/>
    <w:rsid w:val="002C33BB"/>
    <w:rsid w:val="002C38B7"/>
    <w:rsid w:val="002C702E"/>
    <w:rsid w:val="002E00EE"/>
    <w:rsid w:val="003172DC"/>
    <w:rsid w:val="0035462D"/>
    <w:rsid w:val="00356555"/>
    <w:rsid w:val="003568FA"/>
    <w:rsid w:val="003765B8"/>
    <w:rsid w:val="003A0E94"/>
    <w:rsid w:val="003B61BC"/>
    <w:rsid w:val="003C3971"/>
    <w:rsid w:val="003D7236"/>
    <w:rsid w:val="003E06E6"/>
    <w:rsid w:val="00423334"/>
    <w:rsid w:val="004345EC"/>
    <w:rsid w:val="004533BB"/>
    <w:rsid w:val="004536D5"/>
    <w:rsid w:val="00465515"/>
    <w:rsid w:val="00494761"/>
    <w:rsid w:val="0049751D"/>
    <w:rsid w:val="004B2144"/>
    <w:rsid w:val="004B6DCD"/>
    <w:rsid w:val="004C30AC"/>
    <w:rsid w:val="004C3842"/>
    <w:rsid w:val="004D3578"/>
    <w:rsid w:val="004E213A"/>
    <w:rsid w:val="004E5E8D"/>
    <w:rsid w:val="004F0988"/>
    <w:rsid w:val="004F3340"/>
    <w:rsid w:val="0053388B"/>
    <w:rsid w:val="00535773"/>
    <w:rsid w:val="00543E6C"/>
    <w:rsid w:val="00565087"/>
    <w:rsid w:val="00597B11"/>
    <w:rsid w:val="005C4D12"/>
    <w:rsid w:val="005D2112"/>
    <w:rsid w:val="005D2E01"/>
    <w:rsid w:val="005D34E2"/>
    <w:rsid w:val="005D7526"/>
    <w:rsid w:val="005E4BB2"/>
    <w:rsid w:val="005F788A"/>
    <w:rsid w:val="00602115"/>
    <w:rsid w:val="00602AEA"/>
    <w:rsid w:val="006050A2"/>
    <w:rsid w:val="00612C6F"/>
    <w:rsid w:val="00614FDF"/>
    <w:rsid w:val="0062248B"/>
    <w:rsid w:val="0063543D"/>
    <w:rsid w:val="00640BB7"/>
    <w:rsid w:val="0064293C"/>
    <w:rsid w:val="00647114"/>
    <w:rsid w:val="00676A2E"/>
    <w:rsid w:val="00677635"/>
    <w:rsid w:val="00687B28"/>
    <w:rsid w:val="00687CB9"/>
    <w:rsid w:val="006912E9"/>
    <w:rsid w:val="00694887"/>
    <w:rsid w:val="0069798D"/>
    <w:rsid w:val="006A323F"/>
    <w:rsid w:val="006A54F7"/>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051"/>
    <w:rsid w:val="00781F0F"/>
    <w:rsid w:val="00787A30"/>
    <w:rsid w:val="007B600E"/>
    <w:rsid w:val="007D7D30"/>
    <w:rsid w:val="007E0A08"/>
    <w:rsid w:val="007F0F4A"/>
    <w:rsid w:val="008028A4"/>
    <w:rsid w:val="00812070"/>
    <w:rsid w:val="00830747"/>
    <w:rsid w:val="00833410"/>
    <w:rsid w:val="00847BFE"/>
    <w:rsid w:val="0086415D"/>
    <w:rsid w:val="00870517"/>
    <w:rsid w:val="008768CA"/>
    <w:rsid w:val="00876DD2"/>
    <w:rsid w:val="008A6CA5"/>
    <w:rsid w:val="008C0084"/>
    <w:rsid w:val="008C233B"/>
    <w:rsid w:val="008C384C"/>
    <w:rsid w:val="008D5C94"/>
    <w:rsid w:val="008E2260"/>
    <w:rsid w:val="008E2D68"/>
    <w:rsid w:val="008E33F7"/>
    <w:rsid w:val="008E6756"/>
    <w:rsid w:val="0090271F"/>
    <w:rsid w:val="00902E23"/>
    <w:rsid w:val="009114D7"/>
    <w:rsid w:val="0091348E"/>
    <w:rsid w:val="009152E3"/>
    <w:rsid w:val="009164A2"/>
    <w:rsid w:val="00917CCB"/>
    <w:rsid w:val="00932158"/>
    <w:rsid w:val="0093361B"/>
    <w:rsid w:val="00933FB0"/>
    <w:rsid w:val="00936AE7"/>
    <w:rsid w:val="00942EC2"/>
    <w:rsid w:val="009478BB"/>
    <w:rsid w:val="0095702E"/>
    <w:rsid w:val="00983CDA"/>
    <w:rsid w:val="0099383B"/>
    <w:rsid w:val="009A2A44"/>
    <w:rsid w:val="009A5EDF"/>
    <w:rsid w:val="009B4B22"/>
    <w:rsid w:val="009E0310"/>
    <w:rsid w:val="009F37B7"/>
    <w:rsid w:val="009F53A0"/>
    <w:rsid w:val="00A04F3E"/>
    <w:rsid w:val="00A078E7"/>
    <w:rsid w:val="00A10F02"/>
    <w:rsid w:val="00A164B4"/>
    <w:rsid w:val="00A26956"/>
    <w:rsid w:val="00A27486"/>
    <w:rsid w:val="00A53724"/>
    <w:rsid w:val="00A56066"/>
    <w:rsid w:val="00A73129"/>
    <w:rsid w:val="00A75103"/>
    <w:rsid w:val="00A82346"/>
    <w:rsid w:val="00A905EF"/>
    <w:rsid w:val="00A92BA1"/>
    <w:rsid w:val="00A95A32"/>
    <w:rsid w:val="00AA670B"/>
    <w:rsid w:val="00AB4A5D"/>
    <w:rsid w:val="00AC22CC"/>
    <w:rsid w:val="00AC6BC6"/>
    <w:rsid w:val="00AE65E2"/>
    <w:rsid w:val="00AF1460"/>
    <w:rsid w:val="00B15449"/>
    <w:rsid w:val="00B16DDA"/>
    <w:rsid w:val="00B32ADC"/>
    <w:rsid w:val="00B63279"/>
    <w:rsid w:val="00B744B3"/>
    <w:rsid w:val="00B93086"/>
    <w:rsid w:val="00BA0A81"/>
    <w:rsid w:val="00BA19ED"/>
    <w:rsid w:val="00BA4B8D"/>
    <w:rsid w:val="00BB14AD"/>
    <w:rsid w:val="00BC0F7D"/>
    <w:rsid w:val="00BD7D31"/>
    <w:rsid w:val="00BE3255"/>
    <w:rsid w:val="00BF128E"/>
    <w:rsid w:val="00C0353A"/>
    <w:rsid w:val="00C074DD"/>
    <w:rsid w:val="00C13544"/>
    <w:rsid w:val="00C1496A"/>
    <w:rsid w:val="00C33079"/>
    <w:rsid w:val="00C45231"/>
    <w:rsid w:val="00C551FF"/>
    <w:rsid w:val="00C57585"/>
    <w:rsid w:val="00C72833"/>
    <w:rsid w:val="00C80F1D"/>
    <w:rsid w:val="00C821FE"/>
    <w:rsid w:val="00C83CD4"/>
    <w:rsid w:val="00C91962"/>
    <w:rsid w:val="00C93F40"/>
    <w:rsid w:val="00CA3D0C"/>
    <w:rsid w:val="00CB0F2A"/>
    <w:rsid w:val="00CC0F60"/>
    <w:rsid w:val="00CD6F69"/>
    <w:rsid w:val="00D07BC9"/>
    <w:rsid w:val="00D16984"/>
    <w:rsid w:val="00D20B05"/>
    <w:rsid w:val="00D57972"/>
    <w:rsid w:val="00D57EAA"/>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37195"/>
    <w:rsid w:val="00E44582"/>
    <w:rsid w:val="00E57998"/>
    <w:rsid w:val="00E775F5"/>
    <w:rsid w:val="00E77645"/>
    <w:rsid w:val="00E805D1"/>
    <w:rsid w:val="00EA15B0"/>
    <w:rsid w:val="00EA235E"/>
    <w:rsid w:val="00EA5EA7"/>
    <w:rsid w:val="00EC249A"/>
    <w:rsid w:val="00EC4A25"/>
    <w:rsid w:val="00EE36E1"/>
    <w:rsid w:val="00EF0EC0"/>
    <w:rsid w:val="00EF608C"/>
    <w:rsid w:val="00F00498"/>
    <w:rsid w:val="00F025A2"/>
    <w:rsid w:val="00F04712"/>
    <w:rsid w:val="00F13360"/>
    <w:rsid w:val="00F22EC7"/>
    <w:rsid w:val="00F261EB"/>
    <w:rsid w:val="00F325C8"/>
    <w:rsid w:val="00F55965"/>
    <w:rsid w:val="00F637B9"/>
    <w:rsid w:val="00F653B8"/>
    <w:rsid w:val="00F6784A"/>
    <w:rsid w:val="00F67D85"/>
    <w:rsid w:val="00F73BC4"/>
    <w:rsid w:val="00F9008D"/>
    <w:rsid w:val="00FA1266"/>
    <w:rsid w:val="00FC1192"/>
    <w:rsid w:val="00FC73E4"/>
    <w:rsid w:val="00FE2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EditorsNoteCharChar">
    <w:name w:val="Editor's Note Char Char"/>
    <w:rsid w:val="003A0E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48057</Words>
  <Characters>273931</Characters>
  <Application>Microsoft Office Word</Application>
  <DocSecurity>0</DocSecurity>
  <Lines>2282</Lines>
  <Paragraphs>642</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321346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Edit</cp:lastModifiedBy>
  <cp:revision>6</cp:revision>
  <cp:lastPrinted>2019-02-25T14:05:00Z</cp:lastPrinted>
  <dcterms:created xsi:type="dcterms:W3CDTF">2023-09-22T01:41:00Z</dcterms:created>
  <dcterms:modified xsi:type="dcterms:W3CDTF">2023-09-22T01:54:00Z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