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6728296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5D2112">
              <w:t>5</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0369BF51" w14:textId="046B0052" w:rsidR="006050A2"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6050A2">
        <w:t>Foreword</w:t>
      </w:r>
      <w:r w:rsidR="006050A2">
        <w:tab/>
      </w:r>
      <w:r w:rsidR="006050A2">
        <w:fldChar w:fldCharType="begin" w:fldLock="1"/>
      </w:r>
      <w:r w:rsidR="006050A2">
        <w:instrText xml:space="preserve"> PAGEREF _Toc99178828 \h </w:instrText>
      </w:r>
      <w:r w:rsidR="006050A2">
        <w:fldChar w:fldCharType="separate"/>
      </w:r>
      <w:r w:rsidR="006050A2">
        <w:t>7</w:t>
      </w:r>
      <w:r w:rsidR="006050A2">
        <w:fldChar w:fldCharType="end"/>
      </w:r>
    </w:p>
    <w:p w14:paraId="0ADD290C" w14:textId="4467452B" w:rsidR="006050A2" w:rsidRDefault="006050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_Toc99178829 \h </w:instrText>
      </w:r>
      <w:r>
        <w:fldChar w:fldCharType="separate"/>
      </w:r>
      <w:r>
        <w:t>9</w:t>
      </w:r>
      <w:r>
        <w:fldChar w:fldCharType="end"/>
      </w:r>
    </w:p>
    <w:p w14:paraId="617C61B0" w14:textId="4E954002" w:rsidR="006050A2" w:rsidRDefault="006050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_Toc99178830 \h </w:instrText>
      </w:r>
      <w:r>
        <w:fldChar w:fldCharType="separate"/>
      </w:r>
      <w:r>
        <w:t>9</w:t>
      </w:r>
      <w:r>
        <w:fldChar w:fldCharType="end"/>
      </w:r>
    </w:p>
    <w:p w14:paraId="7BBC7CD8" w14:textId="63BDF31B" w:rsidR="006050A2" w:rsidRDefault="006050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_Toc99178831 \h </w:instrText>
      </w:r>
      <w:r>
        <w:fldChar w:fldCharType="separate"/>
      </w:r>
      <w:r>
        <w:t>10</w:t>
      </w:r>
      <w:r>
        <w:fldChar w:fldCharType="end"/>
      </w:r>
    </w:p>
    <w:p w14:paraId="090E577E" w14:textId="78D5930B" w:rsidR="006050A2" w:rsidRDefault="006050A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_Toc99178832 \h </w:instrText>
      </w:r>
      <w:r>
        <w:fldChar w:fldCharType="separate"/>
      </w:r>
      <w:r>
        <w:t>10</w:t>
      </w:r>
      <w:r>
        <w:fldChar w:fldCharType="end"/>
      </w:r>
    </w:p>
    <w:p w14:paraId="063F3B58" w14:textId="63C1D4E0" w:rsidR="006050A2" w:rsidRDefault="006050A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_Toc99178833 \h </w:instrText>
      </w:r>
      <w:r>
        <w:fldChar w:fldCharType="separate"/>
      </w:r>
      <w:r>
        <w:t>11</w:t>
      </w:r>
      <w:r>
        <w:fldChar w:fldCharType="end"/>
      </w:r>
    </w:p>
    <w:p w14:paraId="42D445C8" w14:textId="62002183" w:rsidR="006050A2" w:rsidRDefault="006050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_Toc99178834 \h </w:instrText>
      </w:r>
      <w:r>
        <w:fldChar w:fldCharType="separate"/>
      </w:r>
      <w:r>
        <w:t>11</w:t>
      </w:r>
      <w:r>
        <w:fldChar w:fldCharType="end"/>
      </w:r>
    </w:p>
    <w:p w14:paraId="6485E6F1" w14:textId="5243C346" w:rsidR="006050A2" w:rsidRDefault="006050A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_Toc99178835 \h </w:instrText>
      </w:r>
      <w:r>
        <w:fldChar w:fldCharType="separate"/>
      </w:r>
      <w:r>
        <w:t>12</w:t>
      </w:r>
      <w:r>
        <w:fldChar w:fldCharType="end"/>
      </w:r>
    </w:p>
    <w:p w14:paraId="7FF98ADB" w14:textId="7F21590B" w:rsidR="006050A2" w:rsidRDefault="006050A2">
      <w:pPr>
        <w:pStyle w:val="TOC2"/>
        <w:rPr>
          <w:rFonts w:asciiTheme="minorHAnsi" w:eastAsiaTheme="minorEastAsia" w:hAnsiTheme="minorHAnsi" w:cstheme="minorBidi"/>
          <w:sz w:val="22"/>
          <w:szCs w:val="22"/>
          <w:lang w:eastAsia="en-GB"/>
        </w:rPr>
      </w:pPr>
      <w:r w:rsidRPr="00AC7F6B">
        <w:rPr>
          <w:lang w:val="en-US"/>
        </w:rPr>
        <w:t>5.1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_Toc99178836 \h </w:instrText>
      </w:r>
      <w:r>
        <w:fldChar w:fldCharType="separate"/>
      </w:r>
      <w:r>
        <w:t>12</w:t>
      </w:r>
      <w:r>
        <w:fldChar w:fldCharType="end"/>
      </w:r>
    </w:p>
    <w:p w14:paraId="2350F590" w14:textId="3871BCDF" w:rsidR="006050A2" w:rsidRDefault="006050A2">
      <w:pPr>
        <w:pStyle w:val="TOC2"/>
        <w:rPr>
          <w:rFonts w:asciiTheme="minorHAnsi" w:eastAsiaTheme="minorEastAsia" w:hAnsiTheme="minorHAnsi" w:cstheme="minorBidi"/>
          <w:sz w:val="22"/>
          <w:szCs w:val="22"/>
          <w:lang w:eastAsia="en-GB"/>
        </w:rPr>
      </w:pPr>
      <w:r w:rsidRPr="00AC7F6B">
        <w:rPr>
          <w:lang w:val="en-US"/>
        </w:rPr>
        <w:t>5.2</w:t>
      </w:r>
      <w:r>
        <w:rPr>
          <w:rFonts w:asciiTheme="minorHAnsi" w:eastAsiaTheme="minorEastAsia" w:hAnsiTheme="minorHAnsi" w:cstheme="minorBidi"/>
          <w:sz w:val="22"/>
          <w:szCs w:val="22"/>
          <w:lang w:eastAsia="en-GB"/>
        </w:rPr>
        <w:tab/>
      </w:r>
      <w:r w:rsidRPr="00AC7F6B">
        <w:rPr>
          <w:lang w:val="en-US"/>
        </w:rPr>
        <w:t xml:space="preserve">Configuration and precedence of V2X </w:t>
      </w:r>
      <w:r>
        <w:t xml:space="preserve">configuration </w:t>
      </w:r>
      <w:r w:rsidRPr="00AC7F6B">
        <w:rPr>
          <w:lang w:val="en-US"/>
        </w:rPr>
        <w:t>parameters</w:t>
      </w:r>
      <w:r>
        <w:tab/>
      </w:r>
      <w:r>
        <w:fldChar w:fldCharType="begin" w:fldLock="1"/>
      </w:r>
      <w:r>
        <w:instrText xml:space="preserve"> PAGEREF _Toc99178837 \h </w:instrText>
      </w:r>
      <w:r>
        <w:fldChar w:fldCharType="separate"/>
      </w:r>
      <w:r>
        <w:t>12</w:t>
      </w:r>
      <w:r>
        <w:fldChar w:fldCharType="end"/>
      </w:r>
    </w:p>
    <w:p w14:paraId="73E94E7B" w14:textId="288976B1" w:rsidR="006050A2" w:rsidRDefault="006050A2">
      <w:pPr>
        <w:pStyle w:val="TOC3"/>
        <w:rPr>
          <w:rFonts w:asciiTheme="minorHAnsi" w:eastAsiaTheme="minorEastAsia" w:hAnsiTheme="minorHAnsi" w:cstheme="minorBidi"/>
          <w:sz w:val="22"/>
          <w:szCs w:val="22"/>
          <w:lang w:eastAsia="en-GB"/>
        </w:rPr>
      </w:pPr>
      <w:r w:rsidRPr="00AC7F6B">
        <w:rPr>
          <w:lang w:val="en-US"/>
        </w:rPr>
        <w:t>5.2.1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_Toc99178838 \h </w:instrText>
      </w:r>
      <w:r>
        <w:fldChar w:fldCharType="separate"/>
      </w:r>
      <w:r>
        <w:t>12</w:t>
      </w:r>
      <w:r>
        <w:fldChar w:fldCharType="end"/>
      </w:r>
    </w:p>
    <w:p w14:paraId="5874B53A" w14:textId="532A243C" w:rsidR="006050A2" w:rsidRDefault="006050A2">
      <w:pPr>
        <w:pStyle w:val="TOC3"/>
        <w:rPr>
          <w:rFonts w:asciiTheme="minorHAnsi" w:eastAsiaTheme="minorEastAsia" w:hAnsiTheme="minorHAnsi" w:cstheme="minorBidi"/>
          <w:sz w:val="22"/>
          <w:szCs w:val="22"/>
          <w:lang w:eastAsia="en-GB"/>
        </w:rPr>
      </w:pPr>
      <w:r w:rsidRPr="00AC7F6B">
        <w:rPr>
          <w:lang w:val="en-US"/>
        </w:rPr>
        <w:t>5.2.2</w:t>
      </w:r>
      <w:r>
        <w:rPr>
          <w:rFonts w:asciiTheme="minorHAnsi" w:eastAsiaTheme="minorEastAsia" w:hAnsiTheme="minorHAnsi" w:cstheme="minorBidi"/>
          <w:sz w:val="22"/>
          <w:szCs w:val="22"/>
          <w:lang w:eastAsia="en-GB"/>
        </w:rPr>
        <w:tab/>
      </w:r>
      <w:r w:rsidRPr="00AC7F6B">
        <w:rPr>
          <w:lang w:val="en-US"/>
        </w:rPr>
        <w:t xml:space="preserve">Precedence of V2X </w:t>
      </w:r>
      <w:r>
        <w:t xml:space="preserve">configuration </w:t>
      </w:r>
      <w:r w:rsidRPr="00AC7F6B">
        <w:rPr>
          <w:lang w:val="en-US"/>
        </w:rPr>
        <w:t>parameters</w:t>
      </w:r>
      <w:r>
        <w:tab/>
      </w:r>
      <w:r>
        <w:fldChar w:fldCharType="begin" w:fldLock="1"/>
      </w:r>
      <w:r>
        <w:instrText xml:space="preserve"> PAGEREF _Toc99178839 \h </w:instrText>
      </w:r>
      <w:r>
        <w:fldChar w:fldCharType="separate"/>
      </w:r>
      <w:r>
        <w:t>12</w:t>
      </w:r>
      <w:r>
        <w:fldChar w:fldCharType="end"/>
      </w:r>
    </w:p>
    <w:p w14:paraId="10594552" w14:textId="12F5075E" w:rsidR="006050A2" w:rsidRDefault="006050A2">
      <w:pPr>
        <w:pStyle w:val="TOC3"/>
        <w:rPr>
          <w:rFonts w:asciiTheme="minorHAnsi" w:eastAsiaTheme="minorEastAsia" w:hAnsiTheme="minorHAnsi" w:cstheme="minorBidi"/>
          <w:sz w:val="22"/>
          <w:szCs w:val="22"/>
          <w:lang w:eastAsia="en-GB"/>
        </w:rPr>
      </w:pPr>
      <w:r w:rsidRPr="00AC7F6B">
        <w:rPr>
          <w:lang w:val="en-US"/>
        </w:rPr>
        <w:t>5.2.3</w:t>
      </w:r>
      <w:r>
        <w:rPr>
          <w:rFonts w:asciiTheme="minorHAnsi" w:eastAsiaTheme="minorEastAsia" w:hAnsiTheme="minorHAnsi" w:cstheme="minorBidi"/>
          <w:sz w:val="22"/>
          <w:szCs w:val="22"/>
          <w:lang w:eastAsia="en-GB"/>
        </w:rPr>
        <w:tab/>
      </w:r>
      <w:r w:rsidRPr="00AC7F6B">
        <w:rPr>
          <w:lang w:val="en-US"/>
        </w:rPr>
        <w:t>Configuration parameters for V2X communication over PC5</w:t>
      </w:r>
      <w:r>
        <w:tab/>
      </w:r>
      <w:r>
        <w:fldChar w:fldCharType="begin" w:fldLock="1"/>
      </w:r>
      <w:r>
        <w:instrText xml:space="preserve"> PAGEREF _Toc99178840 \h </w:instrText>
      </w:r>
      <w:r>
        <w:fldChar w:fldCharType="separate"/>
      </w:r>
      <w:r>
        <w:t>12</w:t>
      </w:r>
      <w:r>
        <w:fldChar w:fldCharType="end"/>
      </w:r>
    </w:p>
    <w:p w14:paraId="4BC506B2" w14:textId="60697DDA" w:rsidR="006050A2" w:rsidRDefault="006050A2">
      <w:pPr>
        <w:pStyle w:val="TOC3"/>
        <w:rPr>
          <w:rFonts w:asciiTheme="minorHAnsi" w:eastAsiaTheme="minorEastAsia" w:hAnsiTheme="minorHAnsi" w:cstheme="minorBidi"/>
          <w:sz w:val="22"/>
          <w:szCs w:val="22"/>
          <w:lang w:eastAsia="en-GB"/>
        </w:rPr>
      </w:pPr>
      <w:r w:rsidRPr="00AC7F6B">
        <w:rPr>
          <w:lang w:val="en-US"/>
        </w:rPr>
        <w:t>5.2.4</w:t>
      </w:r>
      <w:r>
        <w:rPr>
          <w:rFonts w:asciiTheme="minorHAnsi" w:eastAsiaTheme="minorEastAsia" w:hAnsiTheme="minorHAnsi" w:cstheme="minorBidi"/>
          <w:sz w:val="22"/>
          <w:szCs w:val="22"/>
          <w:lang w:eastAsia="en-GB"/>
        </w:rPr>
        <w:tab/>
      </w:r>
      <w:r w:rsidRPr="00AC7F6B">
        <w:rPr>
          <w:lang w:val="en-US"/>
        </w:rPr>
        <w:t>Configuration parameters for V2X communication over Uu</w:t>
      </w:r>
      <w:r>
        <w:tab/>
      </w:r>
      <w:r>
        <w:fldChar w:fldCharType="begin" w:fldLock="1"/>
      </w:r>
      <w:r>
        <w:instrText xml:space="preserve"> PAGEREF _Toc99178841 \h </w:instrText>
      </w:r>
      <w:r>
        <w:fldChar w:fldCharType="separate"/>
      </w:r>
      <w:r>
        <w:t>14</w:t>
      </w:r>
      <w:r>
        <w:fldChar w:fldCharType="end"/>
      </w:r>
    </w:p>
    <w:p w14:paraId="609EC56F" w14:textId="6586B081" w:rsidR="006050A2" w:rsidRDefault="006050A2">
      <w:pPr>
        <w:pStyle w:val="TOC2"/>
        <w:rPr>
          <w:rFonts w:asciiTheme="minorHAnsi" w:eastAsiaTheme="minorEastAsia" w:hAnsiTheme="minorHAnsi" w:cstheme="minorBidi"/>
          <w:sz w:val="22"/>
          <w:szCs w:val="22"/>
          <w:lang w:eastAsia="en-GB"/>
        </w:rPr>
      </w:pPr>
      <w:r w:rsidRPr="00AC7F6B">
        <w:rPr>
          <w:lang w:val="en-US"/>
        </w:rPr>
        <w:t>5.3</w:t>
      </w:r>
      <w:r>
        <w:rPr>
          <w:rFonts w:asciiTheme="minorHAnsi" w:eastAsiaTheme="minorEastAsia" w:hAnsiTheme="minorHAnsi" w:cstheme="minorBidi"/>
          <w:sz w:val="22"/>
          <w:szCs w:val="22"/>
          <w:lang w:eastAsia="en-GB"/>
        </w:rPr>
        <w:tab/>
      </w:r>
      <w:r w:rsidRPr="00AC7F6B">
        <w:rPr>
          <w:lang w:val="en-US"/>
        </w:rPr>
        <w:t>Procedures</w:t>
      </w:r>
      <w:r>
        <w:tab/>
      </w:r>
      <w:r>
        <w:fldChar w:fldCharType="begin" w:fldLock="1"/>
      </w:r>
      <w:r>
        <w:instrText xml:space="preserve"> PAGEREF _Toc99178842 \h </w:instrText>
      </w:r>
      <w:r>
        <w:fldChar w:fldCharType="separate"/>
      </w:r>
      <w:r>
        <w:t>15</w:t>
      </w:r>
      <w:r>
        <w:fldChar w:fldCharType="end"/>
      </w:r>
    </w:p>
    <w:p w14:paraId="46092D4F" w14:textId="0EE86F11" w:rsidR="006050A2" w:rsidRDefault="006050A2">
      <w:pPr>
        <w:pStyle w:val="TOC3"/>
        <w:rPr>
          <w:rFonts w:asciiTheme="minorHAnsi" w:eastAsiaTheme="minorEastAsia" w:hAnsiTheme="minorHAnsi" w:cstheme="minorBidi"/>
          <w:sz w:val="22"/>
          <w:szCs w:val="22"/>
          <w:lang w:eastAsia="en-GB"/>
        </w:rPr>
      </w:pPr>
      <w:r w:rsidRPr="00AC7F6B">
        <w:rPr>
          <w:lang w:val="en-US"/>
        </w:rPr>
        <w:t>5.3.1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_Toc99178843 \h </w:instrText>
      </w:r>
      <w:r>
        <w:fldChar w:fldCharType="separate"/>
      </w:r>
      <w:r>
        <w:t>15</w:t>
      </w:r>
      <w:r>
        <w:fldChar w:fldCharType="end"/>
      </w:r>
    </w:p>
    <w:p w14:paraId="691BFE72" w14:textId="2CF8DD9A" w:rsidR="006050A2" w:rsidRDefault="006050A2">
      <w:pPr>
        <w:pStyle w:val="TOC3"/>
        <w:rPr>
          <w:rFonts w:asciiTheme="minorHAnsi" w:eastAsiaTheme="minorEastAsia" w:hAnsiTheme="minorHAnsi" w:cstheme="minorBidi"/>
          <w:sz w:val="22"/>
          <w:szCs w:val="22"/>
          <w:lang w:eastAsia="en-GB"/>
        </w:rPr>
      </w:pPr>
      <w:r w:rsidRPr="00AC7F6B">
        <w:rPr>
          <w:lang w:val="en-US"/>
        </w:rPr>
        <w:t>5.3.2</w:t>
      </w:r>
      <w:r>
        <w:rPr>
          <w:rFonts w:asciiTheme="minorHAnsi" w:eastAsiaTheme="minorEastAsia" w:hAnsiTheme="minorHAnsi" w:cstheme="minorBidi"/>
          <w:sz w:val="22"/>
          <w:szCs w:val="22"/>
          <w:lang w:eastAsia="en-GB"/>
        </w:rPr>
        <w:tab/>
      </w:r>
      <w:r w:rsidRPr="00AC7F6B">
        <w:rPr>
          <w:lang w:val="en-US"/>
        </w:rPr>
        <w:t>UE-requested V2X policy provisioning procedure</w:t>
      </w:r>
      <w:r>
        <w:tab/>
      </w:r>
      <w:r>
        <w:fldChar w:fldCharType="begin" w:fldLock="1"/>
      </w:r>
      <w:r>
        <w:instrText xml:space="preserve"> PAGEREF _Toc99178844 \h </w:instrText>
      </w:r>
      <w:r>
        <w:fldChar w:fldCharType="separate"/>
      </w:r>
      <w:r>
        <w:t>15</w:t>
      </w:r>
      <w:r>
        <w:fldChar w:fldCharType="end"/>
      </w:r>
    </w:p>
    <w:p w14:paraId="71FD57F1" w14:textId="52DE03AF" w:rsidR="006050A2" w:rsidRDefault="006050A2">
      <w:pPr>
        <w:pStyle w:val="TOC4"/>
        <w:rPr>
          <w:rFonts w:asciiTheme="minorHAnsi" w:eastAsiaTheme="minorEastAsia" w:hAnsiTheme="minorHAnsi" w:cstheme="minorBidi"/>
          <w:sz w:val="22"/>
          <w:szCs w:val="22"/>
          <w:lang w:eastAsia="en-GB"/>
        </w:rPr>
      </w:pPr>
      <w:r w:rsidRPr="00AC7F6B">
        <w:rPr>
          <w:lang w:val="en-US"/>
        </w:rPr>
        <w:t>5.3.2.1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_Toc99178845 \h </w:instrText>
      </w:r>
      <w:r>
        <w:fldChar w:fldCharType="separate"/>
      </w:r>
      <w:r>
        <w:t>15</w:t>
      </w:r>
      <w:r>
        <w:fldChar w:fldCharType="end"/>
      </w:r>
    </w:p>
    <w:p w14:paraId="1F23B469" w14:textId="3D98D510" w:rsidR="006050A2" w:rsidRDefault="006050A2">
      <w:pPr>
        <w:pStyle w:val="TOC4"/>
        <w:rPr>
          <w:rFonts w:asciiTheme="minorHAnsi" w:eastAsiaTheme="minorEastAsia" w:hAnsiTheme="minorHAnsi" w:cstheme="minorBidi"/>
          <w:sz w:val="22"/>
          <w:szCs w:val="22"/>
          <w:lang w:eastAsia="en-GB"/>
        </w:rPr>
      </w:pPr>
      <w:r w:rsidRPr="00AC7F6B">
        <w:rPr>
          <w:lang w:val="en-US"/>
        </w:rPr>
        <w:t>5.3.2.2</w:t>
      </w:r>
      <w:r>
        <w:rPr>
          <w:rFonts w:asciiTheme="minorHAnsi" w:eastAsiaTheme="minorEastAsia" w:hAnsiTheme="minorHAnsi" w:cstheme="minorBidi"/>
          <w:sz w:val="22"/>
          <w:szCs w:val="22"/>
          <w:lang w:eastAsia="en-GB"/>
        </w:rPr>
        <w:tab/>
      </w:r>
      <w:r w:rsidRPr="00AC7F6B">
        <w:rPr>
          <w:lang w:val="en-US"/>
        </w:rPr>
        <w:t>UE-requested V2X policy provisioning procedure initiation</w:t>
      </w:r>
      <w:r>
        <w:tab/>
      </w:r>
      <w:r>
        <w:fldChar w:fldCharType="begin" w:fldLock="1"/>
      </w:r>
      <w:r>
        <w:instrText xml:space="preserve"> PAGEREF _Toc99178846 \h </w:instrText>
      </w:r>
      <w:r>
        <w:fldChar w:fldCharType="separate"/>
      </w:r>
      <w:r>
        <w:t>15</w:t>
      </w:r>
      <w:r>
        <w:fldChar w:fldCharType="end"/>
      </w:r>
    </w:p>
    <w:p w14:paraId="37CCDD5D" w14:textId="77FBBE7E" w:rsidR="006050A2" w:rsidRDefault="006050A2">
      <w:pPr>
        <w:pStyle w:val="TOC4"/>
        <w:rPr>
          <w:rFonts w:asciiTheme="minorHAnsi" w:eastAsiaTheme="minorEastAsia" w:hAnsiTheme="minorHAnsi" w:cstheme="minorBidi"/>
          <w:sz w:val="22"/>
          <w:szCs w:val="22"/>
          <w:lang w:eastAsia="en-GB"/>
        </w:rPr>
      </w:pPr>
      <w:r w:rsidRPr="00AC7F6B">
        <w:rPr>
          <w:lang w:val="en-US"/>
        </w:rPr>
        <w:t>5.3.2.3</w:t>
      </w:r>
      <w:r>
        <w:rPr>
          <w:rFonts w:asciiTheme="minorHAnsi" w:eastAsiaTheme="minorEastAsia" w:hAnsiTheme="minorHAnsi" w:cstheme="minorBidi"/>
          <w:sz w:val="22"/>
          <w:szCs w:val="22"/>
          <w:lang w:eastAsia="en-GB"/>
        </w:rPr>
        <w:tab/>
      </w:r>
      <w:r w:rsidRPr="00AC7F6B">
        <w:rPr>
          <w:lang w:val="en-US"/>
        </w:rPr>
        <w:t xml:space="preserve">UE-requested V2X policy provisioning procedure </w:t>
      </w:r>
      <w:r>
        <w:t>accepted by the network</w:t>
      </w:r>
      <w:r>
        <w:tab/>
      </w:r>
      <w:r>
        <w:fldChar w:fldCharType="begin" w:fldLock="1"/>
      </w:r>
      <w:r>
        <w:instrText xml:space="preserve"> PAGEREF _Toc99178847 \h </w:instrText>
      </w:r>
      <w:r>
        <w:fldChar w:fldCharType="separate"/>
      </w:r>
      <w:r>
        <w:t>16</w:t>
      </w:r>
      <w:r>
        <w:fldChar w:fldCharType="end"/>
      </w:r>
    </w:p>
    <w:p w14:paraId="4954FB9F" w14:textId="14EEF69B" w:rsidR="006050A2" w:rsidRDefault="006050A2">
      <w:pPr>
        <w:pStyle w:val="TOC4"/>
        <w:rPr>
          <w:rFonts w:asciiTheme="minorHAnsi" w:eastAsiaTheme="minorEastAsia" w:hAnsiTheme="minorHAnsi" w:cstheme="minorBidi"/>
          <w:sz w:val="22"/>
          <w:szCs w:val="22"/>
          <w:lang w:eastAsia="en-GB"/>
        </w:rPr>
      </w:pPr>
      <w:r w:rsidRPr="00AC7F6B">
        <w:rPr>
          <w:lang w:val="en-US"/>
        </w:rPr>
        <w:t>5.3.2.4</w:t>
      </w:r>
      <w:r>
        <w:rPr>
          <w:rFonts w:asciiTheme="minorHAnsi" w:eastAsiaTheme="minorEastAsia" w:hAnsiTheme="minorHAnsi" w:cstheme="minorBidi"/>
          <w:sz w:val="22"/>
          <w:szCs w:val="22"/>
          <w:lang w:eastAsia="en-GB"/>
        </w:rPr>
        <w:tab/>
      </w:r>
      <w:r w:rsidRPr="00AC7F6B">
        <w:rPr>
          <w:lang w:val="en-US"/>
        </w:rPr>
        <w:t xml:space="preserve">UE-requested V2X policy provisioning procedure not </w:t>
      </w:r>
      <w:r>
        <w:t>accepted by the network</w:t>
      </w:r>
      <w:r>
        <w:tab/>
      </w:r>
      <w:r>
        <w:fldChar w:fldCharType="begin" w:fldLock="1"/>
      </w:r>
      <w:r>
        <w:instrText xml:space="preserve"> PAGEREF _Toc99178848 \h </w:instrText>
      </w:r>
      <w:r>
        <w:fldChar w:fldCharType="separate"/>
      </w:r>
      <w:r>
        <w:t>16</w:t>
      </w:r>
      <w:r>
        <w:fldChar w:fldCharType="end"/>
      </w:r>
    </w:p>
    <w:p w14:paraId="5C45DD80" w14:textId="346DCFB4" w:rsidR="006050A2" w:rsidRDefault="006050A2">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_Toc99178849 \h </w:instrText>
      </w:r>
      <w:r>
        <w:fldChar w:fldCharType="separate"/>
      </w:r>
      <w:r>
        <w:t>17</w:t>
      </w:r>
      <w:r>
        <w:fldChar w:fldCharType="end"/>
      </w:r>
    </w:p>
    <w:p w14:paraId="7F4F5010" w14:textId="08E65C3A" w:rsidR="006050A2" w:rsidRDefault="006050A2">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_Toc99178850 \h </w:instrText>
      </w:r>
      <w:r>
        <w:fldChar w:fldCharType="separate"/>
      </w:r>
      <w:r>
        <w:t>17</w:t>
      </w:r>
      <w:r>
        <w:fldChar w:fldCharType="end"/>
      </w:r>
    </w:p>
    <w:p w14:paraId="20BF6A7A" w14:textId="764F9557" w:rsidR="006050A2" w:rsidRDefault="006050A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_Toc99178851 \h </w:instrText>
      </w:r>
      <w:r>
        <w:fldChar w:fldCharType="separate"/>
      </w:r>
      <w:r>
        <w:t>17</w:t>
      </w:r>
      <w:r>
        <w:fldChar w:fldCharType="end"/>
      </w:r>
    </w:p>
    <w:p w14:paraId="6A649D1D" w14:textId="746B67F3" w:rsidR="006050A2" w:rsidRDefault="006050A2">
      <w:pPr>
        <w:pStyle w:val="TOC2"/>
        <w:rPr>
          <w:rFonts w:asciiTheme="minorHAnsi" w:eastAsiaTheme="minorEastAsia" w:hAnsiTheme="minorHAnsi" w:cstheme="minorBidi"/>
          <w:sz w:val="22"/>
          <w:szCs w:val="22"/>
          <w:lang w:eastAsia="en-GB"/>
        </w:rPr>
      </w:pPr>
      <w:r w:rsidRPr="00AC7F6B">
        <w:rPr>
          <w:lang w:val="en-US"/>
        </w:rPr>
        <w:t>6.1</w:t>
      </w:r>
      <w:r>
        <w:rPr>
          <w:rFonts w:asciiTheme="minorHAnsi" w:eastAsiaTheme="minorEastAsia" w:hAnsiTheme="minorHAnsi" w:cstheme="minorBidi"/>
          <w:sz w:val="22"/>
          <w:szCs w:val="22"/>
          <w:lang w:eastAsia="en-GB"/>
        </w:rPr>
        <w:tab/>
      </w:r>
      <w:r w:rsidRPr="00AC7F6B">
        <w:rPr>
          <w:lang w:val="en-US"/>
        </w:rPr>
        <w:t>V2X communication over PC5</w:t>
      </w:r>
      <w:r>
        <w:tab/>
      </w:r>
      <w:r>
        <w:fldChar w:fldCharType="begin" w:fldLock="1"/>
      </w:r>
      <w:r>
        <w:instrText xml:space="preserve"> PAGEREF _Toc99178852 \h </w:instrText>
      </w:r>
      <w:r>
        <w:fldChar w:fldCharType="separate"/>
      </w:r>
      <w:r>
        <w:t>17</w:t>
      </w:r>
      <w:r>
        <w:fldChar w:fldCharType="end"/>
      </w:r>
    </w:p>
    <w:p w14:paraId="30EC56B9" w14:textId="0BEF46BA" w:rsidR="006050A2" w:rsidRDefault="006050A2">
      <w:pPr>
        <w:pStyle w:val="TOC3"/>
        <w:rPr>
          <w:rFonts w:asciiTheme="minorHAnsi" w:eastAsiaTheme="minorEastAsia" w:hAnsiTheme="minorHAnsi" w:cstheme="minorBidi"/>
          <w:sz w:val="22"/>
          <w:szCs w:val="22"/>
          <w:lang w:eastAsia="en-GB"/>
        </w:rPr>
      </w:pPr>
      <w:r w:rsidRPr="00AC7F6B">
        <w:rPr>
          <w:lang w:val="en-US"/>
        </w:rPr>
        <w:t>6.1.1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_Toc99178853 \h </w:instrText>
      </w:r>
      <w:r>
        <w:fldChar w:fldCharType="separate"/>
      </w:r>
      <w:r>
        <w:t>17</w:t>
      </w:r>
      <w:r>
        <w:fldChar w:fldCharType="end"/>
      </w:r>
    </w:p>
    <w:p w14:paraId="75C7D457" w14:textId="485B4971" w:rsidR="006050A2" w:rsidRDefault="006050A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_Toc99178854 \h </w:instrText>
      </w:r>
      <w:r>
        <w:fldChar w:fldCharType="separate"/>
      </w:r>
      <w:r>
        <w:t>17</w:t>
      </w:r>
      <w:r>
        <w:fldChar w:fldCharType="end"/>
      </w:r>
    </w:p>
    <w:p w14:paraId="0E2A0558" w14:textId="10C5E993" w:rsidR="006050A2" w:rsidRDefault="006050A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_Toc99178855 \h </w:instrText>
      </w:r>
      <w:r>
        <w:fldChar w:fldCharType="separate"/>
      </w:r>
      <w:r>
        <w:t>17</w:t>
      </w:r>
      <w:r>
        <w:fldChar w:fldCharType="end"/>
      </w:r>
    </w:p>
    <w:p w14:paraId="7D1BBEA2" w14:textId="0435775D" w:rsidR="006050A2" w:rsidRDefault="006050A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_Toc99178856 \h </w:instrText>
      </w:r>
      <w:r>
        <w:fldChar w:fldCharType="separate"/>
      </w:r>
      <w:r>
        <w:t>18</w:t>
      </w:r>
      <w:r>
        <w:fldChar w:fldCharType="end"/>
      </w:r>
    </w:p>
    <w:p w14:paraId="2C6D3980" w14:textId="3B56CE95" w:rsidR="006050A2" w:rsidRDefault="006050A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_Toc99178857 \h </w:instrText>
      </w:r>
      <w:r>
        <w:fldChar w:fldCharType="separate"/>
      </w:r>
      <w:r>
        <w:t>18</w:t>
      </w:r>
      <w:r>
        <w:fldChar w:fldCharType="end"/>
      </w:r>
    </w:p>
    <w:p w14:paraId="7543A5A9" w14:textId="1356E7E6" w:rsidR="006050A2" w:rsidRDefault="006050A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_Toc99178858 \h </w:instrText>
      </w:r>
      <w:r>
        <w:fldChar w:fldCharType="separate"/>
      </w:r>
      <w:r>
        <w:t>18</w:t>
      </w:r>
      <w:r>
        <w:fldChar w:fldCharType="end"/>
      </w:r>
    </w:p>
    <w:p w14:paraId="3F372D25" w14:textId="170BB6AD" w:rsidR="006050A2" w:rsidRDefault="006050A2">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_Toc99178859 \h </w:instrText>
      </w:r>
      <w:r>
        <w:fldChar w:fldCharType="separate"/>
      </w:r>
      <w:r>
        <w:t>20</w:t>
      </w:r>
      <w:r>
        <w:fldChar w:fldCharType="end"/>
      </w:r>
    </w:p>
    <w:p w14:paraId="42CBBBE2" w14:textId="0D9DF194" w:rsidR="006050A2" w:rsidRDefault="006050A2">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_Toc99178860 \h </w:instrText>
      </w:r>
      <w:r>
        <w:fldChar w:fldCharType="separate"/>
      </w:r>
      <w:r>
        <w:t>22</w:t>
      </w:r>
      <w:r>
        <w:fldChar w:fldCharType="end"/>
      </w:r>
    </w:p>
    <w:p w14:paraId="1CF3A5F8" w14:textId="5F432D3D" w:rsidR="006050A2" w:rsidRDefault="006050A2">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_Toc99178861 \h </w:instrText>
      </w:r>
      <w:r>
        <w:fldChar w:fldCharType="separate"/>
      </w:r>
      <w:r>
        <w:t>22</w:t>
      </w:r>
      <w:r>
        <w:fldChar w:fldCharType="end"/>
      </w:r>
    </w:p>
    <w:p w14:paraId="4A32DEE7" w14:textId="2EAFB0B8" w:rsidR="006050A2" w:rsidRDefault="006050A2">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_Toc99178862 \h </w:instrText>
      </w:r>
      <w:r>
        <w:fldChar w:fldCharType="separate"/>
      </w:r>
      <w:r>
        <w:t>23</w:t>
      </w:r>
      <w:r>
        <w:fldChar w:fldCharType="end"/>
      </w:r>
    </w:p>
    <w:p w14:paraId="1C9E2C85" w14:textId="4B59705D" w:rsidR="006050A2" w:rsidRDefault="006050A2">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_Toc99178863 \h </w:instrText>
      </w:r>
      <w:r>
        <w:fldChar w:fldCharType="separate"/>
      </w:r>
      <w:r>
        <w:t>23</w:t>
      </w:r>
      <w:r>
        <w:fldChar w:fldCharType="end"/>
      </w:r>
    </w:p>
    <w:p w14:paraId="7B1EB3AB" w14:textId="369335EE" w:rsidR="006050A2" w:rsidRDefault="006050A2">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_Toc99178864 \h </w:instrText>
      </w:r>
      <w:r>
        <w:fldChar w:fldCharType="separate"/>
      </w:r>
      <w:r>
        <w:t>24</w:t>
      </w:r>
      <w:r>
        <w:fldChar w:fldCharType="end"/>
      </w:r>
    </w:p>
    <w:p w14:paraId="63DFA0A7" w14:textId="2236D662" w:rsidR="006050A2" w:rsidRDefault="006050A2">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_Toc99178865 \h </w:instrText>
      </w:r>
      <w:r>
        <w:fldChar w:fldCharType="separate"/>
      </w:r>
      <w:r>
        <w:t>24</w:t>
      </w:r>
      <w:r>
        <w:fldChar w:fldCharType="end"/>
      </w:r>
    </w:p>
    <w:p w14:paraId="1523187D" w14:textId="4AC2EFDC" w:rsidR="006050A2" w:rsidRDefault="006050A2">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_Toc99178866 \h </w:instrText>
      </w:r>
      <w:r>
        <w:fldChar w:fldCharType="separate"/>
      </w:r>
      <w:r>
        <w:t>24</w:t>
      </w:r>
      <w:r>
        <w:fldChar w:fldCharType="end"/>
      </w:r>
    </w:p>
    <w:p w14:paraId="7E6F2383" w14:textId="563DE344" w:rsidR="006050A2" w:rsidRDefault="006050A2">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_Toc99178867 \h </w:instrText>
      </w:r>
      <w:r>
        <w:fldChar w:fldCharType="separate"/>
      </w:r>
      <w:r>
        <w:t>24</w:t>
      </w:r>
      <w:r>
        <w:fldChar w:fldCharType="end"/>
      </w:r>
    </w:p>
    <w:p w14:paraId="08B249F6" w14:textId="6D4C085F" w:rsidR="006050A2" w:rsidRDefault="006050A2">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_Toc99178868 \h </w:instrText>
      </w:r>
      <w:r>
        <w:fldChar w:fldCharType="separate"/>
      </w:r>
      <w:r>
        <w:t>26</w:t>
      </w:r>
      <w:r>
        <w:fldChar w:fldCharType="end"/>
      </w:r>
    </w:p>
    <w:p w14:paraId="3ACC0F1A" w14:textId="6786362E" w:rsidR="006050A2" w:rsidRDefault="006050A2">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_Toc99178869 \h </w:instrText>
      </w:r>
      <w:r>
        <w:fldChar w:fldCharType="separate"/>
      </w:r>
      <w:r>
        <w:t>26</w:t>
      </w:r>
      <w:r>
        <w:fldChar w:fldCharType="end"/>
      </w:r>
    </w:p>
    <w:p w14:paraId="416C1CC8" w14:textId="6645B94C" w:rsidR="006050A2" w:rsidRDefault="006050A2">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_Toc99178870 \h </w:instrText>
      </w:r>
      <w:r>
        <w:fldChar w:fldCharType="separate"/>
      </w:r>
      <w:r>
        <w:t>27</w:t>
      </w:r>
      <w:r>
        <w:fldChar w:fldCharType="end"/>
      </w:r>
    </w:p>
    <w:p w14:paraId="6B98F14E" w14:textId="716006BB" w:rsidR="006050A2" w:rsidRDefault="006050A2">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_Toc99178871 \h </w:instrText>
      </w:r>
      <w:r>
        <w:fldChar w:fldCharType="separate"/>
      </w:r>
      <w:r>
        <w:t>27</w:t>
      </w:r>
      <w:r>
        <w:fldChar w:fldCharType="end"/>
      </w:r>
    </w:p>
    <w:p w14:paraId="656E3691" w14:textId="59BFBEE8" w:rsidR="006050A2" w:rsidRDefault="006050A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_Toc99178872 \h </w:instrText>
      </w:r>
      <w:r>
        <w:fldChar w:fldCharType="separate"/>
      </w:r>
      <w:r>
        <w:t>28</w:t>
      </w:r>
      <w:r>
        <w:fldChar w:fldCharType="end"/>
      </w:r>
    </w:p>
    <w:p w14:paraId="503054FB" w14:textId="62298D65" w:rsidR="006050A2" w:rsidRDefault="006050A2">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_Toc99178873 \h </w:instrText>
      </w:r>
      <w:r>
        <w:fldChar w:fldCharType="separate"/>
      </w:r>
      <w:r>
        <w:t>28</w:t>
      </w:r>
      <w:r>
        <w:fldChar w:fldCharType="end"/>
      </w:r>
    </w:p>
    <w:p w14:paraId="69390822" w14:textId="5B2DB5A3" w:rsidR="006050A2" w:rsidRDefault="006050A2">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_Toc99178874 \h </w:instrText>
      </w:r>
      <w:r>
        <w:fldChar w:fldCharType="separate"/>
      </w:r>
      <w:r>
        <w:t>28</w:t>
      </w:r>
      <w:r>
        <w:fldChar w:fldCharType="end"/>
      </w:r>
    </w:p>
    <w:p w14:paraId="4BF9F038" w14:textId="486F0D1B" w:rsidR="006050A2" w:rsidRDefault="006050A2">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_Toc99178875 \h </w:instrText>
      </w:r>
      <w:r>
        <w:fldChar w:fldCharType="separate"/>
      </w:r>
      <w:r>
        <w:t>29</w:t>
      </w:r>
      <w:r>
        <w:fldChar w:fldCharType="end"/>
      </w:r>
    </w:p>
    <w:p w14:paraId="4E817573" w14:textId="7A04FA55" w:rsidR="006050A2" w:rsidRDefault="006050A2">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_Toc99178876 \h </w:instrText>
      </w:r>
      <w:r>
        <w:fldChar w:fldCharType="separate"/>
      </w:r>
      <w:r>
        <w:t>29</w:t>
      </w:r>
      <w:r>
        <w:fldChar w:fldCharType="end"/>
      </w:r>
    </w:p>
    <w:p w14:paraId="5783A633" w14:textId="64CF8005" w:rsidR="006050A2" w:rsidRDefault="006050A2">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_Toc99178877 \h </w:instrText>
      </w:r>
      <w:r>
        <w:fldChar w:fldCharType="separate"/>
      </w:r>
      <w:r>
        <w:t>29</w:t>
      </w:r>
      <w:r>
        <w:fldChar w:fldCharType="end"/>
      </w:r>
    </w:p>
    <w:p w14:paraId="708BE22B" w14:textId="02BF5809" w:rsidR="006050A2" w:rsidRDefault="006050A2">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_Toc99178878 \h </w:instrText>
      </w:r>
      <w:r>
        <w:fldChar w:fldCharType="separate"/>
      </w:r>
      <w:r>
        <w:t>29</w:t>
      </w:r>
      <w:r>
        <w:fldChar w:fldCharType="end"/>
      </w:r>
    </w:p>
    <w:p w14:paraId="41707E30" w14:textId="74A25B08" w:rsidR="006050A2" w:rsidRDefault="006050A2">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_Toc99178879 \h </w:instrText>
      </w:r>
      <w:r>
        <w:fldChar w:fldCharType="separate"/>
      </w:r>
      <w:r>
        <w:t>30</w:t>
      </w:r>
      <w:r>
        <w:fldChar w:fldCharType="end"/>
      </w:r>
    </w:p>
    <w:p w14:paraId="13A5C6F0" w14:textId="15C20D74" w:rsidR="006050A2" w:rsidRDefault="006050A2">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_Toc99178880 \h </w:instrText>
      </w:r>
      <w:r>
        <w:fldChar w:fldCharType="separate"/>
      </w:r>
      <w:r>
        <w:t>30</w:t>
      </w:r>
      <w:r>
        <w:fldChar w:fldCharType="end"/>
      </w:r>
    </w:p>
    <w:p w14:paraId="59CDB44F" w14:textId="138E3501" w:rsidR="006050A2" w:rsidRDefault="006050A2">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_Toc99178881 \h </w:instrText>
      </w:r>
      <w:r>
        <w:fldChar w:fldCharType="separate"/>
      </w:r>
      <w:r>
        <w:t>30</w:t>
      </w:r>
      <w:r>
        <w:fldChar w:fldCharType="end"/>
      </w:r>
    </w:p>
    <w:p w14:paraId="438B33B5" w14:textId="6DE7FFD9" w:rsidR="006050A2" w:rsidRDefault="006050A2">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_Toc99178882 \h </w:instrText>
      </w:r>
      <w:r>
        <w:fldChar w:fldCharType="separate"/>
      </w:r>
      <w:r>
        <w:t>31</w:t>
      </w:r>
      <w:r>
        <w:fldChar w:fldCharType="end"/>
      </w:r>
    </w:p>
    <w:p w14:paraId="4E4B8E01" w14:textId="3CFC257B" w:rsidR="006050A2" w:rsidRDefault="006050A2">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_Toc99178883 \h </w:instrText>
      </w:r>
      <w:r>
        <w:fldChar w:fldCharType="separate"/>
      </w:r>
      <w:r>
        <w:t>32</w:t>
      </w:r>
      <w:r>
        <w:fldChar w:fldCharType="end"/>
      </w:r>
    </w:p>
    <w:p w14:paraId="4393A1BE" w14:textId="77772F91" w:rsidR="006050A2" w:rsidRDefault="006050A2">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_Toc99178884 \h </w:instrText>
      </w:r>
      <w:r>
        <w:fldChar w:fldCharType="separate"/>
      </w:r>
      <w:r>
        <w:t>32</w:t>
      </w:r>
      <w:r>
        <w:fldChar w:fldCharType="end"/>
      </w:r>
    </w:p>
    <w:p w14:paraId="11B0C6A6" w14:textId="36FA46C4" w:rsidR="006050A2" w:rsidRDefault="006050A2">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_Toc99178885 \h </w:instrText>
      </w:r>
      <w:r>
        <w:fldChar w:fldCharType="separate"/>
      </w:r>
      <w:r>
        <w:t>32</w:t>
      </w:r>
      <w:r>
        <w:fldChar w:fldCharType="end"/>
      </w:r>
    </w:p>
    <w:p w14:paraId="45C192DD" w14:textId="22E15F24" w:rsidR="006050A2" w:rsidRDefault="006050A2">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_Toc99178886 \h </w:instrText>
      </w:r>
      <w:r>
        <w:fldChar w:fldCharType="separate"/>
      </w:r>
      <w:r>
        <w:t>33</w:t>
      </w:r>
      <w:r>
        <w:fldChar w:fldCharType="end"/>
      </w:r>
    </w:p>
    <w:p w14:paraId="2E2C09D8" w14:textId="7B1C2271" w:rsidR="006050A2" w:rsidRDefault="006050A2">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_Toc99178887 \h </w:instrText>
      </w:r>
      <w:r>
        <w:fldChar w:fldCharType="separate"/>
      </w:r>
      <w:r>
        <w:t>33</w:t>
      </w:r>
      <w:r>
        <w:fldChar w:fldCharType="end"/>
      </w:r>
    </w:p>
    <w:p w14:paraId="6A8269F9" w14:textId="0FD7E221" w:rsidR="006050A2" w:rsidRDefault="006050A2">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_Toc99178888 \h </w:instrText>
      </w:r>
      <w:r>
        <w:fldChar w:fldCharType="separate"/>
      </w:r>
      <w:r>
        <w:t>33</w:t>
      </w:r>
      <w:r>
        <w:fldChar w:fldCharType="end"/>
      </w:r>
    </w:p>
    <w:p w14:paraId="282872BD" w14:textId="1023232F" w:rsidR="006050A2" w:rsidRDefault="006050A2">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_Toc99178889 \h </w:instrText>
      </w:r>
      <w:r>
        <w:fldChar w:fldCharType="separate"/>
      </w:r>
      <w:r>
        <w:t>34</w:t>
      </w:r>
      <w:r>
        <w:fldChar w:fldCharType="end"/>
      </w:r>
    </w:p>
    <w:p w14:paraId="32C68B1C" w14:textId="30D69F69" w:rsidR="006050A2" w:rsidRDefault="006050A2">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_Toc99178890 \h </w:instrText>
      </w:r>
      <w:r>
        <w:fldChar w:fldCharType="separate"/>
      </w:r>
      <w:r>
        <w:t>34</w:t>
      </w:r>
      <w:r>
        <w:fldChar w:fldCharType="end"/>
      </w:r>
    </w:p>
    <w:p w14:paraId="05D391D5" w14:textId="0B91F223" w:rsidR="006050A2" w:rsidRDefault="006050A2">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_Toc99178891 \h </w:instrText>
      </w:r>
      <w:r>
        <w:fldChar w:fldCharType="separate"/>
      </w:r>
      <w:r>
        <w:t>34</w:t>
      </w:r>
      <w:r>
        <w:fldChar w:fldCharType="end"/>
      </w:r>
    </w:p>
    <w:p w14:paraId="208E57FF" w14:textId="1DE97867" w:rsidR="006050A2" w:rsidRDefault="006050A2">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_Toc99178892 \h </w:instrText>
      </w:r>
      <w:r>
        <w:fldChar w:fldCharType="separate"/>
      </w:r>
      <w:r>
        <w:t>35</w:t>
      </w:r>
      <w:r>
        <w:fldChar w:fldCharType="end"/>
      </w:r>
    </w:p>
    <w:p w14:paraId="0FD28D48" w14:textId="324BFC45" w:rsidR="006050A2" w:rsidRDefault="006050A2">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_Toc99178893 \h </w:instrText>
      </w:r>
      <w:r>
        <w:fldChar w:fldCharType="separate"/>
      </w:r>
      <w:r>
        <w:t>35</w:t>
      </w:r>
      <w:r>
        <w:fldChar w:fldCharType="end"/>
      </w:r>
    </w:p>
    <w:p w14:paraId="1B82CD1D" w14:textId="14A6A53D" w:rsidR="006050A2" w:rsidRDefault="006050A2">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_Toc99178894 \h </w:instrText>
      </w:r>
      <w:r>
        <w:fldChar w:fldCharType="separate"/>
      </w:r>
      <w:r>
        <w:t>35</w:t>
      </w:r>
      <w:r>
        <w:fldChar w:fldCharType="end"/>
      </w:r>
    </w:p>
    <w:p w14:paraId="04038FBB" w14:textId="58F5831B" w:rsidR="006050A2" w:rsidRDefault="006050A2">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_Toc99178895 \h </w:instrText>
      </w:r>
      <w:r>
        <w:fldChar w:fldCharType="separate"/>
      </w:r>
      <w:r>
        <w:t>36</w:t>
      </w:r>
      <w:r>
        <w:fldChar w:fldCharType="end"/>
      </w:r>
    </w:p>
    <w:p w14:paraId="17ADA345" w14:textId="3205506C" w:rsidR="006050A2" w:rsidRDefault="006050A2">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_Toc99178896 \h </w:instrText>
      </w:r>
      <w:r>
        <w:fldChar w:fldCharType="separate"/>
      </w:r>
      <w:r>
        <w:t>36</w:t>
      </w:r>
      <w:r>
        <w:fldChar w:fldCharType="end"/>
      </w:r>
    </w:p>
    <w:p w14:paraId="7B5D5997" w14:textId="14C24AC4" w:rsidR="006050A2" w:rsidRDefault="006050A2">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_Toc99178897 \h </w:instrText>
      </w:r>
      <w:r>
        <w:fldChar w:fldCharType="separate"/>
      </w:r>
      <w:r>
        <w:t>36</w:t>
      </w:r>
      <w:r>
        <w:fldChar w:fldCharType="end"/>
      </w:r>
    </w:p>
    <w:p w14:paraId="4742F9A7" w14:textId="0DB6255E" w:rsidR="006050A2" w:rsidRDefault="006050A2">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_Toc99178898 \h </w:instrText>
      </w:r>
      <w:r>
        <w:fldChar w:fldCharType="separate"/>
      </w:r>
      <w:r>
        <w:t>37</w:t>
      </w:r>
      <w:r>
        <w:fldChar w:fldCharType="end"/>
      </w:r>
    </w:p>
    <w:p w14:paraId="6F7068FC" w14:textId="57A62C46" w:rsidR="006050A2" w:rsidRDefault="006050A2">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_Toc99178899 \h </w:instrText>
      </w:r>
      <w:r>
        <w:fldChar w:fldCharType="separate"/>
      </w:r>
      <w:r>
        <w:t>37</w:t>
      </w:r>
      <w:r>
        <w:fldChar w:fldCharType="end"/>
      </w:r>
    </w:p>
    <w:p w14:paraId="46788C46" w14:textId="5EDB88D8" w:rsidR="006050A2" w:rsidRDefault="006050A2">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_Toc99178900 \h </w:instrText>
      </w:r>
      <w:r>
        <w:fldChar w:fldCharType="separate"/>
      </w:r>
      <w:r>
        <w:t>37</w:t>
      </w:r>
      <w:r>
        <w:fldChar w:fldCharType="end"/>
      </w:r>
    </w:p>
    <w:p w14:paraId="19AA35AB" w14:textId="051F99C6" w:rsidR="006050A2" w:rsidRDefault="006050A2">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_Toc99178901 \h </w:instrText>
      </w:r>
      <w:r>
        <w:fldChar w:fldCharType="separate"/>
      </w:r>
      <w:r>
        <w:t>37</w:t>
      </w:r>
      <w:r>
        <w:fldChar w:fldCharType="end"/>
      </w:r>
    </w:p>
    <w:p w14:paraId="31D9AB9A" w14:textId="71ADD8C7" w:rsidR="006050A2" w:rsidRDefault="006050A2">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_Toc99178902 \h </w:instrText>
      </w:r>
      <w:r>
        <w:fldChar w:fldCharType="separate"/>
      </w:r>
      <w:r>
        <w:t>39</w:t>
      </w:r>
      <w:r>
        <w:fldChar w:fldCharType="end"/>
      </w:r>
    </w:p>
    <w:p w14:paraId="0698FB8E" w14:textId="1220C7CB" w:rsidR="006050A2" w:rsidRDefault="006050A2">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_Toc99178903 \h </w:instrText>
      </w:r>
      <w:r>
        <w:fldChar w:fldCharType="separate"/>
      </w:r>
      <w:r>
        <w:t>41</w:t>
      </w:r>
      <w:r>
        <w:fldChar w:fldCharType="end"/>
      </w:r>
    </w:p>
    <w:p w14:paraId="35F72A70" w14:textId="236C9699" w:rsidR="006050A2" w:rsidRDefault="006050A2">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_Toc99178904 \h </w:instrText>
      </w:r>
      <w:r>
        <w:fldChar w:fldCharType="separate"/>
      </w:r>
      <w:r>
        <w:t>41</w:t>
      </w:r>
      <w:r>
        <w:fldChar w:fldCharType="end"/>
      </w:r>
    </w:p>
    <w:p w14:paraId="6623D8D6" w14:textId="13A67376" w:rsidR="006050A2" w:rsidRDefault="006050A2">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_Toc99178905 \h </w:instrText>
      </w:r>
      <w:r>
        <w:fldChar w:fldCharType="separate"/>
      </w:r>
      <w:r>
        <w:t>42</w:t>
      </w:r>
      <w:r>
        <w:fldChar w:fldCharType="end"/>
      </w:r>
    </w:p>
    <w:p w14:paraId="084274E5" w14:textId="0EF38210" w:rsidR="006050A2" w:rsidRDefault="006050A2">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_Toc99178906 \h </w:instrText>
      </w:r>
      <w:r>
        <w:fldChar w:fldCharType="separate"/>
      </w:r>
      <w:r>
        <w:t>42</w:t>
      </w:r>
      <w:r>
        <w:fldChar w:fldCharType="end"/>
      </w:r>
    </w:p>
    <w:p w14:paraId="788B1EEC" w14:textId="0520414A" w:rsidR="006050A2" w:rsidRDefault="006050A2">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_Toc99178907 \h </w:instrText>
      </w:r>
      <w:r>
        <w:fldChar w:fldCharType="separate"/>
      </w:r>
      <w:r>
        <w:t>42</w:t>
      </w:r>
      <w:r>
        <w:fldChar w:fldCharType="end"/>
      </w:r>
    </w:p>
    <w:p w14:paraId="0C2E4A9C" w14:textId="640C8D89" w:rsidR="006050A2" w:rsidRDefault="006050A2">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_Toc99178908 \h </w:instrText>
      </w:r>
      <w:r>
        <w:fldChar w:fldCharType="separate"/>
      </w:r>
      <w:r>
        <w:t>42</w:t>
      </w:r>
      <w:r>
        <w:fldChar w:fldCharType="end"/>
      </w:r>
    </w:p>
    <w:p w14:paraId="66F0F459" w14:textId="5D30FB83" w:rsidR="006050A2" w:rsidRDefault="006050A2">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_Toc99178909 \h </w:instrText>
      </w:r>
      <w:r>
        <w:fldChar w:fldCharType="separate"/>
      </w:r>
      <w:r>
        <w:t>42</w:t>
      </w:r>
      <w:r>
        <w:fldChar w:fldCharType="end"/>
      </w:r>
    </w:p>
    <w:p w14:paraId="44DAE495" w14:textId="707F48B0" w:rsidR="006050A2" w:rsidRDefault="006050A2">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_Toc99178910 \h </w:instrText>
      </w:r>
      <w:r>
        <w:fldChar w:fldCharType="separate"/>
      </w:r>
      <w:r>
        <w:t>43</w:t>
      </w:r>
      <w:r>
        <w:fldChar w:fldCharType="end"/>
      </w:r>
    </w:p>
    <w:p w14:paraId="1C7FF156" w14:textId="52CA1B46" w:rsidR="006050A2" w:rsidRDefault="006050A2">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_Toc99178911 \h </w:instrText>
      </w:r>
      <w:r>
        <w:fldChar w:fldCharType="separate"/>
      </w:r>
      <w:r>
        <w:t>44</w:t>
      </w:r>
      <w:r>
        <w:fldChar w:fldCharType="end"/>
      </w:r>
    </w:p>
    <w:p w14:paraId="735A3579" w14:textId="52796BB8" w:rsidR="006050A2" w:rsidRDefault="006050A2">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_Toc99178912 \h </w:instrText>
      </w:r>
      <w:r>
        <w:fldChar w:fldCharType="separate"/>
      </w:r>
      <w:r>
        <w:t>44</w:t>
      </w:r>
      <w:r>
        <w:fldChar w:fldCharType="end"/>
      </w:r>
    </w:p>
    <w:p w14:paraId="66C25CDD" w14:textId="0C0F1F82" w:rsidR="006050A2" w:rsidRDefault="006050A2">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_Toc99178913 \h </w:instrText>
      </w:r>
      <w:r>
        <w:fldChar w:fldCharType="separate"/>
      </w:r>
      <w:r>
        <w:t>44</w:t>
      </w:r>
      <w:r>
        <w:fldChar w:fldCharType="end"/>
      </w:r>
    </w:p>
    <w:p w14:paraId="49717881" w14:textId="1300EA57" w:rsidR="006050A2" w:rsidRDefault="006050A2">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_Toc99178914 \h </w:instrText>
      </w:r>
      <w:r>
        <w:fldChar w:fldCharType="separate"/>
      </w:r>
      <w:r>
        <w:t>44</w:t>
      </w:r>
      <w:r>
        <w:fldChar w:fldCharType="end"/>
      </w:r>
    </w:p>
    <w:p w14:paraId="2128CE1F" w14:textId="4D5CE03E" w:rsidR="006050A2" w:rsidRDefault="006050A2">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_Toc99178915 \h </w:instrText>
      </w:r>
      <w:r>
        <w:fldChar w:fldCharType="separate"/>
      </w:r>
      <w:r>
        <w:t>45</w:t>
      </w:r>
      <w:r>
        <w:fldChar w:fldCharType="end"/>
      </w:r>
    </w:p>
    <w:p w14:paraId="35784C43" w14:textId="2103D16E" w:rsidR="006050A2" w:rsidRDefault="006050A2">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_Toc99178916 \h </w:instrText>
      </w:r>
      <w:r>
        <w:fldChar w:fldCharType="separate"/>
      </w:r>
      <w:r>
        <w:t>45</w:t>
      </w:r>
      <w:r>
        <w:fldChar w:fldCharType="end"/>
      </w:r>
    </w:p>
    <w:p w14:paraId="63126760" w14:textId="0FD0DC6D" w:rsidR="006050A2" w:rsidRDefault="006050A2">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_Toc99178917 \h </w:instrText>
      </w:r>
      <w:r>
        <w:fldChar w:fldCharType="separate"/>
      </w:r>
      <w:r>
        <w:t>45</w:t>
      </w:r>
      <w:r>
        <w:fldChar w:fldCharType="end"/>
      </w:r>
    </w:p>
    <w:p w14:paraId="5414C130" w14:textId="5A795CCD" w:rsidR="006050A2" w:rsidRDefault="006050A2">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_Toc99178918 \h </w:instrText>
      </w:r>
      <w:r>
        <w:fldChar w:fldCharType="separate"/>
      </w:r>
      <w:r>
        <w:t>45</w:t>
      </w:r>
      <w:r>
        <w:fldChar w:fldCharType="end"/>
      </w:r>
    </w:p>
    <w:p w14:paraId="3B443D2F" w14:textId="51CA6DBB" w:rsidR="006050A2" w:rsidRDefault="006050A2">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_Toc99178919 \h </w:instrText>
      </w:r>
      <w:r>
        <w:fldChar w:fldCharType="separate"/>
      </w:r>
      <w:r>
        <w:t>45</w:t>
      </w:r>
      <w:r>
        <w:fldChar w:fldCharType="end"/>
      </w:r>
    </w:p>
    <w:p w14:paraId="43EBF962" w14:textId="16977CE2" w:rsidR="006050A2" w:rsidRDefault="006050A2">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_Toc99178920 \h </w:instrText>
      </w:r>
      <w:r>
        <w:fldChar w:fldCharType="separate"/>
      </w:r>
      <w:r>
        <w:t>45</w:t>
      </w:r>
      <w:r>
        <w:fldChar w:fldCharType="end"/>
      </w:r>
    </w:p>
    <w:p w14:paraId="4ECAFF1D" w14:textId="1171DDC8" w:rsidR="006050A2" w:rsidRDefault="006050A2">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_Toc99178921 \h </w:instrText>
      </w:r>
      <w:r>
        <w:fldChar w:fldCharType="separate"/>
      </w:r>
      <w:r>
        <w:t>46</w:t>
      </w:r>
      <w:r>
        <w:fldChar w:fldCharType="end"/>
      </w:r>
    </w:p>
    <w:p w14:paraId="5CA9E58F" w14:textId="4969B5D9" w:rsidR="006050A2" w:rsidRDefault="006050A2">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_Toc99178922 \h </w:instrText>
      </w:r>
      <w:r>
        <w:fldChar w:fldCharType="separate"/>
      </w:r>
      <w:r>
        <w:t>47</w:t>
      </w:r>
      <w:r>
        <w:fldChar w:fldCharType="end"/>
      </w:r>
    </w:p>
    <w:p w14:paraId="7CD8799C" w14:textId="765B7053" w:rsidR="006050A2" w:rsidRDefault="006050A2">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_Toc99178923 \h </w:instrText>
      </w:r>
      <w:r>
        <w:fldChar w:fldCharType="separate"/>
      </w:r>
      <w:r>
        <w:t>47</w:t>
      </w:r>
      <w:r>
        <w:fldChar w:fldCharType="end"/>
      </w:r>
    </w:p>
    <w:p w14:paraId="17BE4DA3" w14:textId="3C25DDF2" w:rsidR="006050A2" w:rsidRDefault="006050A2">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_Toc99178924 \h </w:instrText>
      </w:r>
      <w:r>
        <w:fldChar w:fldCharType="separate"/>
      </w:r>
      <w:r>
        <w:t>47</w:t>
      </w:r>
      <w:r>
        <w:fldChar w:fldCharType="end"/>
      </w:r>
    </w:p>
    <w:p w14:paraId="7AB51258" w14:textId="3F012021" w:rsidR="006050A2" w:rsidRDefault="006050A2">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_Toc99178925 \h </w:instrText>
      </w:r>
      <w:r>
        <w:fldChar w:fldCharType="separate"/>
      </w:r>
      <w:r>
        <w:t>47</w:t>
      </w:r>
      <w:r>
        <w:fldChar w:fldCharType="end"/>
      </w:r>
    </w:p>
    <w:p w14:paraId="0F8DB9A6" w14:textId="461AA8E0" w:rsidR="006050A2" w:rsidRDefault="006050A2">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_Toc99178926 \h </w:instrText>
      </w:r>
      <w:r>
        <w:fldChar w:fldCharType="separate"/>
      </w:r>
      <w:r>
        <w:t>48</w:t>
      </w:r>
      <w:r>
        <w:fldChar w:fldCharType="end"/>
      </w:r>
    </w:p>
    <w:p w14:paraId="4B17DC90" w14:textId="23BA29BD" w:rsidR="006050A2" w:rsidRDefault="006050A2">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_Toc99178927 \h </w:instrText>
      </w:r>
      <w:r>
        <w:fldChar w:fldCharType="separate"/>
      </w:r>
      <w:r>
        <w:t>48</w:t>
      </w:r>
      <w:r>
        <w:fldChar w:fldCharType="end"/>
      </w:r>
    </w:p>
    <w:p w14:paraId="6D75502F" w14:textId="43ED61A7" w:rsidR="006050A2" w:rsidRDefault="006050A2">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_Toc99178928 \h </w:instrText>
      </w:r>
      <w:r>
        <w:fldChar w:fldCharType="separate"/>
      </w:r>
      <w:r>
        <w:t>48</w:t>
      </w:r>
      <w:r>
        <w:fldChar w:fldCharType="end"/>
      </w:r>
    </w:p>
    <w:p w14:paraId="48920D0A" w14:textId="0DAA5151" w:rsidR="006050A2" w:rsidRDefault="006050A2">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_Toc99178929 \h </w:instrText>
      </w:r>
      <w:r>
        <w:fldChar w:fldCharType="separate"/>
      </w:r>
      <w:r>
        <w:t>48</w:t>
      </w:r>
      <w:r>
        <w:fldChar w:fldCharType="end"/>
      </w:r>
    </w:p>
    <w:p w14:paraId="260B1D1D" w14:textId="5B56D7FD" w:rsidR="006050A2" w:rsidRDefault="006050A2">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_Toc99178930 \h </w:instrText>
      </w:r>
      <w:r>
        <w:fldChar w:fldCharType="separate"/>
      </w:r>
      <w:r>
        <w:t>48</w:t>
      </w:r>
      <w:r>
        <w:fldChar w:fldCharType="end"/>
      </w:r>
    </w:p>
    <w:p w14:paraId="1368AB45" w14:textId="7C1AD354" w:rsidR="006050A2" w:rsidRDefault="006050A2">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_Toc99178931 \h </w:instrText>
      </w:r>
      <w:r>
        <w:fldChar w:fldCharType="separate"/>
      </w:r>
      <w:r>
        <w:t>49</w:t>
      </w:r>
      <w:r>
        <w:fldChar w:fldCharType="end"/>
      </w:r>
    </w:p>
    <w:p w14:paraId="317F1F5A" w14:textId="704EFDAF" w:rsidR="006050A2" w:rsidRDefault="006050A2">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_Toc99178932 \h </w:instrText>
      </w:r>
      <w:r>
        <w:fldChar w:fldCharType="separate"/>
      </w:r>
      <w:r>
        <w:t>50</w:t>
      </w:r>
      <w:r>
        <w:fldChar w:fldCharType="end"/>
      </w:r>
    </w:p>
    <w:p w14:paraId="74E29CC1" w14:textId="06A6524B" w:rsidR="006050A2" w:rsidRDefault="006050A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_Toc99178933 \h </w:instrText>
      </w:r>
      <w:r>
        <w:fldChar w:fldCharType="separate"/>
      </w:r>
      <w:r>
        <w:t>50</w:t>
      </w:r>
      <w:r>
        <w:fldChar w:fldCharType="end"/>
      </w:r>
    </w:p>
    <w:p w14:paraId="34A488E2" w14:textId="53A55DAA" w:rsidR="006050A2" w:rsidRDefault="006050A2">
      <w:pPr>
        <w:pStyle w:val="TOC4"/>
        <w:rPr>
          <w:rFonts w:asciiTheme="minorHAnsi" w:eastAsiaTheme="minorEastAsia" w:hAnsiTheme="minorHAnsi" w:cstheme="minorBidi"/>
          <w:sz w:val="22"/>
          <w:szCs w:val="22"/>
          <w:lang w:eastAsia="en-GB"/>
        </w:rPr>
      </w:pPr>
      <w:r w:rsidRPr="00AC7F6B">
        <w:rPr>
          <w:lang w:val="en-US"/>
        </w:rPr>
        <w:t>6.1.3.1</w:t>
      </w:r>
      <w:r>
        <w:rPr>
          <w:rFonts w:asciiTheme="minorHAnsi" w:eastAsiaTheme="minorEastAsia" w:hAnsiTheme="minorHAnsi" w:cstheme="minorBidi"/>
          <w:sz w:val="22"/>
          <w:szCs w:val="22"/>
          <w:lang w:eastAsia="en-GB"/>
        </w:rPr>
        <w:tab/>
      </w:r>
      <w:r w:rsidRPr="00AC7F6B">
        <w:rPr>
          <w:lang w:val="en-US"/>
        </w:rPr>
        <w:t>Overview</w:t>
      </w:r>
      <w:r>
        <w:tab/>
      </w:r>
      <w:r>
        <w:fldChar w:fldCharType="begin" w:fldLock="1"/>
      </w:r>
      <w:r>
        <w:instrText xml:space="preserve"> PAGEREF _Toc99178934 \h </w:instrText>
      </w:r>
      <w:r>
        <w:fldChar w:fldCharType="separate"/>
      </w:r>
      <w:r>
        <w:t>50</w:t>
      </w:r>
      <w:r>
        <w:fldChar w:fldCharType="end"/>
      </w:r>
    </w:p>
    <w:p w14:paraId="272407D1" w14:textId="5804339F" w:rsidR="006050A2" w:rsidRDefault="006050A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_Toc99178935 \h </w:instrText>
      </w:r>
      <w:r>
        <w:fldChar w:fldCharType="separate"/>
      </w:r>
      <w:r>
        <w:t>50</w:t>
      </w:r>
      <w:r>
        <w:fldChar w:fldCharType="end"/>
      </w:r>
    </w:p>
    <w:p w14:paraId="2C4C9BDE" w14:textId="390412C9" w:rsidR="006050A2" w:rsidRDefault="006050A2">
      <w:pPr>
        <w:pStyle w:val="TOC5"/>
        <w:rPr>
          <w:rFonts w:asciiTheme="minorHAnsi" w:eastAsiaTheme="minorEastAsia" w:hAnsiTheme="minorHAnsi" w:cstheme="minorBidi"/>
          <w:sz w:val="22"/>
          <w:szCs w:val="22"/>
          <w:lang w:eastAsia="en-GB"/>
        </w:rPr>
      </w:pPr>
      <w:r w:rsidRPr="00AC7F6B">
        <w:rPr>
          <w:lang w:val="en-US"/>
        </w:rPr>
        <w:t>6.1.3.2.1</w:t>
      </w:r>
      <w:r>
        <w:rPr>
          <w:rFonts w:asciiTheme="minorHAnsi" w:eastAsiaTheme="minorEastAsia" w:hAnsiTheme="minorHAnsi" w:cstheme="minorBidi"/>
          <w:sz w:val="22"/>
          <w:szCs w:val="22"/>
          <w:lang w:eastAsia="en-GB"/>
        </w:rPr>
        <w:tab/>
      </w:r>
      <w:r w:rsidRPr="00AC7F6B">
        <w:rPr>
          <w:lang w:val="en-US"/>
        </w:rPr>
        <w:t>Initiation</w:t>
      </w:r>
      <w:r>
        <w:tab/>
      </w:r>
      <w:r>
        <w:fldChar w:fldCharType="begin" w:fldLock="1"/>
      </w:r>
      <w:r>
        <w:instrText xml:space="preserve"> PAGEREF _Toc99178936 \h </w:instrText>
      </w:r>
      <w:r>
        <w:fldChar w:fldCharType="separate"/>
      </w:r>
      <w:r>
        <w:t>50</w:t>
      </w:r>
      <w:r>
        <w:fldChar w:fldCharType="end"/>
      </w:r>
    </w:p>
    <w:p w14:paraId="12045D4E" w14:textId="6DC205A3" w:rsidR="006050A2" w:rsidRDefault="006050A2">
      <w:pPr>
        <w:pStyle w:val="TOC6"/>
        <w:rPr>
          <w:rFonts w:asciiTheme="minorHAnsi" w:eastAsiaTheme="minorEastAsia" w:hAnsiTheme="minorHAnsi" w:cstheme="minorBidi"/>
          <w:sz w:val="22"/>
          <w:szCs w:val="22"/>
          <w:lang w:eastAsia="en-GB"/>
        </w:rPr>
      </w:pPr>
      <w:r w:rsidRPr="00AC7F6B">
        <w:rPr>
          <w:lang w:val="en-US"/>
        </w:rPr>
        <w:t>6.1.3.2.1.1</w:t>
      </w:r>
      <w:r>
        <w:rPr>
          <w:rFonts w:asciiTheme="minorHAnsi" w:eastAsiaTheme="minorEastAsia" w:hAnsiTheme="minorHAnsi" w:cstheme="minorBidi"/>
          <w:sz w:val="22"/>
          <w:szCs w:val="22"/>
          <w:lang w:eastAsia="en-GB"/>
        </w:rPr>
        <w:tab/>
      </w:r>
      <w:r w:rsidRPr="00AC7F6B">
        <w:rPr>
          <w:lang w:val="en-US"/>
        </w:rPr>
        <w:t xml:space="preserve">Requirements for </w:t>
      </w:r>
      <w:r>
        <w:t>V2X communication over PC5</w:t>
      </w:r>
      <w:r>
        <w:tab/>
      </w:r>
      <w:r>
        <w:fldChar w:fldCharType="begin" w:fldLock="1"/>
      </w:r>
      <w:r>
        <w:instrText xml:space="preserve"> PAGEREF _Toc99178937 \h </w:instrText>
      </w:r>
      <w:r>
        <w:fldChar w:fldCharType="separate"/>
      </w:r>
      <w:r>
        <w:t>50</w:t>
      </w:r>
      <w:r>
        <w:fldChar w:fldCharType="end"/>
      </w:r>
    </w:p>
    <w:p w14:paraId="4C7C4204" w14:textId="488D6629" w:rsidR="006050A2" w:rsidRDefault="006050A2">
      <w:pPr>
        <w:pStyle w:val="TOC6"/>
        <w:rPr>
          <w:rFonts w:asciiTheme="minorHAnsi" w:eastAsiaTheme="minorEastAsia" w:hAnsiTheme="minorHAnsi" w:cstheme="minorBidi"/>
          <w:sz w:val="22"/>
          <w:szCs w:val="22"/>
          <w:lang w:eastAsia="en-GB"/>
        </w:rPr>
      </w:pPr>
      <w:r w:rsidRPr="00AC7F6B">
        <w:rPr>
          <w:lang w:val="en-US"/>
        </w:rPr>
        <w:t>6.1.3.2.1.2</w:t>
      </w:r>
      <w:r>
        <w:rPr>
          <w:rFonts w:asciiTheme="minorHAnsi" w:eastAsiaTheme="minorEastAsia" w:hAnsiTheme="minorHAnsi" w:cstheme="minorBidi"/>
          <w:sz w:val="22"/>
          <w:szCs w:val="22"/>
          <w:lang w:eastAsia="en-GB"/>
        </w:rPr>
        <w:tab/>
      </w:r>
      <w:r w:rsidRPr="00AC7F6B">
        <w:rPr>
          <w:lang w:val="en-US"/>
        </w:rPr>
        <w:t>PC5 Q</w:t>
      </w:r>
      <w:r w:rsidRPr="00AC7F6B">
        <w:rPr>
          <w:lang w:val="en-US" w:eastAsia="zh-CN"/>
        </w:rPr>
        <w:t>oS flow match and establishment</w:t>
      </w:r>
      <w:r>
        <w:tab/>
      </w:r>
      <w:r>
        <w:fldChar w:fldCharType="begin" w:fldLock="1"/>
      </w:r>
      <w:r>
        <w:instrText xml:space="preserve"> PAGEREF _Toc99178938 \h </w:instrText>
      </w:r>
      <w:r>
        <w:fldChar w:fldCharType="separate"/>
      </w:r>
      <w:r>
        <w:t>51</w:t>
      </w:r>
      <w:r>
        <w:fldChar w:fldCharType="end"/>
      </w:r>
    </w:p>
    <w:p w14:paraId="55FD74A2" w14:textId="03F75633" w:rsidR="006050A2" w:rsidRDefault="006050A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_Toc99178939 \h </w:instrText>
      </w:r>
      <w:r>
        <w:fldChar w:fldCharType="separate"/>
      </w:r>
      <w:r>
        <w:t>53</w:t>
      </w:r>
      <w:r>
        <w:fldChar w:fldCharType="end"/>
      </w:r>
    </w:p>
    <w:p w14:paraId="77705B3E" w14:textId="66C47835" w:rsidR="006050A2" w:rsidRDefault="006050A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_Toc99178940 \h </w:instrText>
      </w:r>
      <w:r>
        <w:fldChar w:fldCharType="separate"/>
      </w:r>
      <w:r>
        <w:t>53</w:t>
      </w:r>
      <w:r>
        <w:fldChar w:fldCharType="end"/>
      </w:r>
    </w:p>
    <w:p w14:paraId="2C69450C" w14:textId="2818FB6A" w:rsidR="006050A2" w:rsidRDefault="006050A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_Toc99178941 \h </w:instrText>
      </w:r>
      <w:r>
        <w:fldChar w:fldCharType="separate"/>
      </w:r>
      <w:r>
        <w:t>55</w:t>
      </w:r>
      <w:r>
        <w:fldChar w:fldCharType="end"/>
      </w:r>
    </w:p>
    <w:p w14:paraId="5D8AAA02" w14:textId="71ADE91F" w:rsidR="006050A2" w:rsidRDefault="006050A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_Toc99178942 \h </w:instrText>
      </w:r>
      <w:r>
        <w:fldChar w:fldCharType="separate"/>
      </w:r>
      <w:r>
        <w:t>55</w:t>
      </w:r>
      <w:r>
        <w:fldChar w:fldCharType="end"/>
      </w:r>
    </w:p>
    <w:p w14:paraId="2BA907F6" w14:textId="54D1E215" w:rsidR="006050A2" w:rsidRDefault="006050A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_Toc99178943 \h </w:instrText>
      </w:r>
      <w:r>
        <w:fldChar w:fldCharType="separate"/>
      </w:r>
      <w:r>
        <w:t>56</w:t>
      </w:r>
      <w:r>
        <w:fldChar w:fldCharType="end"/>
      </w:r>
    </w:p>
    <w:p w14:paraId="0EA33E2A" w14:textId="5F02BD9B" w:rsidR="006050A2" w:rsidRDefault="006050A2">
      <w:pPr>
        <w:pStyle w:val="TOC4"/>
        <w:rPr>
          <w:rFonts w:asciiTheme="minorHAnsi" w:eastAsiaTheme="minorEastAsia" w:hAnsiTheme="minorHAnsi" w:cstheme="minorBidi"/>
          <w:sz w:val="22"/>
          <w:szCs w:val="22"/>
          <w:lang w:eastAsia="en-GB"/>
        </w:rPr>
      </w:pPr>
      <w:r w:rsidRPr="00AC7F6B">
        <w:rPr>
          <w:lang w:val="en-US"/>
        </w:rPr>
        <w:lastRenderedPageBreak/>
        <w:t>6.1.4.1</w:t>
      </w:r>
      <w:r>
        <w:rPr>
          <w:rFonts w:asciiTheme="minorHAnsi" w:eastAsiaTheme="minorEastAsia" w:hAnsiTheme="minorHAnsi" w:cstheme="minorBidi"/>
          <w:sz w:val="22"/>
          <w:szCs w:val="22"/>
          <w:lang w:eastAsia="en-GB"/>
        </w:rPr>
        <w:tab/>
      </w:r>
      <w:r w:rsidRPr="00AC7F6B">
        <w:rPr>
          <w:lang w:val="en-US"/>
        </w:rPr>
        <w:t>Overview</w:t>
      </w:r>
      <w:r>
        <w:tab/>
      </w:r>
      <w:r>
        <w:fldChar w:fldCharType="begin" w:fldLock="1"/>
      </w:r>
      <w:r>
        <w:instrText xml:space="preserve"> PAGEREF _Toc99178944 \h </w:instrText>
      </w:r>
      <w:r>
        <w:fldChar w:fldCharType="separate"/>
      </w:r>
      <w:r>
        <w:t>56</w:t>
      </w:r>
      <w:r>
        <w:fldChar w:fldCharType="end"/>
      </w:r>
    </w:p>
    <w:p w14:paraId="279483E9" w14:textId="7B59120E" w:rsidR="006050A2" w:rsidRDefault="006050A2">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_Toc99178945 \h </w:instrText>
      </w:r>
      <w:r>
        <w:fldChar w:fldCharType="separate"/>
      </w:r>
      <w:r>
        <w:t>56</w:t>
      </w:r>
      <w:r>
        <w:fldChar w:fldCharType="end"/>
      </w:r>
    </w:p>
    <w:p w14:paraId="07955365" w14:textId="40768E66" w:rsidR="006050A2" w:rsidRDefault="006050A2">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_Toc99178946 \h </w:instrText>
      </w:r>
      <w:r>
        <w:fldChar w:fldCharType="separate"/>
      </w:r>
      <w:r>
        <w:t>56</w:t>
      </w:r>
      <w:r>
        <w:fldChar w:fldCharType="end"/>
      </w:r>
    </w:p>
    <w:p w14:paraId="06AD03B1" w14:textId="67EDB972" w:rsidR="006050A2" w:rsidRDefault="006050A2">
      <w:pPr>
        <w:pStyle w:val="TOC6"/>
        <w:rPr>
          <w:rFonts w:asciiTheme="minorHAnsi" w:eastAsiaTheme="minorEastAsia" w:hAnsiTheme="minorHAnsi" w:cstheme="minorBidi"/>
          <w:sz w:val="22"/>
          <w:szCs w:val="22"/>
          <w:lang w:eastAsia="en-GB"/>
        </w:rPr>
      </w:pPr>
      <w:r w:rsidRPr="00AC7F6B">
        <w:rPr>
          <w:lang w:val="en-US"/>
        </w:rPr>
        <w:t>6.1.4.2.1.1</w:t>
      </w:r>
      <w:r>
        <w:rPr>
          <w:rFonts w:asciiTheme="minorHAnsi" w:eastAsiaTheme="minorEastAsia" w:hAnsiTheme="minorHAnsi" w:cstheme="minorBidi"/>
          <w:sz w:val="22"/>
          <w:szCs w:val="22"/>
          <w:lang w:eastAsia="en-GB"/>
        </w:rPr>
        <w:tab/>
      </w:r>
      <w:r w:rsidRPr="00AC7F6B">
        <w:rPr>
          <w:lang w:val="en-US"/>
        </w:rPr>
        <w:t xml:space="preserve">Requirements for </w:t>
      </w:r>
      <w:r>
        <w:t>V2X communication over PC5</w:t>
      </w:r>
      <w:r>
        <w:tab/>
      </w:r>
      <w:r>
        <w:fldChar w:fldCharType="begin" w:fldLock="1"/>
      </w:r>
      <w:r>
        <w:instrText xml:space="preserve"> PAGEREF _Toc99178947 \h </w:instrText>
      </w:r>
      <w:r>
        <w:fldChar w:fldCharType="separate"/>
      </w:r>
      <w:r>
        <w:t>56</w:t>
      </w:r>
      <w:r>
        <w:fldChar w:fldCharType="end"/>
      </w:r>
    </w:p>
    <w:p w14:paraId="3673410B" w14:textId="0C2BEAC7" w:rsidR="006050A2" w:rsidRDefault="006050A2">
      <w:pPr>
        <w:pStyle w:val="TOC6"/>
        <w:rPr>
          <w:rFonts w:asciiTheme="minorHAnsi" w:eastAsiaTheme="minorEastAsia" w:hAnsiTheme="minorHAnsi" w:cstheme="minorBidi"/>
          <w:sz w:val="22"/>
          <w:szCs w:val="22"/>
          <w:lang w:eastAsia="en-GB"/>
        </w:rPr>
      </w:pPr>
      <w:r w:rsidRPr="00AC7F6B">
        <w:rPr>
          <w:lang w:val="en-US"/>
        </w:rPr>
        <w:t>6.1.4.2.1.2</w:t>
      </w:r>
      <w:r>
        <w:rPr>
          <w:rFonts w:asciiTheme="minorHAnsi" w:eastAsiaTheme="minorEastAsia" w:hAnsiTheme="minorHAnsi" w:cstheme="minorBidi"/>
          <w:sz w:val="22"/>
          <w:szCs w:val="22"/>
          <w:lang w:eastAsia="en-GB"/>
        </w:rPr>
        <w:tab/>
      </w:r>
      <w:r w:rsidRPr="00AC7F6B">
        <w:rPr>
          <w:lang w:val="en-US"/>
        </w:rPr>
        <w:t>PC5 Q</w:t>
      </w:r>
      <w:r w:rsidRPr="00AC7F6B">
        <w:rPr>
          <w:lang w:val="en-US" w:eastAsia="zh-CN"/>
        </w:rPr>
        <w:t>oS flow match and establishment</w:t>
      </w:r>
      <w:r>
        <w:tab/>
      </w:r>
      <w:r>
        <w:fldChar w:fldCharType="begin" w:fldLock="1"/>
      </w:r>
      <w:r>
        <w:instrText xml:space="preserve"> PAGEREF _Toc99178948 \h </w:instrText>
      </w:r>
      <w:r>
        <w:fldChar w:fldCharType="separate"/>
      </w:r>
      <w:r>
        <w:t>56</w:t>
      </w:r>
      <w:r>
        <w:fldChar w:fldCharType="end"/>
      </w:r>
    </w:p>
    <w:p w14:paraId="7E930F1F" w14:textId="60D243CB" w:rsidR="006050A2" w:rsidRDefault="006050A2">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_Toc99178949 \h </w:instrText>
      </w:r>
      <w:r>
        <w:fldChar w:fldCharType="separate"/>
      </w:r>
      <w:r>
        <w:t>56</w:t>
      </w:r>
      <w:r>
        <w:fldChar w:fldCharType="end"/>
      </w:r>
    </w:p>
    <w:p w14:paraId="6AB80714" w14:textId="72890CEF" w:rsidR="006050A2" w:rsidRDefault="006050A2">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_Toc99178950 \h </w:instrText>
      </w:r>
      <w:r>
        <w:fldChar w:fldCharType="separate"/>
      </w:r>
      <w:r>
        <w:t>57</w:t>
      </w:r>
      <w:r>
        <w:fldChar w:fldCharType="end"/>
      </w:r>
    </w:p>
    <w:p w14:paraId="30F47CFB" w14:textId="2E32E5E8" w:rsidR="006050A2" w:rsidRDefault="006050A2">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_Toc99178951 \h </w:instrText>
      </w:r>
      <w:r>
        <w:fldChar w:fldCharType="separate"/>
      </w:r>
      <w:r>
        <w:t>57</w:t>
      </w:r>
      <w:r>
        <w:fldChar w:fldCharType="end"/>
      </w:r>
    </w:p>
    <w:p w14:paraId="2E6B868C" w14:textId="12089D2F" w:rsidR="006050A2" w:rsidRDefault="006050A2">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_Toc99178952 \h </w:instrText>
      </w:r>
      <w:r>
        <w:fldChar w:fldCharType="separate"/>
      </w:r>
      <w:r>
        <w:t>57</w:t>
      </w:r>
      <w:r>
        <w:fldChar w:fldCharType="end"/>
      </w:r>
    </w:p>
    <w:p w14:paraId="6E1568C5" w14:textId="1779C477" w:rsidR="006050A2" w:rsidRDefault="006050A2">
      <w:pPr>
        <w:pStyle w:val="TOC2"/>
        <w:rPr>
          <w:rFonts w:asciiTheme="minorHAnsi" w:eastAsiaTheme="minorEastAsia" w:hAnsiTheme="minorHAnsi" w:cstheme="minorBidi"/>
          <w:sz w:val="22"/>
          <w:szCs w:val="22"/>
          <w:lang w:eastAsia="en-GB"/>
        </w:rPr>
      </w:pPr>
      <w:r w:rsidRPr="00AC7F6B">
        <w:rPr>
          <w:lang w:val="en-US"/>
        </w:rPr>
        <w:t>6.2</w:t>
      </w:r>
      <w:r>
        <w:rPr>
          <w:rFonts w:asciiTheme="minorHAnsi" w:eastAsiaTheme="minorEastAsia" w:hAnsiTheme="minorHAnsi" w:cstheme="minorBidi"/>
          <w:sz w:val="22"/>
          <w:szCs w:val="22"/>
          <w:lang w:eastAsia="en-GB"/>
        </w:rPr>
        <w:tab/>
      </w:r>
      <w:r w:rsidRPr="00AC7F6B">
        <w:rPr>
          <w:lang w:val="en-US"/>
        </w:rPr>
        <w:t>V2X communication over Uu</w:t>
      </w:r>
      <w:r>
        <w:tab/>
      </w:r>
      <w:r>
        <w:fldChar w:fldCharType="begin" w:fldLock="1"/>
      </w:r>
      <w:r>
        <w:instrText xml:space="preserve"> PAGEREF _Toc99178953 \h </w:instrText>
      </w:r>
      <w:r>
        <w:fldChar w:fldCharType="separate"/>
      </w:r>
      <w:r>
        <w:t>57</w:t>
      </w:r>
      <w:r>
        <w:fldChar w:fldCharType="end"/>
      </w:r>
    </w:p>
    <w:p w14:paraId="46614B72" w14:textId="18C456C4" w:rsidR="006050A2" w:rsidRDefault="006050A2">
      <w:pPr>
        <w:pStyle w:val="TOC3"/>
        <w:rPr>
          <w:rFonts w:asciiTheme="minorHAnsi" w:eastAsiaTheme="minorEastAsia" w:hAnsiTheme="minorHAnsi" w:cstheme="minorBidi"/>
          <w:sz w:val="22"/>
          <w:szCs w:val="22"/>
          <w:lang w:eastAsia="en-GB"/>
        </w:rPr>
      </w:pPr>
      <w:r w:rsidRPr="00AC7F6B">
        <w:rPr>
          <w:lang w:val="en-US"/>
        </w:rPr>
        <w:t>6.2.1</w:t>
      </w:r>
      <w:r>
        <w:rPr>
          <w:rFonts w:asciiTheme="minorHAnsi" w:eastAsiaTheme="minorEastAsia" w:hAnsiTheme="minorHAnsi" w:cstheme="minorBidi"/>
          <w:sz w:val="22"/>
          <w:szCs w:val="22"/>
          <w:lang w:eastAsia="en-GB"/>
        </w:rPr>
        <w:tab/>
      </w:r>
      <w:r w:rsidRPr="00AC7F6B">
        <w:rPr>
          <w:lang w:val="en-US"/>
        </w:rPr>
        <w:t>General</w:t>
      </w:r>
      <w:r>
        <w:tab/>
      </w:r>
      <w:r>
        <w:fldChar w:fldCharType="begin" w:fldLock="1"/>
      </w:r>
      <w:r>
        <w:instrText xml:space="preserve"> PAGEREF _Toc99178954 \h </w:instrText>
      </w:r>
      <w:r>
        <w:fldChar w:fldCharType="separate"/>
      </w:r>
      <w:r>
        <w:t>57</w:t>
      </w:r>
      <w:r>
        <w:fldChar w:fldCharType="end"/>
      </w:r>
    </w:p>
    <w:p w14:paraId="1D983440" w14:textId="3EA6A846" w:rsidR="006050A2" w:rsidRDefault="006050A2">
      <w:pPr>
        <w:pStyle w:val="TOC3"/>
        <w:rPr>
          <w:rFonts w:asciiTheme="minorHAnsi" w:eastAsiaTheme="minorEastAsia" w:hAnsiTheme="minorHAnsi" w:cstheme="minorBidi"/>
          <w:sz w:val="22"/>
          <w:szCs w:val="22"/>
          <w:lang w:eastAsia="en-GB"/>
        </w:rPr>
      </w:pPr>
      <w:r w:rsidRPr="00AC7F6B">
        <w:rPr>
          <w:lang w:val="en-US"/>
        </w:rPr>
        <w:t>6.2.2</w:t>
      </w:r>
      <w:r>
        <w:rPr>
          <w:rFonts w:asciiTheme="minorHAnsi" w:eastAsiaTheme="minorEastAsia" w:hAnsiTheme="minorHAnsi" w:cstheme="minorBidi"/>
          <w:sz w:val="22"/>
          <w:szCs w:val="22"/>
          <w:lang w:eastAsia="en-GB"/>
        </w:rPr>
        <w:tab/>
      </w:r>
      <w:r w:rsidRPr="00AC7F6B">
        <w:rPr>
          <w:lang w:val="en-US"/>
        </w:rPr>
        <w:t>Transmission of V2X communication over Uu from UE to V2X application server</w:t>
      </w:r>
      <w:r>
        <w:tab/>
      </w:r>
      <w:r>
        <w:fldChar w:fldCharType="begin" w:fldLock="1"/>
      </w:r>
      <w:r>
        <w:instrText xml:space="preserve"> PAGEREF _Toc99178955 \h </w:instrText>
      </w:r>
      <w:r>
        <w:fldChar w:fldCharType="separate"/>
      </w:r>
      <w:r>
        <w:t>58</w:t>
      </w:r>
      <w:r>
        <w:fldChar w:fldCharType="end"/>
      </w:r>
    </w:p>
    <w:p w14:paraId="73193AF0" w14:textId="12B4ADEB" w:rsidR="006050A2" w:rsidRDefault="006050A2">
      <w:pPr>
        <w:pStyle w:val="TOC3"/>
        <w:rPr>
          <w:rFonts w:asciiTheme="minorHAnsi" w:eastAsiaTheme="minorEastAsia" w:hAnsiTheme="minorHAnsi" w:cstheme="minorBidi"/>
          <w:sz w:val="22"/>
          <w:szCs w:val="22"/>
          <w:lang w:eastAsia="en-GB"/>
        </w:rPr>
      </w:pPr>
      <w:r w:rsidRPr="00AC7F6B">
        <w:rPr>
          <w:lang w:val="en-US"/>
        </w:rPr>
        <w:t>6.2.3</w:t>
      </w:r>
      <w:r>
        <w:rPr>
          <w:rFonts w:asciiTheme="minorHAnsi" w:eastAsiaTheme="minorEastAsia" w:hAnsiTheme="minorHAnsi" w:cstheme="minorBidi"/>
          <w:sz w:val="22"/>
          <w:szCs w:val="22"/>
          <w:lang w:eastAsia="en-GB"/>
        </w:rPr>
        <w:tab/>
      </w:r>
      <w:r w:rsidRPr="00AC7F6B">
        <w:rPr>
          <w:lang w:val="en-US"/>
        </w:rPr>
        <w:t>Reception of V2X communication over Uu from UE to V2X application server</w:t>
      </w:r>
      <w:r>
        <w:tab/>
      </w:r>
      <w:r>
        <w:fldChar w:fldCharType="begin" w:fldLock="1"/>
      </w:r>
      <w:r>
        <w:instrText xml:space="preserve"> PAGEREF _Toc99178956 \h </w:instrText>
      </w:r>
      <w:r>
        <w:fldChar w:fldCharType="separate"/>
      </w:r>
      <w:r>
        <w:t>59</w:t>
      </w:r>
      <w:r>
        <w:fldChar w:fldCharType="end"/>
      </w:r>
    </w:p>
    <w:p w14:paraId="29F6F22A" w14:textId="38A29083" w:rsidR="006050A2" w:rsidRDefault="006050A2">
      <w:pPr>
        <w:pStyle w:val="TOC3"/>
        <w:rPr>
          <w:rFonts w:asciiTheme="minorHAnsi" w:eastAsiaTheme="minorEastAsia" w:hAnsiTheme="minorHAnsi" w:cstheme="minorBidi"/>
          <w:sz w:val="22"/>
          <w:szCs w:val="22"/>
          <w:lang w:eastAsia="en-GB"/>
        </w:rPr>
      </w:pPr>
      <w:r w:rsidRPr="00AC7F6B">
        <w:rPr>
          <w:lang w:val="en-US"/>
        </w:rPr>
        <w:t>6.2.4</w:t>
      </w:r>
      <w:r>
        <w:rPr>
          <w:rFonts w:asciiTheme="minorHAnsi" w:eastAsiaTheme="minorEastAsia" w:hAnsiTheme="minorHAnsi" w:cstheme="minorBidi"/>
          <w:sz w:val="22"/>
          <w:szCs w:val="22"/>
          <w:lang w:eastAsia="en-GB"/>
        </w:rPr>
        <w:tab/>
      </w:r>
      <w:r w:rsidRPr="00AC7F6B">
        <w:rPr>
          <w:lang w:val="en-US"/>
        </w:rPr>
        <w:t>Transmission of V2X communication over Uu from V2X application server to UE</w:t>
      </w:r>
      <w:r>
        <w:tab/>
      </w:r>
      <w:r>
        <w:fldChar w:fldCharType="begin" w:fldLock="1"/>
      </w:r>
      <w:r>
        <w:instrText xml:space="preserve"> PAGEREF _Toc99178957 \h </w:instrText>
      </w:r>
      <w:r>
        <w:fldChar w:fldCharType="separate"/>
      </w:r>
      <w:r>
        <w:t>59</w:t>
      </w:r>
      <w:r>
        <w:fldChar w:fldCharType="end"/>
      </w:r>
    </w:p>
    <w:p w14:paraId="01B4FB2C" w14:textId="45F8FD70" w:rsidR="006050A2" w:rsidRDefault="006050A2">
      <w:pPr>
        <w:pStyle w:val="TOC3"/>
        <w:rPr>
          <w:rFonts w:asciiTheme="minorHAnsi" w:eastAsiaTheme="minorEastAsia" w:hAnsiTheme="minorHAnsi" w:cstheme="minorBidi"/>
          <w:sz w:val="22"/>
          <w:szCs w:val="22"/>
          <w:lang w:eastAsia="en-GB"/>
        </w:rPr>
      </w:pPr>
      <w:r w:rsidRPr="00AC7F6B">
        <w:rPr>
          <w:lang w:val="en-US"/>
        </w:rPr>
        <w:t>6.2.5</w:t>
      </w:r>
      <w:r>
        <w:rPr>
          <w:rFonts w:asciiTheme="minorHAnsi" w:eastAsiaTheme="minorEastAsia" w:hAnsiTheme="minorHAnsi" w:cstheme="minorBidi"/>
          <w:sz w:val="22"/>
          <w:szCs w:val="22"/>
          <w:lang w:eastAsia="en-GB"/>
        </w:rPr>
        <w:tab/>
      </w:r>
      <w:r w:rsidRPr="00AC7F6B">
        <w:rPr>
          <w:lang w:val="en-US"/>
        </w:rPr>
        <w:t>Reception of V2X communication over Uu from V2X application server to UE</w:t>
      </w:r>
      <w:r>
        <w:tab/>
      </w:r>
      <w:r>
        <w:fldChar w:fldCharType="begin" w:fldLock="1"/>
      </w:r>
      <w:r>
        <w:instrText xml:space="preserve"> PAGEREF _Toc99178958 \h </w:instrText>
      </w:r>
      <w:r>
        <w:fldChar w:fldCharType="separate"/>
      </w:r>
      <w:r>
        <w:t>60</w:t>
      </w:r>
      <w:r>
        <w:fldChar w:fldCharType="end"/>
      </w:r>
    </w:p>
    <w:p w14:paraId="17146628" w14:textId="4530BDD8" w:rsidR="006050A2" w:rsidRDefault="006050A2">
      <w:pPr>
        <w:pStyle w:val="TOC3"/>
        <w:rPr>
          <w:rFonts w:asciiTheme="minorHAnsi" w:eastAsiaTheme="minorEastAsia" w:hAnsiTheme="minorHAnsi" w:cstheme="minorBidi"/>
          <w:sz w:val="22"/>
          <w:szCs w:val="22"/>
          <w:lang w:eastAsia="en-GB"/>
        </w:rPr>
      </w:pPr>
      <w:r w:rsidRPr="00AC7F6B">
        <w:rPr>
          <w:lang w:val="en-US"/>
        </w:rPr>
        <w:t>6.2.6</w:t>
      </w:r>
      <w:r>
        <w:rPr>
          <w:rFonts w:asciiTheme="minorHAnsi" w:eastAsiaTheme="minorEastAsia" w:hAnsiTheme="minorHAnsi" w:cstheme="minorBidi"/>
          <w:sz w:val="22"/>
          <w:szCs w:val="22"/>
          <w:lang w:eastAsia="en-GB"/>
        </w:rPr>
        <w:tab/>
      </w:r>
      <w:r w:rsidRPr="00AC7F6B">
        <w:rPr>
          <w:lang w:val="en-US"/>
        </w:rPr>
        <w:t>V2X application server discovery</w:t>
      </w:r>
      <w:r>
        <w:tab/>
      </w:r>
      <w:r>
        <w:fldChar w:fldCharType="begin" w:fldLock="1"/>
      </w:r>
      <w:r>
        <w:instrText xml:space="preserve"> PAGEREF _Toc99178959 \h </w:instrText>
      </w:r>
      <w:r>
        <w:fldChar w:fldCharType="separate"/>
      </w:r>
      <w:r>
        <w:t>61</w:t>
      </w:r>
      <w:r>
        <w:fldChar w:fldCharType="end"/>
      </w:r>
    </w:p>
    <w:p w14:paraId="049FD598" w14:textId="434ABEC8" w:rsidR="006050A2" w:rsidRDefault="006050A2">
      <w:pPr>
        <w:pStyle w:val="TOC3"/>
        <w:rPr>
          <w:rFonts w:asciiTheme="minorHAnsi" w:eastAsiaTheme="minorEastAsia" w:hAnsiTheme="minorHAnsi" w:cstheme="minorBidi"/>
          <w:sz w:val="22"/>
          <w:szCs w:val="22"/>
          <w:lang w:eastAsia="en-GB"/>
        </w:rPr>
      </w:pPr>
      <w:r w:rsidRPr="00AC7F6B">
        <w:rPr>
          <w:lang w:val="en-US"/>
        </w:rPr>
        <w:t>6.2.7</w:t>
      </w:r>
      <w:r>
        <w:rPr>
          <w:rFonts w:asciiTheme="minorHAnsi" w:eastAsiaTheme="minorEastAsia" w:hAnsiTheme="minorHAnsi" w:cstheme="minorBidi"/>
          <w:sz w:val="22"/>
          <w:szCs w:val="22"/>
          <w:lang w:eastAsia="en-GB"/>
        </w:rPr>
        <w:tab/>
      </w:r>
      <w:r w:rsidRPr="00AC7F6B">
        <w:rPr>
          <w:lang w:val="en-US"/>
        </w:rPr>
        <w:t>V2X application server configuration</w:t>
      </w:r>
      <w:r>
        <w:tab/>
      </w:r>
      <w:r>
        <w:fldChar w:fldCharType="begin" w:fldLock="1"/>
      </w:r>
      <w:r>
        <w:instrText xml:space="preserve"> PAGEREF _Toc99178960 \h </w:instrText>
      </w:r>
      <w:r>
        <w:fldChar w:fldCharType="separate"/>
      </w:r>
      <w:r>
        <w:t>64</w:t>
      </w:r>
      <w:r>
        <w:fldChar w:fldCharType="end"/>
      </w:r>
    </w:p>
    <w:p w14:paraId="02D1D029" w14:textId="08FAED5B" w:rsidR="006050A2" w:rsidRDefault="006050A2">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_Toc99178961 \h </w:instrText>
      </w:r>
      <w:r>
        <w:fldChar w:fldCharType="separate"/>
      </w:r>
      <w:r>
        <w:t>64</w:t>
      </w:r>
      <w:r>
        <w:fldChar w:fldCharType="end"/>
      </w:r>
    </w:p>
    <w:p w14:paraId="462B6141" w14:textId="36381839" w:rsidR="006050A2" w:rsidRDefault="006050A2">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_Toc99178962 \h </w:instrText>
      </w:r>
      <w:r>
        <w:fldChar w:fldCharType="separate"/>
      </w:r>
      <w:r>
        <w:t>64</w:t>
      </w:r>
      <w:r>
        <w:fldChar w:fldCharType="end"/>
      </w:r>
    </w:p>
    <w:p w14:paraId="093EC27A" w14:textId="478CC28A" w:rsidR="006050A2" w:rsidRDefault="006050A2">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_Toc99178963 \h </w:instrText>
      </w:r>
      <w:r>
        <w:fldChar w:fldCharType="separate"/>
      </w:r>
      <w:r>
        <w:t>65</w:t>
      </w:r>
      <w:r>
        <w:fldChar w:fldCharType="end"/>
      </w:r>
    </w:p>
    <w:p w14:paraId="47B76DDA" w14:textId="28555C4D" w:rsidR="006050A2" w:rsidRDefault="006050A2">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_Toc99178964 \h </w:instrText>
      </w:r>
      <w:r>
        <w:fldChar w:fldCharType="separate"/>
      </w:r>
      <w:r>
        <w:t>65</w:t>
      </w:r>
      <w:r>
        <w:fldChar w:fldCharType="end"/>
      </w:r>
    </w:p>
    <w:p w14:paraId="62FE327D" w14:textId="7D844D1D" w:rsidR="006050A2" w:rsidRDefault="006050A2">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_Toc99178965 \h </w:instrText>
      </w:r>
      <w:r>
        <w:fldChar w:fldCharType="separate"/>
      </w:r>
      <w:r>
        <w:t>65</w:t>
      </w:r>
      <w:r>
        <w:fldChar w:fldCharType="end"/>
      </w:r>
    </w:p>
    <w:p w14:paraId="4CE3CDA3" w14:textId="1C138357" w:rsidR="006050A2" w:rsidRDefault="006050A2">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_Toc99178966 \h </w:instrText>
      </w:r>
      <w:r>
        <w:fldChar w:fldCharType="separate"/>
      </w:r>
      <w:r>
        <w:t>65</w:t>
      </w:r>
      <w:r>
        <w:fldChar w:fldCharType="end"/>
      </w:r>
    </w:p>
    <w:p w14:paraId="5A54B317" w14:textId="72AD8DB4" w:rsidR="006050A2" w:rsidRDefault="006050A2">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_Toc99178967 \h </w:instrText>
      </w:r>
      <w:r>
        <w:fldChar w:fldCharType="separate"/>
      </w:r>
      <w:r>
        <w:t>65</w:t>
      </w:r>
      <w:r>
        <w:fldChar w:fldCharType="end"/>
      </w:r>
    </w:p>
    <w:p w14:paraId="7E676121" w14:textId="7C5813A5" w:rsidR="006050A2" w:rsidRDefault="006050A2">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_Toc99178968 \h </w:instrText>
      </w:r>
      <w:r>
        <w:fldChar w:fldCharType="separate"/>
      </w:r>
      <w:r>
        <w:t>65</w:t>
      </w:r>
      <w:r>
        <w:fldChar w:fldCharType="end"/>
      </w:r>
    </w:p>
    <w:p w14:paraId="5F061EC8" w14:textId="0597BA91" w:rsidR="006050A2" w:rsidRDefault="006050A2">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_Toc99178969 \h </w:instrText>
      </w:r>
      <w:r>
        <w:fldChar w:fldCharType="separate"/>
      </w:r>
      <w:r>
        <w:t>65</w:t>
      </w:r>
      <w:r>
        <w:fldChar w:fldCharType="end"/>
      </w:r>
    </w:p>
    <w:p w14:paraId="08D7B8CC" w14:textId="48C60B61" w:rsidR="006050A2" w:rsidRDefault="006050A2">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_Toc99178970 \h </w:instrText>
      </w:r>
      <w:r>
        <w:fldChar w:fldCharType="separate"/>
      </w:r>
      <w:r>
        <w:t>66</w:t>
      </w:r>
      <w:r>
        <w:fldChar w:fldCharType="end"/>
      </w:r>
    </w:p>
    <w:p w14:paraId="56D9314A" w14:textId="22A48DFC" w:rsidR="006050A2" w:rsidRDefault="006050A2">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_Toc99178971 \h </w:instrText>
      </w:r>
      <w:r>
        <w:fldChar w:fldCharType="separate"/>
      </w:r>
      <w:r>
        <w:t>66</w:t>
      </w:r>
      <w:r>
        <w:fldChar w:fldCharType="end"/>
      </w:r>
    </w:p>
    <w:p w14:paraId="6544D326" w14:textId="7D02B303" w:rsidR="006050A2" w:rsidRDefault="006050A2">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_Toc99178972 \h </w:instrText>
      </w:r>
      <w:r>
        <w:fldChar w:fldCharType="separate"/>
      </w:r>
      <w:r>
        <w:t>66</w:t>
      </w:r>
      <w:r>
        <w:fldChar w:fldCharType="end"/>
      </w:r>
    </w:p>
    <w:p w14:paraId="1C654EE5" w14:textId="1546B4C6" w:rsidR="006050A2" w:rsidRDefault="006050A2">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_Toc99178973 \h </w:instrText>
      </w:r>
      <w:r>
        <w:fldChar w:fldCharType="separate"/>
      </w:r>
      <w:r>
        <w:t>66</w:t>
      </w:r>
      <w:r>
        <w:fldChar w:fldCharType="end"/>
      </w:r>
    </w:p>
    <w:p w14:paraId="759064DB" w14:textId="4F76D0A4" w:rsidR="006050A2" w:rsidRDefault="006050A2">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_Toc99178974 \h </w:instrText>
      </w:r>
      <w:r>
        <w:fldChar w:fldCharType="separate"/>
      </w:r>
      <w:r>
        <w:t>66</w:t>
      </w:r>
      <w:r>
        <w:fldChar w:fldCharType="end"/>
      </w:r>
    </w:p>
    <w:p w14:paraId="3F7A1234" w14:textId="3DA8B364" w:rsidR="006050A2" w:rsidRDefault="006050A2">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_Toc99178975 \h </w:instrText>
      </w:r>
      <w:r>
        <w:fldChar w:fldCharType="separate"/>
      </w:r>
      <w:r>
        <w:t>66</w:t>
      </w:r>
      <w:r>
        <w:fldChar w:fldCharType="end"/>
      </w:r>
    </w:p>
    <w:p w14:paraId="49193D6A" w14:textId="209AF619" w:rsidR="006050A2" w:rsidRDefault="006050A2">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_Toc99178976 \h </w:instrText>
      </w:r>
      <w:r>
        <w:fldChar w:fldCharType="separate"/>
      </w:r>
      <w:r>
        <w:t>66</w:t>
      </w:r>
      <w:r>
        <w:fldChar w:fldCharType="end"/>
      </w:r>
    </w:p>
    <w:p w14:paraId="6855F441" w14:textId="16AD0C5F" w:rsidR="006050A2" w:rsidRDefault="006050A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_Toc99178977 \h </w:instrText>
      </w:r>
      <w:r>
        <w:fldChar w:fldCharType="separate"/>
      </w:r>
      <w:r>
        <w:t>67</w:t>
      </w:r>
      <w:r>
        <w:fldChar w:fldCharType="end"/>
      </w:r>
    </w:p>
    <w:p w14:paraId="44885F45" w14:textId="6E64F177" w:rsidR="006050A2" w:rsidRDefault="006050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_Toc99178978 \h </w:instrText>
      </w:r>
      <w:r>
        <w:fldChar w:fldCharType="separate"/>
      </w:r>
      <w:r>
        <w:t>67</w:t>
      </w:r>
      <w:r>
        <w:fldChar w:fldCharType="end"/>
      </w:r>
    </w:p>
    <w:p w14:paraId="3EBBA4FF" w14:textId="7E72576D" w:rsidR="006050A2" w:rsidRDefault="006050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AC7F6B">
        <w:rPr>
          <w:lang w:val="en-US"/>
        </w:rPr>
        <w:t>rovisioning</w:t>
      </w:r>
      <w:r>
        <w:t xml:space="preserve"> of parameters for V2X configuration signalling messages</w:t>
      </w:r>
      <w:r>
        <w:tab/>
      </w:r>
      <w:r>
        <w:fldChar w:fldCharType="begin" w:fldLock="1"/>
      </w:r>
      <w:r>
        <w:instrText xml:space="preserve"> PAGEREF _Toc99178979 \h </w:instrText>
      </w:r>
      <w:r>
        <w:fldChar w:fldCharType="separate"/>
      </w:r>
      <w:r>
        <w:t>67</w:t>
      </w:r>
      <w:r>
        <w:fldChar w:fldCharType="end"/>
      </w:r>
    </w:p>
    <w:p w14:paraId="3FB596B0" w14:textId="095F6255" w:rsidR="006050A2" w:rsidRDefault="006050A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_Toc99178980 \h </w:instrText>
      </w:r>
      <w:r>
        <w:fldChar w:fldCharType="separate"/>
      </w:r>
      <w:r>
        <w:t>67</w:t>
      </w:r>
      <w:r>
        <w:fldChar w:fldCharType="end"/>
      </w:r>
    </w:p>
    <w:p w14:paraId="3462C5CA" w14:textId="06DF8E34" w:rsidR="006050A2" w:rsidRDefault="006050A2">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_Toc99178981 \h </w:instrText>
      </w:r>
      <w:r>
        <w:fldChar w:fldCharType="separate"/>
      </w:r>
      <w:r>
        <w:t>67</w:t>
      </w:r>
      <w:r>
        <w:fldChar w:fldCharType="end"/>
      </w:r>
    </w:p>
    <w:p w14:paraId="4C4AA6C8" w14:textId="2C044800" w:rsidR="006050A2" w:rsidRDefault="006050A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_Toc99178982 \h </w:instrText>
      </w:r>
      <w:r>
        <w:fldChar w:fldCharType="separate"/>
      </w:r>
      <w:r>
        <w:t>67</w:t>
      </w:r>
      <w:r>
        <w:fldChar w:fldCharType="end"/>
      </w:r>
    </w:p>
    <w:p w14:paraId="66ED1CAC" w14:textId="2D55E146" w:rsidR="006050A2" w:rsidRDefault="006050A2">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_Toc99178983 \h </w:instrText>
      </w:r>
      <w:r>
        <w:fldChar w:fldCharType="separate"/>
      </w:r>
      <w:r>
        <w:t>67</w:t>
      </w:r>
      <w:r>
        <w:fldChar w:fldCharType="end"/>
      </w:r>
    </w:p>
    <w:p w14:paraId="3171E068" w14:textId="33F0D8F7" w:rsidR="006050A2" w:rsidRDefault="006050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AC7F6B">
        <w:rPr>
          <w:lang w:val="en-US"/>
        </w:rPr>
        <w:t xml:space="preserve">V2X communication over </w:t>
      </w:r>
      <w:r>
        <w:t>PC5 signalling messages</w:t>
      </w:r>
      <w:r>
        <w:tab/>
      </w:r>
      <w:r>
        <w:fldChar w:fldCharType="begin" w:fldLock="1"/>
      </w:r>
      <w:r>
        <w:instrText xml:space="preserve"> PAGEREF _Toc99178984 \h </w:instrText>
      </w:r>
      <w:r>
        <w:fldChar w:fldCharType="separate"/>
      </w:r>
      <w:r>
        <w:t>68</w:t>
      </w:r>
      <w:r>
        <w:fldChar w:fldCharType="end"/>
      </w:r>
    </w:p>
    <w:p w14:paraId="78BABB29" w14:textId="180C2E12" w:rsidR="006050A2" w:rsidRDefault="006050A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_Toc99178985 \h </w:instrText>
      </w:r>
      <w:r>
        <w:fldChar w:fldCharType="separate"/>
      </w:r>
      <w:r>
        <w:t>68</w:t>
      </w:r>
      <w:r>
        <w:fldChar w:fldCharType="end"/>
      </w:r>
    </w:p>
    <w:p w14:paraId="2EAB1BBE" w14:textId="701770CB" w:rsidR="006050A2" w:rsidRDefault="006050A2">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_Toc99178986 \h </w:instrText>
      </w:r>
      <w:r>
        <w:fldChar w:fldCharType="separate"/>
      </w:r>
      <w:r>
        <w:t>68</w:t>
      </w:r>
      <w:r>
        <w:fldChar w:fldCharType="end"/>
      </w:r>
    </w:p>
    <w:p w14:paraId="755407A2" w14:textId="33F91017" w:rsidR="006050A2" w:rsidRDefault="006050A2">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_Toc99178987 \h </w:instrText>
      </w:r>
      <w:r>
        <w:fldChar w:fldCharType="separate"/>
      </w:r>
      <w:r>
        <w:t>68</w:t>
      </w:r>
      <w:r>
        <w:fldChar w:fldCharType="end"/>
      </w:r>
    </w:p>
    <w:p w14:paraId="33B5DA39" w14:textId="4FAF89E7" w:rsidR="006050A2" w:rsidRDefault="006050A2">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_Toc99178988 \h </w:instrText>
      </w:r>
      <w:r>
        <w:fldChar w:fldCharType="separate"/>
      </w:r>
      <w:r>
        <w:t>69</w:t>
      </w:r>
      <w:r>
        <w:fldChar w:fldCharType="end"/>
      </w:r>
    </w:p>
    <w:p w14:paraId="628186A9" w14:textId="3885CEF3" w:rsidR="006050A2" w:rsidRDefault="006050A2">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_Toc99178989 \h </w:instrText>
      </w:r>
      <w:r>
        <w:fldChar w:fldCharType="separate"/>
      </w:r>
      <w:r>
        <w:t>69</w:t>
      </w:r>
      <w:r>
        <w:fldChar w:fldCharType="end"/>
      </w:r>
    </w:p>
    <w:p w14:paraId="1E17E5F3" w14:textId="4D4DF221" w:rsidR="006050A2" w:rsidRDefault="006050A2">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AC7F6B">
        <w:rPr>
          <w:rFonts w:cs="Arial"/>
          <w:lang w:eastAsia="x-none"/>
        </w:rPr>
        <w:t xml:space="preserve">MSB of </w:t>
      </w:r>
      <w:r w:rsidRPr="00AC7F6B">
        <w:rPr>
          <w:rFonts w:cs="Arial"/>
        </w:rPr>
        <w:t>K</w:t>
      </w:r>
      <w:r w:rsidRPr="00AC7F6B">
        <w:rPr>
          <w:rFonts w:cs="Arial"/>
          <w:vertAlign w:val="subscript"/>
        </w:rPr>
        <w:t>NRP-sess</w:t>
      </w:r>
      <w:r w:rsidRPr="00AC7F6B">
        <w:rPr>
          <w:rFonts w:cs="Arial"/>
        </w:rPr>
        <w:t xml:space="preserve"> ID</w:t>
      </w:r>
      <w:r>
        <w:tab/>
      </w:r>
      <w:r>
        <w:fldChar w:fldCharType="begin" w:fldLock="1"/>
      </w:r>
      <w:r>
        <w:instrText xml:space="preserve"> PAGEREF _Toc99178990 \h </w:instrText>
      </w:r>
      <w:r>
        <w:fldChar w:fldCharType="separate"/>
      </w:r>
      <w:r>
        <w:t>69</w:t>
      </w:r>
      <w:r>
        <w:fldChar w:fldCharType="end"/>
      </w:r>
    </w:p>
    <w:p w14:paraId="15DD6BFA" w14:textId="56E49ECC" w:rsidR="006050A2" w:rsidRDefault="006050A2">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AC7F6B">
        <w:rPr>
          <w:rFonts w:cs="Arial"/>
        </w:rPr>
        <w:t>K</w:t>
      </w:r>
      <w:r w:rsidRPr="00AC7F6B">
        <w:rPr>
          <w:rFonts w:cs="Arial"/>
          <w:vertAlign w:val="subscript"/>
        </w:rPr>
        <w:t>NRP</w:t>
      </w:r>
      <w:r w:rsidRPr="00AC7F6B">
        <w:rPr>
          <w:rFonts w:cs="Arial"/>
        </w:rPr>
        <w:t xml:space="preserve"> ID</w:t>
      </w:r>
      <w:r>
        <w:tab/>
      </w:r>
      <w:r>
        <w:fldChar w:fldCharType="begin" w:fldLock="1"/>
      </w:r>
      <w:r>
        <w:instrText xml:space="preserve"> PAGEREF _Toc99178991 \h </w:instrText>
      </w:r>
      <w:r>
        <w:fldChar w:fldCharType="separate"/>
      </w:r>
      <w:r>
        <w:t>69</w:t>
      </w:r>
      <w:r>
        <w:fldChar w:fldCharType="end"/>
      </w:r>
    </w:p>
    <w:p w14:paraId="6A842159" w14:textId="6D71A2F5" w:rsidR="006050A2" w:rsidRDefault="006050A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_Toc99178992 \h </w:instrText>
      </w:r>
      <w:r>
        <w:fldChar w:fldCharType="separate"/>
      </w:r>
      <w:r>
        <w:t>69</w:t>
      </w:r>
      <w:r>
        <w:fldChar w:fldCharType="end"/>
      </w:r>
    </w:p>
    <w:p w14:paraId="6A0030C4" w14:textId="42C16FCB" w:rsidR="006050A2" w:rsidRDefault="006050A2">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_Toc99178993 \h </w:instrText>
      </w:r>
      <w:r>
        <w:fldChar w:fldCharType="separate"/>
      </w:r>
      <w:r>
        <w:t>69</w:t>
      </w:r>
      <w:r>
        <w:fldChar w:fldCharType="end"/>
      </w:r>
    </w:p>
    <w:p w14:paraId="245BBC73" w14:textId="012360CE" w:rsidR="006050A2" w:rsidRDefault="006050A2">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_Toc99178994 \h </w:instrText>
      </w:r>
      <w:r>
        <w:fldChar w:fldCharType="separate"/>
      </w:r>
      <w:r>
        <w:t>69</w:t>
      </w:r>
      <w:r>
        <w:fldChar w:fldCharType="end"/>
      </w:r>
    </w:p>
    <w:p w14:paraId="6E595B2C" w14:textId="36A5E6C8" w:rsidR="006050A2" w:rsidRDefault="006050A2">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_Toc99178995 \h </w:instrText>
      </w:r>
      <w:r>
        <w:fldChar w:fldCharType="separate"/>
      </w:r>
      <w:r>
        <w:t>69</w:t>
      </w:r>
      <w:r>
        <w:fldChar w:fldCharType="end"/>
      </w:r>
    </w:p>
    <w:p w14:paraId="750B8730" w14:textId="7CB1605E"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_Toc99178996 \h </w:instrText>
      </w:r>
      <w:r>
        <w:fldChar w:fldCharType="separate"/>
      </w:r>
      <w:r>
        <w:t>70</w:t>
      </w:r>
      <w:r>
        <w:fldChar w:fldCharType="end"/>
      </w:r>
    </w:p>
    <w:p w14:paraId="564E4555" w14:textId="115E8E26"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AC7F6B">
        <w:rPr>
          <w:rFonts w:eastAsia="SimSun"/>
          <w:lang w:val="en-US" w:eastAsia="zh-CN"/>
        </w:rPr>
        <w:t>modification</w:t>
      </w:r>
      <w:r>
        <w:t xml:space="preserve"> request</w:t>
      </w:r>
      <w:r>
        <w:tab/>
      </w:r>
      <w:r>
        <w:fldChar w:fldCharType="begin" w:fldLock="1"/>
      </w:r>
      <w:r>
        <w:instrText xml:space="preserve"> PAGEREF _Toc99178997 \h </w:instrText>
      </w:r>
      <w:r>
        <w:fldChar w:fldCharType="separate"/>
      </w:r>
      <w:r>
        <w:t>70</w:t>
      </w:r>
      <w:r>
        <w:fldChar w:fldCharType="end"/>
      </w:r>
    </w:p>
    <w:p w14:paraId="13C6A253" w14:textId="780E5D9E"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_Toc99178998 \h </w:instrText>
      </w:r>
      <w:r>
        <w:fldChar w:fldCharType="separate"/>
      </w:r>
      <w:r>
        <w:t>70</w:t>
      </w:r>
      <w:r>
        <w:fldChar w:fldCharType="end"/>
      </w:r>
    </w:p>
    <w:p w14:paraId="464E18D4" w14:textId="28E0F974"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AC7F6B">
        <w:rPr>
          <w:rFonts w:eastAsia="SimSun"/>
          <w:lang w:val="en-US" w:eastAsia="zh-CN"/>
        </w:rPr>
        <w:t>modification accept</w:t>
      </w:r>
      <w:r>
        <w:tab/>
      </w:r>
      <w:r>
        <w:fldChar w:fldCharType="begin" w:fldLock="1"/>
      </w:r>
      <w:r>
        <w:instrText xml:space="preserve"> PAGEREF _Toc99178999 \h </w:instrText>
      </w:r>
      <w:r>
        <w:fldChar w:fldCharType="separate"/>
      </w:r>
      <w:r>
        <w:t>70</w:t>
      </w:r>
      <w:r>
        <w:fldChar w:fldCharType="end"/>
      </w:r>
    </w:p>
    <w:p w14:paraId="3D1B4C37" w14:textId="29497F89"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_Toc99179000 \h </w:instrText>
      </w:r>
      <w:r>
        <w:fldChar w:fldCharType="separate"/>
      </w:r>
      <w:r>
        <w:t>70</w:t>
      </w:r>
      <w:r>
        <w:fldChar w:fldCharType="end"/>
      </w:r>
    </w:p>
    <w:p w14:paraId="5B47B398" w14:textId="3D5FB348" w:rsidR="006050A2" w:rsidRDefault="006050A2">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_Toc99179001 \h </w:instrText>
      </w:r>
      <w:r>
        <w:fldChar w:fldCharType="separate"/>
      </w:r>
      <w:r>
        <w:t>70</w:t>
      </w:r>
      <w:r>
        <w:fldChar w:fldCharType="end"/>
      </w:r>
    </w:p>
    <w:p w14:paraId="68C1B159" w14:textId="0CEE40A7" w:rsidR="006050A2" w:rsidRDefault="006050A2">
      <w:pPr>
        <w:pStyle w:val="TOC3"/>
        <w:rPr>
          <w:rFonts w:asciiTheme="minorHAnsi" w:eastAsiaTheme="minorEastAsia" w:hAnsiTheme="minorHAnsi" w:cstheme="minorBidi"/>
          <w:sz w:val="22"/>
          <w:szCs w:val="22"/>
          <w:lang w:eastAsia="en-GB"/>
        </w:rPr>
      </w:pPr>
      <w:r w:rsidRPr="00AC7F6B">
        <w:rPr>
          <w:lang w:val="en-US" w:eastAsia="zh-CN"/>
        </w:rPr>
        <w:t>7</w:t>
      </w:r>
      <w:r>
        <w:t>.</w:t>
      </w:r>
      <w:r w:rsidRPr="00AC7F6B">
        <w:rPr>
          <w:lang w:val="en-US" w:eastAsia="zh-CN"/>
        </w:rPr>
        <w:t>3</w:t>
      </w:r>
      <w:r>
        <w:t>.6</w:t>
      </w:r>
      <w:r>
        <w:rPr>
          <w:rFonts w:asciiTheme="minorHAnsi" w:eastAsiaTheme="minorEastAsia" w:hAnsiTheme="minorHAnsi" w:cstheme="minorBidi"/>
          <w:sz w:val="22"/>
          <w:szCs w:val="22"/>
          <w:lang w:eastAsia="en-GB"/>
        </w:rPr>
        <w:tab/>
      </w:r>
      <w:r>
        <w:t xml:space="preserve">Direct link </w:t>
      </w:r>
      <w:r w:rsidRPr="00AC7F6B">
        <w:rPr>
          <w:lang w:val="en-US" w:eastAsia="zh-CN"/>
        </w:rPr>
        <w:t>release</w:t>
      </w:r>
      <w:r>
        <w:t xml:space="preserve"> request</w:t>
      </w:r>
      <w:r>
        <w:tab/>
      </w:r>
      <w:r>
        <w:fldChar w:fldCharType="begin" w:fldLock="1"/>
      </w:r>
      <w:r>
        <w:instrText xml:space="preserve"> PAGEREF _Toc99179002 \h </w:instrText>
      </w:r>
      <w:r>
        <w:fldChar w:fldCharType="separate"/>
      </w:r>
      <w:r>
        <w:t>71</w:t>
      </w:r>
      <w:r>
        <w:fldChar w:fldCharType="end"/>
      </w:r>
    </w:p>
    <w:p w14:paraId="69BD8915" w14:textId="4BD0D8B1" w:rsidR="006050A2" w:rsidRDefault="006050A2">
      <w:pPr>
        <w:pStyle w:val="TOC4"/>
        <w:rPr>
          <w:rFonts w:asciiTheme="minorHAnsi" w:eastAsiaTheme="minorEastAsia" w:hAnsiTheme="minorHAnsi" w:cstheme="minorBidi"/>
          <w:sz w:val="22"/>
          <w:szCs w:val="22"/>
          <w:lang w:eastAsia="en-GB"/>
        </w:rPr>
      </w:pPr>
      <w:r w:rsidRPr="00AC7F6B">
        <w:rPr>
          <w:lang w:val="en-US" w:eastAsia="zh-CN"/>
        </w:rPr>
        <w:t>7</w:t>
      </w:r>
      <w:r>
        <w:t>.</w:t>
      </w:r>
      <w:r w:rsidRPr="00AC7F6B">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_Toc99179003 \h </w:instrText>
      </w:r>
      <w:r>
        <w:fldChar w:fldCharType="separate"/>
      </w:r>
      <w:r>
        <w:t>71</w:t>
      </w:r>
      <w:r>
        <w:fldChar w:fldCharType="end"/>
      </w:r>
    </w:p>
    <w:p w14:paraId="2740DE18" w14:textId="542B9AED" w:rsidR="006050A2" w:rsidRDefault="006050A2">
      <w:pPr>
        <w:pStyle w:val="TOC3"/>
        <w:rPr>
          <w:rFonts w:asciiTheme="minorHAnsi" w:eastAsiaTheme="minorEastAsia" w:hAnsiTheme="minorHAnsi" w:cstheme="minorBidi"/>
          <w:sz w:val="22"/>
          <w:szCs w:val="22"/>
          <w:lang w:eastAsia="en-GB"/>
        </w:rPr>
      </w:pPr>
      <w:r w:rsidRPr="00AC7F6B">
        <w:rPr>
          <w:lang w:val="en-US" w:eastAsia="zh-CN"/>
        </w:rPr>
        <w:lastRenderedPageBreak/>
        <w:t>7</w:t>
      </w:r>
      <w:r>
        <w:t>.</w:t>
      </w:r>
      <w:r w:rsidRPr="00AC7F6B">
        <w:rPr>
          <w:lang w:val="en-US" w:eastAsia="zh-CN"/>
        </w:rPr>
        <w:t>3</w:t>
      </w:r>
      <w:r>
        <w:t>.7</w:t>
      </w:r>
      <w:r>
        <w:rPr>
          <w:rFonts w:asciiTheme="minorHAnsi" w:eastAsiaTheme="minorEastAsia" w:hAnsiTheme="minorHAnsi" w:cstheme="minorBidi"/>
          <w:sz w:val="22"/>
          <w:szCs w:val="22"/>
          <w:lang w:eastAsia="en-GB"/>
        </w:rPr>
        <w:tab/>
      </w:r>
      <w:r>
        <w:t xml:space="preserve">Direct link </w:t>
      </w:r>
      <w:r w:rsidRPr="00AC7F6B">
        <w:rPr>
          <w:lang w:val="en-US" w:eastAsia="zh-CN"/>
        </w:rPr>
        <w:t>release</w:t>
      </w:r>
      <w:r>
        <w:t xml:space="preserve"> </w:t>
      </w:r>
      <w:r w:rsidRPr="00AC7F6B">
        <w:rPr>
          <w:lang w:val="en-US" w:eastAsia="zh-CN"/>
        </w:rPr>
        <w:t>accept</w:t>
      </w:r>
      <w:r>
        <w:tab/>
      </w:r>
      <w:r>
        <w:fldChar w:fldCharType="begin" w:fldLock="1"/>
      </w:r>
      <w:r>
        <w:instrText xml:space="preserve"> PAGEREF _Toc99179004 \h </w:instrText>
      </w:r>
      <w:r>
        <w:fldChar w:fldCharType="separate"/>
      </w:r>
      <w:r>
        <w:t>71</w:t>
      </w:r>
      <w:r>
        <w:fldChar w:fldCharType="end"/>
      </w:r>
    </w:p>
    <w:p w14:paraId="7E951508" w14:textId="7AB5782B" w:rsidR="006050A2" w:rsidRDefault="006050A2">
      <w:pPr>
        <w:pStyle w:val="TOC4"/>
        <w:rPr>
          <w:rFonts w:asciiTheme="minorHAnsi" w:eastAsiaTheme="minorEastAsia" w:hAnsiTheme="minorHAnsi" w:cstheme="minorBidi"/>
          <w:sz w:val="22"/>
          <w:szCs w:val="22"/>
          <w:lang w:eastAsia="en-GB"/>
        </w:rPr>
      </w:pPr>
      <w:r w:rsidRPr="00AC7F6B">
        <w:rPr>
          <w:lang w:val="en-US" w:eastAsia="zh-CN"/>
        </w:rPr>
        <w:t>7</w:t>
      </w:r>
      <w:r>
        <w:t>.</w:t>
      </w:r>
      <w:r w:rsidRPr="00AC7F6B">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_Toc99179005 \h </w:instrText>
      </w:r>
      <w:r>
        <w:fldChar w:fldCharType="separate"/>
      </w:r>
      <w:r>
        <w:t>71</w:t>
      </w:r>
      <w:r>
        <w:fldChar w:fldCharType="end"/>
      </w:r>
    </w:p>
    <w:p w14:paraId="3854DDB3" w14:textId="2FD9A4A8" w:rsidR="006050A2" w:rsidRDefault="006050A2">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_Toc99179006 \h </w:instrText>
      </w:r>
      <w:r>
        <w:fldChar w:fldCharType="separate"/>
      </w:r>
      <w:r>
        <w:t>71</w:t>
      </w:r>
      <w:r>
        <w:fldChar w:fldCharType="end"/>
      </w:r>
    </w:p>
    <w:p w14:paraId="2AC9F75E" w14:textId="12581F2C" w:rsidR="006050A2" w:rsidRDefault="006050A2">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_Toc99179007 \h </w:instrText>
      </w:r>
      <w:r>
        <w:fldChar w:fldCharType="separate"/>
      </w:r>
      <w:r>
        <w:t>71</w:t>
      </w:r>
      <w:r>
        <w:fldChar w:fldCharType="end"/>
      </w:r>
    </w:p>
    <w:p w14:paraId="212394BC" w14:textId="427E3791" w:rsidR="006050A2" w:rsidRDefault="006050A2">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_Toc99179008 \h </w:instrText>
      </w:r>
      <w:r>
        <w:fldChar w:fldCharType="separate"/>
      </w:r>
      <w:r>
        <w:t>72</w:t>
      </w:r>
      <w:r>
        <w:fldChar w:fldCharType="end"/>
      </w:r>
    </w:p>
    <w:p w14:paraId="6D0DC3FD" w14:textId="61DAD4DB" w:rsidR="006050A2" w:rsidRDefault="006050A2">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_Toc99179009 \h </w:instrText>
      </w:r>
      <w:r>
        <w:fldChar w:fldCharType="separate"/>
      </w:r>
      <w:r>
        <w:t>72</w:t>
      </w:r>
      <w:r>
        <w:fldChar w:fldCharType="end"/>
      </w:r>
    </w:p>
    <w:p w14:paraId="4424BCFE" w14:textId="20795686" w:rsidR="006050A2" w:rsidRDefault="006050A2">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_Toc99179010 \h </w:instrText>
      </w:r>
      <w:r>
        <w:fldChar w:fldCharType="separate"/>
      </w:r>
      <w:r>
        <w:t>72</w:t>
      </w:r>
      <w:r>
        <w:fldChar w:fldCharType="end"/>
      </w:r>
    </w:p>
    <w:p w14:paraId="50732E52" w14:textId="23DA4BFA" w:rsidR="006050A2" w:rsidRDefault="006050A2">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_Toc99179011 \h </w:instrText>
      </w:r>
      <w:r>
        <w:fldChar w:fldCharType="separate"/>
      </w:r>
      <w:r>
        <w:t>72</w:t>
      </w:r>
      <w:r>
        <w:fldChar w:fldCharType="end"/>
      </w:r>
    </w:p>
    <w:p w14:paraId="6DC4D5A8" w14:textId="621958F3" w:rsidR="006050A2" w:rsidRDefault="006050A2">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_Toc99179012 \h </w:instrText>
      </w:r>
      <w:r>
        <w:fldChar w:fldCharType="separate"/>
      </w:r>
      <w:r>
        <w:t>72</w:t>
      </w:r>
      <w:r>
        <w:fldChar w:fldCharType="end"/>
      </w:r>
    </w:p>
    <w:p w14:paraId="33456E04" w14:textId="16C88257" w:rsidR="006050A2" w:rsidRDefault="006050A2">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_Toc99179013 \h </w:instrText>
      </w:r>
      <w:r>
        <w:fldChar w:fldCharType="separate"/>
      </w:r>
      <w:r>
        <w:t>73</w:t>
      </w:r>
      <w:r>
        <w:fldChar w:fldCharType="end"/>
      </w:r>
    </w:p>
    <w:p w14:paraId="099A5D28" w14:textId="13237A13" w:rsidR="006050A2" w:rsidRDefault="006050A2">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_Toc99179014 \h </w:instrText>
      </w:r>
      <w:r>
        <w:fldChar w:fldCharType="separate"/>
      </w:r>
      <w:r>
        <w:t>73</w:t>
      </w:r>
      <w:r>
        <w:fldChar w:fldCharType="end"/>
      </w:r>
    </w:p>
    <w:p w14:paraId="01F488DF" w14:textId="18B96E6F" w:rsidR="006050A2" w:rsidRDefault="006050A2">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_Toc99179015 \h </w:instrText>
      </w:r>
      <w:r>
        <w:fldChar w:fldCharType="separate"/>
      </w:r>
      <w:r>
        <w:t>73</w:t>
      </w:r>
      <w:r>
        <w:fldChar w:fldCharType="end"/>
      </w:r>
    </w:p>
    <w:p w14:paraId="1D33957A" w14:textId="0B3B8109" w:rsidR="006050A2" w:rsidRDefault="006050A2">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_Toc99179016 \h </w:instrText>
      </w:r>
      <w:r>
        <w:fldChar w:fldCharType="separate"/>
      </w:r>
      <w:r>
        <w:t>73</w:t>
      </w:r>
      <w:r>
        <w:fldChar w:fldCharType="end"/>
      </w:r>
    </w:p>
    <w:p w14:paraId="5EFA2138" w14:textId="722F15B8" w:rsidR="006050A2" w:rsidRDefault="006050A2">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_Toc99179017 \h </w:instrText>
      </w:r>
      <w:r>
        <w:fldChar w:fldCharType="separate"/>
      </w:r>
      <w:r>
        <w:t>74</w:t>
      </w:r>
      <w:r>
        <w:fldChar w:fldCharType="end"/>
      </w:r>
    </w:p>
    <w:p w14:paraId="3CD93F28" w14:textId="59522BFF" w:rsidR="006050A2" w:rsidRDefault="006050A2">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_Toc99179018 \h </w:instrText>
      </w:r>
      <w:r>
        <w:fldChar w:fldCharType="separate"/>
      </w:r>
      <w:r>
        <w:t>74</w:t>
      </w:r>
      <w:r>
        <w:fldChar w:fldCharType="end"/>
      </w:r>
    </w:p>
    <w:p w14:paraId="7558A4E4" w14:textId="3D41C071" w:rsidR="006050A2" w:rsidRDefault="006050A2">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_Toc99179019 \h </w:instrText>
      </w:r>
      <w:r>
        <w:fldChar w:fldCharType="separate"/>
      </w:r>
      <w:r>
        <w:t>74</w:t>
      </w:r>
      <w:r>
        <w:fldChar w:fldCharType="end"/>
      </w:r>
    </w:p>
    <w:p w14:paraId="64BAA3FB" w14:textId="712036A3" w:rsidR="006050A2" w:rsidRDefault="006050A2">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 of KNRP-sess ID</w:t>
      </w:r>
      <w:r>
        <w:tab/>
      </w:r>
      <w:r>
        <w:fldChar w:fldCharType="begin" w:fldLock="1"/>
      </w:r>
      <w:r>
        <w:instrText xml:space="preserve"> PAGEREF _Toc99179020 \h </w:instrText>
      </w:r>
      <w:r>
        <w:fldChar w:fldCharType="separate"/>
      </w:r>
      <w:r>
        <w:t>74</w:t>
      </w:r>
      <w:r>
        <w:fldChar w:fldCharType="end"/>
      </w:r>
    </w:p>
    <w:p w14:paraId="6731B66A" w14:textId="0106ABAC" w:rsidR="006050A2" w:rsidRDefault="006050A2">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_Toc99179021 \h </w:instrText>
      </w:r>
      <w:r>
        <w:fldChar w:fldCharType="separate"/>
      </w:r>
      <w:r>
        <w:t>74</w:t>
      </w:r>
      <w:r>
        <w:fldChar w:fldCharType="end"/>
      </w:r>
    </w:p>
    <w:p w14:paraId="792FDF5D" w14:textId="46A317BE" w:rsidR="006050A2" w:rsidRDefault="006050A2">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AC7F6B">
        <w:rPr>
          <w:vertAlign w:val="subscript"/>
          <w:lang w:eastAsia="ja-JP"/>
        </w:rPr>
        <w:t>NRP</w:t>
      </w:r>
      <w:r>
        <w:rPr>
          <w:lang w:eastAsia="ja-JP"/>
        </w:rPr>
        <w:t xml:space="preserve"> ID</w:t>
      </w:r>
      <w:r>
        <w:tab/>
      </w:r>
      <w:r>
        <w:fldChar w:fldCharType="begin" w:fldLock="1"/>
      </w:r>
      <w:r>
        <w:instrText xml:space="preserve"> PAGEREF _Toc99179022 \h </w:instrText>
      </w:r>
      <w:r>
        <w:fldChar w:fldCharType="separate"/>
      </w:r>
      <w:r>
        <w:t>74</w:t>
      </w:r>
      <w:r>
        <w:fldChar w:fldCharType="end"/>
      </w:r>
    </w:p>
    <w:p w14:paraId="3C98F157" w14:textId="076633DD" w:rsidR="006050A2" w:rsidRDefault="006050A2">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_Toc99179023 \h </w:instrText>
      </w:r>
      <w:r>
        <w:fldChar w:fldCharType="separate"/>
      </w:r>
      <w:r>
        <w:t>74</w:t>
      </w:r>
      <w:r>
        <w:fldChar w:fldCharType="end"/>
      </w:r>
    </w:p>
    <w:p w14:paraId="526F6880" w14:textId="7B3A283A" w:rsidR="006050A2" w:rsidRDefault="006050A2">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_Toc99179024 \h </w:instrText>
      </w:r>
      <w:r>
        <w:fldChar w:fldCharType="separate"/>
      </w:r>
      <w:r>
        <w:t>75</w:t>
      </w:r>
      <w:r>
        <w:fldChar w:fldCharType="end"/>
      </w:r>
    </w:p>
    <w:p w14:paraId="1708E4CC" w14:textId="069F857A" w:rsidR="006050A2" w:rsidRDefault="006050A2">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_Toc99179025 \h </w:instrText>
      </w:r>
      <w:r>
        <w:fldChar w:fldCharType="separate"/>
      </w:r>
      <w:r>
        <w:t>75</w:t>
      </w:r>
      <w:r>
        <w:fldChar w:fldCharType="end"/>
      </w:r>
    </w:p>
    <w:p w14:paraId="4B3E27F9" w14:textId="7B0C3B6A" w:rsidR="006050A2" w:rsidRDefault="006050A2">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_Toc99179026 \h </w:instrText>
      </w:r>
      <w:r>
        <w:fldChar w:fldCharType="separate"/>
      </w:r>
      <w:r>
        <w:t>75</w:t>
      </w:r>
      <w:r>
        <w:fldChar w:fldCharType="end"/>
      </w:r>
    </w:p>
    <w:p w14:paraId="2A904856" w14:textId="668D023E" w:rsidR="006050A2" w:rsidRDefault="006050A2">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_Toc99179027 \h </w:instrText>
      </w:r>
      <w:r>
        <w:fldChar w:fldCharType="separate"/>
      </w:r>
      <w:r>
        <w:t>75</w:t>
      </w:r>
      <w:r>
        <w:fldChar w:fldCharType="end"/>
      </w:r>
    </w:p>
    <w:p w14:paraId="7C33CCA7" w14:textId="7821AE8F" w:rsidR="006050A2" w:rsidRDefault="006050A2">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AC7F6B">
        <w:rPr>
          <w:vertAlign w:val="subscript"/>
          <w:lang w:eastAsia="ja-JP"/>
        </w:rPr>
        <w:t>NRP</w:t>
      </w:r>
      <w:r>
        <w:rPr>
          <w:lang w:eastAsia="ja-JP"/>
        </w:rPr>
        <w:t xml:space="preserve"> ID</w:t>
      </w:r>
      <w:r>
        <w:tab/>
      </w:r>
      <w:r>
        <w:fldChar w:fldCharType="begin" w:fldLock="1"/>
      </w:r>
      <w:r>
        <w:instrText xml:space="preserve"> PAGEREF _Toc99179028 \h </w:instrText>
      </w:r>
      <w:r>
        <w:fldChar w:fldCharType="separate"/>
      </w:r>
      <w:r>
        <w:t>75</w:t>
      </w:r>
      <w:r>
        <w:fldChar w:fldCharType="end"/>
      </w:r>
    </w:p>
    <w:p w14:paraId="6A3F1275" w14:textId="749EED77" w:rsidR="006050A2" w:rsidRDefault="006050A2">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_Toc99179029 \h </w:instrText>
      </w:r>
      <w:r>
        <w:fldChar w:fldCharType="separate"/>
      </w:r>
      <w:r>
        <w:t>75</w:t>
      </w:r>
      <w:r>
        <w:fldChar w:fldCharType="end"/>
      </w:r>
    </w:p>
    <w:p w14:paraId="10B41302" w14:textId="5E3B800A" w:rsidR="006050A2" w:rsidRDefault="006050A2">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_Toc99179030 \h </w:instrText>
      </w:r>
      <w:r>
        <w:fldChar w:fldCharType="separate"/>
      </w:r>
      <w:r>
        <w:t>75</w:t>
      </w:r>
      <w:r>
        <w:fldChar w:fldCharType="end"/>
      </w:r>
    </w:p>
    <w:p w14:paraId="6749FAE8" w14:textId="4ACB7CA1" w:rsidR="006050A2" w:rsidRDefault="006050A2">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_Toc99179031 \h </w:instrText>
      </w:r>
      <w:r>
        <w:fldChar w:fldCharType="separate"/>
      </w:r>
      <w:r>
        <w:t>76</w:t>
      </w:r>
      <w:r>
        <w:fldChar w:fldCharType="end"/>
      </w:r>
    </w:p>
    <w:p w14:paraId="1C2B858D" w14:textId="09DA1B6D" w:rsidR="006050A2" w:rsidRDefault="006050A2">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_Toc99179032 \h </w:instrText>
      </w:r>
      <w:r>
        <w:fldChar w:fldCharType="separate"/>
      </w:r>
      <w:r>
        <w:t>76</w:t>
      </w:r>
      <w:r>
        <w:fldChar w:fldCharType="end"/>
      </w:r>
    </w:p>
    <w:p w14:paraId="4CAF41F2" w14:textId="6EC5649D" w:rsidR="006050A2" w:rsidRDefault="006050A2">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_Toc99179033 \h </w:instrText>
      </w:r>
      <w:r>
        <w:fldChar w:fldCharType="separate"/>
      </w:r>
      <w:r>
        <w:t>76</w:t>
      </w:r>
      <w:r>
        <w:fldChar w:fldCharType="end"/>
      </w:r>
    </w:p>
    <w:p w14:paraId="7A81C4F1" w14:textId="094E14C7" w:rsidR="006050A2" w:rsidRDefault="006050A2">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_Toc99179034 \h </w:instrText>
      </w:r>
      <w:r>
        <w:fldChar w:fldCharType="separate"/>
      </w:r>
      <w:r>
        <w:t>76</w:t>
      </w:r>
      <w:r>
        <w:fldChar w:fldCharType="end"/>
      </w:r>
    </w:p>
    <w:p w14:paraId="5F6D3E32" w14:textId="6C3F7092" w:rsidR="006050A2" w:rsidRDefault="006050A2">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 of KNRP-sess ID</w:t>
      </w:r>
      <w:r>
        <w:tab/>
      </w:r>
      <w:r>
        <w:fldChar w:fldCharType="begin" w:fldLock="1"/>
      </w:r>
      <w:r>
        <w:instrText xml:space="preserve"> PAGEREF _Toc99179035 \h </w:instrText>
      </w:r>
      <w:r>
        <w:fldChar w:fldCharType="separate"/>
      </w:r>
      <w:r>
        <w:t>76</w:t>
      </w:r>
      <w:r>
        <w:fldChar w:fldCharType="end"/>
      </w:r>
    </w:p>
    <w:p w14:paraId="7CF7ECB0" w14:textId="3640B268" w:rsidR="006050A2" w:rsidRDefault="006050A2">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_Toc99179036 \h </w:instrText>
      </w:r>
      <w:r>
        <w:fldChar w:fldCharType="separate"/>
      </w:r>
      <w:r>
        <w:t>76</w:t>
      </w:r>
      <w:r>
        <w:fldChar w:fldCharType="end"/>
      </w:r>
    </w:p>
    <w:p w14:paraId="4E4004B0" w14:textId="02415F3D" w:rsidR="006050A2" w:rsidRDefault="006050A2">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_Toc99179037 \h </w:instrText>
      </w:r>
      <w:r>
        <w:fldChar w:fldCharType="separate"/>
      </w:r>
      <w:r>
        <w:t>77</w:t>
      </w:r>
      <w:r>
        <w:fldChar w:fldCharType="end"/>
      </w:r>
    </w:p>
    <w:p w14:paraId="0900AB62" w14:textId="10D0F779" w:rsidR="006050A2" w:rsidRDefault="006050A2">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_Toc99179038 \h </w:instrText>
      </w:r>
      <w:r>
        <w:fldChar w:fldCharType="separate"/>
      </w:r>
      <w:r>
        <w:t>77</w:t>
      </w:r>
      <w:r>
        <w:fldChar w:fldCharType="end"/>
      </w:r>
    </w:p>
    <w:p w14:paraId="79BB811A" w14:textId="5832DA41" w:rsidR="006050A2" w:rsidRDefault="006050A2">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_Toc99179039 \h </w:instrText>
      </w:r>
      <w:r>
        <w:fldChar w:fldCharType="separate"/>
      </w:r>
      <w:r>
        <w:t>77</w:t>
      </w:r>
      <w:r>
        <w:fldChar w:fldCharType="end"/>
      </w:r>
    </w:p>
    <w:p w14:paraId="2954AC9F" w14:textId="65D99016" w:rsidR="006050A2" w:rsidRDefault="006050A2">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_Toc99179040 \h </w:instrText>
      </w:r>
      <w:r>
        <w:fldChar w:fldCharType="separate"/>
      </w:r>
      <w:r>
        <w:t>77</w:t>
      </w:r>
      <w:r>
        <w:fldChar w:fldCharType="end"/>
      </w:r>
    </w:p>
    <w:p w14:paraId="306F1213" w14:textId="46E3A4B2"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_Toc99179041 \h </w:instrText>
      </w:r>
      <w:r>
        <w:fldChar w:fldCharType="separate"/>
      </w:r>
      <w:r>
        <w:t>77</w:t>
      </w:r>
      <w:r>
        <w:fldChar w:fldCharType="end"/>
      </w:r>
    </w:p>
    <w:p w14:paraId="3015333A" w14:textId="7A6F5100"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_Toc99179042 \h </w:instrText>
      </w:r>
      <w:r>
        <w:fldChar w:fldCharType="separate"/>
      </w:r>
      <w:r>
        <w:t>77</w:t>
      </w:r>
      <w:r>
        <w:fldChar w:fldCharType="end"/>
      </w:r>
    </w:p>
    <w:p w14:paraId="385B071F" w14:textId="775A72A2" w:rsidR="006050A2" w:rsidRDefault="006050A2">
      <w:pPr>
        <w:pStyle w:val="TOC3"/>
        <w:rPr>
          <w:rFonts w:asciiTheme="minorHAnsi" w:eastAsiaTheme="minorEastAsia" w:hAnsiTheme="minorHAnsi" w:cstheme="minorBidi"/>
          <w:sz w:val="22"/>
          <w:szCs w:val="22"/>
          <w:lang w:eastAsia="en-GB"/>
        </w:rPr>
      </w:pPr>
      <w:r w:rsidRPr="00AC7F6B">
        <w:rPr>
          <w:lang w:val="en-US" w:eastAsia="zh-CN"/>
        </w:rPr>
        <w:t>7.3.19</w:t>
      </w:r>
      <w:r>
        <w:rPr>
          <w:rFonts w:asciiTheme="minorHAnsi" w:eastAsiaTheme="minorEastAsia" w:hAnsiTheme="minorHAnsi" w:cstheme="minorBidi"/>
          <w:sz w:val="22"/>
          <w:szCs w:val="22"/>
          <w:lang w:eastAsia="en-GB"/>
        </w:rPr>
        <w:tab/>
      </w:r>
      <w:r>
        <w:t xml:space="preserve">Direct link </w:t>
      </w:r>
      <w:r w:rsidRPr="00AC7F6B">
        <w:rPr>
          <w:lang w:val="en-US" w:eastAsia="zh-CN"/>
        </w:rPr>
        <w:t>identifier update accept</w:t>
      </w:r>
      <w:r>
        <w:tab/>
      </w:r>
      <w:r>
        <w:fldChar w:fldCharType="begin" w:fldLock="1"/>
      </w:r>
      <w:r>
        <w:instrText xml:space="preserve"> PAGEREF _Toc99179043 \h </w:instrText>
      </w:r>
      <w:r>
        <w:fldChar w:fldCharType="separate"/>
      </w:r>
      <w:r>
        <w:t>78</w:t>
      </w:r>
      <w:r>
        <w:fldChar w:fldCharType="end"/>
      </w:r>
    </w:p>
    <w:p w14:paraId="172CFBF1" w14:textId="7C975E03" w:rsidR="006050A2" w:rsidRDefault="006050A2">
      <w:pPr>
        <w:pStyle w:val="TOC4"/>
        <w:rPr>
          <w:rFonts w:asciiTheme="minorHAnsi" w:eastAsiaTheme="minorEastAsia" w:hAnsiTheme="minorHAnsi" w:cstheme="minorBidi"/>
          <w:sz w:val="22"/>
          <w:szCs w:val="22"/>
          <w:lang w:eastAsia="en-GB"/>
        </w:rPr>
      </w:pPr>
      <w:r w:rsidRPr="00AC7F6B">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_Toc99179044 \h </w:instrText>
      </w:r>
      <w:r>
        <w:fldChar w:fldCharType="separate"/>
      </w:r>
      <w:r>
        <w:t>78</w:t>
      </w:r>
      <w:r>
        <w:fldChar w:fldCharType="end"/>
      </w:r>
    </w:p>
    <w:p w14:paraId="33CA1190" w14:textId="21AE0704"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_Toc99179045 \h </w:instrText>
      </w:r>
      <w:r>
        <w:fldChar w:fldCharType="separate"/>
      </w:r>
      <w:r>
        <w:t>78</w:t>
      </w:r>
      <w:r>
        <w:fldChar w:fldCharType="end"/>
      </w:r>
    </w:p>
    <w:p w14:paraId="6A107FF3" w14:textId="31F58496"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_Toc99179046 \h </w:instrText>
      </w:r>
      <w:r>
        <w:fldChar w:fldCharType="separate"/>
      </w:r>
      <w:r>
        <w:t>78</w:t>
      </w:r>
      <w:r>
        <w:fldChar w:fldCharType="end"/>
      </w:r>
    </w:p>
    <w:p w14:paraId="160987CA" w14:textId="76CB92C8"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_Toc99179047 \h </w:instrText>
      </w:r>
      <w:r>
        <w:fldChar w:fldCharType="separate"/>
      </w:r>
      <w:r>
        <w:t>78</w:t>
      </w:r>
      <w:r>
        <w:fldChar w:fldCharType="end"/>
      </w:r>
    </w:p>
    <w:p w14:paraId="06AB0330" w14:textId="2BFD5D5E"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_Toc99179048 \h </w:instrText>
      </w:r>
      <w:r>
        <w:fldChar w:fldCharType="separate"/>
      </w:r>
      <w:r>
        <w:t>78</w:t>
      </w:r>
      <w:r>
        <w:fldChar w:fldCharType="end"/>
      </w:r>
    </w:p>
    <w:p w14:paraId="69A601C1" w14:textId="20D98C61" w:rsidR="006050A2" w:rsidRDefault="006050A2">
      <w:pPr>
        <w:pStyle w:val="TOC3"/>
        <w:rPr>
          <w:rFonts w:asciiTheme="minorHAnsi" w:eastAsiaTheme="minorEastAsia" w:hAnsiTheme="minorHAnsi" w:cstheme="minorBidi"/>
          <w:sz w:val="22"/>
          <w:szCs w:val="22"/>
          <w:lang w:eastAsia="en-GB"/>
        </w:rPr>
      </w:pPr>
      <w:r w:rsidRPr="00AC7F6B">
        <w:rPr>
          <w:lang w:val="en-US" w:eastAsia="zh-CN"/>
        </w:rPr>
        <w:t>7.3.20</w:t>
      </w:r>
      <w:r>
        <w:rPr>
          <w:rFonts w:asciiTheme="minorHAnsi" w:eastAsiaTheme="minorEastAsia" w:hAnsiTheme="minorHAnsi" w:cstheme="minorBidi"/>
          <w:sz w:val="22"/>
          <w:szCs w:val="22"/>
          <w:lang w:eastAsia="en-GB"/>
        </w:rPr>
        <w:tab/>
      </w:r>
      <w:r>
        <w:t xml:space="preserve">Direct link </w:t>
      </w:r>
      <w:r w:rsidRPr="00AC7F6B">
        <w:rPr>
          <w:lang w:val="en-US" w:eastAsia="zh-CN"/>
        </w:rPr>
        <w:t>identifier update ack</w:t>
      </w:r>
      <w:r>
        <w:tab/>
      </w:r>
      <w:r>
        <w:fldChar w:fldCharType="begin" w:fldLock="1"/>
      </w:r>
      <w:r>
        <w:instrText xml:space="preserve"> PAGEREF _Toc99179049 \h </w:instrText>
      </w:r>
      <w:r>
        <w:fldChar w:fldCharType="separate"/>
      </w:r>
      <w:r>
        <w:t>79</w:t>
      </w:r>
      <w:r>
        <w:fldChar w:fldCharType="end"/>
      </w:r>
    </w:p>
    <w:p w14:paraId="209E4798" w14:textId="420391D1" w:rsidR="006050A2" w:rsidRDefault="006050A2">
      <w:pPr>
        <w:pStyle w:val="TOC4"/>
        <w:rPr>
          <w:rFonts w:asciiTheme="minorHAnsi" w:eastAsiaTheme="minorEastAsia" w:hAnsiTheme="minorHAnsi" w:cstheme="minorBidi"/>
          <w:sz w:val="22"/>
          <w:szCs w:val="22"/>
          <w:lang w:eastAsia="en-GB"/>
        </w:rPr>
      </w:pPr>
      <w:r w:rsidRPr="00AC7F6B">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_Toc99179050 \h </w:instrText>
      </w:r>
      <w:r>
        <w:fldChar w:fldCharType="separate"/>
      </w:r>
      <w:r>
        <w:t>79</w:t>
      </w:r>
      <w:r>
        <w:fldChar w:fldCharType="end"/>
      </w:r>
    </w:p>
    <w:p w14:paraId="732D5D12" w14:textId="513150F9"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_Toc99179051 \h </w:instrText>
      </w:r>
      <w:r>
        <w:fldChar w:fldCharType="separate"/>
      </w:r>
      <w:r>
        <w:t>79</w:t>
      </w:r>
      <w:r>
        <w:fldChar w:fldCharType="end"/>
      </w:r>
    </w:p>
    <w:p w14:paraId="2E5866FD" w14:textId="5612E086"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_Toc99179052 \h </w:instrText>
      </w:r>
      <w:r>
        <w:fldChar w:fldCharType="separate"/>
      </w:r>
      <w:r>
        <w:t>79</w:t>
      </w:r>
      <w:r>
        <w:fldChar w:fldCharType="end"/>
      </w:r>
    </w:p>
    <w:p w14:paraId="1073BDAC" w14:textId="4B67F119" w:rsidR="006050A2" w:rsidRDefault="006050A2">
      <w:pPr>
        <w:pStyle w:val="TOC3"/>
        <w:rPr>
          <w:rFonts w:asciiTheme="minorHAnsi" w:eastAsiaTheme="minorEastAsia" w:hAnsiTheme="minorHAnsi" w:cstheme="minorBidi"/>
          <w:sz w:val="22"/>
          <w:szCs w:val="22"/>
          <w:lang w:eastAsia="en-GB"/>
        </w:rPr>
      </w:pPr>
      <w:r w:rsidRPr="00AC7F6B">
        <w:rPr>
          <w:lang w:val="en-US" w:eastAsia="zh-CN"/>
        </w:rPr>
        <w:t>7.3.21</w:t>
      </w:r>
      <w:r>
        <w:rPr>
          <w:rFonts w:asciiTheme="minorHAnsi" w:eastAsiaTheme="minorEastAsia" w:hAnsiTheme="minorHAnsi" w:cstheme="minorBidi"/>
          <w:sz w:val="22"/>
          <w:szCs w:val="22"/>
          <w:lang w:eastAsia="en-GB"/>
        </w:rPr>
        <w:tab/>
      </w:r>
      <w:r>
        <w:t xml:space="preserve">Direct link </w:t>
      </w:r>
      <w:r w:rsidRPr="00AC7F6B">
        <w:rPr>
          <w:lang w:val="en-US" w:eastAsia="zh-CN"/>
        </w:rPr>
        <w:t>identifier update reject</w:t>
      </w:r>
      <w:r>
        <w:tab/>
      </w:r>
      <w:r>
        <w:fldChar w:fldCharType="begin" w:fldLock="1"/>
      </w:r>
      <w:r>
        <w:instrText xml:space="preserve"> PAGEREF _Toc99179053 \h </w:instrText>
      </w:r>
      <w:r>
        <w:fldChar w:fldCharType="separate"/>
      </w:r>
      <w:r>
        <w:t>79</w:t>
      </w:r>
      <w:r>
        <w:fldChar w:fldCharType="end"/>
      </w:r>
    </w:p>
    <w:p w14:paraId="43402715" w14:textId="47A53241" w:rsidR="006050A2" w:rsidRDefault="006050A2">
      <w:pPr>
        <w:pStyle w:val="TOC4"/>
        <w:rPr>
          <w:rFonts w:asciiTheme="minorHAnsi" w:eastAsiaTheme="minorEastAsia" w:hAnsiTheme="minorHAnsi" w:cstheme="minorBidi"/>
          <w:sz w:val="22"/>
          <w:szCs w:val="22"/>
          <w:lang w:eastAsia="en-GB"/>
        </w:rPr>
      </w:pPr>
      <w:r w:rsidRPr="00AC7F6B">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_Toc99179054 \h </w:instrText>
      </w:r>
      <w:r>
        <w:fldChar w:fldCharType="separate"/>
      </w:r>
      <w:r>
        <w:t>79</w:t>
      </w:r>
      <w:r>
        <w:fldChar w:fldCharType="end"/>
      </w:r>
    </w:p>
    <w:p w14:paraId="0F2821EE" w14:textId="3D0BDE40"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AC7F6B">
        <w:rPr>
          <w:rFonts w:eastAsia="SimSun"/>
          <w:lang w:val="en-US" w:eastAsia="zh-CN"/>
        </w:rPr>
        <w:t>modification reject</w:t>
      </w:r>
      <w:r>
        <w:tab/>
      </w:r>
      <w:r>
        <w:fldChar w:fldCharType="begin" w:fldLock="1"/>
      </w:r>
      <w:r>
        <w:instrText xml:space="preserve"> PAGEREF _Toc99179055 \h </w:instrText>
      </w:r>
      <w:r>
        <w:fldChar w:fldCharType="separate"/>
      </w:r>
      <w:r>
        <w:t>80</w:t>
      </w:r>
      <w:r>
        <w:fldChar w:fldCharType="end"/>
      </w:r>
    </w:p>
    <w:p w14:paraId="11AA5E03" w14:textId="48467A5F"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_Toc99179056 \h </w:instrText>
      </w:r>
      <w:r>
        <w:fldChar w:fldCharType="separate"/>
      </w:r>
      <w:r>
        <w:t>80</w:t>
      </w:r>
      <w:r>
        <w:fldChar w:fldCharType="end"/>
      </w:r>
    </w:p>
    <w:p w14:paraId="4FE5558E" w14:textId="0951E7B0"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AC7F6B">
        <w:rPr>
          <w:rFonts w:eastAsia="SimSun"/>
          <w:lang w:val="en-US" w:eastAsia="zh-CN"/>
        </w:rPr>
        <w:t>establishment reject</w:t>
      </w:r>
      <w:r>
        <w:tab/>
      </w:r>
      <w:r>
        <w:fldChar w:fldCharType="begin" w:fldLock="1"/>
      </w:r>
      <w:r>
        <w:instrText xml:space="preserve"> PAGEREF _Toc99179057 \h </w:instrText>
      </w:r>
      <w:r>
        <w:fldChar w:fldCharType="separate"/>
      </w:r>
      <w:r>
        <w:t>80</w:t>
      </w:r>
      <w:r>
        <w:fldChar w:fldCharType="end"/>
      </w:r>
    </w:p>
    <w:p w14:paraId="2C1018D4" w14:textId="1AF38DC3"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w:t>
      </w:r>
      <w:r>
        <w:t>.</w:t>
      </w:r>
      <w:r w:rsidRPr="00AC7F6B">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_Toc99179058 \h </w:instrText>
      </w:r>
      <w:r>
        <w:fldChar w:fldCharType="separate"/>
      </w:r>
      <w:r>
        <w:t>80</w:t>
      </w:r>
      <w:r>
        <w:fldChar w:fldCharType="end"/>
      </w:r>
    </w:p>
    <w:p w14:paraId="00955A9B" w14:textId="2DB17DB6" w:rsidR="006050A2" w:rsidRDefault="006050A2">
      <w:pPr>
        <w:pStyle w:val="TOC3"/>
        <w:rPr>
          <w:rFonts w:asciiTheme="minorHAnsi" w:eastAsiaTheme="minorEastAsia" w:hAnsiTheme="minorHAnsi" w:cstheme="minorBidi"/>
          <w:sz w:val="22"/>
          <w:szCs w:val="22"/>
          <w:lang w:eastAsia="en-GB"/>
        </w:rPr>
      </w:pPr>
      <w:r w:rsidRPr="00AC7F6B">
        <w:rPr>
          <w:rFonts w:eastAsia="SimSun"/>
          <w:lang w:val="en-US" w:eastAsia="zh-CN"/>
        </w:rPr>
        <w:t>7.3.24</w:t>
      </w:r>
      <w:r>
        <w:rPr>
          <w:rFonts w:asciiTheme="minorHAnsi" w:eastAsiaTheme="minorEastAsia" w:hAnsiTheme="minorHAnsi" w:cstheme="minorBidi"/>
          <w:sz w:val="22"/>
          <w:szCs w:val="22"/>
          <w:lang w:eastAsia="en-GB"/>
        </w:rPr>
        <w:tab/>
      </w:r>
      <w:r w:rsidRPr="00AC7F6B">
        <w:rPr>
          <w:rFonts w:eastAsia="SimSun"/>
          <w:lang w:val="en-US" w:eastAsia="zh-CN"/>
        </w:rPr>
        <w:t>Direct link authentication failure</w:t>
      </w:r>
      <w:r>
        <w:tab/>
      </w:r>
      <w:r>
        <w:fldChar w:fldCharType="begin" w:fldLock="1"/>
      </w:r>
      <w:r>
        <w:instrText xml:space="preserve"> PAGEREF _Toc99179059 \h </w:instrText>
      </w:r>
      <w:r>
        <w:fldChar w:fldCharType="separate"/>
      </w:r>
      <w:r>
        <w:t>81</w:t>
      </w:r>
      <w:r>
        <w:fldChar w:fldCharType="end"/>
      </w:r>
    </w:p>
    <w:p w14:paraId="7CC19AC3" w14:textId="700B455C"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7.3.24.1</w:t>
      </w:r>
      <w:r>
        <w:rPr>
          <w:rFonts w:asciiTheme="minorHAnsi" w:eastAsiaTheme="minorEastAsia" w:hAnsiTheme="minorHAnsi" w:cstheme="minorBidi"/>
          <w:sz w:val="22"/>
          <w:szCs w:val="22"/>
          <w:lang w:eastAsia="en-GB"/>
        </w:rPr>
        <w:tab/>
      </w:r>
      <w:r w:rsidRPr="00AC7F6B">
        <w:rPr>
          <w:rFonts w:eastAsia="SimSun"/>
          <w:lang w:val="en-US" w:eastAsia="zh-CN"/>
        </w:rPr>
        <w:t>Message definition</w:t>
      </w:r>
      <w:r>
        <w:tab/>
      </w:r>
      <w:r>
        <w:fldChar w:fldCharType="begin" w:fldLock="1"/>
      </w:r>
      <w:r>
        <w:instrText xml:space="preserve"> PAGEREF _Toc99179060 \h </w:instrText>
      </w:r>
      <w:r>
        <w:fldChar w:fldCharType="separate"/>
      </w:r>
      <w:r>
        <w:t>81</w:t>
      </w:r>
      <w:r>
        <w:fldChar w:fldCharType="end"/>
      </w:r>
    </w:p>
    <w:p w14:paraId="2A5B1C5C" w14:textId="4696C326" w:rsidR="006050A2" w:rsidRDefault="006050A2">
      <w:pPr>
        <w:pStyle w:val="TOC4"/>
        <w:rPr>
          <w:rFonts w:asciiTheme="minorHAnsi" w:eastAsiaTheme="minorEastAsia" w:hAnsiTheme="minorHAnsi" w:cstheme="minorBidi"/>
          <w:sz w:val="22"/>
          <w:szCs w:val="22"/>
          <w:lang w:eastAsia="en-GB"/>
        </w:rPr>
      </w:pPr>
      <w:r w:rsidRPr="00AC7F6B">
        <w:rPr>
          <w:rFonts w:eastAsia="SimSun"/>
          <w:lang w:val="en-US" w:eastAsia="zh-CN"/>
        </w:rPr>
        <w:t>7.3.24.2</w:t>
      </w:r>
      <w:r>
        <w:rPr>
          <w:rFonts w:asciiTheme="minorHAnsi" w:eastAsiaTheme="minorEastAsia" w:hAnsiTheme="minorHAnsi" w:cstheme="minorBidi"/>
          <w:sz w:val="22"/>
          <w:szCs w:val="22"/>
          <w:lang w:eastAsia="en-GB"/>
        </w:rPr>
        <w:tab/>
      </w:r>
      <w:r w:rsidRPr="00AC7F6B">
        <w:rPr>
          <w:rFonts w:eastAsia="SimSun"/>
          <w:lang w:val="en-US" w:eastAsia="zh-CN"/>
        </w:rPr>
        <w:t>Key establishment information container</w:t>
      </w:r>
      <w:r>
        <w:tab/>
      </w:r>
      <w:r>
        <w:fldChar w:fldCharType="begin" w:fldLock="1"/>
      </w:r>
      <w:r>
        <w:instrText xml:space="preserve"> PAGEREF _Toc99179061 \h </w:instrText>
      </w:r>
      <w:r>
        <w:fldChar w:fldCharType="separate"/>
      </w:r>
      <w:r>
        <w:t>81</w:t>
      </w:r>
      <w:r>
        <w:fldChar w:fldCharType="end"/>
      </w:r>
    </w:p>
    <w:p w14:paraId="045BBBA2" w14:textId="3B801D18" w:rsidR="006050A2" w:rsidRDefault="006050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_Toc99179062 \h </w:instrText>
      </w:r>
      <w:r>
        <w:fldChar w:fldCharType="separate"/>
      </w:r>
      <w:r>
        <w:t>81</w:t>
      </w:r>
      <w:r>
        <w:fldChar w:fldCharType="end"/>
      </w:r>
    </w:p>
    <w:p w14:paraId="4E39F0E5" w14:textId="3374C874" w:rsidR="006050A2" w:rsidRDefault="006050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_Toc99179063 \h </w:instrText>
      </w:r>
      <w:r>
        <w:fldChar w:fldCharType="separate"/>
      </w:r>
      <w:r>
        <w:t>81</w:t>
      </w:r>
      <w:r>
        <w:fldChar w:fldCharType="end"/>
      </w:r>
    </w:p>
    <w:p w14:paraId="1FDB6021" w14:textId="58EDD177" w:rsidR="006050A2" w:rsidRDefault="006050A2">
      <w:pPr>
        <w:pStyle w:val="TOC2"/>
        <w:rPr>
          <w:rFonts w:asciiTheme="minorHAnsi" w:eastAsiaTheme="minorEastAsia" w:hAnsiTheme="minorHAnsi" w:cstheme="minorBidi"/>
          <w:sz w:val="22"/>
          <w:szCs w:val="22"/>
          <w:lang w:eastAsia="en-GB"/>
        </w:rPr>
      </w:pPr>
      <w:r w:rsidRPr="00AC7F6B">
        <w:rPr>
          <w:lang w:val="en-US" w:eastAsia="zh-CN"/>
        </w:rPr>
        <w:t>8.2</w:t>
      </w:r>
      <w:r>
        <w:rPr>
          <w:rFonts w:asciiTheme="minorHAnsi" w:eastAsiaTheme="minorEastAsia" w:hAnsiTheme="minorHAnsi" w:cstheme="minorBidi"/>
          <w:sz w:val="22"/>
          <w:szCs w:val="22"/>
          <w:lang w:eastAsia="en-GB"/>
        </w:rPr>
        <w:tab/>
      </w:r>
      <w:r w:rsidRPr="00AC7F6B">
        <w:rPr>
          <w:lang w:val="en-US" w:eastAsia="zh-CN"/>
        </w:rPr>
        <w:t>General</w:t>
      </w:r>
      <w:r>
        <w:tab/>
      </w:r>
      <w:r>
        <w:fldChar w:fldCharType="begin" w:fldLock="1"/>
      </w:r>
      <w:r>
        <w:instrText xml:space="preserve"> PAGEREF _Toc99179064 \h </w:instrText>
      </w:r>
      <w:r>
        <w:fldChar w:fldCharType="separate"/>
      </w:r>
      <w:r>
        <w:t>81</w:t>
      </w:r>
      <w:r>
        <w:fldChar w:fldCharType="end"/>
      </w:r>
    </w:p>
    <w:p w14:paraId="3E038AC9" w14:textId="15480F8B" w:rsidR="006050A2" w:rsidRDefault="006050A2">
      <w:pPr>
        <w:pStyle w:val="TOC2"/>
        <w:rPr>
          <w:rFonts w:asciiTheme="minorHAnsi" w:eastAsiaTheme="minorEastAsia" w:hAnsiTheme="minorHAnsi" w:cstheme="minorBidi"/>
          <w:sz w:val="22"/>
          <w:szCs w:val="22"/>
          <w:lang w:eastAsia="en-GB"/>
        </w:rPr>
      </w:pPr>
      <w:r>
        <w:lastRenderedPageBreak/>
        <w:t>8.3</w:t>
      </w:r>
      <w:r>
        <w:rPr>
          <w:rFonts w:asciiTheme="minorHAnsi" w:eastAsiaTheme="minorEastAsia" w:hAnsiTheme="minorHAnsi" w:cstheme="minorBidi"/>
          <w:sz w:val="22"/>
          <w:szCs w:val="22"/>
          <w:lang w:eastAsia="en-GB"/>
        </w:rPr>
        <w:tab/>
      </w:r>
      <w:r>
        <w:t>P</w:t>
      </w:r>
      <w:r w:rsidRPr="00AC7F6B">
        <w:rPr>
          <w:lang w:val="en-US"/>
        </w:rPr>
        <w:t>rovisioning</w:t>
      </w:r>
      <w:r>
        <w:t xml:space="preserve"> of parameters for V2X configuration signalling information elements</w:t>
      </w:r>
      <w:r>
        <w:tab/>
      </w:r>
      <w:r>
        <w:fldChar w:fldCharType="begin" w:fldLock="1"/>
      </w:r>
      <w:r>
        <w:instrText xml:space="preserve"> PAGEREF _Toc99179065 \h </w:instrText>
      </w:r>
      <w:r>
        <w:fldChar w:fldCharType="separate"/>
      </w:r>
      <w:r>
        <w:t>81</w:t>
      </w:r>
      <w:r>
        <w:fldChar w:fldCharType="end"/>
      </w:r>
    </w:p>
    <w:p w14:paraId="28F00EB9" w14:textId="3393BAFE" w:rsidR="006050A2" w:rsidRDefault="006050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_Toc99179066 \h </w:instrText>
      </w:r>
      <w:r>
        <w:fldChar w:fldCharType="separate"/>
      </w:r>
      <w:r>
        <w:t>81</w:t>
      </w:r>
      <w:r>
        <w:fldChar w:fldCharType="end"/>
      </w:r>
    </w:p>
    <w:p w14:paraId="1C71908C" w14:textId="08ABFDA4" w:rsidR="006050A2" w:rsidRDefault="006050A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_Toc99179067 \h </w:instrText>
      </w:r>
      <w:r>
        <w:fldChar w:fldCharType="separate"/>
      </w:r>
      <w:r>
        <w:t>82</w:t>
      </w:r>
      <w:r>
        <w:fldChar w:fldCharType="end"/>
      </w:r>
    </w:p>
    <w:p w14:paraId="4BC30D52" w14:textId="51FCF9D1" w:rsidR="006050A2" w:rsidRDefault="006050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AC7F6B">
        <w:rPr>
          <w:lang w:val="en-US"/>
        </w:rPr>
        <w:t xml:space="preserve">V2X communication over </w:t>
      </w:r>
      <w:r>
        <w:t>PC5 signalling information elements</w:t>
      </w:r>
      <w:r>
        <w:tab/>
      </w:r>
      <w:r>
        <w:fldChar w:fldCharType="begin" w:fldLock="1"/>
      </w:r>
      <w:r>
        <w:instrText xml:space="preserve"> PAGEREF _Toc99179068 \h </w:instrText>
      </w:r>
      <w:r>
        <w:fldChar w:fldCharType="separate"/>
      </w:r>
      <w:r>
        <w:t>84</w:t>
      </w:r>
      <w:r>
        <w:fldChar w:fldCharType="end"/>
      </w:r>
    </w:p>
    <w:p w14:paraId="14E2E10D" w14:textId="0392F17C" w:rsidR="006050A2" w:rsidRDefault="006050A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_Toc99179069 \h </w:instrText>
      </w:r>
      <w:r>
        <w:fldChar w:fldCharType="separate"/>
      </w:r>
      <w:r>
        <w:t>84</w:t>
      </w:r>
      <w:r>
        <w:fldChar w:fldCharType="end"/>
      </w:r>
    </w:p>
    <w:p w14:paraId="5EE07687" w14:textId="18C18785" w:rsidR="006050A2" w:rsidRDefault="006050A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_Toc99179070 \h </w:instrText>
      </w:r>
      <w:r>
        <w:fldChar w:fldCharType="separate"/>
      </w:r>
      <w:r>
        <w:t>84</w:t>
      </w:r>
      <w:r>
        <w:fldChar w:fldCharType="end"/>
      </w:r>
    </w:p>
    <w:p w14:paraId="64300BD5" w14:textId="61178A68" w:rsidR="006050A2" w:rsidRDefault="006050A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_Toc99179071 \h </w:instrText>
      </w:r>
      <w:r>
        <w:fldChar w:fldCharType="separate"/>
      </w:r>
      <w:r>
        <w:t>84</w:t>
      </w:r>
      <w:r>
        <w:fldChar w:fldCharType="end"/>
      </w:r>
    </w:p>
    <w:p w14:paraId="2242CEB6" w14:textId="5B6FA062" w:rsidR="006050A2" w:rsidRDefault="006050A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_Toc99179072 \h </w:instrText>
      </w:r>
      <w:r>
        <w:fldChar w:fldCharType="separate"/>
      </w:r>
      <w:r>
        <w:t>85</w:t>
      </w:r>
      <w:r>
        <w:fldChar w:fldCharType="end"/>
      </w:r>
    </w:p>
    <w:p w14:paraId="7800D7E8" w14:textId="4A2553D7" w:rsidR="006050A2" w:rsidRDefault="006050A2">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_Toc99179073 \h </w:instrText>
      </w:r>
      <w:r>
        <w:fldChar w:fldCharType="separate"/>
      </w:r>
      <w:r>
        <w:t>85</w:t>
      </w:r>
      <w:r>
        <w:fldChar w:fldCharType="end"/>
      </w:r>
    </w:p>
    <w:p w14:paraId="5367DD89" w14:textId="51FBD100" w:rsidR="006050A2" w:rsidRDefault="006050A2">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_Toc99179074 \h </w:instrText>
      </w:r>
      <w:r>
        <w:fldChar w:fldCharType="separate"/>
      </w:r>
      <w:r>
        <w:t>92</w:t>
      </w:r>
      <w:r>
        <w:fldChar w:fldCharType="end"/>
      </w:r>
    </w:p>
    <w:p w14:paraId="52AAAD28" w14:textId="6A544E42" w:rsidR="006050A2" w:rsidRDefault="006050A2">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_Toc99179075 \h </w:instrText>
      </w:r>
      <w:r>
        <w:fldChar w:fldCharType="separate"/>
      </w:r>
      <w:r>
        <w:t>93</w:t>
      </w:r>
      <w:r>
        <w:fldChar w:fldCharType="end"/>
      </w:r>
    </w:p>
    <w:p w14:paraId="78C1AFF2" w14:textId="436599D2" w:rsidR="006050A2" w:rsidRDefault="006050A2">
      <w:pPr>
        <w:pStyle w:val="TOC3"/>
        <w:rPr>
          <w:rFonts w:asciiTheme="minorHAnsi" w:eastAsiaTheme="minorEastAsia" w:hAnsiTheme="minorHAnsi" w:cstheme="minorBidi"/>
          <w:sz w:val="22"/>
          <w:szCs w:val="22"/>
          <w:lang w:eastAsia="en-GB"/>
        </w:rPr>
      </w:pPr>
      <w:r w:rsidRPr="00AC7F6B">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_Toc99179076 \h </w:instrText>
      </w:r>
      <w:r>
        <w:fldChar w:fldCharType="separate"/>
      </w:r>
      <w:r>
        <w:t>93</w:t>
      </w:r>
      <w:r>
        <w:fldChar w:fldCharType="end"/>
      </w:r>
    </w:p>
    <w:p w14:paraId="3987BDA4" w14:textId="7A3771F2" w:rsidR="006050A2" w:rsidRDefault="006050A2">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_Toc99179077 \h </w:instrText>
      </w:r>
      <w:r>
        <w:fldChar w:fldCharType="separate"/>
      </w:r>
      <w:r>
        <w:t>94</w:t>
      </w:r>
      <w:r>
        <w:fldChar w:fldCharType="end"/>
      </w:r>
    </w:p>
    <w:p w14:paraId="2783179E" w14:textId="7CAA021D" w:rsidR="006050A2" w:rsidRDefault="006050A2">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_Toc99179078 \h </w:instrText>
      </w:r>
      <w:r>
        <w:fldChar w:fldCharType="separate"/>
      </w:r>
      <w:r>
        <w:t>95</w:t>
      </w:r>
      <w:r>
        <w:fldChar w:fldCharType="end"/>
      </w:r>
    </w:p>
    <w:p w14:paraId="6B2DD679" w14:textId="775A94F0" w:rsidR="006050A2" w:rsidRDefault="006050A2">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_Toc99179079 \h </w:instrText>
      </w:r>
      <w:r>
        <w:fldChar w:fldCharType="separate"/>
      </w:r>
      <w:r>
        <w:t>95</w:t>
      </w:r>
      <w:r>
        <w:fldChar w:fldCharType="end"/>
      </w:r>
    </w:p>
    <w:p w14:paraId="5889C423" w14:textId="7E136948" w:rsidR="006050A2" w:rsidRDefault="006050A2">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_Toc99179080 \h </w:instrText>
      </w:r>
      <w:r>
        <w:fldChar w:fldCharType="separate"/>
      </w:r>
      <w:r>
        <w:t>95</w:t>
      </w:r>
      <w:r>
        <w:fldChar w:fldCharType="end"/>
      </w:r>
    </w:p>
    <w:p w14:paraId="38364703" w14:textId="7E911E19" w:rsidR="006050A2" w:rsidRDefault="006050A2">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_Toc99179081 \h </w:instrText>
      </w:r>
      <w:r>
        <w:fldChar w:fldCharType="separate"/>
      </w:r>
      <w:r>
        <w:t>96</w:t>
      </w:r>
      <w:r>
        <w:fldChar w:fldCharType="end"/>
      </w:r>
    </w:p>
    <w:p w14:paraId="154EFED5" w14:textId="240031A8" w:rsidR="006050A2" w:rsidRDefault="006050A2">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_Toc99179082 \h </w:instrText>
      </w:r>
      <w:r>
        <w:fldChar w:fldCharType="separate"/>
      </w:r>
      <w:r>
        <w:t>96</w:t>
      </w:r>
      <w:r>
        <w:fldChar w:fldCharType="end"/>
      </w:r>
    </w:p>
    <w:p w14:paraId="1292E276" w14:textId="5EEB2CE5" w:rsidR="006050A2" w:rsidRDefault="006050A2">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_Toc99179083 \h </w:instrText>
      </w:r>
      <w:r>
        <w:fldChar w:fldCharType="separate"/>
      </w:r>
      <w:r>
        <w:t>99</w:t>
      </w:r>
      <w:r>
        <w:fldChar w:fldCharType="end"/>
      </w:r>
    </w:p>
    <w:p w14:paraId="28067B5F" w14:textId="1010BBE3" w:rsidR="006050A2" w:rsidRDefault="006050A2">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 of K</w:t>
      </w:r>
      <w:r w:rsidRPr="00AC7F6B">
        <w:rPr>
          <w:vertAlign w:val="subscript"/>
        </w:rPr>
        <w:t>NRP-sess</w:t>
      </w:r>
      <w:r>
        <w:t xml:space="preserve"> ID</w:t>
      </w:r>
      <w:r>
        <w:tab/>
      </w:r>
      <w:r>
        <w:fldChar w:fldCharType="begin" w:fldLock="1"/>
      </w:r>
      <w:r>
        <w:instrText xml:space="preserve"> PAGEREF _Toc99179084 \h </w:instrText>
      </w:r>
      <w:r>
        <w:fldChar w:fldCharType="separate"/>
      </w:r>
      <w:r>
        <w:t>99</w:t>
      </w:r>
      <w:r>
        <w:fldChar w:fldCharType="end"/>
      </w:r>
    </w:p>
    <w:p w14:paraId="1BB7AF53" w14:textId="74C12221" w:rsidR="006050A2" w:rsidRDefault="006050A2">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AC7F6B">
        <w:rPr>
          <w:vertAlign w:val="subscript"/>
        </w:rPr>
        <w:t>NRP</w:t>
      </w:r>
      <w:r>
        <w:t xml:space="preserve"> ID</w:t>
      </w:r>
      <w:r>
        <w:tab/>
      </w:r>
      <w:r>
        <w:fldChar w:fldCharType="begin" w:fldLock="1"/>
      </w:r>
      <w:r>
        <w:instrText xml:space="preserve"> PAGEREF _Toc99179085 \h </w:instrText>
      </w:r>
      <w:r>
        <w:fldChar w:fldCharType="separate"/>
      </w:r>
      <w:r>
        <w:t>100</w:t>
      </w:r>
      <w:r>
        <w:fldChar w:fldCharType="end"/>
      </w:r>
    </w:p>
    <w:p w14:paraId="70CDC563" w14:textId="07C0AF11" w:rsidR="006050A2" w:rsidRDefault="006050A2">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_Toc99179086 \h </w:instrText>
      </w:r>
      <w:r>
        <w:fldChar w:fldCharType="separate"/>
      </w:r>
      <w:r>
        <w:t>100</w:t>
      </w:r>
      <w:r>
        <w:fldChar w:fldCharType="end"/>
      </w:r>
    </w:p>
    <w:p w14:paraId="211A56AF" w14:textId="4105E6E6" w:rsidR="006050A2" w:rsidRDefault="006050A2">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 of K</w:t>
      </w:r>
      <w:r w:rsidRPr="00AC7F6B">
        <w:rPr>
          <w:vertAlign w:val="subscript"/>
        </w:rPr>
        <w:t>NRP-sess</w:t>
      </w:r>
      <w:r>
        <w:t xml:space="preserve"> ID</w:t>
      </w:r>
      <w:r>
        <w:tab/>
      </w:r>
      <w:r>
        <w:fldChar w:fldCharType="begin" w:fldLock="1"/>
      </w:r>
      <w:r>
        <w:instrText xml:space="preserve"> PAGEREF _Toc99179087 \h </w:instrText>
      </w:r>
      <w:r>
        <w:fldChar w:fldCharType="separate"/>
      </w:r>
      <w:r>
        <w:t>101</w:t>
      </w:r>
      <w:r>
        <w:fldChar w:fldCharType="end"/>
      </w:r>
    </w:p>
    <w:p w14:paraId="0A7C4AD3" w14:textId="3D2980AA" w:rsidR="006050A2" w:rsidRDefault="006050A2">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AC7F6B">
        <w:rPr>
          <w:vertAlign w:val="subscript"/>
        </w:rPr>
        <w:t>NRP</w:t>
      </w:r>
      <w:r>
        <w:t xml:space="preserve"> ID</w:t>
      </w:r>
      <w:r>
        <w:tab/>
      </w:r>
      <w:r>
        <w:fldChar w:fldCharType="begin" w:fldLock="1"/>
      </w:r>
      <w:r>
        <w:instrText xml:space="preserve"> PAGEREF _Toc99179088 \h </w:instrText>
      </w:r>
      <w:r>
        <w:fldChar w:fldCharType="separate"/>
      </w:r>
      <w:r>
        <w:t>101</w:t>
      </w:r>
      <w:r>
        <w:fldChar w:fldCharType="end"/>
      </w:r>
    </w:p>
    <w:p w14:paraId="5D4F2C8F" w14:textId="7CCAAE84" w:rsidR="006050A2" w:rsidRDefault="006050A2">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AC7F6B">
        <w:rPr>
          <w:vertAlign w:val="subscript"/>
        </w:rPr>
        <w:t>NRP</w:t>
      </w:r>
      <w:r>
        <w:t xml:space="preserve"> ID</w:t>
      </w:r>
      <w:r>
        <w:tab/>
      </w:r>
      <w:r>
        <w:fldChar w:fldCharType="begin" w:fldLock="1"/>
      </w:r>
      <w:r>
        <w:instrText xml:space="preserve"> PAGEREF _Toc99179089 \h </w:instrText>
      </w:r>
      <w:r>
        <w:fldChar w:fldCharType="separate"/>
      </w:r>
      <w:r>
        <w:t>102</w:t>
      </w:r>
      <w:r>
        <w:fldChar w:fldCharType="end"/>
      </w:r>
    </w:p>
    <w:p w14:paraId="416D54B9" w14:textId="6B38F380" w:rsidR="006050A2" w:rsidRDefault="006050A2">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_Toc99179090 \h </w:instrText>
      </w:r>
      <w:r>
        <w:fldChar w:fldCharType="separate"/>
      </w:r>
      <w:r>
        <w:t>102</w:t>
      </w:r>
      <w:r>
        <w:fldChar w:fldCharType="end"/>
      </w:r>
    </w:p>
    <w:p w14:paraId="1A5810D4" w14:textId="5F60BD78" w:rsidR="006050A2" w:rsidRDefault="006050A2">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AC7F6B">
        <w:rPr>
          <w:rFonts w:eastAsia="Malgun Gothic"/>
          <w:lang w:eastAsia="ko-KR"/>
        </w:rPr>
        <w:t>ser plane security protection</w:t>
      </w:r>
      <w:r>
        <w:tab/>
      </w:r>
      <w:r>
        <w:fldChar w:fldCharType="begin" w:fldLock="1"/>
      </w:r>
      <w:r>
        <w:instrText xml:space="preserve"> PAGEREF _Toc99179091 \h </w:instrText>
      </w:r>
      <w:r>
        <w:fldChar w:fldCharType="separate"/>
      </w:r>
      <w:r>
        <w:t>103</w:t>
      </w:r>
      <w:r>
        <w:fldChar w:fldCharType="end"/>
      </w:r>
    </w:p>
    <w:p w14:paraId="3F8A63C4" w14:textId="31D04875" w:rsidR="006050A2" w:rsidRDefault="006050A2">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_Toc99179092 \h </w:instrText>
      </w:r>
      <w:r>
        <w:fldChar w:fldCharType="separate"/>
      </w:r>
      <w:r>
        <w:t>104</w:t>
      </w:r>
      <w:r>
        <w:fldChar w:fldCharType="end"/>
      </w:r>
    </w:p>
    <w:p w14:paraId="3B222C5F" w14:textId="322B0808" w:rsidR="006050A2" w:rsidRDefault="006050A2">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_Toc99179093 \h </w:instrText>
      </w:r>
      <w:r>
        <w:fldChar w:fldCharType="separate"/>
      </w:r>
      <w:r>
        <w:t>104</w:t>
      </w:r>
      <w:r>
        <w:fldChar w:fldCharType="end"/>
      </w:r>
    </w:p>
    <w:p w14:paraId="290D0E02" w14:textId="26BE111B" w:rsidR="006050A2" w:rsidRDefault="006050A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AC7F6B">
        <w:rPr>
          <w:lang w:val="en-US"/>
        </w:rPr>
        <w:t>oding other than information element coding</w:t>
      </w:r>
      <w:r>
        <w:tab/>
      </w:r>
      <w:r>
        <w:fldChar w:fldCharType="begin" w:fldLock="1"/>
      </w:r>
      <w:r>
        <w:instrText xml:space="preserve"> PAGEREF _Toc99179094 \h </w:instrText>
      </w:r>
      <w:r>
        <w:fldChar w:fldCharType="separate"/>
      </w:r>
      <w:r>
        <w:t>105</w:t>
      </w:r>
      <w:r>
        <w:fldChar w:fldCharType="end"/>
      </w:r>
    </w:p>
    <w:p w14:paraId="74DF1FDD" w14:textId="7A3C567D" w:rsidR="006050A2" w:rsidRDefault="006050A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_Toc99179095 \h </w:instrText>
      </w:r>
      <w:r>
        <w:fldChar w:fldCharType="separate"/>
      </w:r>
      <w:r>
        <w:t>105</w:t>
      </w:r>
      <w:r>
        <w:fldChar w:fldCharType="end"/>
      </w:r>
    </w:p>
    <w:p w14:paraId="2ED669E1" w14:textId="20E4094F" w:rsidR="006050A2" w:rsidRDefault="006050A2">
      <w:pPr>
        <w:pStyle w:val="TOC2"/>
        <w:rPr>
          <w:rFonts w:asciiTheme="minorHAnsi" w:eastAsiaTheme="minorEastAsia" w:hAnsiTheme="minorHAnsi" w:cstheme="minorBidi"/>
          <w:sz w:val="22"/>
          <w:szCs w:val="22"/>
          <w:lang w:eastAsia="en-GB"/>
        </w:rPr>
      </w:pPr>
      <w:r w:rsidRPr="00AC7F6B">
        <w:rPr>
          <w:lang w:val="en-US" w:eastAsia="zh-CN"/>
        </w:rPr>
        <w:t>9</w:t>
      </w:r>
      <w:r w:rsidRPr="00AC7F6B">
        <w:rPr>
          <w:lang w:val="en-US"/>
        </w:rPr>
        <w:t>.</w:t>
      </w:r>
      <w:r w:rsidRPr="00AC7F6B">
        <w:rPr>
          <w:lang w:val="en-US" w:eastAsia="zh-CN"/>
        </w:rPr>
        <w:t>2</w:t>
      </w:r>
      <w:r>
        <w:rPr>
          <w:rFonts w:asciiTheme="minorHAnsi" w:eastAsiaTheme="minorEastAsia" w:hAnsiTheme="minorHAnsi" w:cstheme="minorBidi"/>
          <w:sz w:val="22"/>
          <w:szCs w:val="22"/>
          <w:lang w:eastAsia="en-GB"/>
        </w:rPr>
        <w:tab/>
      </w:r>
      <w:r w:rsidRPr="00AC7F6B">
        <w:rPr>
          <w:lang w:val="en-US"/>
        </w:rPr>
        <w:t>V2X message family encoding</w:t>
      </w:r>
      <w:r>
        <w:tab/>
      </w:r>
      <w:r>
        <w:fldChar w:fldCharType="begin" w:fldLock="1"/>
      </w:r>
      <w:r>
        <w:instrText xml:space="preserve"> PAGEREF _Toc99179096 \h </w:instrText>
      </w:r>
      <w:r>
        <w:fldChar w:fldCharType="separate"/>
      </w:r>
      <w:r>
        <w:t>105</w:t>
      </w:r>
      <w:r>
        <w:fldChar w:fldCharType="end"/>
      </w:r>
    </w:p>
    <w:p w14:paraId="72A8BBAB" w14:textId="1BB69FD5" w:rsidR="006050A2" w:rsidRDefault="006050A2">
      <w:pPr>
        <w:pStyle w:val="TOC2"/>
        <w:rPr>
          <w:rFonts w:asciiTheme="minorHAnsi" w:eastAsiaTheme="minorEastAsia" w:hAnsiTheme="minorHAnsi" w:cstheme="minorBidi"/>
          <w:sz w:val="22"/>
          <w:szCs w:val="22"/>
          <w:lang w:eastAsia="en-GB"/>
        </w:rPr>
      </w:pPr>
      <w:r w:rsidRPr="00AC7F6B">
        <w:rPr>
          <w:lang w:val="en-US" w:eastAsia="zh-CN"/>
        </w:rPr>
        <w:t>9</w:t>
      </w:r>
      <w:r w:rsidRPr="00AC7F6B">
        <w:rPr>
          <w:lang w:val="en-US"/>
        </w:rPr>
        <w:t>.3</w:t>
      </w:r>
      <w:r>
        <w:rPr>
          <w:rFonts w:asciiTheme="minorHAnsi" w:eastAsiaTheme="minorEastAsia" w:hAnsiTheme="minorHAnsi" w:cstheme="minorBidi"/>
          <w:sz w:val="22"/>
          <w:szCs w:val="22"/>
          <w:lang w:eastAsia="en-GB"/>
        </w:rPr>
        <w:tab/>
      </w:r>
      <w:r w:rsidRPr="00AC7F6B">
        <w:rPr>
          <w:lang w:val="en-US"/>
        </w:rPr>
        <w:t>Non-IP PDU format</w:t>
      </w:r>
      <w:r>
        <w:tab/>
      </w:r>
      <w:r>
        <w:fldChar w:fldCharType="begin" w:fldLock="1"/>
      </w:r>
      <w:r>
        <w:instrText xml:space="preserve"> PAGEREF _Toc99179097 \h </w:instrText>
      </w:r>
      <w:r>
        <w:fldChar w:fldCharType="separate"/>
      </w:r>
      <w:r>
        <w:t>105</w:t>
      </w:r>
      <w:r>
        <w:fldChar w:fldCharType="end"/>
      </w:r>
    </w:p>
    <w:p w14:paraId="4E3494A5" w14:textId="411570FF" w:rsidR="006050A2" w:rsidRDefault="006050A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_Toc99179098 \h </w:instrText>
      </w:r>
      <w:r>
        <w:fldChar w:fldCharType="separate"/>
      </w:r>
      <w:r>
        <w:t>106</w:t>
      </w:r>
      <w:r>
        <w:fldChar w:fldCharType="end"/>
      </w:r>
    </w:p>
    <w:p w14:paraId="52374BCB" w14:textId="2165A1B0" w:rsidR="006050A2" w:rsidRDefault="006050A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_Toc99179099 \h </w:instrText>
      </w:r>
      <w:r>
        <w:fldChar w:fldCharType="separate"/>
      </w:r>
      <w:r>
        <w:t>106</w:t>
      </w:r>
      <w:r>
        <w:fldChar w:fldCharType="end"/>
      </w:r>
    </w:p>
    <w:p w14:paraId="2E637A06" w14:textId="5C218BA7" w:rsidR="006050A2" w:rsidRDefault="006050A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AC7F6B">
        <w:rPr>
          <w:lang w:val="en-US"/>
        </w:rPr>
        <w:t>provisioning</w:t>
      </w:r>
      <w:r>
        <w:t xml:space="preserve"> of parameters for V2X configuration procedures</w:t>
      </w:r>
      <w:r>
        <w:tab/>
      </w:r>
      <w:r>
        <w:fldChar w:fldCharType="begin" w:fldLock="1"/>
      </w:r>
      <w:r>
        <w:instrText xml:space="preserve"> PAGEREF _Toc99179100 \h </w:instrText>
      </w:r>
      <w:r>
        <w:fldChar w:fldCharType="separate"/>
      </w:r>
      <w:r>
        <w:t>106</w:t>
      </w:r>
      <w:r>
        <w:fldChar w:fldCharType="end"/>
      </w:r>
    </w:p>
    <w:p w14:paraId="394CF266" w14:textId="2C465EA5" w:rsidR="006050A2" w:rsidRDefault="006050A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_Toc99179101 \h </w:instrText>
      </w:r>
      <w:r>
        <w:fldChar w:fldCharType="separate"/>
      </w:r>
      <w:r>
        <w:t>107</w:t>
      </w:r>
      <w:r>
        <w:fldChar w:fldCharType="end"/>
      </w:r>
    </w:p>
    <w:p w14:paraId="57FC1210" w14:textId="2CECE349" w:rsidR="006050A2" w:rsidRDefault="006050A2">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_Toc99179102 \h </w:instrText>
      </w:r>
      <w:r>
        <w:fldChar w:fldCharType="separate"/>
      </w:r>
      <w:r>
        <w:t>110</w:t>
      </w:r>
      <w:r>
        <w:fldChar w:fldCharType="end"/>
      </w:r>
    </w:p>
    <w:p w14:paraId="7C4DD5F0" w14:textId="62A61700" w:rsidR="006050A2" w:rsidRDefault="006050A2">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_Toc99179103 \h </w:instrText>
      </w:r>
      <w:r>
        <w:fldChar w:fldCharType="separate"/>
      </w:r>
      <w:r>
        <w:t>110</w:t>
      </w:r>
      <w:r>
        <w:fldChar w:fldCharType="end"/>
      </w:r>
    </w:p>
    <w:p w14:paraId="51154821" w14:textId="44F8B20F" w:rsidR="006050A2" w:rsidRDefault="006050A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_Toc99179104 \h </w:instrText>
      </w:r>
      <w:r>
        <w:fldChar w:fldCharType="separate"/>
      </w:r>
      <w:r>
        <w:t>111</w:t>
      </w:r>
      <w:r>
        <w:fldChar w:fldCharType="end"/>
      </w:r>
    </w:p>
    <w:p w14:paraId="747690AD" w14:textId="387D0237"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99178828"/>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99178829"/>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99178830"/>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99178831"/>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99178832"/>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99178833"/>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99178834"/>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99178835"/>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99178836"/>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9917883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99178838"/>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9917883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9917884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179177B" w14:textId="77777777" w:rsidR="00876DD2" w:rsidRPr="00876DD2" w:rsidRDefault="00876DD2" w:rsidP="00876DD2">
      <w:pPr>
        <w:pStyle w:val="B1"/>
        <w:rPr>
          <w:noProof/>
          <w:lang w:val="en-US"/>
        </w:rPr>
      </w:pPr>
      <w:r w:rsidRPr="00876DD2">
        <w:rPr>
          <w:noProof/>
          <w:lang w:val="en-US"/>
        </w:rPr>
        <w:t>1)</w:t>
      </w:r>
      <w:r w:rsidRPr="00876DD2">
        <w:rPr>
          <w:noProof/>
          <w:lang w:val="en-US"/>
        </w:rPr>
        <w:tab/>
      </w:r>
      <w:r w:rsidR="008E33F7">
        <w:rPr>
          <w:noProof/>
          <w:lang w:val="en-US"/>
        </w:rPr>
        <w:t>if the PC5 RAT(s) include E-UTRA-PC5, Tx profiles corresponding to the E-UTRA-PC5;</w:t>
      </w:r>
      <w:r w:rsidRPr="00876DD2">
        <w:rPr>
          <w:noProof/>
          <w:lang w:val="en-US"/>
        </w:rPr>
        <w:t xml:space="preserve"> or</w:t>
      </w:r>
    </w:p>
    <w:p w14:paraId="4D86AC97" w14:textId="77777777" w:rsidR="00876DD2" w:rsidRPr="00876DD2" w:rsidRDefault="00876DD2" w:rsidP="00876DD2">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52B0636A" w14:textId="4297EDB4" w:rsidR="008E33F7" w:rsidRDefault="00876DD2" w:rsidP="00F261EB">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9917884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lastRenderedPageBreak/>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99178842"/>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9917884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99178844"/>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99178845"/>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99178846"/>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lastRenderedPageBreak/>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8pt" o:ole="">
            <v:imagedata r:id="rId12" o:title=""/>
          </v:shape>
          <o:OLEObject Type="Embed" ProgID="Visio.Drawing.15" ShapeID="_x0000_i1025" DrawAspect="Content" ObjectID="_1709791594"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99178847"/>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9917884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lastRenderedPageBreak/>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99178849"/>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99178850"/>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99178851"/>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99178852"/>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9917885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99178854"/>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99178855"/>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lastRenderedPageBreak/>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99178856"/>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99178857"/>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99178858"/>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95pt;height:211.25pt" o:ole="">
            <v:imagedata r:id="rId14" o:title=""/>
          </v:shape>
          <o:OLEObject Type="Embed" ProgID="Visio.Drawing.15" ShapeID="_x0000_i1026" DrawAspect="Content" ObjectID="_1709791595"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340" w:name="_MCCTEMPBM_CRPT07900000___4"/>
    <w:p w14:paraId="765C442F" w14:textId="2A4CD956" w:rsidR="008E33F7" w:rsidRDefault="00C13544" w:rsidP="008C008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99178859"/>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99178860"/>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99178861"/>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lastRenderedPageBreak/>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99178862"/>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99178863"/>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99178864"/>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99178865"/>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99178866"/>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99178867"/>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lastRenderedPageBreak/>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2pt;height:218.35pt" o:ole="">
            <v:imagedata r:id="rId16" o:title=""/>
          </v:shape>
          <o:OLEObject Type="Embed" ProgID="Visio.Drawing.15" ShapeID="_x0000_i1027" DrawAspect="Content" ObjectID="_1709791596"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99178868"/>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99178869"/>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99178870"/>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99178871"/>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99178872"/>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99178873"/>
      <w:r>
        <w:t>6.1.2.4.1</w:t>
      </w:r>
      <w:r>
        <w:tab/>
        <w:t>General</w:t>
      </w:r>
      <w:bookmarkEnd w:id="479"/>
      <w:bookmarkEnd w:id="480"/>
      <w:bookmarkEnd w:id="481"/>
      <w:bookmarkEnd w:id="482"/>
      <w:bookmarkEnd w:id="483"/>
      <w:bookmarkEnd w:id="484"/>
      <w:bookmarkEnd w:id="485"/>
      <w:bookmarkEnd w:id="486"/>
    </w:p>
    <w:p w14:paraId="609DEA8E" w14:textId="497F555E" w:rsidR="00F637B9" w:rsidRDefault="00F637B9" w:rsidP="00F637B9">
      <w:bookmarkStart w:id="487" w:name="_Toc34388614"/>
      <w:bookmarkStart w:id="488" w:name="_Toc34404385"/>
      <w:bookmarkStart w:id="489" w:name="_Toc45282213"/>
      <w:bookmarkStart w:id="490"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99178874"/>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1pt;height:111.55pt" o:ole="">
            <v:imagedata r:id="rId18" o:title=""/>
          </v:shape>
          <o:OLEObject Type="Embed" ProgID="Visio.Drawing.15" ShapeID="_x0000_i1028" DrawAspect="Content" ObjectID="_1709791597"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99178875"/>
      <w:r>
        <w:t>6.1.2.4.3</w:t>
      </w:r>
      <w:r>
        <w:tab/>
        <w:t>PC5 unicast link release procedure accepted by the target UE</w:t>
      </w:r>
      <w:bookmarkEnd w:id="495"/>
      <w:bookmarkEnd w:id="496"/>
      <w:bookmarkEnd w:id="497"/>
      <w:bookmarkEnd w:id="498"/>
      <w:bookmarkEnd w:id="499"/>
      <w:bookmarkEnd w:id="500"/>
      <w:bookmarkEnd w:id="501"/>
      <w:bookmarkEnd w:id="502"/>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03" w:name="_Toc34388616"/>
      <w:bookmarkStart w:id="50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05" w:name="_Toc45282215"/>
      <w:bookmarkStart w:id="506" w:name="_Toc45882601"/>
      <w:bookmarkStart w:id="507" w:name="_Toc51951151"/>
      <w:bookmarkStart w:id="508" w:name="_Toc59208905"/>
      <w:bookmarkStart w:id="509" w:name="_Toc75734743"/>
      <w:bookmarkStart w:id="510" w:name="_Toc99178876"/>
      <w:r>
        <w:t>6.1.2.4.4</w:t>
      </w:r>
      <w:r>
        <w:tab/>
        <w:t>PC5 unicast link release procedure completion by the initiating UE</w:t>
      </w:r>
      <w:bookmarkEnd w:id="503"/>
      <w:bookmarkEnd w:id="504"/>
      <w:bookmarkEnd w:id="505"/>
      <w:bookmarkEnd w:id="506"/>
      <w:bookmarkEnd w:id="507"/>
      <w:bookmarkEnd w:id="508"/>
      <w:bookmarkEnd w:id="509"/>
      <w:bookmarkEnd w:id="510"/>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11" w:name="_Toc34388617"/>
      <w:bookmarkStart w:id="512"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3" w:name="_Toc45282216"/>
      <w:bookmarkStart w:id="514" w:name="_Toc45882602"/>
      <w:bookmarkStart w:id="515" w:name="_Toc51951152"/>
      <w:bookmarkStart w:id="516" w:name="_Toc59208906"/>
      <w:bookmarkStart w:id="517" w:name="_Toc75734744"/>
      <w:bookmarkStart w:id="518" w:name="_Toc99178877"/>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99178878"/>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99178879"/>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99178880"/>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99178881"/>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6pt;height:254pt" o:ole="">
            <v:imagedata r:id="rId20" o:title=""/>
          </v:shape>
          <o:OLEObject Type="Embed" ProgID="Visio.Drawing.15" ShapeID="_x0000_i1029" DrawAspect="Content" ObjectID="_1709791598"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99178882"/>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99178883"/>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99178884"/>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99178885"/>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99178886"/>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99178887"/>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99178888"/>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99178889"/>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99178890"/>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99178891"/>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6E261163" w14:textId="77777777" w:rsidR="008E33F7" w:rsidRPr="00183538" w:rsidRDefault="008E33F7" w:rsidP="008E33F7">
      <w:bookmarkStart w:id="631" w:name="_Toc34388632"/>
      <w:bookmarkStart w:id="63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25pt;height:326pt" o:ole="">
            <v:imagedata r:id="rId22" o:title=""/>
          </v:shape>
          <o:OLEObject Type="Embed" ProgID="Visio.Drawing.11" ShapeID="_x0000_i1030" DrawAspect="Content" ObjectID="_1709791599"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99178892"/>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99178893"/>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99178894"/>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99178895"/>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99178896"/>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99178897"/>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99178898"/>
      <w:r>
        <w:lastRenderedPageBreak/>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508DC323" w14:textId="77777777" w:rsidR="008E33F7" w:rsidRPr="00183538" w:rsidRDefault="008E33F7" w:rsidP="00CC0F60">
      <w:pPr>
        <w:pStyle w:val="Heading5"/>
      </w:pPr>
      <w:bookmarkStart w:id="679" w:name="_Toc34388637"/>
      <w:bookmarkStart w:id="680" w:name="_Toc34404408"/>
      <w:bookmarkStart w:id="681" w:name="_Toc45282237"/>
      <w:bookmarkStart w:id="682" w:name="_Toc45882623"/>
      <w:bookmarkStart w:id="683" w:name="_Toc51951173"/>
      <w:bookmarkStart w:id="684" w:name="_Toc59208927"/>
      <w:bookmarkStart w:id="685" w:name="_Toc75734766"/>
      <w:bookmarkStart w:id="686" w:name="_Toc99178899"/>
      <w:r>
        <w:t>6.1.2.7.1</w:t>
      </w:r>
      <w:r w:rsidRPr="00183538">
        <w:tab/>
        <w:t>General</w:t>
      </w:r>
      <w:bookmarkEnd w:id="679"/>
      <w:bookmarkEnd w:id="680"/>
      <w:bookmarkEnd w:id="681"/>
      <w:bookmarkEnd w:id="682"/>
      <w:bookmarkEnd w:id="683"/>
      <w:bookmarkEnd w:id="684"/>
      <w:bookmarkEnd w:id="685"/>
      <w:bookmarkEnd w:id="686"/>
    </w:p>
    <w:p w14:paraId="4B6630F6" w14:textId="77777777" w:rsidR="00F637B9" w:rsidRPr="00183538" w:rsidRDefault="00F637B9" w:rsidP="00F637B9">
      <w:pPr>
        <w:pStyle w:val="Heading5"/>
      </w:pPr>
      <w:bookmarkStart w:id="687" w:name="_Toc34388638"/>
      <w:bookmarkStart w:id="688" w:name="_Toc34404409"/>
      <w:bookmarkStart w:id="689" w:name="_Toc45282238"/>
      <w:bookmarkStart w:id="690" w:name="_Toc45882624"/>
      <w:bookmarkStart w:id="691" w:name="_Toc51951174"/>
      <w:bookmarkStart w:id="692" w:name="_Toc59208928"/>
      <w:bookmarkStart w:id="693" w:name="_Toc75734767"/>
      <w:bookmarkStart w:id="694" w:name="_Toc99178900"/>
      <w:r>
        <w:t>6.1.2.7.1</w:t>
      </w:r>
      <w:r w:rsidRPr="00183538">
        <w:tab/>
        <w:t>General</w:t>
      </w:r>
      <w:bookmarkEnd w:id="694"/>
    </w:p>
    <w:p w14:paraId="2A7124CF" w14:textId="25F4CA60"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95" w:name="_Toc99178901"/>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7"/>
      <w:bookmarkEnd w:id="688"/>
      <w:bookmarkEnd w:id="689"/>
      <w:bookmarkEnd w:id="690"/>
      <w:bookmarkEnd w:id="691"/>
      <w:bookmarkEnd w:id="692"/>
      <w:bookmarkEnd w:id="693"/>
      <w:bookmarkEnd w:id="695"/>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lastRenderedPageBreak/>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34EB7EDD" w:rsidR="00F637B9" w:rsidRDefault="00F637B9" w:rsidP="00F637B9">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8pt;height:195.45pt" o:ole="">
            <v:imagedata r:id="rId24" o:title=""/>
          </v:shape>
          <o:OLEObject Type="Embed" ProgID="Visio.Drawing.15" ShapeID="_x0000_i1031" DrawAspect="Content" ObjectID="_1709791600"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6" w:name="_Toc34388639"/>
      <w:bookmarkStart w:id="697" w:name="_Toc34404410"/>
      <w:bookmarkStart w:id="698" w:name="_Toc45282239"/>
      <w:bookmarkStart w:id="699" w:name="_Toc45882625"/>
      <w:bookmarkStart w:id="700" w:name="_Toc51951175"/>
      <w:bookmarkStart w:id="701" w:name="_Toc59208929"/>
      <w:bookmarkStart w:id="702" w:name="_Toc75734768"/>
      <w:bookmarkStart w:id="703" w:name="_Toc99178902"/>
      <w:r>
        <w:t>6.1.2.7.</w:t>
      </w:r>
      <w:r w:rsidRPr="00183538">
        <w:t>3</w:t>
      </w:r>
      <w:r w:rsidRPr="00183538">
        <w:tab/>
      </w:r>
      <w:r>
        <w:t>PC5 unicast link security mode control</w:t>
      </w:r>
      <w:r w:rsidRPr="00183538">
        <w:t xml:space="preserve"> procedure accepted by the target UE</w:t>
      </w:r>
      <w:bookmarkEnd w:id="696"/>
      <w:bookmarkEnd w:id="697"/>
      <w:bookmarkEnd w:id="698"/>
      <w:bookmarkEnd w:id="699"/>
      <w:bookmarkEnd w:id="700"/>
      <w:bookmarkEnd w:id="701"/>
      <w:bookmarkEnd w:id="702"/>
      <w:bookmarkEnd w:id="703"/>
    </w:p>
    <w:p w14:paraId="1A72729D" w14:textId="5540D626" w:rsidR="00F637B9" w:rsidRPr="00183538" w:rsidRDefault="00F637B9" w:rsidP="00F637B9">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5 unicast link is unsecured.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A988FC7" w14:textId="50835D1D" w:rsidR="00F637B9" w:rsidRPr="0089390A" w:rsidRDefault="00F637B9" w:rsidP="00F637B9">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04" w:name="_Toc34388640"/>
      <w:bookmarkStart w:id="705" w:name="_Toc34404411"/>
      <w:bookmarkStart w:id="706" w:name="_Toc45282240"/>
      <w:bookmarkStart w:id="707" w:name="_Toc45882626"/>
      <w:bookmarkStart w:id="708" w:name="_Toc51951176"/>
      <w:bookmarkStart w:id="709"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10" w:name="_Toc75734769"/>
      <w:bookmarkStart w:id="711" w:name="_Toc99178903"/>
      <w:r>
        <w:t>6.1.2.7.4</w:t>
      </w:r>
      <w:r w:rsidRPr="00183538">
        <w:tab/>
      </w:r>
      <w:r>
        <w:t>PC5 unicast link security mode control</w:t>
      </w:r>
      <w:r w:rsidRPr="00183538">
        <w:t xml:space="preserve"> procedure completion by the initiating UE</w:t>
      </w:r>
      <w:bookmarkEnd w:id="704"/>
      <w:bookmarkEnd w:id="705"/>
      <w:bookmarkEnd w:id="706"/>
      <w:bookmarkEnd w:id="707"/>
      <w:bookmarkEnd w:id="708"/>
      <w:bookmarkEnd w:id="709"/>
      <w:bookmarkEnd w:id="710"/>
      <w:bookmarkEnd w:id="711"/>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CC0F60">
      <w:pPr>
        <w:pStyle w:val="Heading5"/>
      </w:pPr>
      <w:bookmarkStart w:id="712" w:name="_Toc59208931"/>
      <w:bookmarkStart w:id="713" w:name="_Toc34388641"/>
      <w:bookmarkStart w:id="714" w:name="_Toc34404412"/>
      <w:bookmarkStart w:id="715" w:name="_Toc45282241"/>
      <w:bookmarkStart w:id="716" w:name="_Toc45882627"/>
      <w:bookmarkStart w:id="717" w:name="_Toc51951177"/>
      <w:bookmarkStart w:id="718" w:name="_Toc75734770"/>
      <w:bookmarkStart w:id="719" w:name="_Toc99178904"/>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12"/>
      <w:bookmarkEnd w:id="713"/>
      <w:bookmarkEnd w:id="714"/>
      <w:bookmarkEnd w:id="715"/>
      <w:bookmarkEnd w:id="716"/>
      <w:bookmarkEnd w:id="717"/>
      <w:bookmarkEnd w:id="718"/>
      <w:bookmarkEnd w:id="719"/>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20" w:name="_Toc34388642"/>
      <w:bookmarkStart w:id="721" w:name="_Toc34404413"/>
      <w:bookmarkStart w:id="722" w:name="_Toc45282242"/>
      <w:bookmarkStart w:id="723" w:name="_Toc45882628"/>
      <w:bookmarkStart w:id="724" w:name="_Toc51951178"/>
      <w:bookmarkStart w:id="725" w:name="_Toc59208932"/>
      <w:bookmarkStart w:id="726"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7" w:name="_Toc99178905"/>
      <w:r>
        <w:t>6.1.2.7.6</w:t>
      </w:r>
      <w:r w:rsidRPr="00CE238F">
        <w:tab/>
      </w:r>
      <w:r w:rsidRPr="00FD6318">
        <w:t>Abnormal cases</w:t>
      </w:r>
      <w:bookmarkEnd w:id="720"/>
      <w:bookmarkEnd w:id="721"/>
      <w:bookmarkEnd w:id="722"/>
      <w:bookmarkEnd w:id="723"/>
      <w:bookmarkEnd w:id="724"/>
      <w:bookmarkEnd w:id="725"/>
      <w:bookmarkEnd w:id="726"/>
      <w:bookmarkEnd w:id="727"/>
    </w:p>
    <w:p w14:paraId="0CBDFF6F" w14:textId="77777777" w:rsidR="008E33F7" w:rsidRPr="00FD6318" w:rsidRDefault="008E33F7" w:rsidP="00CC0F60">
      <w:pPr>
        <w:pStyle w:val="Heading6"/>
        <w:numPr>
          <w:ilvl w:val="5"/>
          <w:numId w:val="0"/>
        </w:numPr>
        <w:ind w:left="1152" w:hanging="432"/>
        <w:rPr>
          <w:lang w:eastAsia="zh-CN"/>
        </w:rPr>
      </w:pPr>
      <w:bookmarkStart w:id="728" w:name="_Toc45282243"/>
      <w:bookmarkStart w:id="729" w:name="_Toc45882629"/>
      <w:bookmarkStart w:id="730" w:name="_Toc51951179"/>
      <w:bookmarkStart w:id="731" w:name="_Toc59208933"/>
      <w:bookmarkStart w:id="732" w:name="_Toc75734772"/>
      <w:bookmarkStart w:id="733" w:name="_Toc99178906"/>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8"/>
      <w:bookmarkEnd w:id="729"/>
      <w:bookmarkEnd w:id="730"/>
      <w:bookmarkEnd w:id="731"/>
      <w:bookmarkEnd w:id="732"/>
      <w:bookmarkEnd w:id="73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34" w:name="_Toc34388643"/>
      <w:bookmarkStart w:id="735" w:name="_Toc34404414"/>
      <w:bookmarkStart w:id="736" w:name="_Toc45282244"/>
      <w:bookmarkStart w:id="737" w:name="_Toc45882630"/>
      <w:bookmarkStart w:id="738" w:name="_Toc51951180"/>
      <w:bookmarkStart w:id="739" w:name="_Toc59208934"/>
      <w:bookmarkStart w:id="740" w:name="_Toc75734773"/>
      <w:bookmarkStart w:id="741" w:name="_Toc99178907"/>
      <w:r>
        <w:t>6.1.2.8</w:t>
      </w:r>
      <w:r w:rsidRPr="00183538">
        <w:tab/>
      </w:r>
      <w:r>
        <w:t>PC5 unicast</w:t>
      </w:r>
      <w:r w:rsidRPr="00183538">
        <w:t xml:space="preserve"> </w:t>
      </w:r>
      <w:r>
        <w:t>link keep-alive</w:t>
      </w:r>
      <w:r w:rsidRPr="00183538">
        <w:t xml:space="preserve"> procedure</w:t>
      </w:r>
      <w:bookmarkEnd w:id="734"/>
      <w:bookmarkEnd w:id="735"/>
      <w:bookmarkEnd w:id="736"/>
      <w:bookmarkEnd w:id="737"/>
      <w:bookmarkEnd w:id="738"/>
      <w:bookmarkEnd w:id="739"/>
      <w:bookmarkEnd w:id="740"/>
      <w:bookmarkEnd w:id="741"/>
    </w:p>
    <w:p w14:paraId="3DC3939F" w14:textId="77777777" w:rsidR="008E33F7" w:rsidRPr="00183538" w:rsidRDefault="008E33F7" w:rsidP="00CC0F60">
      <w:pPr>
        <w:pStyle w:val="Heading5"/>
      </w:pPr>
      <w:bookmarkStart w:id="742" w:name="_Toc34388644"/>
      <w:bookmarkStart w:id="743" w:name="_Toc34404415"/>
      <w:bookmarkStart w:id="744" w:name="_Toc45282245"/>
      <w:bookmarkStart w:id="745" w:name="_Toc45882631"/>
      <w:bookmarkStart w:id="746" w:name="_Toc51951181"/>
      <w:bookmarkStart w:id="747" w:name="_Toc59208935"/>
      <w:bookmarkStart w:id="748" w:name="_Toc75734774"/>
      <w:bookmarkStart w:id="749" w:name="_Toc99178908"/>
      <w:r>
        <w:t>6.1.2.8.1</w:t>
      </w:r>
      <w:r w:rsidRPr="00183538">
        <w:tab/>
        <w:t>General</w:t>
      </w:r>
      <w:bookmarkEnd w:id="742"/>
      <w:bookmarkEnd w:id="743"/>
      <w:bookmarkEnd w:id="744"/>
      <w:bookmarkEnd w:id="745"/>
      <w:bookmarkEnd w:id="746"/>
      <w:bookmarkEnd w:id="747"/>
      <w:bookmarkEnd w:id="748"/>
      <w:bookmarkEnd w:id="749"/>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50" w:name="_Toc34388645"/>
      <w:bookmarkStart w:id="751" w:name="_Toc34404416"/>
      <w:bookmarkStart w:id="752" w:name="_Toc45282246"/>
      <w:bookmarkStart w:id="753" w:name="_Toc45882632"/>
      <w:bookmarkStart w:id="754" w:name="_Toc51951182"/>
      <w:bookmarkStart w:id="755" w:name="_Toc59208936"/>
      <w:bookmarkStart w:id="756" w:name="_Toc75734775"/>
      <w:bookmarkStart w:id="757" w:name="_Toc99178909"/>
      <w:r>
        <w:t>6.1.2.8.</w:t>
      </w:r>
      <w:r w:rsidRPr="00183538">
        <w:t>2</w:t>
      </w:r>
      <w:r w:rsidRPr="00183538">
        <w:tab/>
      </w:r>
      <w:r>
        <w:t>PC5 unicast link keep-alive</w:t>
      </w:r>
      <w:r w:rsidRPr="00183538">
        <w:t xml:space="preserve"> procedure initiation by </w:t>
      </w:r>
      <w:r>
        <w:t xml:space="preserve">the </w:t>
      </w:r>
      <w:r w:rsidRPr="00183538">
        <w:t>initiating UE</w:t>
      </w:r>
      <w:bookmarkEnd w:id="750"/>
      <w:bookmarkEnd w:id="751"/>
      <w:bookmarkEnd w:id="752"/>
      <w:bookmarkEnd w:id="753"/>
      <w:bookmarkEnd w:id="754"/>
      <w:bookmarkEnd w:id="755"/>
      <w:bookmarkEnd w:id="756"/>
      <w:bookmarkEnd w:id="757"/>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35pt;height:185.15pt" o:ole="">
            <v:imagedata r:id="rId26" o:title=""/>
          </v:shape>
          <o:OLEObject Type="Embed" ProgID="Visio.Drawing.15" ShapeID="_x0000_i1032" DrawAspect="Content" ObjectID="_1709791601"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8" w:name="_Toc34388646"/>
      <w:bookmarkStart w:id="759" w:name="_Toc34404417"/>
      <w:bookmarkStart w:id="760" w:name="_Toc45282247"/>
      <w:bookmarkStart w:id="761" w:name="_Toc45882633"/>
      <w:bookmarkStart w:id="762" w:name="_Toc51951183"/>
      <w:bookmarkStart w:id="763" w:name="_Toc59208937"/>
      <w:bookmarkStart w:id="764" w:name="_Toc75734776"/>
      <w:bookmarkStart w:id="765" w:name="_Toc99178910"/>
      <w:r>
        <w:t>6.1.2.8.</w:t>
      </w:r>
      <w:r w:rsidRPr="00183538">
        <w:t>3</w:t>
      </w:r>
      <w:r w:rsidRPr="00183538">
        <w:tab/>
      </w:r>
      <w:r>
        <w:t>PC5 unicast link keep-alive</w:t>
      </w:r>
      <w:r w:rsidRPr="00183538">
        <w:t xml:space="preserve"> procedure accepted by the target UE</w:t>
      </w:r>
      <w:bookmarkEnd w:id="758"/>
      <w:bookmarkEnd w:id="759"/>
      <w:bookmarkEnd w:id="760"/>
      <w:bookmarkEnd w:id="761"/>
      <w:bookmarkEnd w:id="762"/>
      <w:bookmarkEnd w:id="763"/>
      <w:bookmarkEnd w:id="764"/>
      <w:bookmarkEnd w:id="765"/>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6" w:name="_Toc34388647"/>
      <w:bookmarkStart w:id="767" w:name="_Toc34404418"/>
      <w:bookmarkStart w:id="768" w:name="_Toc45282248"/>
      <w:bookmarkStart w:id="769" w:name="_Toc45882634"/>
      <w:bookmarkStart w:id="770" w:name="_Toc51951184"/>
      <w:bookmarkStart w:id="771" w:name="_Toc59208938"/>
      <w:bookmarkStart w:id="772" w:name="_Toc75734777"/>
      <w:bookmarkStart w:id="773" w:name="_Toc99178911"/>
      <w:r>
        <w:t>6.1.2.8.4</w:t>
      </w:r>
      <w:r w:rsidRPr="00183538">
        <w:tab/>
      </w:r>
      <w:r>
        <w:t>PC5 unicast link keep-alive</w:t>
      </w:r>
      <w:r w:rsidRPr="00183538">
        <w:t xml:space="preserve"> procedure completion by the initiating UE</w:t>
      </w:r>
      <w:bookmarkEnd w:id="766"/>
      <w:bookmarkEnd w:id="767"/>
      <w:bookmarkEnd w:id="768"/>
      <w:bookmarkEnd w:id="769"/>
      <w:bookmarkEnd w:id="770"/>
      <w:bookmarkEnd w:id="771"/>
      <w:bookmarkEnd w:id="772"/>
      <w:bookmarkEnd w:id="773"/>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74" w:name="_Toc34388648"/>
      <w:bookmarkStart w:id="775" w:name="_Toc34404419"/>
      <w:bookmarkStart w:id="776" w:name="_Toc45282249"/>
      <w:bookmarkStart w:id="777" w:name="_Toc45882635"/>
      <w:bookmarkStart w:id="778" w:name="_Toc51951185"/>
      <w:bookmarkStart w:id="779" w:name="_Toc59208939"/>
      <w:bookmarkStart w:id="780" w:name="_Toc75734778"/>
      <w:bookmarkStart w:id="781" w:name="_Toc99178912"/>
      <w:r>
        <w:t>6.1.2.8.5</w:t>
      </w:r>
      <w:r w:rsidRPr="00CE238F">
        <w:tab/>
      </w:r>
      <w:r w:rsidRPr="00FD6318">
        <w:t>Abnormal cases</w:t>
      </w:r>
      <w:bookmarkEnd w:id="774"/>
      <w:bookmarkEnd w:id="775"/>
      <w:bookmarkEnd w:id="776"/>
      <w:bookmarkEnd w:id="777"/>
      <w:bookmarkEnd w:id="778"/>
      <w:bookmarkEnd w:id="779"/>
      <w:bookmarkEnd w:id="780"/>
      <w:bookmarkEnd w:id="781"/>
    </w:p>
    <w:p w14:paraId="3703C3BE" w14:textId="77777777" w:rsidR="008E33F7" w:rsidRPr="00FD6318" w:rsidRDefault="008E33F7" w:rsidP="00CC0F60">
      <w:pPr>
        <w:pStyle w:val="Heading6"/>
        <w:numPr>
          <w:ilvl w:val="5"/>
          <w:numId w:val="0"/>
        </w:numPr>
        <w:ind w:left="1152" w:hanging="432"/>
        <w:rPr>
          <w:lang w:eastAsia="zh-CN"/>
        </w:rPr>
      </w:pPr>
      <w:bookmarkStart w:id="782" w:name="_Toc34388649"/>
      <w:bookmarkStart w:id="783" w:name="_Toc34404420"/>
      <w:bookmarkStart w:id="784" w:name="_Toc45282250"/>
      <w:bookmarkStart w:id="785" w:name="_Toc45882636"/>
      <w:bookmarkStart w:id="786" w:name="_Toc51951186"/>
      <w:bookmarkStart w:id="787" w:name="_Toc59208940"/>
      <w:bookmarkStart w:id="788" w:name="_Toc75734779"/>
      <w:bookmarkStart w:id="789" w:name="_Toc99178913"/>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82"/>
      <w:bookmarkEnd w:id="783"/>
      <w:bookmarkEnd w:id="784"/>
      <w:bookmarkEnd w:id="785"/>
      <w:bookmarkEnd w:id="786"/>
      <w:bookmarkEnd w:id="787"/>
      <w:bookmarkEnd w:id="788"/>
      <w:bookmarkEnd w:id="789"/>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90" w:name="_Toc34388650"/>
      <w:bookmarkStart w:id="791" w:name="_Toc34404421"/>
      <w:bookmarkStart w:id="792" w:name="_Toc45282251"/>
      <w:bookmarkStart w:id="793" w:name="_Toc45882637"/>
      <w:bookmarkStart w:id="794" w:name="_Toc51951187"/>
      <w:bookmarkStart w:id="795" w:name="_Toc59208941"/>
      <w:bookmarkStart w:id="796" w:name="_Toc75734780"/>
      <w:bookmarkStart w:id="797" w:name="_Toc99178914"/>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90"/>
      <w:bookmarkEnd w:id="791"/>
      <w:bookmarkEnd w:id="792"/>
      <w:bookmarkEnd w:id="793"/>
      <w:bookmarkEnd w:id="794"/>
      <w:bookmarkEnd w:id="795"/>
      <w:bookmarkEnd w:id="796"/>
      <w:bookmarkEnd w:id="797"/>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8" w:name="_Toc34388651"/>
      <w:bookmarkStart w:id="799" w:name="_Toc34404422"/>
      <w:bookmarkStart w:id="800" w:name="_Toc45282252"/>
      <w:bookmarkStart w:id="801" w:name="_Toc45882638"/>
      <w:bookmarkStart w:id="802" w:name="_Toc51951188"/>
      <w:bookmarkStart w:id="803" w:name="_Toc59208942"/>
      <w:bookmarkStart w:id="804" w:name="_Toc75734781"/>
      <w:bookmarkStart w:id="805" w:name="_Toc99178915"/>
      <w:r w:rsidRPr="000D5D43">
        <w:t>6.1.2</w:t>
      </w:r>
      <w:r>
        <w:t>.9</w:t>
      </w:r>
      <w:r w:rsidRPr="000D5D43">
        <w:tab/>
      </w:r>
      <w:r>
        <w:t>Data transmission over PC5 unicast link</w:t>
      </w:r>
      <w:bookmarkEnd w:id="798"/>
      <w:bookmarkEnd w:id="799"/>
      <w:bookmarkEnd w:id="800"/>
      <w:bookmarkEnd w:id="801"/>
      <w:bookmarkEnd w:id="802"/>
      <w:bookmarkEnd w:id="803"/>
      <w:bookmarkEnd w:id="804"/>
      <w:bookmarkEnd w:id="805"/>
    </w:p>
    <w:p w14:paraId="6CE1BB05" w14:textId="77777777" w:rsidR="008E33F7" w:rsidRPr="00CA701A" w:rsidRDefault="008E33F7" w:rsidP="00CC0F60">
      <w:pPr>
        <w:pStyle w:val="Heading5"/>
      </w:pPr>
      <w:bookmarkStart w:id="806" w:name="_Toc59208943"/>
      <w:bookmarkStart w:id="807" w:name="_Toc75734782"/>
      <w:bookmarkStart w:id="808" w:name="_Toc99178916"/>
      <w:r w:rsidRPr="00CA701A">
        <w:t>6.1.2.9.1</w:t>
      </w:r>
      <w:r w:rsidRPr="00CA701A">
        <w:tab/>
        <w:t>Transmission</w:t>
      </w:r>
      <w:bookmarkEnd w:id="806"/>
      <w:bookmarkEnd w:id="807"/>
      <w:bookmarkEnd w:id="80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9" w:name="_Toc59208944"/>
      <w:bookmarkStart w:id="810" w:name="_Toc75734783"/>
      <w:bookmarkStart w:id="811" w:name="_Toc45282253"/>
      <w:bookmarkStart w:id="812" w:name="_Toc45882639"/>
      <w:bookmarkStart w:id="813" w:name="_Toc51951189"/>
      <w:bookmarkStart w:id="814" w:name="_Toc34388652"/>
      <w:bookmarkStart w:id="815" w:name="_Toc34404423"/>
      <w:bookmarkStart w:id="816" w:name="_Toc99178917"/>
      <w:r w:rsidRPr="000D5D43">
        <w:t>6.1.2</w:t>
      </w:r>
      <w:r>
        <w:t>.9.2</w:t>
      </w:r>
      <w:r w:rsidRPr="000D5D43">
        <w:tab/>
      </w:r>
      <w:r w:rsidRPr="00F44538">
        <w:t>Procedure for UE to use provisioned radio resources for V2X communication over PC5</w:t>
      </w:r>
      <w:bookmarkEnd w:id="809"/>
      <w:bookmarkEnd w:id="810"/>
      <w:bookmarkEnd w:id="816"/>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7" w:name="_Toc59208945"/>
      <w:bookmarkStart w:id="818" w:name="_Toc75734784"/>
      <w:bookmarkStart w:id="819" w:name="_Toc99178918"/>
      <w:r>
        <w:t>6.1.2.10</w:t>
      </w:r>
      <w:r w:rsidRPr="00742FAE">
        <w:tab/>
      </w:r>
      <w:r w:rsidRPr="003E279D">
        <w:t>PC5 unicast</w:t>
      </w:r>
      <w:r w:rsidRPr="00037264">
        <w:t xml:space="preserve"> link </w:t>
      </w:r>
      <w:r>
        <w:t>re-keying</w:t>
      </w:r>
      <w:r w:rsidRPr="00742FAE">
        <w:t xml:space="preserve"> procedure</w:t>
      </w:r>
      <w:bookmarkEnd w:id="811"/>
      <w:bookmarkEnd w:id="812"/>
      <w:bookmarkEnd w:id="813"/>
      <w:bookmarkEnd w:id="817"/>
      <w:bookmarkEnd w:id="818"/>
      <w:bookmarkEnd w:id="819"/>
    </w:p>
    <w:p w14:paraId="661A13D1" w14:textId="77777777" w:rsidR="008E33F7" w:rsidRPr="00742FAE" w:rsidRDefault="008E33F7" w:rsidP="00CC0F60">
      <w:pPr>
        <w:pStyle w:val="Heading5"/>
      </w:pPr>
      <w:bookmarkStart w:id="820" w:name="_Toc45282254"/>
      <w:bookmarkStart w:id="821" w:name="_Toc45882640"/>
      <w:bookmarkStart w:id="822" w:name="_Toc51951190"/>
      <w:bookmarkStart w:id="823" w:name="_Toc59208946"/>
      <w:bookmarkStart w:id="824" w:name="_Toc75734785"/>
      <w:bookmarkStart w:id="825" w:name="_Toc99178919"/>
      <w:r>
        <w:t>6.1.2.10.1</w:t>
      </w:r>
      <w:r w:rsidRPr="00742FAE">
        <w:tab/>
        <w:t>General</w:t>
      </w:r>
      <w:bookmarkEnd w:id="820"/>
      <w:bookmarkEnd w:id="821"/>
      <w:bookmarkEnd w:id="822"/>
      <w:bookmarkEnd w:id="823"/>
      <w:bookmarkEnd w:id="824"/>
      <w:bookmarkEnd w:id="825"/>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6" w:name="_Toc45282255"/>
      <w:bookmarkStart w:id="827" w:name="_Toc45882641"/>
      <w:bookmarkStart w:id="828" w:name="_Toc51951191"/>
      <w:bookmarkStart w:id="829" w:name="_Toc59208947"/>
      <w:bookmarkStart w:id="830" w:name="_Toc75734786"/>
      <w:bookmarkStart w:id="831" w:name="_Toc99178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6"/>
      <w:bookmarkEnd w:id="827"/>
      <w:bookmarkEnd w:id="828"/>
      <w:bookmarkEnd w:id="829"/>
      <w:bookmarkEnd w:id="830"/>
      <w:bookmarkEnd w:id="831"/>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2pt;height:132.9pt" o:ole="">
            <v:imagedata r:id="rId28" o:title=""/>
          </v:shape>
          <o:OLEObject Type="Embed" ProgID="Visio.Drawing.11" ShapeID="_x0000_i1033" DrawAspect="Content" ObjectID="_1709791602"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32" w:name="_Toc45282256"/>
      <w:bookmarkStart w:id="833" w:name="_Toc45882642"/>
      <w:bookmarkStart w:id="834" w:name="_Toc51951192"/>
      <w:bookmarkStart w:id="835" w:name="_Toc59208948"/>
      <w:bookmarkStart w:id="836" w:name="_Toc75734787"/>
      <w:bookmarkStart w:id="837" w:name="_Toc99178921"/>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32"/>
      <w:bookmarkEnd w:id="833"/>
      <w:bookmarkEnd w:id="834"/>
      <w:bookmarkEnd w:id="835"/>
      <w:bookmarkEnd w:id="836"/>
      <w:bookmarkEnd w:id="837"/>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8" w:name="_Toc45282257"/>
      <w:bookmarkStart w:id="839" w:name="_Toc45882643"/>
      <w:bookmarkStart w:id="840" w:name="_Toc51951193"/>
      <w:bookmarkStart w:id="841" w:name="_Toc59208949"/>
      <w:bookmarkStart w:id="842" w:name="_Toc75734788"/>
      <w:bookmarkStart w:id="843" w:name="_Toc99178922"/>
      <w:r>
        <w:t>6.1.2.10.4</w:t>
      </w:r>
      <w:r w:rsidRPr="00183538">
        <w:tab/>
      </w:r>
      <w:r>
        <w:t>PC5 unicast link re-keying</w:t>
      </w:r>
      <w:r w:rsidRPr="00183538">
        <w:t xml:space="preserve"> procedure completion by the initiating UE</w:t>
      </w:r>
      <w:bookmarkEnd w:id="838"/>
      <w:bookmarkEnd w:id="839"/>
      <w:bookmarkEnd w:id="840"/>
      <w:bookmarkEnd w:id="841"/>
      <w:bookmarkEnd w:id="842"/>
      <w:bookmarkEnd w:id="843"/>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44" w:name="_Toc45282258"/>
      <w:bookmarkStart w:id="845" w:name="_Toc45882644"/>
      <w:bookmarkStart w:id="846" w:name="_Toc51951194"/>
      <w:bookmarkStart w:id="847"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8" w:name="_Toc75734789"/>
      <w:bookmarkStart w:id="849" w:name="_Toc99178923"/>
      <w:r>
        <w:t>6.1.2.10.5</w:t>
      </w:r>
      <w:r w:rsidRPr="00CE238F">
        <w:tab/>
      </w:r>
      <w:r w:rsidRPr="00FD6318">
        <w:t>Abnormal cases</w:t>
      </w:r>
      <w:r>
        <w:t xml:space="preserve"> </w:t>
      </w:r>
      <w:r w:rsidRPr="00FD6318">
        <w:rPr>
          <w:lang w:eastAsia="zh-CN"/>
        </w:rPr>
        <w:t>at the initiating UE</w:t>
      </w:r>
      <w:bookmarkEnd w:id="844"/>
      <w:bookmarkEnd w:id="845"/>
      <w:bookmarkEnd w:id="846"/>
      <w:bookmarkEnd w:id="847"/>
      <w:bookmarkEnd w:id="848"/>
      <w:bookmarkEnd w:id="849"/>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50" w:name="_Toc45282259"/>
      <w:bookmarkStart w:id="851" w:name="_Toc45882645"/>
      <w:bookmarkStart w:id="852" w:name="_Toc51951195"/>
      <w:bookmarkStart w:id="853" w:name="_Toc59208951"/>
      <w:bookmarkStart w:id="854" w:name="_Toc75734790"/>
      <w:bookmarkStart w:id="855" w:name="_Toc99178924"/>
      <w:r>
        <w:t>6.1.2.11</w:t>
      </w:r>
      <w:r w:rsidRPr="00987307">
        <w:tab/>
      </w:r>
      <w:r>
        <w:t>PC5 unicast security</w:t>
      </w:r>
      <w:bookmarkEnd w:id="850"/>
      <w:bookmarkEnd w:id="851"/>
      <w:bookmarkEnd w:id="852"/>
      <w:bookmarkEnd w:id="853"/>
      <w:bookmarkEnd w:id="854"/>
      <w:bookmarkEnd w:id="855"/>
    </w:p>
    <w:p w14:paraId="43E88013" w14:textId="77777777" w:rsidR="008E33F7" w:rsidRPr="00183538" w:rsidRDefault="008E33F7" w:rsidP="00CC0F60">
      <w:pPr>
        <w:pStyle w:val="Heading5"/>
      </w:pPr>
      <w:bookmarkStart w:id="856" w:name="_Toc45282260"/>
      <w:bookmarkStart w:id="857" w:name="_Toc45882646"/>
      <w:bookmarkStart w:id="858" w:name="_Toc51951196"/>
      <w:bookmarkStart w:id="859" w:name="_Toc59208952"/>
      <w:bookmarkStart w:id="860" w:name="_Toc75734791"/>
      <w:bookmarkStart w:id="861" w:name="_Toc99178925"/>
      <w:r>
        <w:t>6.1.2.11.1</w:t>
      </w:r>
      <w:r w:rsidRPr="00183538">
        <w:tab/>
      </w:r>
      <w:r>
        <w:t>Overview</w:t>
      </w:r>
      <w:bookmarkEnd w:id="856"/>
      <w:bookmarkEnd w:id="857"/>
      <w:bookmarkEnd w:id="858"/>
      <w:bookmarkEnd w:id="859"/>
      <w:bookmarkEnd w:id="860"/>
      <w:bookmarkEnd w:id="861"/>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62" w:name="_Toc45282261"/>
      <w:bookmarkStart w:id="863" w:name="_Toc45882647"/>
      <w:bookmarkStart w:id="864" w:name="_Toc51951197"/>
      <w:bookmarkStart w:id="865" w:name="_Toc59208953"/>
      <w:bookmarkStart w:id="866" w:name="_Toc75734792"/>
      <w:bookmarkStart w:id="867" w:name="_Toc99178926"/>
      <w:r>
        <w:lastRenderedPageBreak/>
        <w:t>6.1.2.11.2</w:t>
      </w:r>
      <w:r w:rsidRPr="00183538">
        <w:tab/>
      </w:r>
      <w:r>
        <w:t>Handling of PC5 unicast security contexts</w:t>
      </w:r>
      <w:bookmarkEnd w:id="862"/>
      <w:bookmarkEnd w:id="863"/>
      <w:bookmarkEnd w:id="864"/>
      <w:bookmarkEnd w:id="865"/>
      <w:bookmarkEnd w:id="866"/>
      <w:bookmarkEnd w:id="867"/>
    </w:p>
    <w:p w14:paraId="6185B42B" w14:textId="77777777" w:rsidR="008E33F7" w:rsidRPr="00183538" w:rsidRDefault="008E33F7" w:rsidP="00CC0F60">
      <w:pPr>
        <w:pStyle w:val="Heading6"/>
        <w:numPr>
          <w:ilvl w:val="5"/>
          <w:numId w:val="0"/>
        </w:numPr>
        <w:ind w:left="1152" w:hanging="432"/>
      </w:pPr>
      <w:bookmarkStart w:id="868" w:name="_Toc45282262"/>
      <w:bookmarkStart w:id="869" w:name="_Toc45882648"/>
      <w:bookmarkStart w:id="870" w:name="_Toc51951198"/>
      <w:bookmarkStart w:id="871" w:name="_Toc59208954"/>
      <w:bookmarkStart w:id="872" w:name="_Toc75734793"/>
      <w:bookmarkStart w:id="873" w:name="_Toc99178927"/>
      <w:r>
        <w:t>6.1.2.11.2.1</w:t>
      </w:r>
      <w:r w:rsidRPr="00183538">
        <w:tab/>
      </w:r>
      <w:r>
        <w:t>General</w:t>
      </w:r>
      <w:bookmarkEnd w:id="868"/>
      <w:bookmarkEnd w:id="869"/>
      <w:bookmarkEnd w:id="870"/>
      <w:bookmarkEnd w:id="871"/>
      <w:bookmarkEnd w:id="872"/>
      <w:bookmarkEnd w:id="873"/>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74" w:name="_Toc45282263"/>
      <w:bookmarkStart w:id="875" w:name="_Toc45882649"/>
      <w:bookmarkStart w:id="876" w:name="_Toc51951199"/>
      <w:bookmarkStart w:id="877" w:name="_Toc59208955"/>
      <w:bookmarkStart w:id="878" w:name="_Toc75734794"/>
      <w:bookmarkStart w:id="879" w:name="_Toc99178928"/>
      <w:r>
        <w:t>6.1.2.11.2.2</w:t>
      </w:r>
      <w:r w:rsidRPr="00183538">
        <w:tab/>
      </w:r>
      <w:r>
        <w:t>Establishment of secure exchange of PC5 signalling messages</w:t>
      </w:r>
      <w:bookmarkEnd w:id="874"/>
      <w:bookmarkEnd w:id="875"/>
      <w:bookmarkEnd w:id="876"/>
      <w:bookmarkEnd w:id="877"/>
      <w:bookmarkEnd w:id="878"/>
      <w:bookmarkEnd w:id="879"/>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80" w:name="_Toc45282264"/>
      <w:bookmarkStart w:id="881" w:name="_Toc45882650"/>
      <w:bookmarkStart w:id="882" w:name="_Toc51951200"/>
      <w:bookmarkStart w:id="883" w:name="_Toc59208956"/>
      <w:bookmarkStart w:id="884" w:name="_Toc75734795"/>
      <w:bookmarkStart w:id="885" w:name="_Toc99178929"/>
      <w:r>
        <w:t>6.1.2.11.2.3</w:t>
      </w:r>
      <w:r w:rsidRPr="00183538">
        <w:tab/>
      </w:r>
      <w:r>
        <w:t>Change of security keys</w:t>
      </w:r>
      <w:bookmarkEnd w:id="880"/>
      <w:bookmarkEnd w:id="881"/>
      <w:bookmarkEnd w:id="882"/>
      <w:bookmarkEnd w:id="883"/>
      <w:bookmarkEnd w:id="884"/>
      <w:bookmarkEnd w:id="885"/>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6" w:name="_Toc45282265"/>
      <w:bookmarkStart w:id="887" w:name="_Toc45882651"/>
      <w:bookmarkStart w:id="888" w:name="_Toc51951201"/>
      <w:bookmarkStart w:id="889" w:name="_Toc59208957"/>
      <w:bookmarkStart w:id="890" w:name="_Toc75734796"/>
      <w:bookmarkStart w:id="891" w:name="_Toc99178930"/>
      <w:r>
        <w:t>6.1.2.11.3</w:t>
      </w:r>
      <w:r w:rsidRPr="00183538">
        <w:tab/>
      </w:r>
      <w:r>
        <w:t>Checking of PC5 signalling messages in the UE</w:t>
      </w:r>
      <w:bookmarkEnd w:id="886"/>
      <w:bookmarkEnd w:id="887"/>
      <w:bookmarkEnd w:id="888"/>
      <w:bookmarkEnd w:id="889"/>
      <w:bookmarkEnd w:id="890"/>
      <w:bookmarkEnd w:id="891"/>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CC0F60">
      <w:pPr>
        <w:pStyle w:val="Heading4"/>
      </w:pPr>
      <w:bookmarkStart w:id="892" w:name="_Toc45282266"/>
      <w:bookmarkStart w:id="893" w:name="_Toc45882652"/>
      <w:bookmarkStart w:id="894" w:name="_Toc51951202"/>
      <w:bookmarkStart w:id="895" w:name="_Toc59208958"/>
      <w:bookmarkStart w:id="896" w:name="_Toc75734797"/>
      <w:bookmarkStart w:id="897" w:name="_Toc99178931"/>
      <w:r>
        <w:t>6.1.2.12</w:t>
      </w:r>
      <w:r w:rsidRPr="000D5D43">
        <w:tab/>
      </w:r>
      <w:r w:rsidRPr="007B2720">
        <w:t>PC5 QoS flow establishment</w:t>
      </w:r>
      <w:r>
        <w:t xml:space="preserve"> over PC5 unicast link</w:t>
      </w:r>
      <w:bookmarkEnd w:id="892"/>
      <w:bookmarkEnd w:id="893"/>
      <w:bookmarkEnd w:id="894"/>
      <w:bookmarkEnd w:id="895"/>
      <w:bookmarkEnd w:id="896"/>
      <w:bookmarkEnd w:id="897"/>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8" w:name="_Toc45282267"/>
      <w:bookmarkStart w:id="899" w:name="_Toc45882653"/>
      <w:bookmarkStart w:id="900" w:name="_Toc51951203"/>
      <w:bookmarkStart w:id="901"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CC0F60">
      <w:pPr>
        <w:pStyle w:val="Heading4"/>
      </w:pPr>
      <w:bookmarkStart w:id="902" w:name="_Toc75734798"/>
      <w:bookmarkStart w:id="903" w:name="_Toc99178932"/>
      <w:r>
        <w:lastRenderedPageBreak/>
        <w:t>6.1.2.13</w:t>
      </w:r>
      <w:r w:rsidRPr="000D5D43">
        <w:tab/>
      </w:r>
      <w:r w:rsidRPr="007B2720">
        <w:t xml:space="preserve">PC5 QoS flow match </w:t>
      </w:r>
      <w:r>
        <w:t>over PC5 unicast link</w:t>
      </w:r>
      <w:bookmarkEnd w:id="898"/>
      <w:bookmarkEnd w:id="899"/>
      <w:bookmarkEnd w:id="900"/>
      <w:bookmarkEnd w:id="901"/>
      <w:bookmarkEnd w:id="902"/>
      <w:bookmarkEnd w:id="903"/>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04" w:name="_Toc45282268"/>
      <w:bookmarkStart w:id="905" w:name="_Toc45882654"/>
      <w:bookmarkStart w:id="906" w:name="_Toc51951204"/>
      <w:bookmarkStart w:id="907" w:name="_Toc59208960"/>
      <w:bookmarkStart w:id="908" w:name="_Toc75734799"/>
      <w:bookmarkStart w:id="909" w:name="_Toc99178933"/>
      <w:r>
        <w:t>6.1.3</w:t>
      </w:r>
      <w:r w:rsidRPr="008C1B5D">
        <w:tab/>
      </w:r>
      <w:r>
        <w:t>Broadcast</w:t>
      </w:r>
      <w:r w:rsidRPr="00874C20">
        <w:t xml:space="preserve"> mode</w:t>
      </w:r>
      <w:r>
        <w:t xml:space="preserve"> </w:t>
      </w:r>
      <w:r w:rsidRPr="008C1B5D">
        <w:t>communication over PC5</w:t>
      </w:r>
      <w:bookmarkEnd w:id="468"/>
      <w:bookmarkEnd w:id="475"/>
      <w:bookmarkEnd w:id="814"/>
      <w:bookmarkEnd w:id="815"/>
      <w:bookmarkEnd w:id="904"/>
      <w:bookmarkEnd w:id="905"/>
      <w:bookmarkEnd w:id="906"/>
      <w:bookmarkEnd w:id="907"/>
      <w:bookmarkEnd w:id="908"/>
      <w:bookmarkEnd w:id="909"/>
    </w:p>
    <w:p w14:paraId="7EF66558" w14:textId="77777777" w:rsidR="008E33F7" w:rsidRPr="00F1445B" w:rsidRDefault="008E33F7" w:rsidP="00CC0F60">
      <w:pPr>
        <w:pStyle w:val="Heading4"/>
        <w:rPr>
          <w:noProof/>
          <w:lang w:val="en-US"/>
        </w:rPr>
      </w:pPr>
      <w:bookmarkStart w:id="910" w:name="_Toc22039984"/>
      <w:bookmarkStart w:id="911" w:name="_Toc25070698"/>
      <w:bookmarkStart w:id="912" w:name="_Toc34388653"/>
      <w:bookmarkStart w:id="913" w:name="_Toc34404424"/>
      <w:bookmarkStart w:id="914" w:name="_Toc45282269"/>
      <w:bookmarkStart w:id="915" w:name="_Toc45882655"/>
      <w:bookmarkStart w:id="916" w:name="_Toc51951205"/>
      <w:bookmarkStart w:id="917" w:name="_Toc59208961"/>
      <w:bookmarkStart w:id="918" w:name="_Toc75734800"/>
      <w:bookmarkStart w:id="919" w:name="_Toc99178934"/>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10"/>
      <w:bookmarkEnd w:id="911"/>
      <w:bookmarkEnd w:id="912"/>
      <w:bookmarkEnd w:id="913"/>
      <w:bookmarkEnd w:id="914"/>
      <w:bookmarkEnd w:id="915"/>
      <w:bookmarkEnd w:id="916"/>
      <w:bookmarkEnd w:id="917"/>
      <w:bookmarkEnd w:id="918"/>
      <w:bookmarkEnd w:id="919"/>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20" w:name="_Toc34388654"/>
      <w:bookmarkStart w:id="921" w:name="_Toc34404425"/>
      <w:bookmarkStart w:id="922" w:name="_Toc45282270"/>
      <w:bookmarkStart w:id="923" w:name="_Toc45882656"/>
      <w:bookmarkStart w:id="924" w:name="_Toc51951206"/>
      <w:bookmarkStart w:id="925" w:name="_Toc59208962"/>
      <w:bookmarkStart w:id="926" w:name="_Toc75734801"/>
      <w:bookmarkStart w:id="927" w:name="_Toc22039985"/>
      <w:bookmarkStart w:id="928" w:name="_Toc25070699"/>
      <w:bookmarkStart w:id="929" w:name="_Toc99178935"/>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20"/>
      <w:bookmarkEnd w:id="921"/>
      <w:bookmarkEnd w:id="922"/>
      <w:bookmarkEnd w:id="923"/>
      <w:bookmarkEnd w:id="924"/>
      <w:bookmarkEnd w:id="925"/>
      <w:bookmarkEnd w:id="926"/>
      <w:bookmarkEnd w:id="929"/>
    </w:p>
    <w:p w14:paraId="60B81AAB" w14:textId="77777777" w:rsidR="008E33F7" w:rsidRPr="008D65CE" w:rsidRDefault="008E33F7" w:rsidP="00CC0F60">
      <w:pPr>
        <w:pStyle w:val="Heading5"/>
        <w:rPr>
          <w:noProof/>
          <w:lang w:val="en-US"/>
        </w:rPr>
      </w:pPr>
      <w:bookmarkStart w:id="930" w:name="_Toc34388655"/>
      <w:bookmarkStart w:id="931" w:name="_Toc34404426"/>
      <w:bookmarkStart w:id="932" w:name="_Toc45282271"/>
      <w:bookmarkStart w:id="933" w:name="_Toc45882657"/>
      <w:bookmarkStart w:id="934" w:name="_Toc51951207"/>
      <w:bookmarkStart w:id="935" w:name="_Toc59208963"/>
      <w:bookmarkStart w:id="936" w:name="_Toc75734802"/>
      <w:bookmarkStart w:id="937" w:name="_Toc99178936"/>
      <w:r w:rsidRPr="008D65CE">
        <w:rPr>
          <w:noProof/>
          <w:lang w:val="en-US"/>
        </w:rPr>
        <w:t>6.1.3.2.1</w:t>
      </w:r>
      <w:r w:rsidRPr="008D65CE">
        <w:rPr>
          <w:noProof/>
          <w:lang w:val="en-US"/>
        </w:rPr>
        <w:tab/>
        <w:t>Initiation</w:t>
      </w:r>
      <w:bookmarkEnd w:id="930"/>
      <w:bookmarkEnd w:id="931"/>
      <w:bookmarkEnd w:id="932"/>
      <w:bookmarkEnd w:id="933"/>
      <w:bookmarkEnd w:id="934"/>
      <w:bookmarkEnd w:id="935"/>
      <w:bookmarkEnd w:id="936"/>
      <w:bookmarkEnd w:id="937"/>
    </w:p>
    <w:p w14:paraId="11E3FD32" w14:textId="77777777" w:rsidR="008E33F7" w:rsidRPr="008D65CE" w:rsidRDefault="008E33F7" w:rsidP="00CC0F60">
      <w:pPr>
        <w:pStyle w:val="Heading6"/>
        <w:numPr>
          <w:ilvl w:val="5"/>
          <w:numId w:val="0"/>
        </w:numPr>
        <w:ind w:left="1152" w:hanging="432"/>
        <w:rPr>
          <w:noProof/>
          <w:lang w:val="en-US"/>
        </w:rPr>
      </w:pPr>
      <w:bookmarkStart w:id="938" w:name="_Toc34388656"/>
      <w:bookmarkStart w:id="939" w:name="_Toc34404427"/>
      <w:bookmarkStart w:id="940" w:name="_Toc45282272"/>
      <w:bookmarkStart w:id="941" w:name="_Toc45882658"/>
      <w:bookmarkStart w:id="942" w:name="_Toc51951208"/>
      <w:bookmarkStart w:id="943" w:name="_Toc59208964"/>
      <w:bookmarkStart w:id="944" w:name="_Toc75734803"/>
      <w:bookmarkStart w:id="945" w:name="_Toc99178937"/>
      <w:r w:rsidRPr="008D65CE">
        <w:rPr>
          <w:noProof/>
          <w:lang w:val="en-US"/>
        </w:rPr>
        <w:t>6.1.3.2.1.1</w:t>
      </w:r>
      <w:r w:rsidRPr="008D65CE">
        <w:rPr>
          <w:noProof/>
          <w:lang w:val="en-US"/>
        </w:rPr>
        <w:tab/>
        <w:t xml:space="preserve">Requirements for </w:t>
      </w:r>
      <w:r w:rsidRPr="008D65CE">
        <w:t>V2X communication over PC5</w:t>
      </w:r>
      <w:bookmarkEnd w:id="938"/>
      <w:bookmarkEnd w:id="939"/>
      <w:bookmarkEnd w:id="940"/>
      <w:bookmarkEnd w:id="941"/>
      <w:bookmarkEnd w:id="942"/>
      <w:bookmarkEnd w:id="943"/>
      <w:bookmarkEnd w:id="944"/>
      <w:bookmarkEnd w:id="945"/>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lastRenderedPageBreak/>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6" w:name="_Toc34388657"/>
      <w:bookmarkStart w:id="947" w:name="_Toc34404428"/>
      <w:bookmarkStart w:id="948" w:name="_Toc45282273"/>
      <w:bookmarkStart w:id="949" w:name="_Toc45882659"/>
      <w:bookmarkStart w:id="950" w:name="_Toc51951209"/>
      <w:bookmarkStart w:id="951" w:name="_Toc59208965"/>
      <w:bookmarkStart w:id="952" w:name="_Toc75734804"/>
      <w:bookmarkStart w:id="953" w:name="_Toc9917893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6"/>
      <w:bookmarkEnd w:id="947"/>
      <w:bookmarkEnd w:id="948"/>
      <w:bookmarkEnd w:id="949"/>
      <w:bookmarkEnd w:id="950"/>
      <w:bookmarkEnd w:id="951"/>
      <w:bookmarkEnd w:id="952"/>
      <w:bookmarkEnd w:id="953"/>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lastRenderedPageBreak/>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54" w:name="_Toc533170267"/>
      <w:bookmarkStart w:id="955" w:name="_Toc34388658"/>
      <w:bookmarkStart w:id="956"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lastRenderedPageBreak/>
        <w:t>-</w:t>
      </w:r>
      <w:r w:rsidRPr="003D7833">
        <w:tab/>
        <w:t>Application Layer ID (e.g. Station ID);</w:t>
      </w:r>
    </w:p>
    <w:p w14:paraId="5259C6E3" w14:textId="77777777" w:rsidR="008E33F7" w:rsidRPr="008D65CE" w:rsidRDefault="008E33F7" w:rsidP="00CC0F60">
      <w:pPr>
        <w:pStyle w:val="Heading5"/>
      </w:pPr>
      <w:bookmarkStart w:id="957" w:name="_Toc45282274"/>
      <w:bookmarkStart w:id="958" w:name="_Toc45882660"/>
      <w:bookmarkStart w:id="959" w:name="_Toc51951210"/>
      <w:bookmarkStart w:id="960" w:name="_Toc59208966"/>
      <w:bookmarkStart w:id="961" w:name="_Toc75734805"/>
      <w:bookmarkStart w:id="962" w:name="_Toc99178939"/>
      <w:r w:rsidRPr="008D65CE">
        <w:t>6.1.3.2.2</w:t>
      </w:r>
      <w:r w:rsidRPr="008D65CE">
        <w:tab/>
        <w:t>Transmission</w:t>
      </w:r>
      <w:bookmarkEnd w:id="954"/>
      <w:bookmarkEnd w:id="955"/>
      <w:bookmarkEnd w:id="956"/>
      <w:bookmarkEnd w:id="957"/>
      <w:bookmarkEnd w:id="958"/>
      <w:bookmarkEnd w:id="959"/>
      <w:bookmarkEnd w:id="960"/>
      <w:bookmarkEnd w:id="961"/>
      <w:bookmarkEnd w:id="962"/>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63" w:name="_Toc34388659"/>
      <w:bookmarkStart w:id="964" w:name="_Toc34404430"/>
      <w:bookmarkStart w:id="965" w:name="_Toc45282275"/>
      <w:bookmarkStart w:id="966" w:name="_Toc45882661"/>
      <w:bookmarkStart w:id="967" w:name="_Toc51951211"/>
      <w:bookmarkStart w:id="968" w:name="_Toc59208967"/>
      <w:bookmarkStart w:id="969" w:name="_Toc75734806"/>
      <w:bookmarkStart w:id="970" w:name="_Toc533170268"/>
      <w:bookmarkStart w:id="971" w:name="_Toc99178940"/>
      <w:r w:rsidRPr="008D65CE">
        <w:t>6.1.3.2.3</w:t>
      </w:r>
      <w:r w:rsidRPr="008D65CE">
        <w:tab/>
        <w:t>Procedure for UE to use provisioned radio resources for V2X communication over PC5</w:t>
      </w:r>
      <w:bookmarkEnd w:id="963"/>
      <w:bookmarkEnd w:id="964"/>
      <w:bookmarkEnd w:id="965"/>
      <w:bookmarkEnd w:id="966"/>
      <w:bookmarkEnd w:id="967"/>
      <w:bookmarkEnd w:id="968"/>
      <w:bookmarkEnd w:id="969"/>
      <w:bookmarkEnd w:id="971"/>
    </w:p>
    <w:bookmarkEnd w:id="970"/>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w:t>
      </w:r>
      <w:r>
        <w:rPr>
          <w:rFonts w:hint="eastAsia"/>
          <w:lang w:eastAsia="zh-CN"/>
        </w:rPr>
        <w:lastRenderedPageBreak/>
        <w:t xml:space="preserve">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lastRenderedPageBreak/>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72" w:name="_Toc533170269"/>
      <w:bookmarkStart w:id="973" w:name="_Toc34388660"/>
      <w:bookmarkStart w:id="974" w:name="_Toc34404431"/>
      <w:bookmarkStart w:id="975" w:name="_Toc45282276"/>
      <w:bookmarkStart w:id="976" w:name="_Toc45882662"/>
      <w:bookmarkStart w:id="977" w:name="_Toc51951212"/>
      <w:bookmarkStart w:id="978" w:name="_Toc59208968"/>
      <w:bookmarkStart w:id="979" w:name="_Toc75734807"/>
      <w:bookmarkStart w:id="980" w:name="_Toc99178941"/>
      <w:r w:rsidRPr="008D65CE">
        <w:t>6.1.3.2.4</w:t>
      </w:r>
      <w:bookmarkEnd w:id="972"/>
      <w:r w:rsidRPr="008D65CE">
        <w:tab/>
        <w:t>Privacy of V2X transmission over PC5</w:t>
      </w:r>
      <w:bookmarkEnd w:id="973"/>
      <w:bookmarkEnd w:id="974"/>
      <w:bookmarkEnd w:id="975"/>
      <w:bookmarkEnd w:id="976"/>
      <w:bookmarkEnd w:id="977"/>
      <w:bookmarkEnd w:id="978"/>
      <w:bookmarkEnd w:id="979"/>
      <w:bookmarkEnd w:id="980"/>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81" w:name="_Toc533170270"/>
      <w:bookmarkStart w:id="982" w:name="_Toc34388661"/>
      <w:bookmarkStart w:id="983" w:name="_Toc34404432"/>
      <w:bookmarkStart w:id="984" w:name="_Toc45282277"/>
      <w:bookmarkStart w:id="985" w:name="_Toc45882663"/>
      <w:bookmarkStart w:id="986" w:name="_Toc51951213"/>
      <w:bookmarkStart w:id="987" w:name="_Toc59208969"/>
      <w:bookmarkStart w:id="988" w:name="_Toc75734808"/>
      <w:bookmarkStart w:id="989" w:name="_Toc99178942"/>
      <w:r w:rsidRPr="008D65CE">
        <w:t>6.1.3.3</w:t>
      </w:r>
      <w:bookmarkEnd w:id="981"/>
      <w:r w:rsidRPr="008D65CE">
        <w:tab/>
        <w:t>Reception of broadcast mode V2X communication over PC5</w:t>
      </w:r>
      <w:bookmarkEnd w:id="982"/>
      <w:bookmarkEnd w:id="983"/>
      <w:bookmarkEnd w:id="984"/>
      <w:bookmarkEnd w:id="985"/>
      <w:bookmarkEnd w:id="986"/>
      <w:bookmarkEnd w:id="987"/>
      <w:bookmarkEnd w:id="988"/>
      <w:bookmarkEnd w:id="989"/>
    </w:p>
    <w:p w14:paraId="13284225" w14:textId="44EBDBA0" w:rsidR="008E33F7" w:rsidRDefault="008E33F7" w:rsidP="008E33F7">
      <w:bookmarkStart w:id="990" w:name="_Toc34388662"/>
      <w:bookmarkStart w:id="991" w:name="_Toc34404433"/>
      <w:bookmarkStart w:id="992" w:name="_Toc45282278"/>
      <w:bookmarkStart w:id="993" w:name="_Toc45882664"/>
      <w:bookmarkStart w:id="994" w:name="_Toc51951214"/>
      <w:bookmarkStart w:id="995" w:name="_Toc59208970"/>
      <w:bookmarkStart w:id="996"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7" w:name="_Hlk87895976"/>
      <w:bookmarkStart w:id="998" w:name="_Hlk86249778"/>
      <w:bookmarkStart w:id="999"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7"/>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8"/>
    </w:p>
    <w:p w14:paraId="26F005D4" w14:textId="77777777" w:rsidR="008E33F7" w:rsidRDefault="008E33F7" w:rsidP="00CC0F60">
      <w:pPr>
        <w:pStyle w:val="Heading3"/>
      </w:pPr>
      <w:bookmarkStart w:id="1000" w:name="_Toc99178943"/>
      <w:bookmarkEnd w:id="999"/>
      <w:r>
        <w:lastRenderedPageBreak/>
        <w:t>6.1.4</w:t>
      </w:r>
      <w:r w:rsidRPr="008C1B5D">
        <w:tab/>
      </w:r>
      <w:r>
        <w:t>Groupcast</w:t>
      </w:r>
      <w:r w:rsidRPr="00874C20">
        <w:t xml:space="preserve"> mode</w:t>
      </w:r>
      <w:r>
        <w:t xml:space="preserve"> </w:t>
      </w:r>
      <w:r w:rsidRPr="008C1B5D">
        <w:t>communication over PC5</w:t>
      </w:r>
      <w:bookmarkEnd w:id="927"/>
      <w:bookmarkEnd w:id="928"/>
      <w:bookmarkEnd w:id="990"/>
      <w:bookmarkEnd w:id="991"/>
      <w:bookmarkEnd w:id="992"/>
      <w:bookmarkEnd w:id="993"/>
      <w:bookmarkEnd w:id="994"/>
      <w:bookmarkEnd w:id="995"/>
      <w:bookmarkEnd w:id="996"/>
      <w:bookmarkEnd w:id="1000"/>
    </w:p>
    <w:p w14:paraId="611C6E6E" w14:textId="77777777" w:rsidR="008E33F7" w:rsidRPr="00F1445B" w:rsidRDefault="008E33F7" w:rsidP="00CC0F60">
      <w:pPr>
        <w:pStyle w:val="Heading4"/>
        <w:rPr>
          <w:noProof/>
          <w:lang w:val="en-US"/>
        </w:rPr>
      </w:pPr>
      <w:bookmarkStart w:id="1001" w:name="_Toc22039986"/>
      <w:bookmarkStart w:id="1002" w:name="_Toc25070700"/>
      <w:bookmarkStart w:id="1003" w:name="_Toc34388663"/>
      <w:bookmarkStart w:id="1004" w:name="_Toc34404434"/>
      <w:bookmarkStart w:id="1005" w:name="_Toc45282279"/>
      <w:bookmarkStart w:id="1006" w:name="_Toc45882665"/>
      <w:bookmarkStart w:id="1007" w:name="_Toc51951215"/>
      <w:bookmarkStart w:id="1008" w:name="_Toc59208971"/>
      <w:bookmarkStart w:id="1009" w:name="_Toc75734810"/>
      <w:bookmarkStart w:id="1010" w:name="_Toc99178944"/>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01"/>
      <w:bookmarkEnd w:id="1002"/>
      <w:bookmarkEnd w:id="1003"/>
      <w:bookmarkEnd w:id="1004"/>
      <w:bookmarkEnd w:id="1005"/>
      <w:bookmarkEnd w:id="1006"/>
      <w:bookmarkEnd w:id="1007"/>
      <w:bookmarkEnd w:id="1008"/>
      <w:bookmarkEnd w:id="1009"/>
      <w:bookmarkEnd w:id="1010"/>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11" w:name="_Toc34388664"/>
      <w:bookmarkStart w:id="1012" w:name="_Toc34404435"/>
      <w:bookmarkStart w:id="1013" w:name="_Toc45282280"/>
      <w:bookmarkStart w:id="1014" w:name="_Toc45882666"/>
      <w:bookmarkStart w:id="1015" w:name="_Toc51951216"/>
      <w:bookmarkStart w:id="1016" w:name="_Toc59208972"/>
      <w:bookmarkStart w:id="1017" w:name="_Toc75734811"/>
      <w:bookmarkStart w:id="1018" w:name="_Toc22039987"/>
      <w:bookmarkStart w:id="1019" w:name="_Toc25070701"/>
      <w:bookmarkStart w:id="1020" w:name="_Toc99178945"/>
      <w:r w:rsidRPr="008D65CE">
        <w:t>6.1.4.2</w:t>
      </w:r>
      <w:r w:rsidRPr="008D65CE">
        <w:tab/>
        <w:t xml:space="preserve">Transmission of </w:t>
      </w:r>
      <w:r w:rsidRPr="008D65CE">
        <w:rPr>
          <w:rFonts w:hint="eastAsia"/>
          <w:lang w:eastAsia="zh-CN"/>
        </w:rPr>
        <w:t>group</w:t>
      </w:r>
      <w:r w:rsidRPr="008D65CE">
        <w:t>cast mode V2X communication over PC5</w:t>
      </w:r>
      <w:bookmarkEnd w:id="1011"/>
      <w:bookmarkEnd w:id="1012"/>
      <w:bookmarkEnd w:id="1013"/>
      <w:bookmarkEnd w:id="1014"/>
      <w:bookmarkEnd w:id="1015"/>
      <w:bookmarkEnd w:id="1016"/>
      <w:bookmarkEnd w:id="1017"/>
      <w:bookmarkEnd w:id="1020"/>
    </w:p>
    <w:p w14:paraId="29F58F07" w14:textId="77777777" w:rsidR="008E33F7" w:rsidRPr="00AE282C" w:rsidRDefault="008E33F7" w:rsidP="00CC0F60">
      <w:pPr>
        <w:pStyle w:val="Heading5"/>
      </w:pPr>
      <w:bookmarkStart w:id="1021" w:name="_Toc34388665"/>
      <w:bookmarkStart w:id="1022" w:name="_Toc34404436"/>
      <w:bookmarkStart w:id="1023" w:name="_Toc45282281"/>
      <w:bookmarkStart w:id="1024" w:name="_Toc45882667"/>
      <w:bookmarkStart w:id="1025" w:name="_Toc51951217"/>
      <w:bookmarkStart w:id="1026" w:name="_Toc59208973"/>
      <w:bookmarkStart w:id="1027" w:name="_Toc75734812"/>
      <w:bookmarkStart w:id="1028" w:name="_Toc99178946"/>
      <w:r w:rsidRPr="00AE282C">
        <w:t>6.1.4.2.1</w:t>
      </w:r>
      <w:r w:rsidRPr="00AE282C">
        <w:tab/>
        <w:t>Initiation</w:t>
      </w:r>
      <w:bookmarkEnd w:id="1021"/>
      <w:bookmarkEnd w:id="1022"/>
      <w:bookmarkEnd w:id="1023"/>
      <w:bookmarkEnd w:id="1024"/>
      <w:bookmarkEnd w:id="1025"/>
      <w:bookmarkEnd w:id="1026"/>
      <w:bookmarkEnd w:id="1027"/>
      <w:bookmarkEnd w:id="1028"/>
    </w:p>
    <w:p w14:paraId="4C7CC17B" w14:textId="77777777" w:rsidR="008E33F7" w:rsidRPr="008D65CE" w:rsidRDefault="008E33F7" w:rsidP="00CC0F60">
      <w:pPr>
        <w:pStyle w:val="Heading6"/>
        <w:numPr>
          <w:ilvl w:val="5"/>
          <w:numId w:val="0"/>
        </w:numPr>
        <w:ind w:left="1152" w:hanging="432"/>
        <w:rPr>
          <w:noProof/>
          <w:lang w:val="en-US"/>
        </w:rPr>
      </w:pPr>
      <w:bookmarkStart w:id="1029" w:name="_Toc34388666"/>
      <w:bookmarkStart w:id="1030" w:name="_Toc34404437"/>
      <w:bookmarkStart w:id="1031" w:name="_Toc45282282"/>
      <w:bookmarkStart w:id="1032" w:name="_Toc45882668"/>
      <w:bookmarkStart w:id="1033" w:name="_Toc51951218"/>
      <w:bookmarkStart w:id="1034" w:name="_Toc59208974"/>
      <w:bookmarkStart w:id="1035" w:name="_Toc75734813"/>
      <w:bookmarkStart w:id="1036" w:name="_Toc99178947"/>
      <w:r w:rsidRPr="008D65CE">
        <w:rPr>
          <w:noProof/>
          <w:lang w:val="en-US"/>
        </w:rPr>
        <w:t>6.1.4.2.1.1</w:t>
      </w:r>
      <w:r w:rsidRPr="008D65CE">
        <w:rPr>
          <w:noProof/>
          <w:lang w:val="en-US"/>
        </w:rPr>
        <w:tab/>
        <w:t xml:space="preserve">Requirements for </w:t>
      </w:r>
      <w:r w:rsidRPr="008D65CE">
        <w:t>V2X communication over PC5</w:t>
      </w:r>
      <w:bookmarkEnd w:id="1029"/>
      <w:bookmarkEnd w:id="1030"/>
      <w:bookmarkEnd w:id="1031"/>
      <w:bookmarkEnd w:id="1032"/>
      <w:bookmarkEnd w:id="1033"/>
      <w:bookmarkEnd w:id="1034"/>
      <w:bookmarkEnd w:id="1035"/>
      <w:bookmarkEnd w:id="1036"/>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7" w:name="_Toc34388667"/>
      <w:bookmarkStart w:id="1038"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9" w:name="_Toc45282283"/>
      <w:bookmarkStart w:id="1040" w:name="_Toc45882669"/>
      <w:bookmarkStart w:id="1041" w:name="_Toc51951219"/>
      <w:bookmarkStart w:id="1042" w:name="_Toc59208975"/>
      <w:bookmarkStart w:id="1043" w:name="_Toc75734814"/>
      <w:bookmarkStart w:id="1044" w:name="_Toc99178948"/>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7"/>
      <w:bookmarkEnd w:id="1038"/>
      <w:bookmarkEnd w:id="1039"/>
      <w:bookmarkEnd w:id="1040"/>
      <w:bookmarkEnd w:id="1041"/>
      <w:bookmarkEnd w:id="1042"/>
      <w:bookmarkEnd w:id="1043"/>
      <w:bookmarkEnd w:id="1044"/>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5" w:name="_Toc34388668"/>
      <w:bookmarkStart w:id="1046" w:name="_Toc34404439"/>
      <w:bookmarkStart w:id="1047" w:name="_Toc45282284"/>
      <w:bookmarkStart w:id="1048" w:name="_Toc45882670"/>
      <w:bookmarkStart w:id="1049" w:name="_Toc51951220"/>
      <w:bookmarkStart w:id="1050" w:name="_Toc59208976"/>
      <w:bookmarkStart w:id="1051" w:name="_Toc75734815"/>
      <w:bookmarkStart w:id="1052" w:name="_Toc99178949"/>
      <w:r w:rsidRPr="008D65CE">
        <w:t>6.1.4.2.2</w:t>
      </w:r>
      <w:r w:rsidRPr="008D65CE">
        <w:tab/>
        <w:t>Transmission</w:t>
      </w:r>
      <w:bookmarkEnd w:id="1045"/>
      <w:bookmarkEnd w:id="1046"/>
      <w:bookmarkEnd w:id="1047"/>
      <w:bookmarkEnd w:id="1048"/>
      <w:bookmarkEnd w:id="1049"/>
      <w:bookmarkEnd w:id="1050"/>
      <w:bookmarkEnd w:id="1051"/>
      <w:bookmarkEnd w:id="1052"/>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53" w:name="_Toc34388669"/>
      <w:bookmarkStart w:id="1054" w:name="_Toc34404440"/>
      <w:bookmarkStart w:id="1055" w:name="_Toc45282285"/>
      <w:bookmarkStart w:id="1056" w:name="_Toc45882671"/>
      <w:bookmarkStart w:id="1057" w:name="_Toc51951221"/>
      <w:bookmarkStart w:id="1058" w:name="_Toc59208977"/>
      <w:bookmarkStart w:id="1059" w:name="_Toc75734816"/>
      <w:bookmarkStart w:id="1060" w:name="_Toc99178950"/>
      <w:r w:rsidRPr="008D65CE">
        <w:t>6.1.4.2.3</w:t>
      </w:r>
      <w:r w:rsidRPr="008D65CE">
        <w:tab/>
        <w:t>Procedure for UE to use provisioned radio resources for V2X communication over PC5</w:t>
      </w:r>
      <w:bookmarkEnd w:id="1053"/>
      <w:bookmarkEnd w:id="1054"/>
      <w:bookmarkEnd w:id="1055"/>
      <w:bookmarkEnd w:id="1056"/>
      <w:bookmarkEnd w:id="1057"/>
      <w:bookmarkEnd w:id="1058"/>
      <w:bookmarkEnd w:id="1059"/>
      <w:bookmarkEnd w:id="1060"/>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61" w:name="_Toc34388670"/>
      <w:bookmarkStart w:id="1062" w:name="_Toc34404441"/>
      <w:bookmarkStart w:id="1063" w:name="_Toc45282286"/>
      <w:bookmarkStart w:id="1064" w:name="_Toc45882672"/>
      <w:bookmarkStart w:id="1065" w:name="_Toc51951222"/>
      <w:bookmarkStart w:id="1066" w:name="_Toc59208978"/>
      <w:bookmarkStart w:id="1067" w:name="_Toc75734817"/>
      <w:bookmarkStart w:id="1068" w:name="_Toc99178951"/>
      <w:r w:rsidRPr="008D65CE">
        <w:rPr>
          <w:lang w:eastAsia="ko-KR"/>
        </w:rPr>
        <w:t>6.1.4.2.4</w:t>
      </w:r>
      <w:r w:rsidRPr="008D65CE">
        <w:rPr>
          <w:lang w:eastAsia="ko-KR"/>
        </w:rPr>
        <w:tab/>
        <w:t>Privacy of V2X transmission over PC5</w:t>
      </w:r>
      <w:bookmarkEnd w:id="1061"/>
      <w:bookmarkEnd w:id="1062"/>
      <w:bookmarkEnd w:id="1063"/>
      <w:bookmarkEnd w:id="1064"/>
      <w:bookmarkEnd w:id="1065"/>
      <w:bookmarkEnd w:id="1066"/>
      <w:bookmarkEnd w:id="1067"/>
      <w:bookmarkEnd w:id="106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9" w:name="_Toc34388671"/>
      <w:bookmarkStart w:id="1070" w:name="_Toc34404442"/>
      <w:bookmarkStart w:id="1071" w:name="_Toc45282287"/>
      <w:bookmarkStart w:id="1072" w:name="_Toc45882673"/>
      <w:bookmarkStart w:id="1073" w:name="_Toc51951223"/>
      <w:bookmarkStart w:id="1074" w:name="_Toc59208979"/>
      <w:bookmarkStart w:id="1075" w:name="_Toc75734818"/>
      <w:bookmarkStart w:id="1076" w:name="_Toc99178952"/>
      <w:r w:rsidRPr="008D65CE">
        <w:t>6.1.4.3</w:t>
      </w:r>
      <w:r w:rsidRPr="008D65CE">
        <w:tab/>
        <w:t>Reception of groupcast mode V2X communication over PC5</w:t>
      </w:r>
      <w:bookmarkEnd w:id="1069"/>
      <w:bookmarkEnd w:id="1070"/>
      <w:bookmarkEnd w:id="1071"/>
      <w:bookmarkEnd w:id="1072"/>
      <w:bookmarkEnd w:id="1073"/>
      <w:bookmarkEnd w:id="1074"/>
      <w:bookmarkEnd w:id="1075"/>
      <w:bookmarkEnd w:id="1076"/>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7" w:name="_Toc34388672"/>
      <w:bookmarkStart w:id="1078" w:name="_Toc34404443"/>
      <w:bookmarkStart w:id="1079" w:name="_Toc45282288"/>
      <w:bookmarkStart w:id="1080" w:name="_Toc45882674"/>
      <w:bookmarkStart w:id="1081" w:name="_Toc51951224"/>
      <w:bookmarkStart w:id="1082" w:name="_Toc59208980"/>
      <w:bookmarkStart w:id="1083" w:name="_Toc75734819"/>
      <w:bookmarkStart w:id="1084" w:name="_Toc99178953"/>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8"/>
      <w:bookmarkEnd w:id="1019"/>
      <w:bookmarkEnd w:id="1077"/>
      <w:bookmarkEnd w:id="1078"/>
      <w:bookmarkEnd w:id="1079"/>
      <w:bookmarkEnd w:id="1080"/>
      <w:bookmarkEnd w:id="1081"/>
      <w:bookmarkEnd w:id="1082"/>
      <w:bookmarkEnd w:id="1083"/>
      <w:bookmarkEnd w:id="1084"/>
    </w:p>
    <w:p w14:paraId="3A465CE0" w14:textId="77777777" w:rsidR="008E33F7" w:rsidRPr="00F1445B" w:rsidRDefault="008E33F7" w:rsidP="00CC0F60">
      <w:pPr>
        <w:pStyle w:val="Heading3"/>
        <w:rPr>
          <w:noProof/>
          <w:lang w:val="en-US"/>
        </w:rPr>
      </w:pPr>
      <w:bookmarkStart w:id="1085" w:name="_Toc22039988"/>
      <w:bookmarkStart w:id="1086" w:name="_Toc25070702"/>
      <w:bookmarkStart w:id="1087" w:name="_Toc34388673"/>
      <w:bookmarkStart w:id="1088" w:name="_Toc34404444"/>
      <w:bookmarkStart w:id="1089" w:name="_Toc45282289"/>
      <w:bookmarkStart w:id="1090" w:name="_Toc45882675"/>
      <w:bookmarkStart w:id="1091" w:name="_Toc51951225"/>
      <w:bookmarkStart w:id="1092" w:name="_Toc59208981"/>
      <w:bookmarkStart w:id="1093" w:name="_Toc75734820"/>
      <w:bookmarkStart w:id="1094" w:name="_Toc9917895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5"/>
      <w:bookmarkEnd w:id="1086"/>
      <w:bookmarkEnd w:id="1087"/>
      <w:bookmarkEnd w:id="1088"/>
      <w:bookmarkEnd w:id="1089"/>
      <w:bookmarkEnd w:id="1090"/>
      <w:bookmarkEnd w:id="1091"/>
      <w:bookmarkEnd w:id="1092"/>
      <w:bookmarkEnd w:id="1093"/>
      <w:bookmarkEnd w:id="1094"/>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5" w:name="_Toc25070703"/>
      <w:bookmarkStart w:id="1096" w:name="_Toc22039989"/>
      <w:bookmarkStart w:id="1097"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8" w:name="_Toc34388674"/>
      <w:bookmarkStart w:id="1099" w:name="_Toc34404445"/>
      <w:bookmarkStart w:id="1100" w:name="_Toc45282290"/>
      <w:bookmarkStart w:id="1101"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102" w:name="_Toc51951226"/>
      <w:bookmarkStart w:id="1103" w:name="_Toc59208982"/>
      <w:bookmarkStart w:id="1104" w:name="_Toc75734821"/>
      <w:bookmarkStart w:id="1105" w:name="_Toc9917895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8"/>
      <w:bookmarkEnd w:id="1099"/>
      <w:bookmarkEnd w:id="1100"/>
      <w:bookmarkEnd w:id="1101"/>
      <w:bookmarkEnd w:id="1102"/>
      <w:bookmarkEnd w:id="1103"/>
      <w:bookmarkEnd w:id="1104"/>
      <w:bookmarkEnd w:id="1105"/>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6" w:name="_Toc34388675"/>
      <w:bookmarkStart w:id="1107" w:name="_Toc34404446"/>
      <w:bookmarkStart w:id="1108" w:name="_Toc45282291"/>
      <w:bookmarkStart w:id="1109" w:name="_Toc45882677"/>
      <w:bookmarkStart w:id="1110" w:name="_Toc51951227"/>
      <w:bookmarkStart w:id="1111" w:name="_Toc59208983"/>
      <w:bookmarkStart w:id="1112" w:name="_Toc75734822"/>
      <w:bookmarkStart w:id="1113" w:name="_Toc9917895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6"/>
      <w:bookmarkEnd w:id="1107"/>
      <w:bookmarkEnd w:id="1108"/>
      <w:bookmarkEnd w:id="1109"/>
      <w:bookmarkEnd w:id="1110"/>
      <w:bookmarkEnd w:id="1111"/>
      <w:bookmarkEnd w:id="1112"/>
      <w:bookmarkEnd w:id="1113"/>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14" w:name="_Toc34388676"/>
      <w:bookmarkStart w:id="1115" w:name="_Toc34404447"/>
      <w:bookmarkStart w:id="1116" w:name="_Toc45282292"/>
      <w:bookmarkStart w:id="1117" w:name="_Toc45882678"/>
      <w:bookmarkStart w:id="1118" w:name="_Toc51951228"/>
      <w:bookmarkStart w:id="1119" w:name="_Toc59208984"/>
      <w:bookmarkStart w:id="1120" w:name="_Toc75734823"/>
      <w:bookmarkStart w:id="1121" w:name="_Toc9917895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14"/>
      <w:bookmarkEnd w:id="1115"/>
      <w:bookmarkEnd w:id="1116"/>
      <w:bookmarkEnd w:id="1117"/>
      <w:bookmarkEnd w:id="1118"/>
      <w:bookmarkEnd w:id="1119"/>
      <w:bookmarkEnd w:id="1120"/>
      <w:bookmarkEnd w:id="1121"/>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22" w:name="_Toc34388677"/>
      <w:bookmarkStart w:id="1123" w:name="_Toc34404448"/>
      <w:bookmarkStart w:id="1124" w:name="_Toc45282293"/>
      <w:bookmarkStart w:id="1125" w:name="_Toc45882679"/>
      <w:bookmarkStart w:id="1126" w:name="_Toc51951229"/>
      <w:bookmarkStart w:id="1127" w:name="_Toc59208985"/>
      <w:bookmarkStart w:id="1128" w:name="_Toc75734824"/>
      <w:bookmarkStart w:id="1129" w:name="_Toc991789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22"/>
      <w:bookmarkEnd w:id="1123"/>
      <w:bookmarkEnd w:id="1124"/>
      <w:bookmarkEnd w:id="1125"/>
      <w:bookmarkEnd w:id="1126"/>
      <w:bookmarkEnd w:id="1127"/>
      <w:bookmarkEnd w:id="1128"/>
      <w:bookmarkEnd w:id="1129"/>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30" w:name="_Toc34388678"/>
      <w:bookmarkStart w:id="1131" w:name="_Toc34404449"/>
      <w:bookmarkStart w:id="1132" w:name="_Toc45282294"/>
      <w:bookmarkStart w:id="1133" w:name="_Toc45882680"/>
      <w:bookmarkStart w:id="1134" w:name="_Toc51951230"/>
      <w:bookmarkStart w:id="1135" w:name="_Toc59208986"/>
      <w:bookmarkStart w:id="1136" w:name="_Toc75734825"/>
      <w:bookmarkStart w:id="1137" w:name="_Toc99178959"/>
      <w:r>
        <w:rPr>
          <w:noProof/>
          <w:lang w:val="en-US"/>
        </w:rPr>
        <w:t>6.2.6</w:t>
      </w:r>
      <w:r>
        <w:rPr>
          <w:noProof/>
          <w:lang w:val="en-US"/>
        </w:rPr>
        <w:tab/>
        <w:t>V2X application server discovery</w:t>
      </w:r>
      <w:bookmarkEnd w:id="1130"/>
      <w:bookmarkEnd w:id="1131"/>
      <w:bookmarkEnd w:id="1132"/>
      <w:bookmarkEnd w:id="1133"/>
      <w:bookmarkEnd w:id="1134"/>
      <w:bookmarkEnd w:id="1135"/>
      <w:bookmarkEnd w:id="1136"/>
      <w:bookmarkEnd w:id="1137"/>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8" w:name="_Toc34388679"/>
      <w:bookmarkStart w:id="1139" w:name="_Toc34404450"/>
      <w:bookmarkStart w:id="1140" w:name="_Toc45282295"/>
      <w:bookmarkStart w:id="1141" w:name="_Toc45882681"/>
      <w:bookmarkStart w:id="1142" w:name="_Toc51951231"/>
      <w:bookmarkStart w:id="1143" w:name="_Toc59208987"/>
      <w:bookmarkStart w:id="1144" w:name="_Toc75734826"/>
      <w:bookmarkStart w:id="1145" w:name="_Toc99178960"/>
      <w:r>
        <w:rPr>
          <w:noProof/>
          <w:lang w:val="en-US"/>
        </w:rPr>
        <w:t>6.2.7</w:t>
      </w:r>
      <w:r w:rsidRPr="00F1445B">
        <w:rPr>
          <w:noProof/>
          <w:lang w:val="en-US"/>
        </w:rPr>
        <w:tab/>
      </w:r>
      <w:r>
        <w:rPr>
          <w:noProof/>
          <w:lang w:val="en-US"/>
        </w:rPr>
        <w:t>V2X application server configuration</w:t>
      </w:r>
      <w:bookmarkEnd w:id="1138"/>
      <w:bookmarkEnd w:id="1139"/>
      <w:bookmarkEnd w:id="1140"/>
      <w:bookmarkEnd w:id="1141"/>
      <w:bookmarkEnd w:id="1142"/>
      <w:bookmarkEnd w:id="1143"/>
      <w:bookmarkEnd w:id="1144"/>
      <w:bookmarkEnd w:id="1145"/>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6" w:name="_Toc59208988"/>
      <w:bookmarkStart w:id="1147" w:name="_Toc75734827"/>
      <w:bookmarkStart w:id="1148" w:name="_Toc33963258"/>
      <w:bookmarkStart w:id="1149" w:name="_Toc34393328"/>
      <w:bookmarkStart w:id="1150" w:name="_Toc45216144"/>
      <w:bookmarkStart w:id="1151" w:name="_Toc51931713"/>
      <w:bookmarkStart w:id="1152" w:name="_Toc34388680"/>
      <w:bookmarkStart w:id="1153" w:name="_Toc34404451"/>
      <w:bookmarkStart w:id="1154" w:name="_Toc45282296"/>
      <w:bookmarkStart w:id="1155" w:name="_Toc45882682"/>
      <w:bookmarkStart w:id="1156" w:name="_Toc51951232"/>
      <w:bookmarkStart w:id="1157" w:name="_Toc99178961"/>
      <w:r>
        <w:t>6A</w:t>
      </w:r>
      <w:r w:rsidRPr="00972C99">
        <w:tab/>
        <w:t xml:space="preserve">Handling of unknown, unforeseen, and erroneous </w:t>
      </w:r>
      <w:r>
        <w:t xml:space="preserve">PC5 signalling protocol </w:t>
      </w:r>
      <w:r w:rsidRPr="00972C99">
        <w:t>data</w:t>
      </w:r>
      <w:bookmarkEnd w:id="1146"/>
      <w:bookmarkEnd w:id="1147"/>
      <w:bookmarkEnd w:id="1157"/>
    </w:p>
    <w:p w14:paraId="29423BAA" w14:textId="77777777" w:rsidR="008E33F7" w:rsidRPr="00972C99" w:rsidRDefault="008E33F7" w:rsidP="00CC0F60">
      <w:pPr>
        <w:pStyle w:val="Heading2"/>
      </w:pPr>
      <w:bookmarkStart w:id="1158" w:name="_Toc59208989"/>
      <w:bookmarkStart w:id="1159" w:name="_Toc75734828"/>
      <w:bookmarkStart w:id="1160" w:name="_Toc99178962"/>
      <w:r>
        <w:t>6A</w:t>
      </w:r>
      <w:r w:rsidRPr="00972C99">
        <w:t>.1</w:t>
      </w:r>
      <w:r w:rsidRPr="00972C99">
        <w:tab/>
        <w:t>General</w:t>
      </w:r>
      <w:bookmarkEnd w:id="1148"/>
      <w:bookmarkEnd w:id="1149"/>
      <w:bookmarkEnd w:id="1150"/>
      <w:bookmarkEnd w:id="1151"/>
      <w:bookmarkEnd w:id="1158"/>
      <w:bookmarkEnd w:id="1159"/>
      <w:bookmarkEnd w:id="1160"/>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CC0F60">
      <w:pPr>
        <w:pStyle w:val="Heading2"/>
      </w:pPr>
      <w:bookmarkStart w:id="1161" w:name="_Toc33963259"/>
      <w:bookmarkStart w:id="1162" w:name="_Toc34393329"/>
      <w:bookmarkStart w:id="1163" w:name="_Toc45216145"/>
      <w:bookmarkStart w:id="1164" w:name="_Toc51931714"/>
      <w:bookmarkStart w:id="1165" w:name="_Toc59208990"/>
      <w:bookmarkStart w:id="1166" w:name="_Toc75734829"/>
      <w:bookmarkStart w:id="1167" w:name="_Toc99178963"/>
      <w:r>
        <w:t>6A</w:t>
      </w:r>
      <w:r w:rsidRPr="00972C99">
        <w:t>.2</w:t>
      </w:r>
      <w:r w:rsidRPr="00972C99">
        <w:tab/>
        <w:t>Message too short or too long</w:t>
      </w:r>
      <w:bookmarkEnd w:id="1161"/>
      <w:bookmarkEnd w:id="1162"/>
      <w:bookmarkEnd w:id="1163"/>
      <w:bookmarkEnd w:id="1164"/>
      <w:bookmarkEnd w:id="1165"/>
      <w:bookmarkEnd w:id="1166"/>
      <w:bookmarkEnd w:id="1167"/>
    </w:p>
    <w:p w14:paraId="22186E61" w14:textId="77777777" w:rsidR="008E33F7" w:rsidRPr="00972C99" w:rsidRDefault="008E33F7" w:rsidP="00CC0F60">
      <w:pPr>
        <w:pStyle w:val="Heading3"/>
      </w:pPr>
      <w:bookmarkStart w:id="1168" w:name="_Toc33963260"/>
      <w:bookmarkStart w:id="1169" w:name="_Toc34393330"/>
      <w:bookmarkStart w:id="1170" w:name="_Toc45216146"/>
      <w:bookmarkStart w:id="1171" w:name="_Toc51931715"/>
      <w:bookmarkStart w:id="1172" w:name="_Toc59208991"/>
      <w:bookmarkStart w:id="1173" w:name="_Toc75734830"/>
      <w:bookmarkStart w:id="1174" w:name="_Toc99178964"/>
      <w:r>
        <w:t>6A</w:t>
      </w:r>
      <w:r w:rsidRPr="00972C99">
        <w:t>.2.1</w:t>
      </w:r>
      <w:r w:rsidRPr="00972C99">
        <w:tab/>
        <w:t>Message too short</w:t>
      </w:r>
      <w:bookmarkEnd w:id="1168"/>
      <w:bookmarkEnd w:id="1169"/>
      <w:bookmarkEnd w:id="1170"/>
      <w:bookmarkEnd w:id="1171"/>
      <w:bookmarkEnd w:id="1172"/>
      <w:bookmarkEnd w:id="1173"/>
      <w:bookmarkEnd w:id="1174"/>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CC0F60">
      <w:pPr>
        <w:pStyle w:val="Heading3"/>
      </w:pPr>
      <w:bookmarkStart w:id="1175" w:name="_Toc33963261"/>
      <w:bookmarkStart w:id="1176" w:name="_Toc34393331"/>
      <w:bookmarkStart w:id="1177" w:name="_Toc45216147"/>
      <w:bookmarkStart w:id="1178" w:name="_Toc51931716"/>
      <w:bookmarkStart w:id="1179" w:name="_Toc59208992"/>
      <w:bookmarkStart w:id="1180" w:name="_Toc75734831"/>
      <w:bookmarkStart w:id="1181" w:name="_Toc99178965"/>
      <w:r>
        <w:t>6A</w:t>
      </w:r>
      <w:r w:rsidRPr="00972C99">
        <w:t>.2.2</w:t>
      </w:r>
      <w:r w:rsidRPr="00972C99">
        <w:tab/>
        <w:t>Message too long</w:t>
      </w:r>
      <w:bookmarkEnd w:id="1175"/>
      <w:bookmarkEnd w:id="1176"/>
      <w:bookmarkEnd w:id="1177"/>
      <w:bookmarkEnd w:id="1178"/>
      <w:bookmarkEnd w:id="1179"/>
      <w:bookmarkEnd w:id="1180"/>
      <w:bookmarkEnd w:id="11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82" w:name="_Toc33963262"/>
      <w:bookmarkStart w:id="1183" w:name="_Toc34393332"/>
      <w:bookmarkStart w:id="1184" w:name="_Toc45216148"/>
      <w:bookmarkStart w:id="1185" w:name="_Toc51931717"/>
      <w:bookmarkStart w:id="1186" w:name="_Toc59208993"/>
      <w:bookmarkStart w:id="1187" w:name="_Toc75734832"/>
      <w:bookmarkStart w:id="1188" w:name="_Toc99178966"/>
      <w:r>
        <w:t>6A</w:t>
      </w:r>
      <w:r w:rsidRPr="00972C99">
        <w:t>.3</w:t>
      </w:r>
      <w:r w:rsidRPr="00972C99">
        <w:tab/>
        <w:t>Unknown or unforeseen message type</w:t>
      </w:r>
      <w:bookmarkEnd w:id="1182"/>
      <w:bookmarkEnd w:id="1183"/>
      <w:bookmarkEnd w:id="1184"/>
      <w:bookmarkEnd w:id="1185"/>
      <w:bookmarkEnd w:id="1186"/>
      <w:bookmarkEnd w:id="1187"/>
      <w:bookmarkEnd w:id="118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9" w:name="_Toc33963263"/>
      <w:bookmarkStart w:id="1190" w:name="_Toc34393333"/>
      <w:bookmarkStart w:id="1191" w:name="_Toc45216149"/>
      <w:bookmarkStart w:id="1192" w:name="_Toc51931718"/>
      <w:bookmarkStart w:id="1193" w:name="_Toc59208994"/>
      <w:bookmarkStart w:id="1194" w:name="_Toc75734833"/>
      <w:bookmarkStart w:id="1195" w:name="_Toc99178967"/>
      <w:r>
        <w:t>6A</w:t>
      </w:r>
      <w:r w:rsidRPr="00972C99">
        <w:t>.4</w:t>
      </w:r>
      <w:r w:rsidRPr="00972C99">
        <w:tab/>
        <w:t>Non-semantical mandatory information element errors</w:t>
      </w:r>
      <w:bookmarkEnd w:id="1189"/>
      <w:bookmarkEnd w:id="1190"/>
      <w:bookmarkEnd w:id="1191"/>
      <w:bookmarkEnd w:id="1192"/>
      <w:bookmarkEnd w:id="1193"/>
      <w:bookmarkEnd w:id="1194"/>
      <w:bookmarkEnd w:id="1195"/>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196" w:name="_Toc33963264"/>
      <w:bookmarkStart w:id="1197" w:name="_Toc34393334"/>
      <w:bookmarkStart w:id="1198" w:name="_Toc45216150"/>
      <w:bookmarkStart w:id="1199"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200" w:name="_Toc59208995"/>
      <w:bookmarkStart w:id="1201" w:name="_Toc75734834"/>
      <w:bookmarkStart w:id="1202" w:name="_Toc99178968"/>
      <w:r>
        <w:t>6A</w:t>
      </w:r>
      <w:r w:rsidRPr="00972C99">
        <w:t>.5</w:t>
      </w:r>
      <w:r w:rsidRPr="00972C99">
        <w:tab/>
        <w:t>Unknown and unforeseen IEs in the non-imperative message part</w:t>
      </w:r>
      <w:bookmarkEnd w:id="1196"/>
      <w:bookmarkEnd w:id="1197"/>
      <w:bookmarkEnd w:id="1198"/>
      <w:bookmarkEnd w:id="1199"/>
      <w:bookmarkEnd w:id="1200"/>
      <w:bookmarkEnd w:id="1201"/>
      <w:bookmarkEnd w:id="1202"/>
    </w:p>
    <w:p w14:paraId="55244CE0" w14:textId="77777777" w:rsidR="008E33F7" w:rsidRPr="00972C99" w:rsidRDefault="008E33F7" w:rsidP="00CC0F60">
      <w:pPr>
        <w:pStyle w:val="Heading3"/>
      </w:pPr>
      <w:bookmarkStart w:id="1203" w:name="_Toc33963265"/>
      <w:bookmarkStart w:id="1204" w:name="_Toc34393335"/>
      <w:bookmarkStart w:id="1205" w:name="_Toc45216151"/>
      <w:bookmarkStart w:id="1206" w:name="_Toc51931720"/>
      <w:bookmarkStart w:id="1207" w:name="_Toc59208996"/>
      <w:bookmarkStart w:id="1208" w:name="_Toc75734835"/>
      <w:bookmarkStart w:id="1209" w:name="_Toc99178969"/>
      <w:r>
        <w:t>6A</w:t>
      </w:r>
      <w:r w:rsidRPr="00972C99">
        <w:t>.5.1</w:t>
      </w:r>
      <w:r w:rsidRPr="00972C99">
        <w:tab/>
        <w:t>IEIs unknown in the message</w:t>
      </w:r>
      <w:bookmarkEnd w:id="1203"/>
      <w:bookmarkEnd w:id="1204"/>
      <w:bookmarkEnd w:id="1205"/>
      <w:bookmarkEnd w:id="1206"/>
      <w:bookmarkEnd w:id="1207"/>
      <w:bookmarkEnd w:id="1208"/>
      <w:bookmarkEnd w:id="1209"/>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10" w:name="_Toc33963266"/>
      <w:bookmarkStart w:id="1211" w:name="_Toc34393336"/>
      <w:bookmarkStart w:id="1212" w:name="_Toc45216152"/>
      <w:bookmarkStart w:id="1213" w:name="_Toc51931721"/>
      <w:bookmarkStart w:id="1214" w:name="_Toc59208997"/>
      <w:bookmarkStart w:id="1215" w:name="_Toc75734836"/>
      <w:bookmarkStart w:id="1216" w:name="_Toc99178970"/>
      <w:r>
        <w:lastRenderedPageBreak/>
        <w:t>6A</w:t>
      </w:r>
      <w:r w:rsidRPr="00972C99">
        <w:t>.5.2</w:t>
      </w:r>
      <w:r w:rsidRPr="00972C99">
        <w:tab/>
        <w:t>Out of sequence IEs</w:t>
      </w:r>
      <w:bookmarkEnd w:id="1210"/>
      <w:bookmarkEnd w:id="1211"/>
      <w:bookmarkEnd w:id="1212"/>
      <w:bookmarkEnd w:id="1213"/>
      <w:bookmarkEnd w:id="1214"/>
      <w:bookmarkEnd w:id="1215"/>
      <w:bookmarkEnd w:id="1216"/>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7" w:name="_Toc33963267"/>
      <w:bookmarkStart w:id="1218" w:name="_Toc34393337"/>
      <w:bookmarkStart w:id="1219" w:name="_Toc45216153"/>
      <w:bookmarkStart w:id="1220" w:name="_Toc51931722"/>
      <w:bookmarkStart w:id="1221" w:name="_Toc59208998"/>
      <w:bookmarkStart w:id="1222" w:name="_Toc75734837"/>
      <w:bookmarkStart w:id="1223" w:name="_Toc99178971"/>
      <w:r>
        <w:t>6A</w:t>
      </w:r>
      <w:r w:rsidRPr="00972C99">
        <w:t>.5.3</w:t>
      </w:r>
      <w:r w:rsidRPr="00972C99">
        <w:tab/>
        <w:t>Repeated IEs</w:t>
      </w:r>
      <w:bookmarkEnd w:id="1217"/>
      <w:bookmarkEnd w:id="1218"/>
      <w:bookmarkEnd w:id="1219"/>
      <w:bookmarkEnd w:id="1220"/>
      <w:bookmarkEnd w:id="1221"/>
      <w:bookmarkEnd w:id="1222"/>
      <w:bookmarkEnd w:id="1223"/>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24" w:name="_Toc33963268"/>
      <w:bookmarkStart w:id="1225" w:name="_Toc34393338"/>
      <w:bookmarkStart w:id="1226" w:name="_Toc45216154"/>
      <w:bookmarkStart w:id="1227" w:name="_Toc51931723"/>
      <w:bookmarkStart w:id="1228" w:name="_Toc59208999"/>
      <w:bookmarkStart w:id="1229" w:name="_Toc75734838"/>
      <w:bookmarkStart w:id="1230" w:name="_Toc99178972"/>
      <w:r>
        <w:t>6A</w:t>
      </w:r>
      <w:r w:rsidRPr="00972C99">
        <w:t>.6</w:t>
      </w:r>
      <w:r w:rsidRPr="00972C99">
        <w:tab/>
        <w:t>Non-imperative message part errors</w:t>
      </w:r>
      <w:bookmarkEnd w:id="1224"/>
      <w:bookmarkEnd w:id="1225"/>
      <w:bookmarkEnd w:id="1226"/>
      <w:bookmarkEnd w:id="1227"/>
      <w:bookmarkEnd w:id="1228"/>
      <w:bookmarkEnd w:id="1229"/>
      <w:bookmarkEnd w:id="1230"/>
    </w:p>
    <w:p w14:paraId="7DEF1FB8" w14:textId="77777777" w:rsidR="008E33F7" w:rsidRPr="00972C99" w:rsidRDefault="008E33F7" w:rsidP="00CC0F60">
      <w:pPr>
        <w:pStyle w:val="Heading3"/>
      </w:pPr>
      <w:bookmarkStart w:id="1231" w:name="_Toc33963269"/>
      <w:bookmarkStart w:id="1232" w:name="_Toc34393339"/>
      <w:bookmarkStart w:id="1233" w:name="_Toc45216155"/>
      <w:bookmarkStart w:id="1234" w:name="_Toc51931724"/>
      <w:bookmarkStart w:id="1235" w:name="_Toc59209000"/>
      <w:bookmarkStart w:id="1236" w:name="_Toc75734839"/>
      <w:bookmarkStart w:id="1237" w:name="_Toc99178973"/>
      <w:r>
        <w:t>6A</w:t>
      </w:r>
      <w:r w:rsidRPr="00972C99">
        <w:t>.6.1</w:t>
      </w:r>
      <w:r w:rsidRPr="00972C99">
        <w:tab/>
        <w:t>General</w:t>
      </w:r>
      <w:bookmarkEnd w:id="1231"/>
      <w:bookmarkEnd w:id="1232"/>
      <w:bookmarkEnd w:id="1233"/>
      <w:bookmarkEnd w:id="1234"/>
      <w:bookmarkEnd w:id="1235"/>
      <w:bookmarkEnd w:id="1236"/>
      <w:bookmarkEnd w:id="1237"/>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8" w:name="_Toc33963270"/>
      <w:bookmarkStart w:id="1239" w:name="_Toc34393340"/>
      <w:bookmarkStart w:id="1240" w:name="_Toc45216156"/>
      <w:bookmarkStart w:id="1241" w:name="_Toc51931725"/>
      <w:bookmarkStart w:id="1242" w:name="_Toc59209001"/>
      <w:bookmarkStart w:id="1243" w:name="_Toc75734840"/>
      <w:bookmarkStart w:id="1244" w:name="_Toc99178974"/>
      <w:r>
        <w:t>6A</w:t>
      </w:r>
      <w:r w:rsidRPr="00972C99">
        <w:t>.6.2</w:t>
      </w:r>
      <w:r w:rsidRPr="00972C99">
        <w:tab/>
        <w:t>Syntactically incorrect optional IEs</w:t>
      </w:r>
      <w:bookmarkEnd w:id="1238"/>
      <w:bookmarkEnd w:id="1239"/>
      <w:bookmarkEnd w:id="1240"/>
      <w:bookmarkEnd w:id="1241"/>
      <w:bookmarkEnd w:id="1242"/>
      <w:bookmarkEnd w:id="1243"/>
      <w:bookmarkEnd w:id="1244"/>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5" w:name="_Toc33963271"/>
      <w:bookmarkStart w:id="1246" w:name="_Toc34393341"/>
      <w:bookmarkStart w:id="1247" w:name="_Toc45216157"/>
      <w:bookmarkStart w:id="1248" w:name="_Toc51931726"/>
      <w:bookmarkStart w:id="1249" w:name="_Toc59209002"/>
      <w:bookmarkStart w:id="1250" w:name="_Toc75734841"/>
      <w:bookmarkStart w:id="1251" w:name="_Toc99178975"/>
      <w:r>
        <w:t>6A</w:t>
      </w:r>
      <w:r w:rsidRPr="00972C99">
        <w:t>.6.3</w:t>
      </w:r>
      <w:r w:rsidRPr="00972C99">
        <w:tab/>
        <w:t>Conditional IE errors</w:t>
      </w:r>
      <w:bookmarkEnd w:id="1245"/>
      <w:bookmarkEnd w:id="1246"/>
      <w:bookmarkEnd w:id="1247"/>
      <w:bookmarkEnd w:id="1248"/>
      <w:bookmarkEnd w:id="1249"/>
      <w:bookmarkEnd w:id="1250"/>
      <w:bookmarkEnd w:id="125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52" w:name="_Toc33963272"/>
      <w:bookmarkStart w:id="1253" w:name="_Toc34393342"/>
      <w:bookmarkStart w:id="1254" w:name="_Toc45216158"/>
      <w:bookmarkStart w:id="1255" w:name="_Toc51931727"/>
      <w:bookmarkStart w:id="1256" w:name="_Toc59209003"/>
      <w:bookmarkStart w:id="1257" w:name="_Toc75734842"/>
      <w:bookmarkStart w:id="1258" w:name="_Toc99178976"/>
      <w:r>
        <w:t>6A</w:t>
      </w:r>
      <w:r w:rsidRPr="00972C99">
        <w:t>.7</w:t>
      </w:r>
      <w:r w:rsidRPr="00972C99">
        <w:tab/>
        <w:t>Messages with semantically incorrect contents</w:t>
      </w:r>
      <w:bookmarkEnd w:id="1252"/>
      <w:bookmarkEnd w:id="1253"/>
      <w:bookmarkEnd w:id="1254"/>
      <w:bookmarkEnd w:id="1255"/>
      <w:bookmarkEnd w:id="1256"/>
      <w:bookmarkEnd w:id="1257"/>
      <w:bookmarkEnd w:id="125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9" w:name="_Toc59209004"/>
      <w:bookmarkStart w:id="1260" w:name="_Toc75734843"/>
      <w:bookmarkStart w:id="1261" w:name="_Toc99178977"/>
      <w:r>
        <w:lastRenderedPageBreak/>
        <w:t>7</w:t>
      </w:r>
      <w:r w:rsidRPr="00913BB3">
        <w:tab/>
        <w:t>Message functional definition and contents</w:t>
      </w:r>
      <w:bookmarkEnd w:id="1095"/>
      <w:bookmarkEnd w:id="1152"/>
      <w:bookmarkEnd w:id="1153"/>
      <w:bookmarkEnd w:id="1154"/>
      <w:bookmarkEnd w:id="1155"/>
      <w:bookmarkEnd w:id="1156"/>
      <w:bookmarkEnd w:id="1259"/>
      <w:bookmarkEnd w:id="1260"/>
      <w:bookmarkEnd w:id="1261"/>
    </w:p>
    <w:p w14:paraId="2CC3C992" w14:textId="77777777" w:rsidR="008E33F7" w:rsidRDefault="008E33F7" w:rsidP="00CC0F60">
      <w:pPr>
        <w:pStyle w:val="Heading2"/>
      </w:pPr>
      <w:bookmarkStart w:id="1262" w:name="_Toc525231308"/>
      <w:bookmarkStart w:id="1263" w:name="_Toc25070704"/>
      <w:bookmarkStart w:id="1264" w:name="_Toc34388681"/>
      <w:bookmarkStart w:id="1265" w:name="_Toc34404452"/>
      <w:bookmarkStart w:id="1266" w:name="_Toc45282297"/>
      <w:bookmarkStart w:id="1267" w:name="_Toc45882683"/>
      <w:bookmarkStart w:id="1268" w:name="_Toc51951233"/>
      <w:bookmarkStart w:id="1269" w:name="_Toc59209005"/>
      <w:bookmarkStart w:id="1270" w:name="_Toc75734844"/>
      <w:bookmarkStart w:id="1271" w:name="_Toc20232878"/>
      <w:bookmarkStart w:id="1272" w:name="_Toc20233352"/>
      <w:bookmarkStart w:id="1273" w:name="_Toc99178978"/>
      <w:r>
        <w:t>7.1</w:t>
      </w:r>
      <w:r>
        <w:tab/>
      </w:r>
      <w:r w:rsidRPr="00400F1D">
        <w:t>Overview</w:t>
      </w:r>
      <w:bookmarkEnd w:id="1262"/>
      <w:bookmarkEnd w:id="1263"/>
      <w:bookmarkEnd w:id="1264"/>
      <w:bookmarkEnd w:id="1265"/>
      <w:bookmarkEnd w:id="1266"/>
      <w:bookmarkEnd w:id="1267"/>
      <w:bookmarkEnd w:id="1268"/>
      <w:bookmarkEnd w:id="1269"/>
      <w:bookmarkEnd w:id="1270"/>
      <w:bookmarkEnd w:id="1273"/>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74" w:name="_Toc25070705"/>
      <w:bookmarkStart w:id="1275" w:name="_Toc34388682"/>
      <w:bookmarkStart w:id="1276" w:name="_Toc34404453"/>
      <w:bookmarkStart w:id="1277" w:name="_Toc45282298"/>
      <w:bookmarkStart w:id="1278" w:name="_Toc45882684"/>
      <w:bookmarkStart w:id="1279" w:name="_Toc51951234"/>
      <w:bookmarkStart w:id="1280" w:name="_Toc59209006"/>
      <w:bookmarkStart w:id="1281" w:name="_Toc75734845"/>
      <w:bookmarkStart w:id="1282" w:name="_Toc99178979"/>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71"/>
      <w:bookmarkEnd w:id="1274"/>
      <w:bookmarkEnd w:id="1275"/>
      <w:bookmarkEnd w:id="1276"/>
      <w:bookmarkEnd w:id="1277"/>
      <w:bookmarkEnd w:id="1278"/>
      <w:bookmarkEnd w:id="1279"/>
      <w:bookmarkEnd w:id="1280"/>
      <w:bookmarkEnd w:id="1281"/>
      <w:bookmarkEnd w:id="1282"/>
    </w:p>
    <w:p w14:paraId="2EAA05FF" w14:textId="77777777" w:rsidR="008E33F7" w:rsidRPr="00913BB3" w:rsidRDefault="008E33F7" w:rsidP="00CC0F60">
      <w:pPr>
        <w:pStyle w:val="Heading3"/>
      </w:pPr>
      <w:bookmarkStart w:id="1283" w:name="_Toc25070706"/>
      <w:bookmarkStart w:id="1284" w:name="_Toc34388683"/>
      <w:bookmarkStart w:id="1285" w:name="_Toc34404454"/>
      <w:bookmarkStart w:id="1286" w:name="_Toc45282299"/>
      <w:bookmarkStart w:id="1287" w:name="_Toc45882685"/>
      <w:bookmarkStart w:id="1288" w:name="_Toc51951235"/>
      <w:bookmarkStart w:id="1289" w:name="_Toc59209007"/>
      <w:bookmarkStart w:id="1290" w:name="_Toc75734846"/>
      <w:bookmarkStart w:id="1291" w:name="_Toc99178980"/>
      <w:r>
        <w:t>7</w:t>
      </w:r>
      <w:r w:rsidRPr="00913BB3">
        <w:t>.</w:t>
      </w:r>
      <w:r>
        <w:t>2</w:t>
      </w:r>
      <w:r w:rsidRPr="00913BB3">
        <w:t>.1</w:t>
      </w:r>
      <w:r w:rsidRPr="00913BB3">
        <w:tab/>
      </w:r>
      <w:bookmarkEnd w:id="1272"/>
      <w:r>
        <w:t>UE policy provisioning request</w:t>
      </w:r>
      <w:bookmarkEnd w:id="1283"/>
      <w:bookmarkEnd w:id="1284"/>
      <w:bookmarkEnd w:id="1285"/>
      <w:bookmarkEnd w:id="1286"/>
      <w:bookmarkEnd w:id="1287"/>
      <w:bookmarkEnd w:id="1288"/>
      <w:bookmarkEnd w:id="1289"/>
      <w:bookmarkEnd w:id="1290"/>
      <w:bookmarkEnd w:id="1291"/>
    </w:p>
    <w:p w14:paraId="4BB4DF9A" w14:textId="77777777" w:rsidR="008E33F7" w:rsidRPr="00913BB3" w:rsidRDefault="008E33F7" w:rsidP="00CC0F60">
      <w:pPr>
        <w:pStyle w:val="Heading4"/>
        <w:rPr>
          <w:lang w:eastAsia="ko-KR"/>
        </w:rPr>
      </w:pPr>
      <w:bookmarkStart w:id="1292" w:name="_Toc20233353"/>
      <w:bookmarkStart w:id="1293" w:name="_Toc25070707"/>
      <w:bookmarkStart w:id="1294" w:name="_Toc34388684"/>
      <w:bookmarkStart w:id="1295" w:name="_Toc34404455"/>
      <w:bookmarkStart w:id="1296" w:name="_Toc45282300"/>
      <w:bookmarkStart w:id="1297" w:name="_Toc45882686"/>
      <w:bookmarkStart w:id="1298" w:name="_Toc51951236"/>
      <w:bookmarkStart w:id="1299" w:name="_Toc59209008"/>
      <w:bookmarkStart w:id="1300" w:name="_Toc75734847"/>
      <w:bookmarkStart w:id="1301" w:name="_Toc9917898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92"/>
      <w:bookmarkEnd w:id="1293"/>
      <w:bookmarkEnd w:id="1294"/>
      <w:bookmarkEnd w:id="1295"/>
      <w:bookmarkEnd w:id="1296"/>
      <w:bookmarkEnd w:id="1297"/>
      <w:bookmarkEnd w:id="1298"/>
      <w:bookmarkEnd w:id="1299"/>
      <w:bookmarkEnd w:id="1300"/>
      <w:bookmarkEnd w:id="1301"/>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302" w:name="_Toc20233354"/>
      <w:bookmarkStart w:id="1303" w:name="_Toc25070708"/>
      <w:bookmarkStart w:id="1304" w:name="_Toc34388685"/>
      <w:bookmarkStart w:id="1305" w:name="_Toc34404456"/>
      <w:bookmarkStart w:id="1306" w:name="_Toc45282301"/>
      <w:bookmarkStart w:id="1307" w:name="_Toc45882687"/>
      <w:bookmarkStart w:id="1308" w:name="_Toc51951237"/>
      <w:bookmarkStart w:id="1309" w:name="_Toc59209009"/>
      <w:bookmarkStart w:id="1310" w:name="_Toc75734848"/>
      <w:bookmarkStart w:id="1311" w:name="_Toc99178982"/>
      <w:r>
        <w:t>7.2</w:t>
      </w:r>
      <w:r w:rsidRPr="00913BB3">
        <w:t>.2</w:t>
      </w:r>
      <w:r w:rsidRPr="00913BB3">
        <w:tab/>
      </w:r>
      <w:bookmarkEnd w:id="1302"/>
      <w:r>
        <w:t>UE policy provisioning reject</w:t>
      </w:r>
      <w:bookmarkEnd w:id="1303"/>
      <w:bookmarkEnd w:id="1304"/>
      <w:bookmarkEnd w:id="1305"/>
      <w:bookmarkEnd w:id="1306"/>
      <w:bookmarkEnd w:id="1307"/>
      <w:bookmarkEnd w:id="1308"/>
      <w:bookmarkEnd w:id="1309"/>
      <w:bookmarkEnd w:id="1310"/>
      <w:bookmarkEnd w:id="1311"/>
    </w:p>
    <w:p w14:paraId="60761310" w14:textId="77777777" w:rsidR="008E33F7" w:rsidRPr="00767715" w:rsidRDefault="008E33F7" w:rsidP="00CC0F60">
      <w:pPr>
        <w:pStyle w:val="Heading4"/>
        <w:rPr>
          <w:lang w:eastAsia="ko-KR"/>
        </w:rPr>
      </w:pPr>
      <w:bookmarkStart w:id="1312" w:name="_Toc20233355"/>
      <w:bookmarkStart w:id="1313" w:name="_Toc25070709"/>
      <w:bookmarkStart w:id="1314" w:name="_Toc34388686"/>
      <w:bookmarkStart w:id="1315" w:name="_Toc34404457"/>
      <w:bookmarkStart w:id="1316" w:name="_Toc45282302"/>
      <w:bookmarkStart w:id="1317" w:name="_Toc45882688"/>
      <w:bookmarkStart w:id="1318" w:name="_Toc51951238"/>
      <w:bookmarkStart w:id="1319" w:name="_Toc59209010"/>
      <w:bookmarkStart w:id="1320" w:name="_Toc75734849"/>
      <w:bookmarkStart w:id="1321" w:name="_Toc99178983"/>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12"/>
      <w:bookmarkEnd w:id="1313"/>
      <w:bookmarkEnd w:id="1314"/>
      <w:bookmarkEnd w:id="1315"/>
      <w:bookmarkEnd w:id="1316"/>
      <w:bookmarkEnd w:id="1317"/>
      <w:bookmarkEnd w:id="1318"/>
      <w:bookmarkEnd w:id="1319"/>
      <w:bookmarkEnd w:id="1320"/>
      <w:bookmarkEnd w:id="1321"/>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22" w:name="_Toc20233360"/>
    </w:p>
    <w:p w14:paraId="17FD919E" w14:textId="77777777" w:rsidR="008E33F7" w:rsidRDefault="008E33F7" w:rsidP="00CC0F60">
      <w:pPr>
        <w:pStyle w:val="Heading2"/>
      </w:pPr>
      <w:bookmarkStart w:id="1323" w:name="_Toc25070710"/>
      <w:bookmarkStart w:id="1324" w:name="_Toc34388687"/>
      <w:bookmarkStart w:id="1325" w:name="_Toc34404458"/>
      <w:bookmarkStart w:id="1326" w:name="_Toc45282303"/>
      <w:bookmarkStart w:id="1327" w:name="_Toc45882689"/>
      <w:bookmarkStart w:id="1328" w:name="_Toc51951239"/>
      <w:bookmarkStart w:id="1329" w:name="_Toc59209011"/>
      <w:bookmarkStart w:id="1330" w:name="_Toc75734850"/>
      <w:bookmarkStart w:id="1331" w:name="_Toc99178984"/>
      <w:r>
        <w:t>7.3</w:t>
      </w:r>
      <w:r>
        <w:tab/>
      </w:r>
      <w:r>
        <w:rPr>
          <w:noProof/>
          <w:lang w:val="en-US"/>
        </w:rPr>
        <w:t xml:space="preserve">V2X communication over </w:t>
      </w:r>
      <w:r>
        <w:t>PC5 signalling messages</w:t>
      </w:r>
      <w:bookmarkEnd w:id="1323"/>
      <w:bookmarkEnd w:id="1324"/>
      <w:bookmarkEnd w:id="1325"/>
      <w:bookmarkEnd w:id="1326"/>
      <w:bookmarkEnd w:id="1327"/>
      <w:bookmarkEnd w:id="1328"/>
      <w:bookmarkEnd w:id="1329"/>
      <w:bookmarkEnd w:id="1330"/>
      <w:bookmarkEnd w:id="1331"/>
    </w:p>
    <w:p w14:paraId="75C80F85" w14:textId="77777777" w:rsidR="008E33F7" w:rsidRPr="00742FAE" w:rsidRDefault="008E33F7" w:rsidP="00CC0F60">
      <w:pPr>
        <w:pStyle w:val="Heading3"/>
      </w:pPr>
      <w:bookmarkStart w:id="1332" w:name="_Toc525231348"/>
      <w:bookmarkStart w:id="1333" w:name="_Toc25070711"/>
      <w:bookmarkStart w:id="1334" w:name="_Toc34388688"/>
      <w:bookmarkStart w:id="1335" w:name="_Toc34404459"/>
      <w:bookmarkStart w:id="1336" w:name="_Toc45282304"/>
      <w:bookmarkStart w:id="1337" w:name="_Toc45882690"/>
      <w:bookmarkStart w:id="1338" w:name="_Toc51951240"/>
      <w:bookmarkStart w:id="1339" w:name="_Toc59209012"/>
      <w:bookmarkStart w:id="1340" w:name="_Toc75734851"/>
      <w:bookmarkStart w:id="1341" w:name="_Toc99178985"/>
      <w:r>
        <w:t>7.3.1</w:t>
      </w:r>
      <w:r>
        <w:tab/>
        <w:t>Direct link establishment request</w:t>
      </w:r>
      <w:bookmarkEnd w:id="1332"/>
      <w:bookmarkEnd w:id="1333"/>
      <w:bookmarkEnd w:id="1334"/>
      <w:bookmarkEnd w:id="1335"/>
      <w:bookmarkEnd w:id="1336"/>
      <w:bookmarkEnd w:id="1337"/>
      <w:bookmarkEnd w:id="1338"/>
      <w:bookmarkEnd w:id="1339"/>
      <w:bookmarkEnd w:id="1340"/>
      <w:bookmarkEnd w:id="1341"/>
    </w:p>
    <w:p w14:paraId="17085934" w14:textId="77777777" w:rsidR="008E33F7" w:rsidRPr="00742FAE" w:rsidRDefault="008E33F7" w:rsidP="00CC0F60">
      <w:pPr>
        <w:pStyle w:val="Heading4"/>
      </w:pPr>
      <w:bookmarkStart w:id="1342" w:name="_Toc525231349"/>
      <w:bookmarkStart w:id="1343" w:name="_Toc25070712"/>
      <w:bookmarkStart w:id="1344" w:name="_Toc34388689"/>
      <w:bookmarkStart w:id="1345" w:name="_Toc34404460"/>
      <w:bookmarkStart w:id="1346" w:name="_Toc45282305"/>
      <w:bookmarkStart w:id="1347" w:name="_Toc45882691"/>
      <w:bookmarkStart w:id="1348" w:name="_Toc51951241"/>
      <w:bookmarkStart w:id="1349" w:name="_Toc59209013"/>
      <w:bookmarkStart w:id="1350" w:name="_Toc75734852"/>
      <w:bookmarkStart w:id="1351" w:name="_Toc99178986"/>
      <w:r>
        <w:t>7.3.1</w:t>
      </w:r>
      <w:r w:rsidRPr="00742FAE">
        <w:t>.1</w:t>
      </w:r>
      <w:r w:rsidRPr="00742FAE">
        <w:tab/>
        <w:t>Message definition</w:t>
      </w:r>
      <w:bookmarkEnd w:id="1342"/>
      <w:bookmarkEnd w:id="1343"/>
      <w:bookmarkEnd w:id="1344"/>
      <w:bookmarkEnd w:id="1345"/>
      <w:bookmarkEnd w:id="1346"/>
      <w:bookmarkEnd w:id="1347"/>
      <w:bookmarkEnd w:id="1348"/>
      <w:bookmarkEnd w:id="1349"/>
      <w:bookmarkEnd w:id="1350"/>
      <w:bookmarkEnd w:id="1351"/>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52" w:name="_MCCTEMPBM_CRPT07900001___7"/>
            <w:r>
              <w:rPr>
                <w:rFonts w:ascii="Arial" w:hAnsi="Arial" w:cs="Arial"/>
                <w:sz w:val="18"/>
                <w:szCs w:val="18"/>
                <w:lang w:eastAsia="x-none"/>
              </w:rPr>
              <w:t>UE PC5 unicast signalling security policy</w:t>
            </w:r>
          </w:p>
          <w:bookmarkEnd w:id="1352"/>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53" w:name="_MCCTEMPBM_CRPT07900002___7"/>
            <w:r>
              <w:rPr>
                <w:rFonts w:ascii="Arial" w:hAnsi="Arial"/>
                <w:sz w:val="18"/>
                <w:lang w:eastAsia="x-none"/>
              </w:rPr>
              <w:t>74</w:t>
            </w:r>
            <w:bookmarkEnd w:id="1353"/>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54" w:name="_MCCTEMPBM_CRPT07900003___7"/>
            <w:r>
              <w:rPr>
                <w:rFonts w:ascii="Arial" w:hAnsi="Arial"/>
                <w:sz w:val="18"/>
                <w:lang w:eastAsia="x-none"/>
              </w:rPr>
              <w:t>53</w:t>
            </w:r>
            <w:bookmarkEnd w:id="1354"/>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55" w:name="_MCCTEMPBM_CRPT07900004___7"/>
            <w:r>
              <w:rPr>
                <w:rFonts w:ascii="Arial" w:hAnsi="Arial"/>
                <w:sz w:val="18"/>
                <w:lang w:eastAsia="x-none"/>
              </w:rPr>
              <w:t>54</w:t>
            </w:r>
            <w:bookmarkEnd w:id="1355"/>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6"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6"/>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7" w:name="_Toc34388690"/>
      <w:bookmarkStart w:id="1358" w:name="_Toc34404461"/>
      <w:bookmarkStart w:id="1359" w:name="_Toc45282306"/>
      <w:bookmarkStart w:id="1360" w:name="_Toc45882692"/>
      <w:bookmarkStart w:id="1361" w:name="_Toc51951242"/>
      <w:bookmarkStart w:id="1362" w:name="_Toc59209014"/>
      <w:bookmarkStart w:id="1363" w:name="_Toc75734853"/>
      <w:bookmarkStart w:id="1364" w:name="_Toc25070713"/>
      <w:bookmarkStart w:id="1365" w:name="_Toc99178987"/>
      <w:r>
        <w:t>7.3.1</w:t>
      </w:r>
      <w:r w:rsidRPr="00742FAE">
        <w:t>.</w:t>
      </w:r>
      <w:r>
        <w:t>2</w:t>
      </w:r>
      <w:r w:rsidRPr="00742FAE">
        <w:tab/>
      </w:r>
      <w:r>
        <w:t>Target user info</w:t>
      </w:r>
      <w:bookmarkEnd w:id="1357"/>
      <w:bookmarkEnd w:id="1358"/>
      <w:bookmarkEnd w:id="1359"/>
      <w:bookmarkEnd w:id="1360"/>
      <w:bookmarkEnd w:id="1361"/>
      <w:bookmarkEnd w:id="1362"/>
      <w:bookmarkEnd w:id="1363"/>
      <w:bookmarkEnd w:id="1365"/>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6" w:name="_Toc45282307"/>
      <w:bookmarkStart w:id="1367" w:name="_Toc45882693"/>
      <w:bookmarkStart w:id="1368" w:name="_Toc51951243"/>
      <w:bookmarkStart w:id="1369" w:name="_Toc59209015"/>
      <w:bookmarkStart w:id="1370" w:name="_Toc75734854"/>
      <w:bookmarkStart w:id="1371" w:name="_Toc34388691"/>
      <w:bookmarkStart w:id="1372" w:name="_Toc34404462"/>
      <w:bookmarkStart w:id="1373" w:name="_Toc99178988"/>
      <w:r>
        <w:lastRenderedPageBreak/>
        <w:t>7.3.1.3</w:t>
      </w:r>
      <w:r>
        <w:tab/>
        <w:t>Key establishment information container</w:t>
      </w:r>
      <w:bookmarkEnd w:id="1366"/>
      <w:bookmarkEnd w:id="1367"/>
      <w:bookmarkEnd w:id="1368"/>
      <w:bookmarkEnd w:id="1369"/>
      <w:bookmarkEnd w:id="1370"/>
      <w:bookmarkEnd w:id="1373"/>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74" w:name="_Toc45282308"/>
      <w:bookmarkStart w:id="1375" w:name="_Toc45882694"/>
      <w:bookmarkStart w:id="1376" w:name="_Toc51951244"/>
      <w:bookmarkStart w:id="1377" w:name="_Toc59209016"/>
      <w:bookmarkStart w:id="1378" w:name="_Toc75734855"/>
      <w:bookmarkStart w:id="1379" w:name="_Toc99178989"/>
      <w:r>
        <w:t>7.3.1.4</w:t>
      </w:r>
      <w:r>
        <w:tab/>
        <w:t>Nonce_1</w:t>
      </w:r>
      <w:bookmarkEnd w:id="1374"/>
      <w:bookmarkEnd w:id="1375"/>
      <w:bookmarkEnd w:id="1376"/>
      <w:bookmarkEnd w:id="1377"/>
      <w:bookmarkEnd w:id="1378"/>
      <w:bookmarkEnd w:id="1379"/>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80" w:name="_Toc45282309"/>
      <w:bookmarkStart w:id="1381" w:name="_Toc45882695"/>
      <w:bookmarkStart w:id="1382" w:name="_Toc51951245"/>
      <w:bookmarkStart w:id="1383" w:name="_Toc59209017"/>
      <w:bookmarkStart w:id="1384" w:name="_Toc75734856"/>
      <w:bookmarkStart w:id="1385" w:name="_Toc99178990"/>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80"/>
      <w:bookmarkEnd w:id="1381"/>
      <w:bookmarkEnd w:id="1382"/>
      <w:bookmarkEnd w:id="1383"/>
      <w:bookmarkEnd w:id="1384"/>
      <w:bookmarkEnd w:id="1385"/>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6" w:name="_Toc45282310"/>
      <w:bookmarkStart w:id="1387" w:name="_Toc45882696"/>
      <w:bookmarkStart w:id="1388" w:name="_Toc51951246"/>
      <w:bookmarkStart w:id="1389" w:name="_Toc59209018"/>
      <w:bookmarkStart w:id="1390" w:name="_Toc75734857"/>
      <w:bookmarkStart w:id="1391" w:name="_Toc99178991"/>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6"/>
      <w:bookmarkEnd w:id="1387"/>
      <w:bookmarkEnd w:id="1388"/>
      <w:bookmarkEnd w:id="1389"/>
      <w:bookmarkEnd w:id="1390"/>
      <w:bookmarkEnd w:id="1391"/>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92" w:name="_Toc45282311"/>
      <w:bookmarkStart w:id="1393" w:name="_Toc45882697"/>
      <w:bookmarkStart w:id="1394" w:name="_Toc51951247"/>
      <w:bookmarkStart w:id="1395" w:name="_Toc59209019"/>
      <w:bookmarkStart w:id="1396" w:name="_Toc75734858"/>
      <w:bookmarkStart w:id="1397" w:name="_Toc99178992"/>
      <w:r>
        <w:t>7.3.2</w:t>
      </w:r>
      <w:r>
        <w:tab/>
        <w:t>Direct link establishment accept</w:t>
      </w:r>
      <w:bookmarkEnd w:id="1364"/>
      <w:bookmarkEnd w:id="1371"/>
      <w:bookmarkEnd w:id="1372"/>
      <w:bookmarkEnd w:id="1392"/>
      <w:bookmarkEnd w:id="1393"/>
      <w:bookmarkEnd w:id="1394"/>
      <w:bookmarkEnd w:id="1395"/>
      <w:bookmarkEnd w:id="1396"/>
      <w:bookmarkEnd w:id="1397"/>
    </w:p>
    <w:p w14:paraId="442156EC" w14:textId="77777777" w:rsidR="008E33F7" w:rsidRPr="00742FAE" w:rsidRDefault="008E33F7" w:rsidP="00CC0F60">
      <w:pPr>
        <w:pStyle w:val="Heading4"/>
      </w:pPr>
      <w:bookmarkStart w:id="1398" w:name="_Toc25070714"/>
      <w:bookmarkStart w:id="1399" w:name="_Toc34388692"/>
      <w:bookmarkStart w:id="1400" w:name="_Toc34404463"/>
      <w:bookmarkStart w:id="1401" w:name="_Toc45282312"/>
      <w:bookmarkStart w:id="1402" w:name="_Toc45882698"/>
      <w:bookmarkStart w:id="1403" w:name="_Toc51951248"/>
      <w:bookmarkStart w:id="1404" w:name="_Toc59209020"/>
      <w:bookmarkStart w:id="1405" w:name="_Toc75734859"/>
      <w:bookmarkStart w:id="1406" w:name="_Toc99178993"/>
      <w:r>
        <w:t>7.3.2</w:t>
      </w:r>
      <w:r w:rsidRPr="00742FAE">
        <w:t>.1</w:t>
      </w:r>
      <w:r w:rsidRPr="00742FAE">
        <w:tab/>
        <w:t>Message definition</w:t>
      </w:r>
      <w:bookmarkEnd w:id="1398"/>
      <w:bookmarkEnd w:id="1399"/>
      <w:bookmarkEnd w:id="1400"/>
      <w:bookmarkEnd w:id="1401"/>
      <w:bookmarkEnd w:id="1402"/>
      <w:bookmarkEnd w:id="1403"/>
      <w:bookmarkEnd w:id="1404"/>
      <w:bookmarkEnd w:id="1405"/>
      <w:bookmarkEnd w:id="1406"/>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7" w:name="_MCCTEMPBM_CRPT07900006___7"/>
            <w:bookmarkEnd w:id="1407"/>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8" w:name="_MCCTEMPBM_CRPT07900007___7"/>
            <w:bookmarkEnd w:id="1408"/>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9" w:name="_Toc59209021"/>
      <w:bookmarkStart w:id="1410" w:name="_Toc75734860"/>
      <w:bookmarkStart w:id="1411" w:name="_Toc34388693"/>
      <w:bookmarkStart w:id="1412" w:name="_Toc34404464"/>
      <w:bookmarkStart w:id="1413" w:name="_Toc45282313"/>
      <w:bookmarkStart w:id="1414" w:name="_Toc45882699"/>
      <w:bookmarkStart w:id="1415" w:name="_Toc51951249"/>
      <w:bookmarkStart w:id="1416" w:name="_Toc525231359"/>
      <w:bookmarkStart w:id="1417" w:name="_Toc25070715"/>
      <w:bookmarkStart w:id="1418" w:name="_Toc99178994"/>
      <w:r>
        <w:t>7.3.2</w:t>
      </w:r>
      <w:r w:rsidRPr="00742FAE">
        <w:t>.</w:t>
      </w:r>
      <w:r>
        <w:t>2</w:t>
      </w:r>
      <w:r w:rsidRPr="00742FAE">
        <w:tab/>
      </w:r>
      <w:r>
        <w:t>IP address configuration</w:t>
      </w:r>
      <w:bookmarkEnd w:id="1409"/>
      <w:bookmarkEnd w:id="1410"/>
      <w:bookmarkEnd w:id="1418"/>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9" w:name="_Toc59209022"/>
      <w:bookmarkStart w:id="1420" w:name="_Toc75734861"/>
      <w:bookmarkStart w:id="1421" w:name="_Toc99178995"/>
      <w:r>
        <w:t>7.3.2</w:t>
      </w:r>
      <w:r w:rsidRPr="00742FAE">
        <w:t>.</w:t>
      </w:r>
      <w:r>
        <w:t>3</w:t>
      </w:r>
      <w:r w:rsidRPr="00742FAE">
        <w:tab/>
      </w:r>
      <w:r>
        <w:t>Link local IPv6 address</w:t>
      </w:r>
      <w:bookmarkEnd w:id="1419"/>
      <w:bookmarkEnd w:id="1420"/>
      <w:bookmarkEnd w:id="1421"/>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22" w:name="_Toc59209023"/>
      <w:bookmarkStart w:id="1423" w:name="_Toc75734862"/>
      <w:bookmarkStart w:id="1424" w:name="_Toc99178996"/>
      <w:r>
        <w:rPr>
          <w:rFonts w:eastAsia="SimSun" w:hint="eastAsia"/>
          <w:lang w:val="en-US" w:eastAsia="zh-CN"/>
        </w:rPr>
        <w:lastRenderedPageBreak/>
        <w:t>7</w:t>
      </w:r>
      <w:r>
        <w:t>.</w:t>
      </w:r>
      <w:r>
        <w:rPr>
          <w:rFonts w:eastAsia="SimSun" w:hint="eastAsia"/>
          <w:lang w:val="en-US" w:eastAsia="zh-CN"/>
        </w:rPr>
        <w:t>3</w:t>
      </w:r>
      <w:r>
        <w:t>.3</w:t>
      </w:r>
      <w:r>
        <w:tab/>
        <w:t>Void</w:t>
      </w:r>
      <w:bookmarkEnd w:id="1422"/>
      <w:bookmarkEnd w:id="1423"/>
      <w:bookmarkEnd w:id="1424"/>
    </w:p>
    <w:p w14:paraId="1F47435E" w14:textId="77777777" w:rsidR="008E33F7" w:rsidRDefault="008E33F7" w:rsidP="00CC0F60">
      <w:pPr>
        <w:pStyle w:val="Heading3"/>
      </w:pPr>
      <w:bookmarkStart w:id="1425" w:name="_Toc59209024"/>
      <w:bookmarkStart w:id="1426" w:name="_Toc75734863"/>
      <w:bookmarkStart w:id="1427" w:name="_Toc99178997"/>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11"/>
      <w:bookmarkEnd w:id="1412"/>
      <w:bookmarkEnd w:id="1413"/>
      <w:bookmarkEnd w:id="1414"/>
      <w:bookmarkEnd w:id="1415"/>
      <w:bookmarkEnd w:id="1425"/>
      <w:bookmarkEnd w:id="1426"/>
      <w:bookmarkEnd w:id="1427"/>
    </w:p>
    <w:p w14:paraId="0BF02D97" w14:textId="77777777" w:rsidR="008E33F7" w:rsidRDefault="008E33F7" w:rsidP="00CC0F60">
      <w:pPr>
        <w:pStyle w:val="Heading4"/>
      </w:pPr>
      <w:bookmarkStart w:id="1428" w:name="_Toc34388694"/>
      <w:bookmarkStart w:id="1429" w:name="_Toc34404465"/>
      <w:bookmarkStart w:id="1430" w:name="_Toc45282314"/>
      <w:bookmarkStart w:id="1431" w:name="_Toc45882700"/>
      <w:bookmarkStart w:id="1432" w:name="_Toc51951250"/>
      <w:bookmarkStart w:id="1433" w:name="_Toc59209025"/>
      <w:bookmarkStart w:id="1434" w:name="_Toc75734864"/>
      <w:bookmarkStart w:id="1435" w:name="_Toc99178998"/>
      <w:r>
        <w:rPr>
          <w:rFonts w:eastAsia="SimSun" w:hint="eastAsia"/>
          <w:lang w:val="en-US" w:eastAsia="zh-CN"/>
        </w:rPr>
        <w:t>7</w:t>
      </w:r>
      <w:r>
        <w:t>.</w:t>
      </w:r>
      <w:r>
        <w:rPr>
          <w:rFonts w:eastAsia="SimSun" w:hint="eastAsia"/>
          <w:lang w:val="en-US" w:eastAsia="zh-CN"/>
        </w:rPr>
        <w:t>3</w:t>
      </w:r>
      <w:r>
        <w:t>.4.1</w:t>
      </w:r>
      <w:r>
        <w:tab/>
        <w:t>Message definition</w:t>
      </w:r>
      <w:bookmarkEnd w:id="1428"/>
      <w:bookmarkEnd w:id="1429"/>
      <w:bookmarkEnd w:id="1430"/>
      <w:bookmarkEnd w:id="1431"/>
      <w:bookmarkEnd w:id="1432"/>
      <w:bookmarkEnd w:id="1433"/>
      <w:bookmarkEnd w:id="1434"/>
      <w:bookmarkEnd w:id="1435"/>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6" w:name="_Toc34388695"/>
      <w:bookmarkStart w:id="1437" w:name="_Toc34404466"/>
      <w:bookmarkStart w:id="1438" w:name="_Toc45282315"/>
      <w:bookmarkStart w:id="1439" w:name="_Toc45882701"/>
      <w:bookmarkStart w:id="1440" w:name="_Toc51951251"/>
      <w:bookmarkStart w:id="1441" w:name="_Toc59209026"/>
      <w:bookmarkStart w:id="1442" w:name="_Toc75734865"/>
      <w:bookmarkStart w:id="1443" w:name="_Toc99178999"/>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6"/>
      <w:bookmarkEnd w:id="1437"/>
      <w:bookmarkEnd w:id="1438"/>
      <w:bookmarkEnd w:id="1439"/>
      <w:bookmarkEnd w:id="1440"/>
      <w:bookmarkEnd w:id="1441"/>
      <w:bookmarkEnd w:id="1442"/>
      <w:bookmarkEnd w:id="1443"/>
    </w:p>
    <w:p w14:paraId="3DD6F073" w14:textId="77777777" w:rsidR="008E33F7" w:rsidRDefault="008E33F7" w:rsidP="00CC0F60">
      <w:pPr>
        <w:pStyle w:val="Heading4"/>
      </w:pPr>
      <w:bookmarkStart w:id="1444" w:name="_Toc34388696"/>
      <w:bookmarkStart w:id="1445" w:name="_Toc34404467"/>
      <w:bookmarkStart w:id="1446" w:name="_Toc45282316"/>
      <w:bookmarkStart w:id="1447" w:name="_Toc45882702"/>
      <w:bookmarkStart w:id="1448" w:name="_Toc51951252"/>
      <w:bookmarkStart w:id="1449" w:name="_Toc59209027"/>
      <w:bookmarkStart w:id="1450" w:name="_Toc75734866"/>
      <w:bookmarkStart w:id="1451" w:name="_Toc99179000"/>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4"/>
      <w:bookmarkEnd w:id="1445"/>
      <w:bookmarkEnd w:id="1446"/>
      <w:bookmarkEnd w:id="1447"/>
      <w:bookmarkEnd w:id="1448"/>
      <w:bookmarkEnd w:id="1449"/>
      <w:bookmarkEnd w:id="1450"/>
      <w:bookmarkEnd w:id="145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52" w:name="_Toc59209028"/>
      <w:bookmarkStart w:id="1453" w:name="_Toc75734867"/>
      <w:bookmarkStart w:id="1454" w:name="_Toc34388697"/>
      <w:bookmarkStart w:id="1455" w:name="_Toc34404468"/>
      <w:bookmarkStart w:id="1456" w:name="_Toc45282317"/>
      <w:bookmarkStart w:id="1457" w:name="_Toc45882703"/>
      <w:bookmarkStart w:id="1458" w:name="_Toc51951253"/>
      <w:bookmarkStart w:id="1459" w:name="_Toc99179001"/>
      <w:r>
        <w:t>7.3.5</w:t>
      </w:r>
      <w:r w:rsidRPr="00742FAE">
        <w:t>.</w:t>
      </w:r>
      <w:r>
        <w:t>2</w:t>
      </w:r>
      <w:r w:rsidRPr="00742FAE">
        <w:tab/>
      </w:r>
      <w:r w:rsidRPr="00C351A8">
        <w:t>QoS flow descriptions</w:t>
      </w:r>
      <w:bookmarkEnd w:id="1452"/>
      <w:bookmarkEnd w:id="1453"/>
      <w:bookmarkEnd w:id="1459"/>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60" w:name="_Toc59209029"/>
      <w:bookmarkStart w:id="1461" w:name="_Toc75734868"/>
      <w:bookmarkStart w:id="1462" w:name="_Toc99179002"/>
      <w:r>
        <w:rPr>
          <w:rFonts w:hint="eastAsia"/>
          <w:lang w:val="en-US" w:eastAsia="zh-CN"/>
        </w:rPr>
        <w:lastRenderedPageBreak/>
        <w:t>7</w:t>
      </w:r>
      <w:r>
        <w:t>.</w:t>
      </w:r>
      <w:r>
        <w:rPr>
          <w:rFonts w:hint="eastAsia"/>
          <w:lang w:val="en-US" w:eastAsia="zh-CN"/>
        </w:rPr>
        <w:t>3</w:t>
      </w:r>
      <w:r>
        <w:t>.6</w:t>
      </w:r>
      <w:r>
        <w:tab/>
      </w:r>
      <w:bookmarkEnd w:id="1416"/>
      <w:r>
        <w:t xml:space="preserve">Direct link </w:t>
      </w:r>
      <w:r>
        <w:rPr>
          <w:rFonts w:hint="eastAsia"/>
          <w:lang w:val="en-US" w:eastAsia="zh-CN"/>
        </w:rPr>
        <w:t>release</w:t>
      </w:r>
      <w:r>
        <w:t xml:space="preserve"> request</w:t>
      </w:r>
      <w:bookmarkEnd w:id="1454"/>
      <w:bookmarkEnd w:id="1455"/>
      <w:bookmarkEnd w:id="1456"/>
      <w:bookmarkEnd w:id="1457"/>
      <w:bookmarkEnd w:id="1458"/>
      <w:bookmarkEnd w:id="1460"/>
      <w:bookmarkEnd w:id="1461"/>
      <w:bookmarkEnd w:id="1462"/>
    </w:p>
    <w:p w14:paraId="0612B43C" w14:textId="77777777" w:rsidR="008E33F7" w:rsidRDefault="008E33F7" w:rsidP="00CC0F60">
      <w:pPr>
        <w:pStyle w:val="Heading4"/>
      </w:pPr>
      <w:bookmarkStart w:id="1463" w:name="_Toc525231360"/>
      <w:bookmarkStart w:id="1464" w:name="_Toc34388698"/>
      <w:bookmarkStart w:id="1465" w:name="_Toc34404469"/>
      <w:bookmarkStart w:id="1466" w:name="_Toc45282318"/>
      <w:bookmarkStart w:id="1467" w:name="_Toc45882704"/>
      <w:bookmarkStart w:id="1468" w:name="_Toc51951254"/>
      <w:bookmarkStart w:id="1469" w:name="_Toc59209030"/>
      <w:bookmarkStart w:id="1470" w:name="_Toc75734869"/>
      <w:bookmarkStart w:id="1471" w:name="_Toc99179003"/>
      <w:r>
        <w:rPr>
          <w:rFonts w:hint="eastAsia"/>
          <w:lang w:val="en-US" w:eastAsia="zh-CN"/>
        </w:rPr>
        <w:t>7</w:t>
      </w:r>
      <w:r>
        <w:t>.</w:t>
      </w:r>
      <w:r>
        <w:rPr>
          <w:rFonts w:hint="eastAsia"/>
          <w:lang w:val="en-US" w:eastAsia="zh-CN"/>
        </w:rPr>
        <w:t>3</w:t>
      </w:r>
      <w:r>
        <w:t>.6.1</w:t>
      </w:r>
      <w:r>
        <w:tab/>
        <w:t>Message definition</w:t>
      </w:r>
      <w:bookmarkEnd w:id="1463"/>
      <w:bookmarkEnd w:id="1464"/>
      <w:bookmarkEnd w:id="1465"/>
      <w:bookmarkEnd w:id="1466"/>
      <w:bookmarkEnd w:id="1467"/>
      <w:bookmarkEnd w:id="1468"/>
      <w:bookmarkEnd w:id="1469"/>
      <w:bookmarkEnd w:id="1470"/>
      <w:bookmarkEnd w:id="1471"/>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CC0F60">
      <w:pPr>
        <w:pStyle w:val="Heading3"/>
        <w:rPr>
          <w:lang w:val="en-US" w:eastAsia="zh-CN"/>
        </w:rPr>
      </w:pPr>
      <w:bookmarkStart w:id="1472" w:name="_Toc525231361"/>
      <w:bookmarkStart w:id="1473" w:name="_Toc34388699"/>
      <w:bookmarkStart w:id="1474" w:name="_Toc34404470"/>
      <w:bookmarkStart w:id="1475" w:name="_Toc45282319"/>
      <w:bookmarkStart w:id="1476" w:name="_Toc45882705"/>
      <w:bookmarkStart w:id="1477" w:name="_Toc51951255"/>
      <w:bookmarkStart w:id="1478" w:name="_Toc59209031"/>
      <w:bookmarkStart w:id="1479" w:name="_Toc75734870"/>
      <w:bookmarkStart w:id="1480" w:name="_Toc99179004"/>
      <w:r>
        <w:rPr>
          <w:rFonts w:hint="eastAsia"/>
          <w:lang w:val="en-US" w:eastAsia="zh-CN"/>
        </w:rPr>
        <w:t>7</w:t>
      </w:r>
      <w:r>
        <w:t>.</w:t>
      </w:r>
      <w:r>
        <w:rPr>
          <w:rFonts w:hint="eastAsia"/>
          <w:lang w:val="en-US" w:eastAsia="zh-CN"/>
        </w:rPr>
        <w:t>3</w:t>
      </w:r>
      <w:r>
        <w:t>.7</w:t>
      </w:r>
      <w:r>
        <w:tab/>
      </w:r>
      <w:bookmarkEnd w:id="1472"/>
      <w:r>
        <w:t xml:space="preserve">Direct link </w:t>
      </w:r>
      <w:r>
        <w:rPr>
          <w:rFonts w:hint="eastAsia"/>
          <w:lang w:val="en-US" w:eastAsia="zh-CN"/>
        </w:rPr>
        <w:t>release</w:t>
      </w:r>
      <w:r>
        <w:t xml:space="preserve"> </w:t>
      </w:r>
      <w:r>
        <w:rPr>
          <w:rFonts w:hint="eastAsia"/>
          <w:lang w:val="en-US" w:eastAsia="zh-CN"/>
        </w:rPr>
        <w:t>accept</w:t>
      </w:r>
      <w:bookmarkEnd w:id="1473"/>
      <w:bookmarkEnd w:id="1474"/>
      <w:bookmarkEnd w:id="1475"/>
      <w:bookmarkEnd w:id="1476"/>
      <w:bookmarkEnd w:id="1477"/>
      <w:bookmarkEnd w:id="1478"/>
      <w:bookmarkEnd w:id="1479"/>
      <w:bookmarkEnd w:id="1480"/>
    </w:p>
    <w:p w14:paraId="62FCE88A" w14:textId="77777777" w:rsidR="008E33F7" w:rsidRDefault="008E33F7" w:rsidP="00CC0F60">
      <w:pPr>
        <w:pStyle w:val="Heading4"/>
      </w:pPr>
      <w:bookmarkStart w:id="1481" w:name="_Toc525231362"/>
      <w:bookmarkStart w:id="1482" w:name="_Toc34388700"/>
      <w:bookmarkStart w:id="1483" w:name="_Toc34404471"/>
      <w:bookmarkStart w:id="1484" w:name="_Toc45282320"/>
      <w:bookmarkStart w:id="1485" w:name="_Toc45882706"/>
      <w:bookmarkStart w:id="1486" w:name="_Toc51951256"/>
      <w:bookmarkStart w:id="1487" w:name="_Toc59209032"/>
      <w:bookmarkStart w:id="1488" w:name="_Toc75734871"/>
      <w:bookmarkStart w:id="1489" w:name="_Toc99179005"/>
      <w:r>
        <w:rPr>
          <w:rFonts w:hint="eastAsia"/>
          <w:lang w:val="en-US" w:eastAsia="zh-CN"/>
        </w:rPr>
        <w:t>7</w:t>
      </w:r>
      <w:r>
        <w:t>.</w:t>
      </w:r>
      <w:r>
        <w:rPr>
          <w:rFonts w:hint="eastAsia"/>
          <w:lang w:val="en-US" w:eastAsia="zh-CN"/>
        </w:rPr>
        <w:t>3.</w:t>
      </w:r>
      <w:r>
        <w:rPr>
          <w:lang w:val="en-US" w:eastAsia="zh-CN"/>
        </w:rPr>
        <w:t>7.1</w:t>
      </w:r>
      <w:r>
        <w:tab/>
        <w:t>Message definition</w:t>
      </w:r>
      <w:bookmarkEnd w:id="1481"/>
      <w:bookmarkEnd w:id="1482"/>
      <w:bookmarkEnd w:id="1483"/>
      <w:bookmarkEnd w:id="1484"/>
      <w:bookmarkEnd w:id="1485"/>
      <w:bookmarkEnd w:id="1486"/>
      <w:bookmarkEnd w:id="1487"/>
      <w:bookmarkEnd w:id="1488"/>
      <w:bookmarkEnd w:id="1489"/>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CC0F60">
      <w:pPr>
        <w:pStyle w:val="Heading3"/>
      </w:pPr>
      <w:bookmarkStart w:id="1490" w:name="_Toc34388701"/>
      <w:bookmarkStart w:id="1491" w:name="_Toc34404472"/>
      <w:bookmarkStart w:id="1492" w:name="_Toc45282321"/>
      <w:bookmarkStart w:id="1493" w:name="_Toc45882707"/>
      <w:bookmarkStart w:id="1494" w:name="_Toc51951257"/>
      <w:bookmarkStart w:id="1495" w:name="_Toc59209033"/>
      <w:bookmarkStart w:id="1496" w:name="_Toc75734872"/>
      <w:bookmarkStart w:id="1497" w:name="_Toc99179006"/>
      <w:r>
        <w:t>7.3.8</w:t>
      </w:r>
      <w:r>
        <w:tab/>
        <w:t>Direct link keepalive request</w:t>
      </w:r>
      <w:bookmarkEnd w:id="1490"/>
      <w:bookmarkEnd w:id="1491"/>
      <w:bookmarkEnd w:id="1492"/>
      <w:bookmarkEnd w:id="1493"/>
      <w:bookmarkEnd w:id="1494"/>
      <w:bookmarkEnd w:id="1495"/>
      <w:bookmarkEnd w:id="1496"/>
      <w:bookmarkEnd w:id="1497"/>
    </w:p>
    <w:p w14:paraId="60CD2373" w14:textId="77777777" w:rsidR="008E33F7" w:rsidRPr="00742FAE" w:rsidRDefault="008E33F7" w:rsidP="00CC0F60">
      <w:pPr>
        <w:pStyle w:val="Heading4"/>
      </w:pPr>
      <w:bookmarkStart w:id="1498" w:name="_Toc34388702"/>
      <w:bookmarkStart w:id="1499" w:name="_Toc34404473"/>
      <w:bookmarkStart w:id="1500" w:name="_Toc45282322"/>
      <w:bookmarkStart w:id="1501" w:name="_Toc45882708"/>
      <w:bookmarkStart w:id="1502" w:name="_Toc51951258"/>
      <w:bookmarkStart w:id="1503" w:name="_Toc59209034"/>
      <w:bookmarkStart w:id="1504" w:name="_Toc75734873"/>
      <w:bookmarkStart w:id="1505" w:name="_Toc99179007"/>
      <w:r>
        <w:t>7.3.8</w:t>
      </w:r>
      <w:r w:rsidRPr="00742FAE">
        <w:t>.1</w:t>
      </w:r>
      <w:r w:rsidRPr="00742FAE">
        <w:tab/>
        <w:t>Message definition</w:t>
      </w:r>
      <w:bookmarkEnd w:id="1498"/>
      <w:bookmarkEnd w:id="1499"/>
      <w:bookmarkEnd w:id="1500"/>
      <w:bookmarkEnd w:id="1501"/>
      <w:bookmarkEnd w:id="1502"/>
      <w:bookmarkEnd w:id="1503"/>
      <w:bookmarkEnd w:id="1504"/>
      <w:bookmarkEnd w:id="150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6" w:name="_Toc34388703"/>
      <w:bookmarkStart w:id="1507" w:name="_Toc34404474"/>
      <w:bookmarkStart w:id="1508" w:name="_Toc45282323"/>
      <w:bookmarkStart w:id="1509" w:name="_Toc45882709"/>
      <w:bookmarkStart w:id="1510" w:name="_Toc51951259"/>
      <w:bookmarkStart w:id="1511" w:name="_Toc59209035"/>
      <w:bookmarkStart w:id="1512" w:name="_Toc75734874"/>
      <w:bookmarkStart w:id="1513" w:name="_Toc99179008"/>
      <w:r>
        <w:t>7.3.8</w:t>
      </w:r>
      <w:r w:rsidRPr="00742FAE">
        <w:t>.</w:t>
      </w:r>
      <w:r>
        <w:t>2</w:t>
      </w:r>
      <w:r w:rsidRPr="00742FAE">
        <w:tab/>
        <w:t>M</w:t>
      </w:r>
      <w:r>
        <w:t>aximum inactivity period</w:t>
      </w:r>
      <w:bookmarkEnd w:id="1506"/>
      <w:bookmarkEnd w:id="1507"/>
      <w:bookmarkEnd w:id="1508"/>
      <w:bookmarkEnd w:id="1509"/>
      <w:bookmarkEnd w:id="1510"/>
      <w:bookmarkEnd w:id="1511"/>
      <w:bookmarkEnd w:id="1512"/>
      <w:bookmarkEnd w:id="1513"/>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4" w:name="_Toc34388704"/>
      <w:bookmarkStart w:id="1515" w:name="_Toc34404475"/>
      <w:bookmarkStart w:id="1516" w:name="_Toc45282324"/>
      <w:bookmarkStart w:id="1517" w:name="_Toc45882710"/>
      <w:bookmarkStart w:id="1518" w:name="_Toc51951260"/>
      <w:bookmarkStart w:id="1519" w:name="_Toc59209036"/>
      <w:bookmarkStart w:id="1520" w:name="_Toc75734875"/>
      <w:bookmarkStart w:id="1521" w:name="_Toc99179009"/>
      <w:r>
        <w:t>7.3.9</w:t>
      </w:r>
      <w:r>
        <w:tab/>
        <w:t>Direct link keepalive response</w:t>
      </w:r>
      <w:bookmarkEnd w:id="1514"/>
      <w:bookmarkEnd w:id="1515"/>
      <w:bookmarkEnd w:id="1516"/>
      <w:bookmarkEnd w:id="1517"/>
      <w:bookmarkEnd w:id="1518"/>
      <w:bookmarkEnd w:id="1519"/>
      <w:bookmarkEnd w:id="1520"/>
      <w:bookmarkEnd w:id="1521"/>
    </w:p>
    <w:p w14:paraId="4E3004F1" w14:textId="77777777" w:rsidR="008E33F7" w:rsidRPr="00742FAE" w:rsidRDefault="008E33F7" w:rsidP="00CC0F60">
      <w:pPr>
        <w:pStyle w:val="Heading4"/>
      </w:pPr>
      <w:bookmarkStart w:id="1522" w:name="_Toc34388705"/>
      <w:bookmarkStart w:id="1523" w:name="_Toc34404476"/>
      <w:bookmarkStart w:id="1524" w:name="_Toc45282325"/>
      <w:bookmarkStart w:id="1525" w:name="_Toc45882711"/>
      <w:bookmarkStart w:id="1526" w:name="_Toc51951261"/>
      <w:bookmarkStart w:id="1527" w:name="_Toc59209037"/>
      <w:bookmarkStart w:id="1528" w:name="_Toc75734876"/>
      <w:bookmarkStart w:id="1529" w:name="_Toc99179010"/>
      <w:r>
        <w:t>7.3.9</w:t>
      </w:r>
      <w:r w:rsidRPr="00742FAE">
        <w:t>.1</w:t>
      </w:r>
      <w:r w:rsidRPr="00742FAE">
        <w:tab/>
        <w:t>Message definition</w:t>
      </w:r>
      <w:bookmarkEnd w:id="1522"/>
      <w:bookmarkEnd w:id="1523"/>
      <w:bookmarkEnd w:id="1524"/>
      <w:bookmarkEnd w:id="1525"/>
      <w:bookmarkEnd w:id="1526"/>
      <w:bookmarkEnd w:id="1527"/>
      <w:bookmarkEnd w:id="1528"/>
      <w:bookmarkEnd w:id="1529"/>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30" w:name="_Toc45282326"/>
      <w:bookmarkStart w:id="1531" w:name="_Toc45882712"/>
      <w:bookmarkStart w:id="1532" w:name="_Toc51951262"/>
      <w:bookmarkStart w:id="1533" w:name="_Toc59209038"/>
      <w:bookmarkStart w:id="1534" w:name="_Toc75734877"/>
      <w:bookmarkStart w:id="1535" w:name="_Toc99179011"/>
      <w:r>
        <w:t>7.3.10</w:t>
      </w:r>
      <w:r>
        <w:tab/>
        <w:t>Direct link authentication request</w:t>
      </w:r>
      <w:bookmarkEnd w:id="1530"/>
      <w:bookmarkEnd w:id="1531"/>
      <w:bookmarkEnd w:id="1532"/>
      <w:bookmarkEnd w:id="1533"/>
      <w:bookmarkEnd w:id="1534"/>
      <w:bookmarkEnd w:id="1535"/>
    </w:p>
    <w:p w14:paraId="27C0EA30" w14:textId="77777777" w:rsidR="008E33F7" w:rsidRPr="00742FAE" w:rsidRDefault="008E33F7" w:rsidP="00CC0F60">
      <w:pPr>
        <w:pStyle w:val="Heading4"/>
      </w:pPr>
      <w:bookmarkStart w:id="1536" w:name="_Toc45282327"/>
      <w:bookmarkStart w:id="1537" w:name="_Toc45882713"/>
      <w:bookmarkStart w:id="1538" w:name="_Toc51951263"/>
      <w:bookmarkStart w:id="1539" w:name="_Toc59209039"/>
      <w:bookmarkStart w:id="1540" w:name="_Toc75734878"/>
      <w:bookmarkStart w:id="1541" w:name="_Toc99179012"/>
      <w:r>
        <w:t>7.3.10</w:t>
      </w:r>
      <w:r w:rsidRPr="00742FAE">
        <w:t>.1</w:t>
      </w:r>
      <w:r w:rsidRPr="00742FAE">
        <w:tab/>
        <w:t>Message definition</w:t>
      </w:r>
      <w:bookmarkEnd w:id="1536"/>
      <w:bookmarkEnd w:id="1537"/>
      <w:bookmarkEnd w:id="1538"/>
      <w:bookmarkEnd w:id="1539"/>
      <w:bookmarkEnd w:id="1540"/>
      <w:bookmarkEnd w:id="1541"/>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42" w:name="_Toc45282328"/>
      <w:bookmarkStart w:id="1543" w:name="_Toc45882714"/>
      <w:bookmarkStart w:id="1544" w:name="_Toc51951264"/>
      <w:bookmarkStart w:id="1545" w:name="_Toc59209040"/>
      <w:bookmarkStart w:id="1546" w:name="_Toc75734879"/>
      <w:bookmarkStart w:id="1547" w:name="_Toc99179013"/>
      <w:r>
        <w:t>7.3.11</w:t>
      </w:r>
      <w:r>
        <w:tab/>
        <w:t>Direct link authentication response</w:t>
      </w:r>
      <w:bookmarkEnd w:id="1542"/>
      <w:bookmarkEnd w:id="1543"/>
      <w:bookmarkEnd w:id="1544"/>
      <w:bookmarkEnd w:id="1545"/>
      <w:bookmarkEnd w:id="1546"/>
      <w:bookmarkEnd w:id="1547"/>
    </w:p>
    <w:p w14:paraId="0338E1FC" w14:textId="77777777" w:rsidR="008E33F7" w:rsidRPr="00742FAE" w:rsidRDefault="008E33F7" w:rsidP="00CC0F60">
      <w:pPr>
        <w:pStyle w:val="Heading4"/>
      </w:pPr>
      <w:bookmarkStart w:id="1548" w:name="_Toc45282329"/>
      <w:bookmarkStart w:id="1549" w:name="_Toc45882715"/>
      <w:bookmarkStart w:id="1550" w:name="_Toc51951265"/>
      <w:bookmarkStart w:id="1551" w:name="_Toc59209041"/>
      <w:bookmarkStart w:id="1552" w:name="_Toc75734880"/>
      <w:bookmarkStart w:id="1553" w:name="_Toc99179014"/>
      <w:r>
        <w:t>7.3.11</w:t>
      </w:r>
      <w:r w:rsidRPr="00742FAE">
        <w:t>.1</w:t>
      </w:r>
      <w:r w:rsidRPr="00742FAE">
        <w:tab/>
        <w:t>Message definition</w:t>
      </w:r>
      <w:bookmarkEnd w:id="1548"/>
      <w:bookmarkEnd w:id="1549"/>
      <w:bookmarkEnd w:id="1550"/>
      <w:bookmarkEnd w:id="1551"/>
      <w:bookmarkEnd w:id="1552"/>
      <w:bookmarkEnd w:id="155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4" w:name="_Toc45282330"/>
      <w:bookmarkStart w:id="1555" w:name="_Toc45882716"/>
      <w:bookmarkStart w:id="1556" w:name="_Toc51951266"/>
      <w:bookmarkStart w:id="1557" w:name="_Toc59209042"/>
      <w:bookmarkStart w:id="1558" w:name="_Toc75734881"/>
      <w:bookmarkStart w:id="1559" w:name="_Toc99179015"/>
      <w:r>
        <w:t>7.3.12</w:t>
      </w:r>
      <w:r>
        <w:tab/>
        <w:t>Direct link authentication reject</w:t>
      </w:r>
      <w:bookmarkEnd w:id="1554"/>
      <w:bookmarkEnd w:id="1555"/>
      <w:bookmarkEnd w:id="1556"/>
      <w:bookmarkEnd w:id="1557"/>
      <w:bookmarkEnd w:id="1558"/>
      <w:bookmarkEnd w:id="1559"/>
    </w:p>
    <w:p w14:paraId="60A08212" w14:textId="77777777" w:rsidR="008E33F7" w:rsidRPr="00742FAE" w:rsidRDefault="008E33F7" w:rsidP="00CC0F60">
      <w:pPr>
        <w:pStyle w:val="Heading4"/>
      </w:pPr>
      <w:bookmarkStart w:id="1560" w:name="_Toc45282331"/>
      <w:bookmarkStart w:id="1561" w:name="_Toc45882717"/>
      <w:bookmarkStart w:id="1562" w:name="_Toc51951267"/>
      <w:bookmarkStart w:id="1563" w:name="_Toc59209043"/>
      <w:bookmarkStart w:id="1564" w:name="_Toc75734882"/>
      <w:bookmarkStart w:id="1565" w:name="_Toc99179016"/>
      <w:r>
        <w:t>7.3.12</w:t>
      </w:r>
      <w:r w:rsidRPr="00742FAE">
        <w:t>.1</w:t>
      </w:r>
      <w:r w:rsidRPr="00742FAE">
        <w:tab/>
        <w:t>Message definition</w:t>
      </w:r>
      <w:bookmarkEnd w:id="1560"/>
      <w:bookmarkEnd w:id="1561"/>
      <w:bookmarkEnd w:id="1562"/>
      <w:bookmarkEnd w:id="1563"/>
      <w:bookmarkEnd w:id="1564"/>
      <w:bookmarkEnd w:id="1565"/>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6" w:name="_Toc45282332"/>
      <w:bookmarkStart w:id="1567" w:name="_Toc45882718"/>
      <w:bookmarkStart w:id="1568" w:name="_Toc51951268"/>
      <w:bookmarkStart w:id="1569" w:name="_Toc59209044"/>
      <w:bookmarkStart w:id="1570" w:name="_Toc75734883"/>
      <w:bookmarkStart w:id="1571" w:name="_Toc99179017"/>
      <w:r>
        <w:lastRenderedPageBreak/>
        <w:t>7.3.13</w:t>
      </w:r>
      <w:r>
        <w:tab/>
        <w:t>Direct link security mode command</w:t>
      </w:r>
      <w:bookmarkEnd w:id="1566"/>
      <w:bookmarkEnd w:id="1567"/>
      <w:bookmarkEnd w:id="1568"/>
      <w:bookmarkEnd w:id="1569"/>
      <w:bookmarkEnd w:id="1570"/>
      <w:bookmarkEnd w:id="1571"/>
    </w:p>
    <w:p w14:paraId="47641ECF" w14:textId="77777777" w:rsidR="008E33F7" w:rsidRPr="00742FAE" w:rsidRDefault="008E33F7" w:rsidP="00CC0F60">
      <w:pPr>
        <w:pStyle w:val="Heading4"/>
      </w:pPr>
      <w:bookmarkStart w:id="1572" w:name="_Toc26193713"/>
      <w:bookmarkStart w:id="1573" w:name="_Toc45282333"/>
      <w:bookmarkStart w:id="1574" w:name="_Toc45882719"/>
      <w:bookmarkStart w:id="1575" w:name="_Toc51951269"/>
      <w:bookmarkStart w:id="1576" w:name="_Toc59209045"/>
      <w:bookmarkStart w:id="1577" w:name="_Toc75734884"/>
      <w:bookmarkStart w:id="1578" w:name="_Toc99179018"/>
      <w:r>
        <w:t>7.3.13</w:t>
      </w:r>
      <w:r w:rsidRPr="00742FAE">
        <w:t>.1</w:t>
      </w:r>
      <w:r w:rsidRPr="00742FAE">
        <w:tab/>
        <w:t>Message definition</w:t>
      </w:r>
      <w:bookmarkEnd w:id="1572"/>
      <w:bookmarkEnd w:id="1573"/>
      <w:bookmarkEnd w:id="1574"/>
      <w:bookmarkEnd w:id="1575"/>
      <w:bookmarkEnd w:id="1576"/>
      <w:bookmarkEnd w:id="1577"/>
      <w:bookmarkEnd w:id="1578"/>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9" w:name="_Toc45282334"/>
      <w:bookmarkStart w:id="1580" w:name="_Toc45882720"/>
      <w:bookmarkStart w:id="1581" w:name="_Toc51951270"/>
      <w:bookmarkStart w:id="1582" w:name="_Toc59209046"/>
      <w:bookmarkStart w:id="1583" w:name="_Toc75734885"/>
      <w:bookmarkStart w:id="1584" w:name="_Toc99179019"/>
      <w:r>
        <w:t>7.3.13</w:t>
      </w:r>
      <w:r w:rsidRPr="00742FAE">
        <w:t>.</w:t>
      </w:r>
      <w:r>
        <w:t>2</w:t>
      </w:r>
      <w:r>
        <w:tab/>
        <w:t>Nonce_2</w:t>
      </w:r>
      <w:bookmarkEnd w:id="1579"/>
      <w:bookmarkEnd w:id="1580"/>
      <w:bookmarkEnd w:id="1581"/>
      <w:bookmarkEnd w:id="1582"/>
      <w:bookmarkEnd w:id="1583"/>
      <w:bookmarkEnd w:id="1584"/>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85" w:name="_Toc45282335"/>
      <w:bookmarkStart w:id="1586" w:name="_Toc45882721"/>
      <w:bookmarkStart w:id="1587" w:name="_Toc51951271"/>
      <w:bookmarkStart w:id="1588" w:name="_Toc59209047"/>
      <w:bookmarkStart w:id="1589" w:name="_Toc75734886"/>
      <w:bookmarkStart w:id="1590" w:name="_Toc99179020"/>
      <w:r>
        <w:t>7.3.13.3</w:t>
      </w:r>
      <w:r>
        <w:tab/>
        <w:t xml:space="preserve">LSB of </w:t>
      </w:r>
      <w:r w:rsidRPr="00D45F63">
        <w:t>KNRP-sess ID</w:t>
      </w:r>
      <w:bookmarkEnd w:id="1585"/>
      <w:bookmarkEnd w:id="1586"/>
      <w:bookmarkEnd w:id="1587"/>
      <w:bookmarkEnd w:id="1588"/>
      <w:bookmarkEnd w:id="1589"/>
      <w:bookmarkEnd w:id="1590"/>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91" w:name="_Toc45282336"/>
      <w:bookmarkStart w:id="1592" w:name="_Toc45882722"/>
      <w:bookmarkStart w:id="1593" w:name="_Toc51951272"/>
      <w:bookmarkStart w:id="1594" w:name="_Toc59209048"/>
      <w:bookmarkStart w:id="1595" w:name="_Toc75734887"/>
      <w:bookmarkStart w:id="1596" w:name="_Toc99179021"/>
      <w:r>
        <w:t>7.3.13.4</w:t>
      </w:r>
      <w:r w:rsidRPr="00742FAE">
        <w:tab/>
      </w:r>
      <w:r>
        <w:t>Key establishment information container</w:t>
      </w:r>
      <w:bookmarkEnd w:id="1591"/>
      <w:bookmarkEnd w:id="1592"/>
      <w:bookmarkEnd w:id="1593"/>
      <w:bookmarkEnd w:id="1594"/>
      <w:bookmarkEnd w:id="1595"/>
      <w:bookmarkEnd w:id="159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7" w:name="_Toc45282337"/>
      <w:bookmarkStart w:id="1598" w:name="_Toc45882723"/>
      <w:bookmarkStart w:id="1599" w:name="_Toc51951273"/>
      <w:bookmarkStart w:id="1600" w:name="_Toc59209049"/>
      <w:bookmarkStart w:id="1601" w:name="_Toc75734888"/>
      <w:bookmarkStart w:id="1602" w:name="_Toc99179022"/>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7"/>
      <w:bookmarkEnd w:id="1598"/>
      <w:bookmarkEnd w:id="1599"/>
      <w:bookmarkEnd w:id="1600"/>
      <w:bookmarkEnd w:id="1601"/>
      <w:bookmarkEnd w:id="1602"/>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03" w:name="_Toc59209050"/>
      <w:bookmarkStart w:id="1604" w:name="_Toc75734889"/>
      <w:bookmarkStart w:id="1605" w:name="_Toc45282338"/>
      <w:bookmarkStart w:id="1606" w:name="_Toc45882724"/>
      <w:bookmarkStart w:id="1607" w:name="_Toc51951274"/>
      <w:bookmarkStart w:id="1608" w:name="_Toc99179023"/>
      <w:r>
        <w:t>7.3.13.</w:t>
      </w:r>
      <w:r>
        <w:rPr>
          <w:lang w:eastAsia="zh-CN"/>
        </w:rPr>
        <w:t>6</w:t>
      </w:r>
      <w:r>
        <w:tab/>
      </w:r>
      <w:r>
        <w:rPr>
          <w:lang w:eastAsia="ja-JP"/>
        </w:rPr>
        <w:t>UE PC5 unicast signalling security policy</w:t>
      </w:r>
      <w:bookmarkEnd w:id="1603"/>
      <w:bookmarkEnd w:id="1604"/>
      <w:bookmarkEnd w:id="1608"/>
    </w:p>
    <w:p w14:paraId="0CEC2372" w14:textId="77777777" w:rsidR="008E33F7" w:rsidRDefault="008E33F7" w:rsidP="008E33F7">
      <w:pPr>
        <w:rPr>
          <w:lang w:eastAsia="zh-CN"/>
        </w:rPr>
      </w:pPr>
      <w:bookmarkStart w:id="1609"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10" w:name="_Toc75734890"/>
      <w:bookmarkStart w:id="1611" w:name="_Toc99179024"/>
      <w:r>
        <w:lastRenderedPageBreak/>
        <w:t>7.3.14</w:t>
      </w:r>
      <w:r>
        <w:tab/>
        <w:t>Direct link security mode complete</w:t>
      </w:r>
      <w:bookmarkEnd w:id="1605"/>
      <w:bookmarkEnd w:id="1606"/>
      <w:bookmarkEnd w:id="1607"/>
      <w:bookmarkEnd w:id="1609"/>
      <w:bookmarkEnd w:id="1610"/>
      <w:bookmarkEnd w:id="1611"/>
    </w:p>
    <w:p w14:paraId="79ACD6F6" w14:textId="77777777" w:rsidR="008E33F7" w:rsidRPr="00742FAE" w:rsidRDefault="008E33F7" w:rsidP="00CC0F60">
      <w:pPr>
        <w:pStyle w:val="Heading4"/>
      </w:pPr>
      <w:bookmarkStart w:id="1612" w:name="_Toc45282339"/>
      <w:bookmarkStart w:id="1613" w:name="_Toc45882725"/>
      <w:bookmarkStart w:id="1614" w:name="_Toc51951275"/>
      <w:bookmarkStart w:id="1615" w:name="_Toc59209052"/>
      <w:bookmarkStart w:id="1616" w:name="_Toc75734891"/>
      <w:bookmarkStart w:id="1617" w:name="_Toc99179025"/>
      <w:r>
        <w:t>7.3.14</w:t>
      </w:r>
      <w:r w:rsidRPr="00742FAE">
        <w:t>.1</w:t>
      </w:r>
      <w:r w:rsidRPr="00742FAE">
        <w:tab/>
        <w:t>Message definition</w:t>
      </w:r>
      <w:bookmarkEnd w:id="1612"/>
      <w:bookmarkEnd w:id="1613"/>
      <w:bookmarkEnd w:id="1614"/>
      <w:bookmarkEnd w:id="1615"/>
      <w:bookmarkEnd w:id="1616"/>
      <w:bookmarkEnd w:id="1617"/>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8"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8"/>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9" w:name="_Toc45282340"/>
      <w:bookmarkStart w:id="1620" w:name="_Toc45882726"/>
      <w:bookmarkStart w:id="1621" w:name="_Toc51951276"/>
      <w:bookmarkStart w:id="1622" w:name="_Toc59209053"/>
      <w:bookmarkStart w:id="1623" w:name="_Toc75734892"/>
      <w:bookmarkStart w:id="1624" w:name="_Toc99179026"/>
      <w:r>
        <w:t>7.3.14</w:t>
      </w:r>
      <w:r w:rsidRPr="00742FAE">
        <w:t>.</w:t>
      </w:r>
      <w:r>
        <w:t>2</w:t>
      </w:r>
      <w:r w:rsidRPr="00742FAE">
        <w:tab/>
      </w:r>
      <w:r>
        <w:t>IP address configuration</w:t>
      </w:r>
      <w:bookmarkEnd w:id="1619"/>
      <w:bookmarkEnd w:id="1620"/>
      <w:bookmarkEnd w:id="1621"/>
      <w:bookmarkEnd w:id="1622"/>
      <w:bookmarkEnd w:id="1623"/>
      <w:bookmarkEnd w:id="1624"/>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5" w:name="_Toc45282341"/>
      <w:bookmarkStart w:id="1626" w:name="_Toc45882727"/>
      <w:bookmarkStart w:id="1627" w:name="_Toc51951277"/>
      <w:bookmarkStart w:id="1628" w:name="_Toc59209054"/>
      <w:bookmarkStart w:id="1629" w:name="_Toc75734893"/>
      <w:bookmarkStart w:id="1630" w:name="_Toc99179027"/>
      <w:r>
        <w:t>7.3.14</w:t>
      </w:r>
      <w:r w:rsidRPr="00742FAE">
        <w:t>.</w:t>
      </w:r>
      <w:r>
        <w:t>3</w:t>
      </w:r>
      <w:r w:rsidRPr="00742FAE">
        <w:tab/>
      </w:r>
      <w:r>
        <w:t>Link local IPv6 address</w:t>
      </w:r>
      <w:bookmarkEnd w:id="1625"/>
      <w:bookmarkEnd w:id="1626"/>
      <w:bookmarkEnd w:id="1627"/>
      <w:bookmarkEnd w:id="1628"/>
      <w:bookmarkEnd w:id="1629"/>
      <w:bookmarkEnd w:id="1630"/>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31" w:name="_Toc45282342"/>
      <w:bookmarkStart w:id="1632" w:name="_Toc45882728"/>
      <w:bookmarkStart w:id="1633" w:name="_Toc51951278"/>
      <w:bookmarkStart w:id="1634" w:name="_Toc59209055"/>
      <w:bookmarkStart w:id="1635" w:name="_Toc75734894"/>
      <w:bookmarkStart w:id="1636" w:name="_Toc9917902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31"/>
      <w:bookmarkEnd w:id="1632"/>
      <w:bookmarkEnd w:id="1633"/>
      <w:bookmarkEnd w:id="1634"/>
      <w:bookmarkEnd w:id="1635"/>
      <w:bookmarkEnd w:id="1636"/>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7" w:name="_Toc45282343"/>
      <w:bookmarkStart w:id="1638" w:name="_Toc45882729"/>
      <w:bookmarkStart w:id="1639" w:name="_Toc51951279"/>
      <w:bookmarkStart w:id="1640" w:name="_Toc59209056"/>
      <w:bookmarkStart w:id="1641" w:name="_Toc75734895"/>
      <w:bookmarkStart w:id="1642" w:name="_Toc99179029"/>
      <w:r>
        <w:t>7.3.15</w:t>
      </w:r>
      <w:r>
        <w:tab/>
        <w:t>Direct link security mode reject</w:t>
      </w:r>
      <w:bookmarkEnd w:id="1637"/>
      <w:bookmarkEnd w:id="1638"/>
      <w:bookmarkEnd w:id="1639"/>
      <w:bookmarkEnd w:id="1640"/>
      <w:bookmarkEnd w:id="1641"/>
      <w:bookmarkEnd w:id="1642"/>
    </w:p>
    <w:p w14:paraId="7D7031D1" w14:textId="77777777" w:rsidR="008E33F7" w:rsidRPr="00742FAE" w:rsidRDefault="008E33F7" w:rsidP="00CC0F60">
      <w:pPr>
        <w:pStyle w:val="Heading4"/>
      </w:pPr>
      <w:bookmarkStart w:id="1643" w:name="_Toc45282344"/>
      <w:bookmarkStart w:id="1644" w:name="_Toc45882730"/>
      <w:bookmarkStart w:id="1645" w:name="_Toc51951280"/>
      <w:bookmarkStart w:id="1646" w:name="_Toc59209057"/>
      <w:bookmarkStart w:id="1647" w:name="_Toc75734896"/>
      <w:bookmarkStart w:id="1648" w:name="_Toc99179030"/>
      <w:r>
        <w:t>7.3.15</w:t>
      </w:r>
      <w:r w:rsidRPr="00742FAE">
        <w:t>.1</w:t>
      </w:r>
      <w:r w:rsidRPr="00742FAE">
        <w:tab/>
        <w:t>Message definition</w:t>
      </w:r>
      <w:bookmarkEnd w:id="1643"/>
      <w:bookmarkEnd w:id="1644"/>
      <w:bookmarkEnd w:id="1645"/>
      <w:bookmarkEnd w:id="1646"/>
      <w:bookmarkEnd w:id="1647"/>
      <w:bookmarkEnd w:id="164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9" w:name="_Toc45282345"/>
      <w:bookmarkStart w:id="1650" w:name="_Toc45882731"/>
      <w:bookmarkStart w:id="1651" w:name="_Toc51951281"/>
      <w:bookmarkStart w:id="1652" w:name="_Toc59209058"/>
      <w:bookmarkStart w:id="1653" w:name="_Toc75734897"/>
      <w:bookmarkStart w:id="1654" w:name="_Toc34388706"/>
      <w:bookmarkStart w:id="1655" w:name="_Toc34404477"/>
      <w:bookmarkStart w:id="1656" w:name="_Toc99179031"/>
      <w:r>
        <w:t>7.3.16</w:t>
      </w:r>
      <w:r>
        <w:tab/>
        <w:t>Direct link rekeying request</w:t>
      </w:r>
      <w:bookmarkEnd w:id="1649"/>
      <w:bookmarkEnd w:id="1650"/>
      <w:bookmarkEnd w:id="1651"/>
      <w:bookmarkEnd w:id="1652"/>
      <w:bookmarkEnd w:id="1653"/>
      <w:bookmarkEnd w:id="1656"/>
    </w:p>
    <w:p w14:paraId="6F0E0D94" w14:textId="77777777" w:rsidR="008E33F7" w:rsidRPr="00742FAE" w:rsidRDefault="008E33F7" w:rsidP="00CC0F60">
      <w:pPr>
        <w:pStyle w:val="Heading4"/>
      </w:pPr>
      <w:bookmarkStart w:id="1657" w:name="_Toc45282346"/>
      <w:bookmarkStart w:id="1658" w:name="_Toc45882732"/>
      <w:bookmarkStart w:id="1659" w:name="_Toc51951282"/>
      <w:bookmarkStart w:id="1660" w:name="_Toc59209059"/>
      <w:bookmarkStart w:id="1661" w:name="_Toc75734898"/>
      <w:bookmarkStart w:id="1662" w:name="_Toc99179032"/>
      <w:r>
        <w:t>7.3.16</w:t>
      </w:r>
      <w:r w:rsidRPr="00742FAE">
        <w:t>.1</w:t>
      </w:r>
      <w:r w:rsidRPr="00742FAE">
        <w:tab/>
        <w:t>Message definition</w:t>
      </w:r>
      <w:bookmarkEnd w:id="1657"/>
      <w:bookmarkEnd w:id="1658"/>
      <w:bookmarkEnd w:id="1659"/>
      <w:bookmarkEnd w:id="1660"/>
      <w:bookmarkEnd w:id="1661"/>
      <w:bookmarkEnd w:id="1662"/>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63"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63"/>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4" w:name="_MCCTEMPBM_CRPT07900010___7"/>
            <w:r>
              <w:rPr>
                <w:rFonts w:ascii="Arial" w:hAnsi="Arial" w:cs="Arial"/>
                <w:sz w:val="18"/>
                <w:szCs w:val="18"/>
                <w:lang w:eastAsia="x-none"/>
              </w:rPr>
              <w:t>Re-authentication indication</w:t>
            </w:r>
          </w:p>
          <w:bookmarkEnd w:id="1664"/>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5" w:name="_Toc45282347"/>
      <w:bookmarkStart w:id="1666" w:name="_Toc45882733"/>
      <w:bookmarkStart w:id="1667" w:name="_Toc51951283"/>
      <w:bookmarkStart w:id="1668" w:name="_Toc59209060"/>
      <w:bookmarkStart w:id="1669" w:name="_Toc75734899"/>
      <w:bookmarkStart w:id="1670" w:name="_Toc99179033"/>
      <w:r>
        <w:t>7.3.16</w:t>
      </w:r>
      <w:r w:rsidRPr="00742FAE">
        <w:t>.</w:t>
      </w:r>
      <w:r>
        <w:t>2</w:t>
      </w:r>
      <w:r>
        <w:tab/>
        <w:t>Key establishment information container</w:t>
      </w:r>
      <w:bookmarkEnd w:id="1665"/>
      <w:bookmarkEnd w:id="1666"/>
      <w:bookmarkEnd w:id="1667"/>
      <w:bookmarkEnd w:id="1668"/>
      <w:bookmarkEnd w:id="1669"/>
      <w:bookmarkEnd w:id="1670"/>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71" w:name="_Toc45282348"/>
      <w:bookmarkStart w:id="1672" w:name="_Toc45882734"/>
      <w:bookmarkStart w:id="1673" w:name="_Toc51951284"/>
      <w:bookmarkStart w:id="1674" w:name="_Toc59209061"/>
      <w:bookmarkStart w:id="1675" w:name="_Toc75734900"/>
      <w:bookmarkStart w:id="1676" w:name="_Toc99179034"/>
      <w:r>
        <w:t>7.3.16</w:t>
      </w:r>
      <w:r w:rsidRPr="00742FAE">
        <w:t>.</w:t>
      </w:r>
      <w:r>
        <w:t>3</w:t>
      </w:r>
      <w:r>
        <w:tab/>
        <w:t>Nonce_1</w:t>
      </w:r>
      <w:bookmarkEnd w:id="1671"/>
      <w:bookmarkEnd w:id="1672"/>
      <w:bookmarkEnd w:id="1673"/>
      <w:bookmarkEnd w:id="1674"/>
      <w:bookmarkEnd w:id="1675"/>
      <w:bookmarkEnd w:id="1676"/>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7" w:name="_Toc45282349"/>
      <w:bookmarkStart w:id="1678" w:name="_Toc45882735"/>
      <w:bookmarkStart w:id="1679" w:name="_Toc51951285"/>
      <w:bookmarkStart w:id="1680" w:name="_Toc59209062"/>
      <w:bookmarkStart w:id="1681" w:name="_Toc75734901"/>
      <w:bookmarkStart w:id="1682" w:name="_Toc99179035"/>
      <w:r>
        <w:t>7.3.16.4</w:t>
      </w:r>
      <w:r>
        <w:tab/>
      </w:r>
      <w:r w:rsidRPr="00C76604">
        <w:t>MSB of KNRP-sess ID</w:t>
      </w:r>
      <w:bookmarkEnd w:id="1677"/>
      <w:bookmarkEnd w:id="1678"/>
      <w:bookmarkEnd w:id="1679"/>
      <w:bookmarkEnd w:id="1680"/>
      <w:bookmarkEnd w:id="1681"/>
      <w:bookmarkEnd w:id="1682"/>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83" w:name="_Toc45282350"/>
      <w:bookmarkStart w:id="1684" w:name="_Toc45882736"/>
      <w:bookmarkStart w:id="1685" w:name="_Toc51951286"/>
      <w:bookmarkStart w:id="1686" w:name="_Toc59209063"/>
      <w:bookmarkStart w:id="1687" w:name="_Toc75734902"/>
      <w:bookmarkStart w:id="1688" w:name="_Toc99179036"/>
      <w:r>
        <w:t>7.3.16.5</w:t>
      </w:r>
      <w:r w:rsidRPr="00742FAE">
        <w:tab/>
      </w:r>
      <w:r>
        <w:t>Re-authentication indication</w:t>
      </w:r>
      <w:bookmarkEnd w:id="1683"/>
      <w:bookmarkEnd w:id="1684"/>
      <w:bookmarkEnd w:id="1685"/>
      <w:bookmarkEnd w:id="1686"/>
      <w:bookmarkEnd w:id="1687"/>
      <w:bookmarkEnd w:id="1688"/>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9" w:name="_Toc45282351"/>
      <w:bookmarkStart w:id="1690" w:name="_Toc45882737"/>
      <w:bookmarkStart w:id="1691" w:name="_Toc51951287"/>
      <w:bookmarkStart w:id="1692" w:name="_Toc59209064"/>
      <w:bookmarkStart w:id="1693" w:name="_Toc75734903"/>
      <w:bookmarkStart w:id="1694" w:name="_Toc99179037"/>
      <w:r>
        <w:lastRenderedPageBreak/>
        <w:t>7.3.17</w:t>
      </w:r>
      <w:r>
        <w:tab/>
        <w:t>Direct link rekeying response</w:t>
      </w:r>
      <w:bookmarkEnd w:id="1689"/>
      <w:bookmarkEnd w:id="1690"/>
      <w:bookmarkEnd w:id="1691"/>
      <w:bookmarkEnd w:id="1692"/>
      <w:bookmarkEnd w:id="1693"/>
      <w:bookmarkEnd w:id="1694"/>
    </w:p>
    <w:p w14:paraId="6A0D3536" w14:textId="77777777" w:rsidR="008E33F7" w:rsidRPr="00742FAE" w:rsidRDefault="008E33F7" w:rsidP="00CC0F60">
      <w:pPr>
        <w:pStyle w:val="Heading4"/>
      </w:pPr>
      <w:bookmarkStart w:id="1695" w:name="_Toc45282352"/>
      <w:bookmarkStart w:id="1696" w:name="_Toc45882738"/>
      <w:bookmarkStart w:id="1697" w:name="_Toc51951288"/>
      <w:bookmarkStart w:id="1698" w:name="_Toc59209065"/>
      <w:bookmarkStart w:id="1699" w:name="_Toc75734904"/>
      <w:bookmarkStart w:id="1700" w:name="_Toc99179038"/>
      <w:r>
        <w:t>7.3.17</w:t>
      </w:r>
      <w:r w:rsidRPr="00742FAE">
        <w:t>.1</w:t>
      </w:r>
      <w:r w:rsidRPr="00742FAE">
        <w:tab/>
        <w:t>Message definition</w:t>
      </w:r>
      <w:bookmarkEnd w:id="1695"/>
      <w:bookmarkEnd w:id="1696"/>
      <w:bookmarkEnd w:id="1697"/>
      <w:bookmarkEnd w:id="1698"/>
      <w:bookmarkEnd w:id="1699"/>
      <w:bookmarkEnd w:id="170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701" w:name="_Toc45282353"/>
      <w:bookmarkStart w:id="1702" w:name="_Toc45882739"/>
      <w:bookmarkStart w:id="1703" w:name="_Toc51951289"/>
      <w:bookmarkStart w:id="1704" w:name="_Toc59209066"/>
      <w:bookmarkStart w:id="1705" w:name="_Toc75734905"/>
      <w:bookmarkStart w:id="1706" w:name="_Toc99179039"/>
      <w:r>
        <w:t>7.3.18</w:t>
      </w:r>
      <w:r>
        <w:tab/>
        <w:t>Direct link identifier update request</w:t>
      </w:r>
      <w:bookmarkEnd w:id="1701"/>
      <w:bookmarkEnd w:id="1702"/>
      <w:bookmarkEnd w:id="1703"/>
      <w:bookmarkEnd w:id="1704"/>
      <w:bookmarkEnd w:id="1705"/>
      <w:bookmarkEnd w:id="1706"/>
    </w:p>
    <w:p w14:paraId="1CA61560" w14:textId="77777777" w:rsidR="008E33F7" w:rsidRPr="00742FAE" w:rsidRDefault="008E33F7" w:rsidP="00CC0F60">
      <w:pPr>
        <w:pStyle w:val="Heading4"/>
      </w:pPr>
      <w:bookmarkStart w:id="1707" w:name="_Toc45282354"/>
      <w:bookmarkStart w:id="1708" w:name="_Toc45882740"/>
      <w:bookmarkStart w:id="1709" w:name="_Toc51951290"/>
      <w:bookmarkStart w:id="1710" w:name="_Toc59209067"/>
      <w:bookmarkStart w:id="1711" w:name="_Toc75734906"/>
      <w:bookmarkStart w:id="1712" w:name="_Toc99179040"/>
      <w:r>
        <w:t>7.3.18</w:t>
      </w:r>
      <w:r w:rsidRPr="00742FAE">
        <w:t>.1</w:t>
      </w:r>
      <w:r w:rsidRPr="00742FAE">
        <w:tab/>
        <w:t>Message definition</w:t>
      </w:r>
      <w:bookmarkEnd w:id="1707"/>
      <w:bookmarkEnd w:id="1708"/>
      <w:bookmarkEnd w:id="1709"/>
      <w:bookmarkEnd w:id="1710"/>
      <w:bookmarkEnd w:id="1711"/>
      <w:bookmarkEnd w:id="1712"/>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13" w:name="_MCCTEMPBM_CRPT07900011___7"/>
            <w:bookmarkEnd w:id="1713"/>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4" w:name="_Toc45282355"/>
      <w:bookmarkStart w:id="1715" w:name="_Toc45882741"/>
      <w:bookmarkStart w:id="1716" w:name="_Toc51951291"/>
      <w:bookmarkStart w:id="1717" w:name="_Toc59209068"/>
      <w:bookmarkStart w:id="1718" w:name="_Toc75734907"/>
    </w:p>
    <w:p w14:paraId="72798468" w14:textId="69EC96EE" w:rsidR="008E33F7" w:rsidRDefault="008E33F7" w:rsidP="00CC0F60">
      <w:pPr>
        <w:pStyle w:val="Heading4"/>
      </w:pPr>
      <w:bookmarkStart w:id="1719" w:name="_Toc99179041"/>
      <w:r>
        <w:rPr>
          <w:rFonts w:eastAsia="SimSun" w:hint="eastAsia"/>
          <w:lang w:val="en-US" w:eastAsia="zh-CN"/>
        </w:rPr>
        <w:t>7.3.18</w:t>
      </w:r>
      <w:r>
        <w:t>.</w:t>
      </w:r>
      <w:r>
        <w:rPr>
          <w:rFonts w:hint="eastAsia"/>
          <w:lang w:eastAsia="zh-CN"/>
        </w:rPr>
        <w:t>2</w:t>
      </w:r>
      <w:r>
        <w:tab/>
      </w:r>
      <w:r w:rsidRPr="00785030">
        <w:rPr>
          <w:lang w:eastAsia="zh-CN"/>
        </w:rPr>
        <w:t>Source user info</w:t>
      </w:r>
      <w:bookmarkEnd w:id="1714"/>
      <w:bookmarkEnd w:id="1715"/>
      <w:bookmarkEnd w:id="1716"/>
      <w:bookmarkEnd w:id="1717"/>
      <w:bookmarkEnd w:id="1718"/>
      <w:bookmarkEnd w:id="1719"/>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20" w:name="_Toc45282356"/>
      <w:bookmarkStart w:id="1721" w:name="_Toc45882742"/>
      <w:bookmarkStart w:id="1722" w:name="_Toc51951292"/>
      <w:bookmarkStart w:id="1723" w:name="_Toc59209069"/>
      <w:bookmarkStart w:id="1724" w:name="_Toc75734908"/>
      <w:bookmarkStart w:id="1725" w:name="_Toc99179042"/>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20"/>
      <w:bookmarkEnd w:id="1721"/>
      <w:bookmarkEnd w:id="1722"/>
      <w:bookmarkEnd w:id="1723"/>
      <w:bookmarkEnd w:id="1724"/>
      <w:bookmarkEnd w:id="1725"/>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6" w:name="_Toc45282357"/>
      <w:bookmarkStart w:id="1727" w:name="_Toc45882743"/>
      <w:bookmarkStart w:id="1728" w:name="_Toc51951293"/>
      <w:bookmarkStart w:id="1729" w:name="_Toc59209070"/>
      <w:bookmarkStart w:id="1730" w:name="_Toc75734909"/>
      <w:bookmarkStart w:id="1731" w:name="_Toc99179043"/>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6"/>
      <w:bookmarkEnd w:id="1727"/>
      <w:bookmarkEnd w:id="1728"/>
      <w:bookmarkEnd w:id="1729"/>
      <w:bookmarkEnd w:id="1730"/>
      <w:bookmarkEnd w:id="1731"/>
    </w:p>
    <w:p w14:paraId="7768E9F3" w14:textId="77777777" w:rsidR="008E33F7" w:rsidRDefault="008E33F7" w:rsidP="00CC0F60">
      <w:pPr>
        <w:pStyle w:val="Heading4"/>
      </w:pPr>
      <w:bookmarkStart w:id="1732" w:name="_Toc45282358"/>
      <w:bookmarkStart w:id="1733" w:name="_Toc45882744"/>
      <w:bookmarkStart w:id="1734" w:name="_Toc51951294"/>
      <w:bookmarkStart w:id="1735" w:name="_Toc59209071"/>
      <w:bookmarkStart w:id="1736" w:name="_Toc75734910"/>
      <w:bookmarkStart w:id="1737" w:name="_Toc99179044"/>
      <w:r>
        <w:rPr>
          <w:rFonts w:hint="eastAsia"/>
          <w:lang w:val="en-US" w:eastAsia="zh-CN"/>
        </w:rPr>
        <w:t>7.3.19</w:t>
      </w:r>
      <w:r>
        <w:rPr>
          <w:lang w:val="en-US" w:eastAsia="zh-CN"/>
        </w:rPr>
        <w:t>.1</w:t>
      </w:r>
      <w:r>
        <w:tab/>
        <w:t>Message definition</w:t>
      </w:r>
      <w:bookmarkEnd w:id="1732"/>
      <w:bookmarkEnd w:id="1733"/>
      <w:bookmarkEnd w:id="1734"/>
      <w:bookmarkEnd w:id="1735"/>
      <w:bookmarkEnd w:id="1736"/>
      <w:bookmarkEnd w:id="1737"/>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8" w:name="_Toc45282359"/>
      <w:bookmarkStart w:id="1739" w:name="_Toc45882745"/>
    </w:p>
    <w:p w14:paraId="58DB0374" w14:textId="77777777" w:rsidR="008E33F7" w:rsidRDefault="008E33F7" w:rsidP="00CC0F60">
      <w:pPr>
        <w:pStyle w:val="Heading4"/>
      </w:pPr>
      <w:bookmarkStart w:id="1740" w:name="_Toc51951295"/>
      <w:bookmarkStart w:id="1741" w:name="_Toc59209072"/>
      <w:bookmarkStart w:id="1742" w:name="_Toc75734911"/>
      <w:bookmarkStart w:id="1743" w:name="_Toc99179045"/>
      <w:r>
        <w:rPr>
          <w:rFonts w:eastAsia="SimSun" w:hint="eastAsia"/>
          <w:lang w:val="en-US" w:eastAsia="zh-CN"/>
        </w:rPr>
        <w:t>7.3.19</w:t>
      </w:r>
      <w:r>
        <w:t>.</w:t>
      </w:r>
      <w:r>
        <w:rPr>
          <w:rFonts w:hint="eastAsia"/>
          <w:lang w:eastAsia="zh-CN"/>
        </w:rPr>
        <w:t>2</w:t>
      </w:r>
      <w:r>
        <w:tab/>
      </w:r>
      <w:r w:rsidRPr="00CC7033">
        <w:rPr>
          <w:lang w:eastAsia="zh-CN"/>
        </w:rPr>
        <w:t>Target user info</w:t>
      </w:r>
      <w:bookmarkEnd w:id="1738"/>
      <w:bookmarkEnd w:id="1739"/>
      <w:bookmarkEnd w:id="1740"/>
      <w:bookmarkEnd w:id="1741"/>
      <w:bookmarkEnd w:id="1742"/>
      <w:bookmarkEnd w:id="17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4" w:name="_Toc45282361"/>
      <w:bookmarkStart w:id="1745" w:name="_Toc45882747"/>
      <w:bookmarkStart w:id="1746" w:name="_Toc51951296"/>
      <w:bookmarkStart w:id="1747" w:name="_Toc59209073"/>
      <w:bookmarkStart w:id="1748" w:name="_Toc75734912"/>
      <w:bookmarkStart w:id="1749" w:name="_Toc99179046"/>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4"/>
      <w:bookmarkEnd w:id="1745"/>
      <w:bookmarkEnd w:id="1746"/>
      <w:bookmarkEnd w:id="1747"/>
      <w:bookmarkEnd w:id="1748"/>
      <w:bookmarkEnd w:id="1749"/>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50" w:name="_Toc45282362"/>
      <w:bookmarkStart w:id="1751" w:name="_Toc45882748"/>
      <w:bookmarkStart w:id="1752" w:name="_Toc51951297"/>
      <w:bookmarkStart w:id="1753" w:name="_Toc59209074"/>
      <w:bookmarkStart w:id="1754" w:name="_Toc75734913"/>
      <w:bookmarkStart w:id="1755" w:name="_Toc99179047"/>
      <w:r>
        <w:rPr>
          <w:rFonts w:eastAsia="SimSun" w:hint="eastAsia"/>
          <w:lang w:val="en-US" w:eastAsia="zh-CN"/>
        </w:rPr>
        <w:t>7.3.19</w:t>
      </w:r>
      <w:r>
        <w:t>.4</w:t>
      </w:r>
      <w:r w:rsidRPr="003D582A">
        <w:rPr>
          <w:rFonts w:ascii="Times New Roman" w:hAnsi="Times New Roman"/>
          <w:sz w:val="20"/>
        </w:rPr>
        <w:tab/>
      </w:r>
      <w:r w:rsidRPr="006C446C">
        <w:t>Source user info</w:t>
      </w:r>
      <w:bookmarkEnd w:id="1750"/>
      <w:bookmarkEnd w:id="1751"/>
      <w:bookmarkEnd w:id="1752"/>
      <w:bookmarkEnd w:id="1753"/>
      <w:bookmarkEnd w:id="1754"/>
      <w:bookmarkEnd w:id="1755"/>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6" w:name="_Toc45282363"/>
      <w:bookmarkStart w:id="1757" w:name="_Toc45882749"/>
      <w:bookmarkStart w:id="1758" w:name="_Toc51951298"/>
      <w:bookmarkStart w:id="1759" w:name="_Toc59209075"/>
      <w:bookmarkStart w:id="1760" w:name="_Toc75734914"/>
      <w:bookmarkStart w:id="1761" w:name="_Toc99179048"/>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6"/>
      <w:bookmarkEnd w:id="1757"/>
      <w:bookmarkEnd w:id="1758"/>
      <w:bookmarkEnd w:id="1759"/>
      <w:bookmarkEnd w:id="1760"/>
      <w:bookmarkEnd w:id="1761"/>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62" w:name="_Toc45282364"/>
      <w:bookmarkStart w:id="1763" w:name="_Toc45882750"/>
      <w:bookmarkStart w:id="1764" w:name="_Toc51951299"/>
      <w:bookmarkStart w:id="1765" w:name="_Toc59209076"/>
      <w:bookmarkStart w:id="1766" w:name="_Toc75734915"/>
      <w:bookmarkStart w:id="1767" w:name="_Toc99179049"/>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62"/>
      <w:bookmarkEnd w:id="1763"/>
      <w:bookmarkEnd w:id="1764"/>
      <w:bookmarkEnd w:id="1765"/>
      <w:bookmarkEnd w:id="1766"/>
      <w:bookmarkEnd w:id="1767"/>
    </w:p>
    <w:p w14:paraId="1FC90C69" w14:textId="77777777" w:rsidR="008E33F7" w:rsidRDefault="008E33F7" w:rsidP="00CC0F60">
      <w:pPr>
        <w:pStyle w:val="Heading4"/>
      </w:pPr>
      <w:bookmarkStart w:id="1768" w:name="_Toc45282365"/>
      <w:bookmarkStart w:id="1769" w:name="_Toc45882751"/>
      <w:bookmarkStart w:id="1770" w:name="_Toc51951300"/>
      <w:bookmarkStart w:id="1771" w:name="_Toc59209077"/>
      <w:bookmarkStart w:id="1772" w:name="_Toc75734916"/>
      <w:bookmarkStart w:id="1773" w:name="_Toc99179050"/>
      <w:r>
        <w:rPr>
          <w:rFonts w:hint="eastAsia"/>
          <w:lang w:val="en-US" w:eastAsia="zh-CN"/>
        </w:rPr>
        <w:t>7.3.20</w:t>
      </w:r>
      <w:r>
        <w:rPr>
          <w:lang w:val="en-US" w:eastAsia="zh-CN"/>
        </w:rPr>
        <w:t>.1</w:t>
      </w:r>
      <w:r>
        <w:tab/>
        <w:t>Message definition</w:t>
      </w:r>
      <w:bookmarkEnd w:id="1768"/>
      <w:bookmarkEnd w:id="1769"/>
      <w:bookmarkEnd w:id="1770"/>
      <w:bookmarkEnd w:id="1771"/>
      <w:bookmarkEnd w:id="1772"/>
      <w:bookmarkEnd w:id="1773"/>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4" w:name="_Toc45282366"/>
      <w:bookmarkStart w:id="1775" w:name="_Toc45882752"/>
    </w:p>
    <w:p w14:paraId="28D828F2" w14:textId="77777777" w:rsidR="008E33F7" w:rsidRPr="003D582A" w:rsidRDefault="008E33F7" w:rsidP="00CC0F60">
      <w:pPr>
        <w:pStyle w:val="Heading4"/>
      </w:pPr>
      <w:bookmarkStart w:id="1776" w:name="_Toc45282367"/>
      <w:bookmarkStart w:id="1777" w:name="_Toc45882753"/>
      <w:bookmarkStart w:id="1778" w:name="_Toc51951301"/>
      <w:bookmarkStart w:id="1779" w:name="_Toc59209078"/>
      <w:bookmarkStart w:id="1780" w:name="_Toc75734917"/>
      <w:bookmarkStart w:id="1781" w:name="_Toc99179051"/>
      <w:bookmarkEnd w:id="1774"/>
      <w:bookmarkEnd w:id="1775"/>
      <w:r>
        <w:rPr>
          <w:rFonts w:eastAsia="SimSun"/>
          <w:lang w:val="en-US" w:eastAsia="zh-CN"/>
        </w:rPr>
        <w:t>7.3.20</w:t>
      </w:r>
      <w:r w:rsidRPr="003D582A">
        <w:t>.</w:t>
      </w:r>
      <w:r>
        <w:rPr>
          <w:lang w:eastAsia="zh-CN"/>
        </w:rPr>
        <w:t>2</w:t>
      </w:r>
      <w:r w:rsidRPr="003D582A">
        <w:tab/>
      </w:r>
      <w:r w:rsidRPr="003D582A">
        <w:rPr>
          <w:lang w:eastAsia="zh-CN"/>
        </w:rPr>
        <w:t>Target user info</w:t>
      </w:r>
      <w:bookmarkEnd w:id="1776"/>
      <w:bookmarkEnd w:id="1777"/>
      <w:bookmarkEnd w:id="1778"/>
      <w:bookmarkEnd w:id="1779"/>
      <w:bookmarkEnd w:id="1780"/>
      <w:bookmarkEnd w:id="1781"/>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82" w:name="_Toc45282368"/>
      <w:bookmarkStart w:id="1783" w:name="_Toc45882754"/>
      <w:bookmarkStart w:id="1784" w:name="_Toc51951302"/>
      <w:bookmarkStart w:id="1785" w:name="_Toc59209079"/>
      <w:bookmarkStart w:id="1786" w:name="_Toc75734918"/>
      <w:bookmarkStart w:id="1787" w:name="_Toc99179052"/>
      <w:r>
        <w:rPr>
          <w:rFonts w:eastAsia="SimSun"/>
          <w:lang w:val="en-US" w:eastAsia="zh-CN"/>
        </w:rPr>
        <w:t>7.3.20</w:t>
      </w:r>
      <w:r w:rsidRPr="003D582A">
        <w:t>.</w:t>
      </w:r>
      <w:r>
        <w:t>3</w:t>
      </w:r>
      <w:r w:rsidRPr="003D582A">
        <w:tab/>
      </w:r>
      <w:r w:rsidRPr="003D582A">
        <w:rPr>
          <w:lang w:eastAsia="zh-CN"/>
        </w:rPr>
        <w:t>Target link local IPv6 address</w:t>
      </w:r>
      <w:bookmarkEnd w:id="1782"/>
      <w:bookmarkEnd w:id="1783"/>
      <w:bookmarkEnd w:id="1784"/>
      <w:bookmarkEnd w:id="1785"/>
      <w:bookmarkEnd w:id="1786"/>
      <w:bookmarkEnd w:id="1787"/>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8" w:name="_Toc45282369"/>
      <w:bookmarkStart w:id="1789" w:name="_Toc45882755"/>
      <w:bookmarkStart w:id="1790" w:name="_Toc51951303"/>
      <w:bookmarkStart w:id="1791" w:name="_Toc59209080"/>
      <w:bookmarkStart w:id="1792" w:name="_Toc75734919"/>
      <w:bookmarkStart w:id="1793" w:name="_Toc9917905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8"/>
      <w:bookmarkEnd w:id="1789"/>
      <w:bookmarkEnd w:id="1790"/>
      <w:bookmarkEnd w:id="1791"/>
      <w:bookmarkEnd w:id="1792"/>
      <w:bookmarkEnd w:id="1793"/>
    </w:p>
    <w:p w14:paraId="30685C75" w14:textId="77777777" w:rsidR="008E33F7" w:rsidRDefault="008E33F7" w:rsidP="00CC0F60">
      <w:pPr>
        <w:pStyle w:val="Heading4"/>
      </w:pPr>
      <w:bookmarkStart w:id="1794" w:name="_Toc45282370"/>
      <w:bookmarkStart w:id="1795" w:name="_Toc45882756"/>
      <w:bookmarkStart w:id="1796" w:name="_Toc51951304"/>
      <w:bookmarkStart w:id="1797" w:name="_Toc59209081"/>
      <w:bookmarkStart w:id="1798" w:name="_Toc75734920"/>
      <w:bookmarkStart w:id="1799" w:name="_Toc99179054"/>
      <w:r>
        <w:rPr>
          <w:rFonts w:hint="eastAsia"/>
          <w:lang w:val="en-US" w:eastAsia="zh-CN"/>
        </w:rPr>
        <w:t>7.3.21</w:t>
      </w:r>
      <w:r>
        <w:rPr>
          <w:lang w:val="en-US" w:eastAsia="zh-CN"/>
        </w:rPr>
        <w:t>.1</w:t>
      </w:r>
      <w:r>
        <w:tab/>
        <w:t>Message definition</w:t>
      </w:r>
      <w:bookmarkEnd w:id="1794"/>
      <w:bookmarkEnd w:id="1795"/>
      <w:bookmarkEnd w:id="1796"/>
      <w:bookmarkEnd w:id="1797"/>
      <w:bookmarkEnd w:id="1798"/>
      <w:bookmarkEnd w:id="179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800" w:name="_Toc45282371"/>
      <w:bookmarkStart w:id="1801" w:name="_Toc45882757"/>
      <w:bookmarkStart w:id="1802" w:name="_Toc51951305"/>
      <w:bookmarkStart w:id="1803" w:name="_Toc59209082"/>
      <w:bookmarkStart w:id="1804" w:name="_Toc75734921"/>
      <w:bookmarkStart w:id="1805" w:name="_Toc9917905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00"/>
      <w:bookmarkEnd w:id="1801"/>
      <w:bookmarkEnd w:id="1802"/>
      <w:bookmarkEnd w:id="1803"/>
      <w:bookmarkEnd w:id="1804"/>
      <w:bookmarkEnd w:id="1805"/>
    </w:p>
    <w:p w14:paraId="5C874BB1" w14:textId="77777777" w:rsidR="008E33F7" w:rsidRDefault="008E33F7" w:rsidP="00CC0F60">
      <w:pPr>
        <w:pStyle w:val="Heading4"/>
      </w:pPr>
      <w:bookmarkStart w:id="1806" w:name="_Toc45282372"/>
      <w:bookmarkStart w:id="1807" w:name="_Toc45882758"/>
      <w:bookmarkStart w:id="1808" w:name="_Toc51951306"/>
      <w:bookmarkStart w:id="1809" w:name="_Toc59209083"/>
      <w:bookmarkStart w:id="1810" w:name="_Toc75734922"/>
      <w:bookmarkStart w:id="1811" w:name="_Toc9917905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6"/>
      <w:bookmarkEnd w:id="1807"/>
      <w:bookmarkEnd w:id="1808"/>
      <w:bookmarkEnd w:id="1809"/>
      <w:bookmarkEnd w:id="1810"/>
      <w:bookmarkEnd w:id="1811"/>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12" w:name="_Toc51951307"/>
      <w:bookmarkStart w:id="1813" w:name="_Toc59209084"/>
      <w:bookmarkStart w:id="1814" w:name="_Toc75734923"/>
      <w:bookmarkStart w:id="1815" w:name="_Toc45282373"/>
      <w:bookmarkStart w:id="1816" w:name="_Toc45882759"/>
      <w:bookmarkStart w:id="1817" w:name="_Toc99179057"/>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12"/>
      <w:bookmarkEnd w:id="1813"/>
      <w:bookmarkEnd w:id="1814"/>
      <w:bookmarkEnd w:id="1817"/>
    </w:p>
    <w:p w14:paraId="320309F0" w14:textId="77777777" w:rsidR="008E33F7" w:rsidRDefault="008E33F7" w:rsidP="00CC0F60">
      <w:pPr>
        <w:pStyle w:val="Heading4"/>
      </w:pPr>
      <w:bookmarkStart w:id="1818" w:name="_Toc51951308"/>
      <w:bookmarkStart w:id="1819" w:name="_Toc59209085"/>
      <w:bookmarkStart w:id="1820" w:name="_Toc75734924"/>
      <w:bookmarkStart w:id="1821" w:name="_Toc9917905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8"/>
      <w:bookmarkEnd w:id="1819"/>
      <w:bookmarkEnd w:id="1820"/>
      <w:bookmarkEnd w:id="1821"/>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22" w:name="_Toc75734925"/>
      <w:bookmarkStart w:id="1823" w:name="_Toc51951309"/>
      <w:bookmarkStart w:id="1824" w:name="_Toc59209086"/>
      <w:bookmarkStart w:id="1825" w:name="_Toc99179059"/>
      <w:r w:rsidRPr="004B765A">
        <w:rPr>
          <w:rFonts w:eastAsia="SimSun"/>
          <w:lang w:val="en-US" w:eastAsia="zh-CN"/>
        </w:rPr>
        <w:lastRenderedPageBreak/>
        <w:t>7.3.24</w:t>
      </w:r>
      <w:r w:rsidRPr="004B765A">
        <w:rPr>
          <w:rFonts w:eastAsia="SimSun"/>
          <w:lang w:val="en-US" w:eastAsia="zh-CN"/>
        </w:rPr>
        <w:tab/>
        <w:t>Direct link authentication failure</w:t>
      </w:r>
      <w:bookmarkEnd w:id="1822"/>
      <w:bookmarkEnd w:id="1825"/>
    </w:p>
    <w:p w14:paraId="76372F8B" w14:textId="77777777" w:rsidR="008E33F7" w:rsidRPr="004B765A" w:rsidRDefault="008E33F7" w:rsidP="00CC0F60">
      <w:pPr>
        <w:pStyle w:val="Heading4"/>
        <w:rPr>
          <w:rFonts w:eastAsia="SimSun"/>
          <w:lang w:val="en-US" w:eastAsia="zh-CN"/>
        </w:rPr>
      </w:pPr>
      <w:bookmarkStart w:id="1826" w:name="_Toc75734926"/>
      <w:bookmarkStart w:id="1827" w:name="_Toc99179060"/>
      <w:r w:rsidRPr="004B765A">
        <w:rPr>
          <w:rFonts w:eastAsia="SimSun"/>
          <w:lang w:val="en-US" w:eastAsia="zh-CN"/>
        </w:rPr>
        <w:t>7.3.24.1</w:t>
      </w:r>
      <w:r w:rsidRPr="004B765A">
        <w:rPr>
          <w:rFonts w:eastAsia="SimSun"/>
          <w:lang w:val="en-US" w:eastAsia="zh-CN"/>
        </w:rPr>
        <w:tab/>
        <w:t>Message definition</w:t>
      </w:r>
      <w:bookmarkEnd w:id="1826"/>
      <w:bookmarkEnd w:id="1827"/>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8" w:name="_MCCTEMPBM_CRPT07900013___7"/>
            <w:bookmarkEnd w:id="182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9" w:name="_MCCTEMPBM_CRPT07900014___7"/>
            <w:bookmarkEnd w:id="182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30" w:name="_MCCTEMPBM_CRPT07900015___7"/>
            <w:r w:rsidRPr="00280574">
              <w:rPr>
                <w:rFonts w:ascii="Arial" w:hAnsi="Arial"/>
                <w:sz w:val="18"/>
              </w:rPr>
              <w:t>74</w:t>
            </w:r>
            <w:bookmarkEnd w:id="183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31" w:name="_Toc59208725"/>
      <w:bookmarkStart w:id="1832" w:name="_Toc75734927"/>
      <w:bookmarkStart w:id="1833" w:name="_Toc99179061"/>
      <w:r w:rsidRPr="004B765A">
        <w:rPr>
          <w:rFonts w:eastAsia="SimSun"/>
          <w:lang w:val="en-US" w:eastAsia="zh-CN"/>
        </w:rPr>
        <w:t>7.3.24.2</w:t>
      </w:r>
      <w:r w:rsidRPr="004B765A">
        <w:rPr>
          <w:rFonts w:eastAsia="SimSun"/>
          <w:lang w:val="en-US" w:eastAsia="zh-CN"/>
        </w:rPr>
        <w:tab/>
      </w:r>
      <w:bookmarkEnd w:id="1831"/>
      <w:r w:rsidRPr="004B765A">
        <w:rPr>
          <w:rFonts w:eastAsia="SimSun"/>
          <w:lang w:val="en-US" w:eastAsia="zh-CN"/>
        </w:rPr>
        <w:t>Key establishment information container</w:t>
      </w:r>
      <w:bookmarkEnd w:id="1832"/>
      <w:bookmarkEnd w:id="1833"/>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4" w:name="_Toc75734928"/>
      <w:bookmarkStart w:id="1835" w:name="_Toc99179062"/>
      <w:r>
        <w:t>8</w:t>
      </w:r>
      <w:r w:rsidRPr="00913BB3">
        <w:tab/>
        <w:t>Information elements coding</w:t>
      </w:r>
      <w:bookmarkEnd w:id="1322"/>
      <w:bookmarkEnd w:id="1417"/>
      <w:bookmarkEnd w:id="1654"/>
      <w:bookmarkEnd w:id="1655"/>
      <w:bookmarkEnd w:id="1815"/>
      <w:bookmarkEnd w:id="1816"/>
      <w:bookmarkEnd w:id="1823"/>
      <w:bookmarkEnd w:id="1824"/>
      <w:bookmarkEnd w:id="1834"/>
      <w:bookmarkEnd w:id="1835"/>
    </w:p>
    <w:p w14:paraId="7F14E31F" w14:textId="77777777" w:rsidR="008E33F7" w:rsidRDefault="008E33F7" w:rsidP="00CC0F60">
      <w:pPr>
        <w:pStyle w:val="Heading2"/>
        <w:rPr>
          <w:noProof/>
        </w:rPr>
      </w:pPr>
      <w:bookmarkStart w:id="1836" w:name="_Toc525231389"/>
      <w:bookmarkStart w:id="1837" w:name="_Toc25070716"/>
      <w:bookmarkStart w:id="1838" w:name="_Toc34388707"/>
      <w:bookmarkStart w:id="1839" w:name="_Toc34404478"/>
      <w:bookmarkStart w:id="1840" w:name="_Toc45282374"/>
      <w:bookmarkStart w:id="1841" w:name="_Toc45882760"/>
      <w:bookmarkStart w:id="1842" w:name="_Toc51951310"/>
      <w:bookmarkStart w:id="1843" w:name="_Toc59209087"/>
      <w:bookmarkStart w:id="1844" w:name="_Toc75734929"/>
      <w:bookmarkStart w:id="1845" w:name="_Toc20233289"/>
      <w:bookmarkStart w:id="1846" w:name="_Toc99179063"/>
      <w:r>
        <w:rPr>
          <w:noProof/>
        </w:rPr>
        <w:t>8.1</w:t>
      </w:r>
      <w:r>
        <w:rPr>
          <w:noProof/>
        </w:rPr>
        <w:tab/>
      </w:r>
      <w:r w:rsidRPr="00400F1D">
        <w:rPr>
          <w:noProof/>
        </w:rPr>
        <w:t>Overview</w:t>
      </w:r>
      <w:bookmarkEnd w:id="1836"/>
      <w:bookmarkEnd w:id="1837"/>
      <w:bookmarkEnd w:id="1838"/>
      <w:bookmarkEnd w:id="1839"/>
      <w:bookmarkEnd w:id="1840"/>
      <w:bookmarkEnd w:id="1841"/>
      <w:bookmarkEnd w:id="1842"/>
      <w:bookmarkEnd w:id="1843"/>
      <w:bookmarkEnd w:id="1844"/>
      <w:bookmarkEnd w:id="1846"/>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7" w:name="_Toc525231390"/>
      <w:bookmarkStart w:id="1848" w:name="_Toc25070717"/>
      <w:bookmarkStart w:id="1849" w:name="_Toc34388708"/>
      <w:bookmarkStart w:id="1850" w:name="_Toc34404479"/>
      <w:bookmarkStart w:id="1851" w:name="_Toc45282375"/>
      <w:bookmarkStart w:id="1852" w:name="_Toc45882761"/>
      <w:bookmarkStart w:id="1853" w:name="_Toc51951311"/>
      <w:bookmarkStart w:id="1854" w:name="_Toc59209088"/>
      <w:bookmarkStart w:id="1855" w:name="_Toc75734930"/>
      <w:bookmarkStart w:id="1856" w:name="_Toc99179064"/>
      <w:r>
        <w:rPr>
          <w:noProof/>
          <w:lang w:val="en-US" w:eastAsia="zh-CN"/>
        </w:rPr>
        <w:t>8.2</w:t>
      </w:r>
      <w:r>
        <w:rPr>
          <w:noProof/>
          <w:lang w:val="en-US" w:eastAsia="zh-CN"/>
        </w:rPr>
        <w:tab/>
        <w:t>General</w:t>
      </w:r>
      <w:bookmarkEnd w:id="1847"/>
      <w:bookmarkEnd w:id="1848"/>
      <w:bookmarkEnd w:id="1849"/>
      <w:bookmarkEnd w:id="1850"/>
      <w:bookmarkEnd w:id="1851"/>
      <w:bookmarkEnd w:id="1852"/>
      <w:bookmarkEnd w:id="1853"/>
      <w:bookmarkEnd w:id="1854"/>
      <w:bookmarkEnd w:id="1855"/>
      <w:bookmarkEnd w:id="1856"/>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7" w:name="_Toc25070718"/>
      <w:bookmarkStart w:id="1858" w:name="_Toc34388709"/>
      <w:bookmarkStart w:id="1859" w:name="_Toc34404480"/>
      <w:bookmarkStart w:id="1860" w:name="_Toc45282376"/>
      <w:bookmarkStart w:id="1861" w:name="_Toc45882762"/>
      <w:bookmarkStart w:id="1862" w:name="_Toc51951312"/>
      <w:bookmarkStart w:id="1863" w:name="_Toc59209089"/>
      <w:bookmarkStart w:id="1864" w:name="_Toc75734931"/>
      <w:bookmarkStart w:id="1865" w:name="_Toc99179065"/>
      <w:r>
        <w:t>8.3</w:t>
      </w:r>
      <w:r>
        <w:tab/>
        <w:t>P</w:t>
      </w:r>
      <w:r>
        <w:rPr>
          <w:noProof/>
          <w:lang w:val="en-US"/>
        </w:rPr>
        <w:t>rovisioning</w:t>
      </w:r>
      <w:r>
        <w:t xml:space="preserve"> of parameters for V2X configuration</w:t>
      </w:r>
      <w:r w:rsidRPr="00C607F7">
        <w:t xml:space="preserve"> </w:t>
      </w:r>
      <w:r>
        <w:t>signalling information elements</w:t>
      </w:r>
      <w:bookmarkEnd w:id="1857"/>
      <w:bookmarkEnd w:id="1858"/>
      <w:bookmarkEnd w:id="1859"/>
      <w:bookmarkEnd w:id="1860"/>
      <w:bookmarkEnd w:id="1861"/>
      <w:bookmarkEnd w:id="1862"/>
      <w:bookmarkEnd w:id="1863"/>
      <w:bookmarkEnd w:id="1864"/>
      <w:bookmarkEnd w:id="1865"/>
    </w:p>
    <w:p w14:paraId="1F4067E6" w14:textId="77777777" w:rsidR="008E33F7" w:rsidRPr="00913BB3" w:rsidRDefault="008E33F7" w:rsidP="00CC0F60">
      <w:pPr>
        <w:pStyle w:val="Heading3"/>
      </w:pPr>
      <w:bookmarkStart w:id="1866" w:name="_Toc25070719"/>
      <w:bookmarkStart w:id="1867" w:name="_Toc34388710"/>
      <w:bookmarkStart w:id="1868" w:name="_Toc34404481"/>
      <w:bookmarkStart w:id="1869" w:name="_Toc45282377"/>
      <w:bookmarkStart w:id="1870" w:name="_Toc45882763"/>
      <w:bookmarkStart w:id="1871" w:name="_Toc51951313"/>
      <w:bookmarkStart w:id="1872" w:name="_Toc59209090"/>
      <w:bookmarkStart w:id="1873" w:name="_Toc75734932"/>
      <w:bookmarkStart w:id="1874" w:name="_Toc99179066"/>
      <w:r>
        <w:t>8.3</w:t>
      </w:r>
      <w:r w:rsidRPr="00913BB3">
        <w:t>.</w:t>
      </w:r>
      <w:r>
        <w:t>1</w:t>
      </w:r>
      <w:r w:rsidRPr="00913BB3">
        <w:tab/>
      </w:r>
      <w:r>
        <w:t xml:space="preserve">UPDS </w:t>
      </w:r>
      <w:r w:rsidRPr="00913BB3">
        <w:t>cause</w:t>
      </w:r>
      <w:bookmarkEnd w:id="1845"/>
      <w:bookmarkEnd w:id="1866"/>
      <w:bookmarkEnd w:id="1867"/>
      <w:bookmarkEnd w:id="1868"/>
      <w:bookmarkEnd w:id="1869"/>
      <w:bookmarkEnd w:id="1870"/>
      <w:bookmarkEnd w:id="1871"/>
      <w:bookmarkEnd w:id="1872"/>
      <w:bookmarkEnd w:id="1873"/>
      <w:bookmarkEnd w:id="1874"/>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5" w:name="_PERM_MCCTEMPBM_CRPT07900016___5"/>
            <w:bookmarkEnd w:id="1875"/>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6" w:name="_PERM_MCCTEMPBM_CRPT07900017___5"/>
            <w:bookmarkEnd w:id="1876"/>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7" w:name="_PERM_MCCTEMPBM_CRPT07900018___5"/>
            <w:bookmarkEnd w:id="1877"/>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8" w:name="_PERM_MCCTEMPBM_CRPT07900019___5"/>
            <w:bookmarkEnd w:id="1878"/>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9" w:name="_PERM_MCCTEMPBM_CRPT07900020___5"/>
            <w:bookmarkEnd w:id="1879"/>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80" w:name="_PERM_MCCTEMPBM_CRPT07900021___5"/>
            <w:bookmarkEnd w:id="1880"/>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81" w:name="_PERM_MCCTEMPBM_CRPT07900022___5"/>
            <w:bookmarkEnd w:id="1881"/>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82" w:name="_PERM_MCCTEMPBM_CRPT07900023___5"/>
            <w:bookmarkEnd w:id="1882"/>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83" w:name="_PERM_MCCTEMPBM_CRPT07900024___5"/>
            <w:bookmarkEnd w:id="1883"/>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4" w:name="_PERM_MCCTEMPBM_CRPT07900025___5"/>
            <w:bookmarkEnd w:id="1884"/>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5" w:name="_Toc20233365"/>
      <w:bookmarkStart w:id="1886" w:name="_Toc25070720"/>
      <w:bookmarkStart w:id="1887" w:name="_Toc34388711"/>
      <w:bookmarkStart w:id="1888" w:name="_Toc34404482"/>
      <w:bookmarkStart w:id="1889" w:name="_Toc45282378"/>
      <w:bookmarkStart w:id="1890" w:name="_Toc45882764"/>
      <w:bookmarkStart w:id="1891" w:name="_Toc51951314"/>
      <w:bookmarkStart w:id="1892" w:name="_Toc59209091"/>
      <w:bookmarkStart w:id="1893" w:name="_Toc75734933"/>
      <w:bookmarkStart w:id="1894" w:name="_Toc99179067"/>
      <w:r>
        <w:t>8.3</w:t>
      </w:r>
      <w:r w:rsidRPr="00913BB3">
        <w:t>.</w:t>
      </w:r>
      <w:r>
        <w:t>2</w:t>
      </w:r>
      <w:r w:rsidRPr="00913BB3">
        <w:tab/>
      </w:r>
      <w:bookmarkEnd w:id="1885"/>
      <w:r>
        <w:t>Requested UE policies</w:t>
      </w:r>
      <w:bookmarkEnd w:id="1886"/>
      <w:bookmarkEnd w:id="1887"/>
      <w:bookmarkEnd w:id="1888"/>
      <w:bookmarkEnd w:id="1889"/>
      <w:bookmarkEnd w:id="1890"/>
      <w:bookmarkEnd w:id="1891"/>
      <w:bookmarkEnd w:id="1892"/>
      <w:bookmarkEnd w:id="1893"/>
      <w:bookmarkEnd w:id="1894"/>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95" w:name="_Toc525231501"/>
      <w:bookmarkStart w:id="1896" w:name="_Toc25070721"/>
      <w:bookmarkStart w:id="1897" w:name="_Toc34388712"/>
      <w:bookmarkStart w:id="1898" w:name="_Toc34404483"/>
      <w:bookmarkStart w:id="1899" w:name="_Toc45282379"/>
      <w:bookmarkStart w:id="1900" w:name="_Toc45882765"/>
      <w:bookmarkStart w:id="1901" w:name="_Toc51951315"/>
      <w:bookmarkStart w:id="1902" w:name="_Toc59209092"/>
      <w:bookmarkStart w:id="1903" w:name="_Toc75734934"/>
      <w:bookmarkStart w:id="1904" w:name="_Toc99179068"/>
      <w:r>
        <w:lastRenderedPageBreak/>
        <w:t>8.4</w:t>
      </w:r>
      <w:r>
        <w:tab/>
      </w:r>
      <w:r>
        <w:rPr>
          <w:noProof/>
          <w:lang w:val="en-US"/>
        </w:rPr>
        <w:t xml:space="preserve">V2X communication over </w:t>
      </w:r>
      <w:r>
        <w:t>PC5 s</w:t>
      </w:r>
      <w:r w:rsidRPr="00742FAE">
        <w:t xml:space="preserve">ignalling </w:t>
      </w:r>
      <w:r>
        <w:t>information elements</w:t>
      </w:r>
      <w:bookmarkEnd w:id="1895"/>
      <w:bookmarkEnd w:id="1896"/>
      <w:bookmarkEnd w:id="1897"/>
      <w:bookmarkEnd w:id="1898"/>
      <w:bookmarkEnd w:id="1899"/>
      <w:bookmarkEnd w:id="1900"/>
      <w:bookmarkEnd w:id="1901"/>
      <w:bookmarkEnd w:id="1902"/>
      <w:bookmarkEnd w:id="1903"/>
      <w:bookmarkEnd w:id="1904"/>
    </w:p>
    <w:p w14:paraId="36773662" w14:textId="77777777" w:rsidR="008E33F7" w:rsidRPr="00742FAE" w:rsidRDefault="008E33F7" w:rsidP="00CC0F60">
      <w:pPr>
        <w:pStyle w:val="Heading3"/>
      </w:pPr>
      <w:bookmarkStart w:id="1905" w:name="_Toc525231502"/>
      <w:bookmarkStart w:id="1906" w:name="_Toc25070722"/>
      <w:bookmarkStart w:id="1907" w:name="_Toc34388713"/>
      <w:bookmarkStart w:id="1908" w:name="_Toc34404484"/>
      <w:bookmarkStart w:id="1909" w:name="_Toc45282380"/>
      <w:bookmarkStart w:id="1910" w:name="_Toc45882766"/>
      <w:bookmarkStart w:id="1911" w:name="_Toc51951316"/>
      <w:bookmarkStart w:id="1912" w:name="_Toc59209093"/>
      <w:bookmarkStart w:id="1913" w:name="_Toc75734935"/>
      <w:bookmarkStart w:id="1914" w:name="_Toc99179069"/>
      <w:r>
        <w:t>8.4.1</w:t>
      </w:r>
      <w:r>
        <w:tab/>
      </w:r>
      <w:bookmarkEnd w:id="1905"/>
      <w:r>
        <w:t>PC5 signalling message t</w:t>
      </w:r>
      <w:r w:rsidRPr="00742FAE">
        <w:t>ype</w:t>
      </w:r>
      <w:bookmarkEnd w:id="1906"/>
      <w:bookmarkEnd w:id="1907"/>
      <w:bookmarkEnd w:id="1908"/>
      <w:bookmarkEnd w:id="1909"/>
      <w:bookmarkEnd w:id="1910"/>
      <w:bookmarkEnd w:id="1911"/>
      <w:bookmarkEnd w:id="1912"/>
      <w:bookmarkEnd w:id="1913"/>
      <w:bookmarkEnd w:id="1914"/>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5" w:name="_Toc525231504"/>
      <w:bookmarkStart w:id="1916" w:name="_Toc25070723"/>
      <w:bookmarkStart w:id="1917" w:name="_Toc34388714"/>
      <w:bookmarkStart w:id="1918" w:name="_Toc34404485"/>
      <w:bookmarkStart w:id="1919" w:name="_Toc45282381"/>
      <w:bookmarkStart w:id="1920" w:name="_Toc45882767"/>
      <w:bookmarkStart w:id="1921" w:name="_Toc51951317"/>
      <w:bookmarkStart w:id="1922" w:name="_Toc59209094"/>
      <w:bookmarkStart w:id="1923" w:name="_Toc75734936"/>
      <w:bookmarkStart w:id="1924" w:name="_Toc99179070"/>
      <w:r>
        <w:t>8.4.2</w:t>
      </w:r>
      <w:r>
        <w:tab/>
        <w:t>Sequence n</w:t>
      </w:r>
      <w:r w:rsidRPr="00742FAE">
        <w:t>umber</w:t>
      </w:r>
      <w:bookmarkEnd w:id="1915"/>
      <w:bookmarkEnd w:id="1916"/>
      <w:bookmarkEnd w:id="1917"/>
      <w:bookmarkEnd w:id="1918"/>
      <w:bookmarkEnd w:id="1919"/>
      <w:bookmarkEnd w:id="1920"/>
      <w:bookmarkEnd w:id="1921"/>
      <w:bookmarkEnd w:id="1922"/>
      <w:bookmarkEnd w:id="1923"/>
      <w:bookmarkEnd w:id="1924"/>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5" w:name="_Toc25070724"/>
      <w:bookmarkStart w:id="1926" w:name="_Toc34388715"/>
      <w:bookmarkStart w:id="1927" w:name="_Toc34404486"/>
      <w:bookmarkStart w:id="1928" w:name="_Toc45282382"/>
      <w:bookmarkStart w:id="1929" w:name="_Toc45882768"/>
      <w:bookmarkStart w:id="1930" w:name="_Toc51951318"/>
      <w:bookmarkStart w:id="1931" w:name="_Toc59209095"/>
      <w:bookmarkStart w:id="1932" w:name="_Toc75734937"/>
      <w:bookmarkStart w:id="1933" w:name="_Toc99179071"/>
      <w:r w:rsidRPr="00DF0404">
        <w:t>8.4.3</w:t>
      </w:r>
      <w:r w:rsidRPr="00DF0404">
        <w:tab/>
        <w:t>V2X service identifier</w:t>
      </w:r>
      <w:bookmarkEnd w:id="1925"/>
      <w:bookmarkEnd w:id="1926"/>
      <w:bookmarkEnd w:id="1927"/>
      <w:bookmarkEnd w:id="1928"/>
      <w:bookmarkEnd w:id="1929"/>
      <w:bookmarkEnd w:id="1930"/>
      <w:bookmarkEnd w:id="1931"/>
      <w:bookmarkEnd w:id="1932"/>
      <w:bookmarkEnd w:id="1933"/>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4" w:name="_Toc525231443"/>
      <w:bookmarkStart w:id="1935"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6" w:name="_Toc34388716"/>
      <w:bookmarkStart w:id="1937" w:name="_Toc34404487"/>
      <w:bookmarkStart w:id="1938" w:name="_Toc45282383"/>
      <w:bookmarkStart w:id="1939" w:name="_Toc45882769"/>
      <w:bookmarkStart w:id="1940" w:name="_Toc51951319"/>
      <w:bookmarkStart w:id="1941" w:name="_Toc59209096"/>
      <w:bookmarkStart w:id="1942" w:name="_Toc75734938"/>
      <w:bookmarkStart w:id="1943" w:name="_Toc99179072"/>
      <w:r>
        <w:t>8.4.4</w:t>
      </w:r>
      <w:r>
        <w:tab/>
      </w:r>
      <w:bookmarkEnd w:id="1934"/>
      <w:r>
        <w:t>Application layer ID</w:t>
      </w:r>
      <w:bookmarkEnd w:id="1935"/>
      <w:bookmarkEnd w:id="1936"/>
      <w:bookmarkEnd w:id="1937"/>
      <w:bookmarkEnd w:id="1938"/>
      <w:bookmarkEnd w:id="1939"/>
      <w:bookmarkEnd w:id="1940"/>
      <w:bookmarkEnd w:id="1941"/>
      <w:bookmarkEnd w:id="1942"/>
      <w:bookmarkEnd w:id="1943"/>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4" w:name="_Toc20233299"/>
      <w:bookmarkStart w:id="1945"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6" w:name="_Toc34388717"/>
      <w:bookmarkStart w:id="1947" w:name="_Toc34404488"/>
      <w:bookmarkStart w:id="1948" w:name="_Toc45282384"/>
      <w:bookmarkStart w:id="1949" w:name="_Toc45882770"/>
      <w:bookmarkStart w:id="1950" w:name="_Toc51951320"/>
      <w:bookmarkStart w:id="1951" w:name="_Toc59209097"/>
      <w:bookmarkStart w:id="1952" w:name="_Toc75734939"/>
      <w:bookmarkStart w:id="1953" w:name="_Toc99179073"/>
      <w:r>
        <w:t>8.4.5</w:t>
      </w:r>
      <w:r w:rsidRPr="00913BB3">
        <w:tab/>
      </w:r>
      <w:r>
        <w:t xml:space="preserve">PC5 </w:t>
      </w:r>
      <w:r w:rsidRPr="00913BB3">
        <w:t>QoS flow descriptions</w:t>
      </w:r>
      <w:bookmarkEnd w:id="1944"/>
      <w:bookmarkEnd w:id="1945"/>
      <w:bookmarkEnd w:id="1946"/>
      <w:bookmarkEnd w:id="1947"/>
      <w:bookmarkEnd w:id="1948"/>
      <w:bookmarkEnd w:id="1949"/>
      <w:bookmarkEnd w:id="1950"/>
      <w:bookmarkEnd w:id="1951"/>
      <w:bookmarkEnd w:id="1952"/>
      <w:bookmarkEnd w:id="1953"/>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4" w:name="_Toc525231506"/>
    </w:p>
    <w:p w14:paraId="6DF4DD44" w14:textId="77777777" w:rsidR="008E33F7" w:rsidRPr="00742FAE" w:rsidRDefault="008E33F7" w:rsidP="00CC0F60">
      <w:pPr>
        <w:pStyle w:val="Heading3"/>
      </w:pPr>
      <w:bookmarkStart w:id="1955" w:name="_Toc25070727"/>
      <w:bookmarkStart w:id="1956" w:name="_Toc34388718"/>
      <w:bookmarkStart w:id="1957" w:name="_Toc34404489"/>
      <w:bookmarkStart w:id="1958" w:name="_Toc45282385"/>
      <w:bookmarkStart w:id="1959" w:name="_Toc45882771"/>
      <w:bookmarkStart w:id="1960" w:name="_Toc51951321"/>
      <w:bookmarkStart w:id="1961" w:name="_Toc59209098"/>
      <w:bookmarkStart w:id="1962" w:name="_Toc75734940"/>
      <w:bookmarkStart w:id="1963" w:name="_Toc99179074"/>
      <w:r>
        <w:t>8.4.6</w:t>
      </w:r>
      <w:r>
        <w:tab/>
        <w:t>IP address c</w:t>
      </w:r>
      <w:r w:rsidRPr="00742FAE">
        <w:t>onfig</w:t>
      </w:r>
      <w:bookmarkEnd w:id="1954"/>
      <w:r>
        <w:t>uration</w:t>
      </w:r>
      <w:bookmarkEnd w:id="1955"/>
      <w:bookmarkEnd w:id="1956"/>
      <w:bookmarkEnd w:id="1957"/>
      <w:bookmarkEnd w:id="1958"/>
      <w:bookmarkEnd w:id="1959"/>
      <w:bookmarkEnd w:id="1960"/>
      <w:bookmarkEnd w:id="1961"/>
      <w:bookmarkEnd w:id="1962"/>
      <w:bookmarkEnd w:id="1963"/>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4" w:name="_Toc525231507"/>
      <w:bookmarkStart w:id="1965" w:name="_Toc25070728"/>
      <w:bookmarkStart w:id="1966" w:name="_Toc34388719"/>
      <w:bookmarkStart w:id="1967" w:name="_Toc34404490"/>
      <w:bookmarkStart w:id="1968" w:name="_Toc45282386"/>
      <w:bookmarkStart w:id="1969" w:name="_Toc45882772"/>
      <w:bookmarkStart w:id="1970" w:name="_Toc51951322"/>
      <w:bookmarkStart w:id="1971" w:name="_Toc59209099"/>
      <w:bookmarkStart w:id="1972" w:name="_Toc75734941"/>
      <w:bookmarkStart w:id="1973" w:name="_Toc99179075"/>
      <w:r>
        <w:t>8.4.7</w:t>
      </w:r>
      <w:r>
        <w:tab/>
        <w:t>Link local IPv6 a</w:t>
      </w:r>
      <w:r w:rsidRPr="00742FAE">
        <w:t>ddress</w:t>
      </w:r>
      <w:bookmarkEnd w:id="1964"/>
      <w:bookmarkEnd w:id="1965"/>
      <w:bookmarkEnd w:id="1966"/>
      <w:bookmarkEnd w:id="1967"/>
      <w:bookmarkEnd w:id="1968"/>
      <w:bookmarkEnd w:id="1969"/>
      <w:bookmarkEnd w:id="1970"/>
      <w:bookmarkEnd w:id="1971"/>
      <w:bookmarkEnd w:id="1972"/>
      <w:bookmarkEnd w:id="1973"/>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4" w:name="_Toc525231510"/>
      <w:bookmarkStart w:id="1975" w:name="_Toc34388720"/>
      <w:bookmarkStart w:id="1976" w:name="_Toc34404491"/>
      <w:bookmarkStart w:id="1977" w:name="_Toc45282387"/>
      <w:bookmarkStart w:id="1978" w:name="_Toc45882773"/>
      <w:bookmarkStart w:id="1979" w:name="_Toc51951323"/>
      <w:bookmarkStart w:id="1980" w:name="_Toc59209100"/>
      <w:bookmarkStart w:id="1981" w:name="_Toc75734942"/>
      <w:bookmarkStart w:id="1982" w:name="_Toc502240455"/>
      <w:bookmarkStart w:id="1983" w:name="_Toc25070729"/>
      <w:bookmarkStart w:id="1984" w:name="_Toc99179076"/>
      <w:r>
        <w:rPr>
          <w:rFonts w:hint="eastAsia"/>
          <w:szCs w:val="22"/>
          <w:lang w:val="en-US" w:eastAsia="zh-CN"/>
        </w:rPr>
        <w:t>8.4.</w:t>
      </w:r>
      <w:r>
        <w:rPr>
          <w:szCs w:val="22"/>
          <w:lang w:val="en-US" w:eastAsia="zh-CN"/>
        </w:rPr>
        <w:t>8</w:t>
      </w:r>
      <w:r w:rsidRPr="00711E94">
        <w:rPr>
          <w:szCs w:val="22"/>
        </w:rPr>
        <w:tab/>
      </w:r>
      <w:bookmarkEnd w:id="1974"/>
      <w:r>
        <w:rPr>
          <w:szCs w:val="22"/>
        </w:rPr>
        <w:t>Link modification operation code</w:t>
      </w:r>
      <w:bookmarkEnd w:id="1975"/>
      <w:bookmarkEnd w:id="1976"/>
      <w:bookmarkEnd w:id="1977"/>
      <w:bookmarkEnd w:id="1978"/>
      <w:bookmarkEnd w:id="1979"/>
      <w:bookmarkEnd w:id="1980"/>
      <w:bookmarkEnd w:id="1981"/>
      <w:bookmarkEnd w:id="1984"/>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5" w:name="_Toc34388721"/>
      <w:bookmarkStart w:id="1986" w:name="_Toc34404492"/>
      <w:bookmarkStart w:id="1987" w:name="_Toc45282388"/>
      <w:bookmarkStart w:id="1988" w:name="_Toc45882774"/>
      <w:bookmarkStart w:id="1989" w:name="_Toc51951324"/>
      <w:bookmarkStart w:id="1990" w:name="_Toc59209101"/>
      <w:bookmarkStart w:id="1991" w:name="_Toc75734943"/>
      <w:bookmarkStart w:id="1992" w:name="_Toc99179077"/>
      <w:r>
        <w:t>8.4.9</w:t>
      </w:r>
      <w:r w:rsidRPr="00742FAE">
        <w:tab/>
        <w:t xml:space="preserve">PC5 </w:t>
      </w:r>
      <w:r>
        <w:t>s</w:t>
      </w:r>
      <w:r w:rsidRPr="00742FAE">
        <w:t xml:space="preserve">ignalling </w:t>
      </w:r>
      <w:r>
        <w:t>p</w:t>
      </w:r>
      <w:r w:rsidRPr="00742FAE">
        <w:t xml:space="preserve">rotocol </w:t>
      </w:r>
      <w:r>
        <w:t>c</w:t>
      </w:r>
      <w:r w:rsidRPr="00742FAE">
        <w:t>ause</w:t>
      </w:r>
      <w:bookmarkEnd w:id="1982"/>
      <w:bookmarkEnd w:id="1985"/>
      <w:bookmarkEnd w:id="1986"/>
      <w:bookmarkEnd w:id="1987"/>
      <w:bookmarkEnd w:id="1988"/>
      <w:bookmarkEnd w:id="1989"/>
      <w:bookmarkEnd w:id="1990"/>
      <w:bookmarkEnd w:id="1991"/>
      <w:bookmarkEnd w:id="1992"/>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93" w:name="_Toc34388722"/>
      <w:bookmarkStart w:id="1994" w:name="_Toc34404493"/>
      <w:bookmarkStart w:id="1995" w:name="_Toc45282389"/>
      <w:bookmarkStart w:id="1996" w:name="_Toc45882775"/>
      <w:bookmarkStart w:id="1997" w:name="_Toc51951325"/>
      <w:bookmarkStart w:id="1998" w:name="_Toc59209102"/>
      <w:bookmarkStart w:id="1999"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000" w:name="_PERM_MCCTEMPBM_CRPT07900026___4"/>
            <w:r>
              <w:t>1</w:t>
            </w:r>
            <w:bookmarkEnd w:id="2000"/>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001" w:name="_PERM_MCCTEMPBM_CRPT07900027___4"/>
            <w:r>
              <w:t>1</w:t>
            </w:r>
            <w:bookmarkEnd w:id="2001"/>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002" w:name="_Toc99179078"/>
      <w:r>
        <w:lastRenderedPageBreak/>
        <w:t>8.4.10</w:t>
      </w:r>
      <w:r>
        <w:tab/>
        <w:t>Keep-alive counter</w:t>
      </w:r>
      <w:bookmarkEnd w:id="1993"/>
      <w:bookmarkEnd w:id="1994"/>
      <w:bookmarkEnd w:id="1995"/>
      <w:bookmarkEnd w:id="1996"/>
      <w:bookmarkEnd w:id="1997"/>
      <w:bookmarkEnd w:id="1998"/>
      <w:bookmarkEnd w:id="1999"/>
      <w:bookmarkEnd w:id="2002"/>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03" w:name="_Toc34388723"/>
      <w:bookmarkStart w:id="2004" w:name="_Toc34404494"/>
      <w:bookmarkStart w:id="2005" w:name="_Toc45282390"/>
      <w:bookmarkStart w:id="2006" w:name="_Toc45882776"/>
      <w:bookmarkStart w:id="2007" w:name="_Toc51951326"/>
      <w:bookmarkStart w:id="2008" w:name="_Toc59209103"/>
      <w:bookmarkStart w:id="2009" w:name="_Toc75734945"/>
      <w:bookmarkStart w:id="2010" w:name="_Toc99179079"/>
      <w:r>
        <w:t>8.4.11</w:t>
      </w:r>
      <w:r>
        <w:tab/>
        <w:t>Maximum inactivity period</w:t>
      </w:r>
      <w:bookmarkEnd w:id="2003"/>
      <w:bookmarkEnd w:id="2004"/>
      <w:bookmarkEnd w:id="2005"/>
      <w:bookmarkEnd w:id="2006"/>
      <w:bookmarkEnd w:id="2007"/>
      <w:bookmarkEnd w:id="2008"/>
      <w:bookmarkEnd w:id="2009"/>
      <w:bookmarkEnd w:id="2010"/>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11" w:name="_Toc45282391"/>
      <w:bookmarkStart w:id="2012" w:name="_Toc45882777"/>
      <w:bookmarkStart w:id="2013" w:name="_Toc51951327"/>
      <w:bookmarkStart w:id="2014" w:name="_Toc59209104"/>
      <w:bookmarkStart w:id="2015" w:name="_Toc75734946"/>
      <w:bookmarkStart w:id="2016" w:name="_Toc34388724"/>
      <w:bookmarkStart w:id="2017" w:name="_Toc34404495"/>
      <w:bookmarkStart w:id="2018" w:name="_Toc99179080"/>
      <w:r>
        <w:t>8.4.12</w:t>
      </w:r>
      <w:r>
        <w:tab/>
        <w:t>Key establishment information container</w:t>
      </w:r>
      <w:bookmarkEnd w:id="2011"/>
      <w:bookmarkEnd w:id="2012"/>
      <w:bookmarkEnd w:id="2013"/>
      <w:bookmarkEnd w:id="2014"/>
      <w:bookmarkEnd w:id="2015"/>
      <w:bookmarkEnd w:id="2018"/>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9" w:name="_Toc45282392"/>
      <w:bookmarkStart w:id="2020" w:name="_Toc45882778"/>
      <w:bookmarkStart w:id="2021" w:name="_Toc51951328"/>
      <w:bookmarkStart w:id="2022" w:name="_Toc59209105"/>
      <w:bookmarkStart w:id="2023" w:name="_Toc75734947"/>
      <w:bookmarkStart w:id="2024" w:name="_Toc99179081"/>
      <w:r>
        <w:t>8.4.13</w:t>
      </w:r>
      <w:r>
        <w:tab/>
        <w:t>Nonce</w:t>
      </w:r>
      <w:bookmarkEnd w:id="2019"/>
      <w:bookmarkEnd w:id="2020"/>
      <w:bookmarkEnd w:id="2021"/>
      <w:bookmarkEnd w:id="2022"/>
      <w:bookmarkEnd w:id="2023"/>
      <w:bookmarkEnd w:id="2024"/>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5" w:name="_Toc45282393"/>
      <w:bookmarkStart w:id="2026" w:name="_Toc45882779"/>
      <w:bookmarkStart w:id="2027" w:name="_Toc51951329"/>
      <w:bookmarkStart w:id="2028" w:name="_Toc59209106"/>
      <w:bookmarkStart w:id="2029" w:name="_Toc75734948"/>
      <w:bookmarkStart w:id="2030" w:name="_Toc99179082"/>
      <w:r>
        <w:t>8.4.14</w:t>
      </w:r>
      <w:r>
        <w:tab/>
        <w:t>UE security capabilities</w:t>
      </w:r>
      <w:bookmarkEnd w:id="2025"/>
      <w:bookmarkEnd w:id="2026"/>
      <w:bookmarkEnd w:id="2027"/>
      <w:bookmarkEnd w:id="2028"/>
      <w:bookmarkEnd w:id="2029"/>
      <w:bookmarkEnd w:id="2030"/>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31" w:name="_Toc45282394"/>
      <w:bookmarkStart w:id="2032" w:name="_Toc45882780"/>
      <w:bookmarkStart w:id="2033" w:name="_Toc51951330"/>
      <w:bookmarkStart w:id="2034" w:name="_Toc59209107"/>
      <w:bookmarkStart w:id="2035" w:name="_Toc75734949"/>
      <w:bookmarkStart w:id="2036" w:name="_Toc99179083"/>
      <w:r>
        <w:t>8.4.15</w:t>
      </w:r>
      <w:r w:rsidRPr="009620E9">
        <w:tab/>
      </w:r>
      <w:r>
        <w:t>UE PC5 unicast signalling security policy</w:t>
      </w:r>
      <w:bookmarkEnd w:id="2031"/>
      <w:bookmarkEnd w:id="2032"/>
      <w:bookmarkEnd w:id="2033"/>
      <w:bookmarkEnd w:id="2034"/>
      <w:bookmarkEnd w:id="2035"/>
      <w:bookmarkEnd w:id="2036"/>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7"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8" w:name="_MCCTEMPBM_CRPT07900029___7"/>
            <w:bookmarkEnd w:id="2038"/>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9" w:name="_PERM_MCCTEMPBM_CRPT07900030___4"/>
            <w:bookmarkEnd w:id="2037"/>
            <w:r>
              <w:rPr>
                <w:rFonts w:ascii="Arial" w:hAnsi="Arial"/>
                <w:sz w:val="18"/>
              </w:rPr>
              <w:t>UE PC5 unicast signalling security policy</w:t>
            </w:r>
            <w:r w:rsidRPr="009620E9">
              <w:rPr>
                <w:rFonts w:ascii="Arial" w:hAnsi="Arial"/>
                <w:sz w:val="18"/>
              </w:rPr>
              <w:t xml:space="preserve"> IEI</w:t>
            </w:r>
            <w:bookmarkEnd w:id="2039"/>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40" w:name="_MCCTEMPBM_CRPT07900031___7"/>
            <w:r w:rsidRPr="009620E9">
              <w:rPr>
                <w:rFonts w:ascii="Arial" w:hAnsi="Arial"/>
                <w:sz w:val="18"/>
              </w:rPr>
              <w:t>octet 1</w:t>
            </w:r>
            <w:bookmarkEnd w:id="2040"/>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41"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42" w:name="_MCCTEMPBM_CRPT07900033___7"/>
            <w:r w:rsidRPr="009620E9">
              <w:rPr>
                <w:rFonts w:ascii="Arial" w:hAnsi="Arial"/>
                <w:sz w:val="18"/>
              </w:rPr>
              <w:t>octet 2</w:t>
            </w:r>
            <w:bookmarkEnd w:id="2042"/>
          </w:p>
        </w:tc>
      </w:tr>
      <w:bookmarkEnd w:id="2041"/>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43"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43"/>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4" w:name="_MCCTEMPBM_CRPT07900037___7"/>
            <w:r w:rsidRPr="009620E9">
              <w:rPr>
                <w:rFonts w:ascii="Arial" w:hAnsi="Arial"/>
                <w:sz w:val="18"/>
              </w:rPr>
              <w:t>Bits</w:t>
            </w:r>
            <w:bookmarkEnd w:id="2044"/>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5"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6" w:name="_MCCTEMPBM_CRPT07900039___7"/>
            <w:bookmarkEnd w:id="2046"/>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7" w:name="_PERM_MCCTEMPBM_CRPT07900040___4" w:colFirst="0" w:colLast="2"/>
            <w:bookmarkEnd w:id="2045"/>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8" w:name="_MCCTEMPBM_CRPT07900041___7"/>
            <w:r>
              <w:rPr>
                <w:rFonts w:ascii="Arial" w:hAnsi="Arial"/>
                <w:sz w:val="18"/>
                <w:lang w:eastAsia="ko-KR"/>
              </w:rPr>
              <w:t>Signalling integrity protection not needed</w:t>
            </w:r>
            <w:bookmarkEnd w:id="2048"/>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9" w:name="_PERM_MCCTEMPBM_CRPT07900042___4" w:colFirst="0" w:colLast="2"/>
            <w:bookmarkEnd w:id="2047"/>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50" w:name="_MCCTEMPBM_CRPT07900043___7"/>
            <w:r>
              <w:rPr>
                <w:rFonts w:ascii="Arial" w:hAnsi="Arial"/>
                <w:sz w:val="18"/>
                <w:lang w:eastAsia="ko-KR"/>
              </w:rPr>
              <w:t>Signalling integrity protection preferred</w:t>
            </w:r>
            <w:bookmarkEnd w:id="2050"/>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51" w:name="_PERM_MCCTEMPBM_CRPT07900044___4" w:colFirst="0" w:colLast="2"/>
            <w:bookmarkEnd w:id="2049"/>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52" w:name="_MCCTEMPBM_CRPT07900045___7"/>
            <w:r>
              <w:rPr>
                <w:rFonts w:ascii="Arial" w:hAnsi="Arial"/>
                <w:sz w:val="18"/>
                <w:lang w:eastAsia="ko-KR"/>
              </w:rPr>
              <w:t>Signalling integrity protection required</w:t>
            </w:r>
            <w:bookmarkEnd w:id="2052"/>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53" w:name="_PERM_MCCTEMPBM_CRPT07900046___4" w:colFirst="0" w:colLast="2"/>
            <w:bookmarkEnd w:id="2051"/>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4" w:name="_MCCTEMPBM_CRPT07900047___7"/>
            <w:bookmarkEnd w:id="2054"/>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5" w:name="_MCCTEMPBM_CRPT07900048___7"/>
            <w:bookmarkEnd w:id="2053"/>
            <w:r w:rsidRPr="00A55D9D">
              <w:rPr>
                <w:rFonts w:ascii="Arial" w:hAnsi="Arial"/>
                <w:sz w:val="18"/>
              </w:rPr>
              <w:tab/>
            </w:r>
            <w:r>
              <w:rPr>
                <w:rFonts w:ascii="Arial" w:hAnsi="Arial"/>
                <w:sz w:val="18"/>
              </w:rPr>
              <w:t>to</w:t>
            </w:r>
            <w:r>
              <w:rPr>
                <w:rFonts w:ascii="Arial" w:hAnsi="Arial"/>
                <w:sz w:val="18"/>
              </w:rPr>
              <w:tab/>
              <w:t>Spare</w:t>
            </w:r>
            <w:bookmarkEnd w:id="2055"/>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6"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7" w:name="_MCCTEMPBM_CRPT07900050___7"/>
            <w:bookmarkEnd w:id="2057"/>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8" w:name="_PERM_MCCTEMPBM_CRPT07900051___4" w:colFirst="0" w:colLast="2"/>
            <w:bookmarkEnd w:id="2056"/>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9" w:name="_MCCTEMPBM_CRPT07900052___7"/>
            <w:r>
              <w:rPr>
                <w:rFonts w:ascii="Arial" w:hAnsi="Arial"/>
                <w:sz w:val="18"/>
                <w:lang w:eastAsia="ko-KR"/>
              </w:rPr>
              <w:t>Reserved</w:t>
            </w:r>
            <w:bookmarkEnd w:id="2059"/>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60" w:name="_MCCTEMPBM_CRPT07900053___7"/>
            <w:bookmarkEnd w:id="2058"/>
            <w:bookmarkEnd w:id="2060"/>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61"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62" w:name="_MCCTEMPBM_CRPT07900055___7"/>
            <w:bookmarkEnd w:id="2061"/>
            <w:r w:rsidRPr="009620E9">
              <w:rPr>
                <w:rFonts w:ascii="Arial" w:hAnsi="Arial"/>
                <w:sz w:val="18"/>
              </w:rPr>
              <w:t>Bits</w:t>
            </w:r>
            <w:bookmarkEnd w:id="2062"/>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63"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4" w:name="_MCCTEMPBM_CRPT07900057___7"/>
            <w:bookmarkEnd w:id="2064"/>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5" w:name="_PERM_MCCTEMPBM_CRPT07900058___4" w:colFirst="0" w:colLast="2"/>
            <w:bookmarkEnd w:id="2063"/>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6" w:name="_MCCTEMPBM_CRPT07900059___7"/>
            <w:r>
              <w:rPr>
                <w:rFonts w:ascii="Arial" w:hAnsi="Arial"/>
                <w:sz w:val="18"/>
                <w:lang w:eastAsia="ko-KR"/>
              </w:rPr>
              <w:t>Signalling ciphering not needed</w:t>
            </w:r>
            <w:bookmarkEnd w:id="2066"/>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7" w:name="_PERM_MCCTEMPBM_CRPT07900060___4" w:colFirst="0" w:colLast="2"/>
            <w:bookmarkEnd w:id="2065"/>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8" w:name="_MCCTEMPBM_CRPT07900061___7"/>
            <w:r>
              <w:rPr>
                <w:rFonts w:ascii="Arial" w:hAnsi="Arial"/>
                <w:sz w:val="18"/>
                <w:lang w:eastAsia="ko-KR"/>
              </w:rPr>
              <w:t>Signalling ciphering preferred</w:t>
            </w:r>
            <w:bookmarkEnd w:id="2068"/>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9" w:name="_PERM_MCCTEMPBM_CRPT07900062___4" w:colFirst="0" w:colLast="2"/>
            <w:bookmarkEnd w:id="2067"/>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70" w:name="_MCCTEMPBM_CRPT07900063___7"/>
            <w:r>
              <w:rPr>
                <w:rFonts w:ascii="Arial" w:hAnsi="Arial"/>
                <w:sz w:val="18"/>
                <w:lang w:eastAsia="ko-KR"/>
              </w:rPr>
              <w:t>Signalling ciphering required</w:t>
            </w:r>
            <w:bookmarkEnd w:id="2070"/>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71" w:name="_PERM_MCCTEMPBM_CRPT07900064___4" w:colFirst="0" w:colLast="2"/>
            <w:bookmarkEnd w:id="2069"/>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72" w:name="_MCCTEMPBM_CRPT07900065___7"/>
            <w:bookmarkEnd w:id="2072"/>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73" w:name="_MCCTEMPBM_CRPT07900066___7"/>
            <w:bookmarkEnd w:id="2071"/>
            <w:r w:rsidRPr="00A55D9D">
              <w:rPr>
                <w:rFonts w:ascii="Arial" w:hAnsi="Arial"/>
                <w:sz w:val="18"/>
              </w:rPr>
              <w:tab/>
            </w:r>
            <w:r>
              <w:rPr>
                <w:rFonts w:ascii="Arial" w:hAnsi="Arial"/>
                <w:sz w:val="18"/>
              </w:rPr>
              <w:t>to</w:t>
            </w:r>
            <w:r>
              <w:rPr>
                <w:rFonts w:ascii="Arial" w:hAnsi="Arial"/>
                <w:sz w:val="18"/>
              </w:rPr>
              <w:tab/>
              <w:t>Spare</w:t>
            </w:r>
            <w:bookmarkEnd w:id="2073"/>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4"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5" w:name="_MCCTEMPBM_CRPT07900068___7"/>
            <w:bookmarkEnd w:id="2075"/>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6" w:name="_PERM_MCCTEMPBM_CRPT07900069___4" w:colFirst="0" w:colLast="2"/>
            <w:bookmarkEnd w:id="2074"/>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7" w:name="_MCCTEMPBM_CRPT07900070___7"/>
            <w:r>
              <w:rPr>
                <w:rFonts w:ascii="Arial" w:hAnsi="Arial"/>
                <w:sz w:val="18"/>
                <w:lang w:eastAsia="ko-KR"/>
              </w:rPr>
              <w:t>Reserved</w:t>
            </w:r>
            <w:bookmarkEnd w:id="2077"/>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8" w:name="_MCCTEMPBM_CRPT07900071___7"/>
            <w:bookmarkEnd w:id="2076"/>
            <w:bookmarkEnd w:id="2078"/>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9"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80" w:name="_MCCTEMPBM_CRPT07900073___7"/>
            <w:bookmarkEnd w:id="2079"/>
            <w:bookmarkEnd w:id="2080"/>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81" w:name="_Toc45282395"/>
      <w:bookmarkStart w:id="2082" w:name="_Toc45882781"/>
      <w:bookmarkStart w:id="2083" w:name="_Toc51951331"/>
      <w:bookmarkStart w:id="2084" w:name="_Toc59209108"/>
      <w:bookmarkStart w:id="2085" w:name="_Toc75734950"/>
      <w:bookmarkStart w:id="2086" w:name="_Toc99179084"/>
      <w:r>
        <w:t>8.4.16</w:t>
      </w:r>
      <w:r>
        <w:tab/>
        <w:t>MSB of K</w:t>
      </w:r>
      <w:r>
        <w:rPr>
          <w:vertAlign w:val="subscript"/>
        </w:rPr>
        <w:t>NRP-sess</w:t>
      </w:r>
      <w:r>
        <w:t xml:space="preserve"> ID</w:t>
      </w:r>
      <w:bookmarkEnd w:id="2081"/>
      <w:bookmarkEnd w:id="2082"/>
      <w:bookmarkEnd w:id="2083"/>
      <w:bookmarkEnd w:id="2084"/>
      <w:bookmarkEnd w:id="2085"/>
      <w:bookmarkEnd w:id="2086"/>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7" w:name="_Toc502240469"/>
      <w:bookmarkStart w:id="2088" w:name="_Toc45282396"/>
      <w:bookmarkStart w:id="2089" w:name="_Toc45882782"/>
      <w:bookmarkStart w:id="2090" w:name="_Toc51951332"/>
      <w:bookmarkStart w:id="2091" w:name="_Toc59209109"/>
      <w:bookmarkStart w:id="2092"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93" w:name="_Toc99179085"/>
      <w:r>
        <w:t>8.4.17</w:t>
      </w:r>
      <w:r w:rsidRPr="00742FAE">
        <w:tab/>
      </w:r>
      <w:r>
        <w:t>K</w:t>
      </w:r>
      <w:r>
        <w:rPr>
          <w:vertAlign w:val="subscript"/>
        </w:rPr>
        <w:t>NRP</w:t>
      </w:r>
      <w:r>
        <w:t xml:space="preserve"> ID</w:t>
      </w:r>
      <w:bookmarkEnd w:id="2087"/>
      <w:bookmarkEnd w:id="2088"/>
      <w:bookmarkEnd w:id="2089"/>
      <w:bookmarkEnd w:id="2090"/>
      <w:bookmarkEnd w:id="2091"/>
      <w:bookmarkEnd w:id="2092"/>
      <w:bookmarkEnd w:id="209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4" w:name="_Toc45282397"/>
      <w:bookmarkStart w:id="2095" w:name="_Toc45882783"/>
      <w:bookmarkStart w:id="2096" w:name="_Toc51951333"/>
      <w:bookmarkStart w:id="2097" w:name="_Toc59209110"/>
      <w:bookmarkStart w:id="2098" w:name="_Toc75734952"/>
      <w:bookmarkStart w:id="2099" w:name="_Toc99179086"/>
      <w:r>
        <w:t>8.4.18</w:t>
      </w:r>
      <w:r w:rsidRPr="009620E9">
        <w:tab/>
      </w:r>
      <w:r>
        <w:t>Selected security algorithms</w:t>
      </w:r>
      <w:bookmarkEnd w:id="2094"/>
      <w:bookmarkEnd w:id="2095"/>
      <w:bookmarkEnd w:id="2096"/>
      <w:bookmarkEnd w:id="2097"/>
      <w:bookmarkEnd w:id="2098"/>
      <w:bookmarkEnd w:id="2099"/>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00"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01" w:name="_MCCTEMPBM_CRPT07900078___7"/>
            <w:bookmarkEnd w:id="2101"/>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02" w:name="_PERM_MCCTEMPBM_CRPT07900079___4"/>
            <w:bookmarkEnd w:id="2100"/>
            <w:r>
              <w:rPr>
                <w:rFonts w:ascii="Arial" w:hAnsi="Arial"/>
                <w:sz w:val="18"/>
              </w:rPr>
              <w:t>Selected security algorithms</w:t>
            </w:r>
            <w:r w:rsidRPr="009620E9">
              <w:rPr>
                <w:rFonts w:ascii="Arial" w:hAnsi="Arial"/>
                <w:sz w:val="18"/>
              </w:rPr>
              <w:t xml:space="preserve"> IEI</w:t>
            </w:r>
            <w:bookmarkEnd w:id="2102"/>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03" w:name="_MCCTEMPBM_CRPT07900080___7"/>
            <w:r w:rsidRPr="009620E9">
              <w:rPr>
                <w:rFonts w:ascii="Arial" w:hAnsi="Arial"/>
                <w:sz w:val="18"/>
              </w:rPr>
              <w:t>octet 1</w:t>
            </w:r>
            <w:bookmarkEnd w:id="2103"/>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4"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5" w:name="_MCCTEMPBM_CRPT07900082___7"/>
            <w:r w:rsidRPr="009620E9">
              <w:rPr>
                <w:rFonts w:ascii="Arial" w:hAnsi="Arial"/>
                <w:sz w:val="18"/>
              </w:rPr>
              <w:t>octet 2</w:t>
            </w:r>
            <w:bookmarkEnd w:id="2105"/>
          </w:p>
        </w:tc>
      </w:tr>
    </w:tbl>
    <w:bookmarkEnd w:id="2104"/>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6" w:name="_MCCTEMPBM_CRPT07900084___7"/>
            <w:r w:rsidRPr="009620E9">
              <w:rPr>
                <w:rFonts w:ascii="Arial" w:hAnsi="Arial"/>
                <w:sz w:val="18"/>
              </w:rPr>
              <w:t>Type of integrity protection algorithm (octet 2, bit 1 to 3)</w:t>
            </w:r>
            <w:bookmarkEnd w:id="2106"/>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7" w:name="_MCCTEMPBM_CRPT07900085___7"/>
            <w:r w:rsidRPr="009620E9">
              <w:rPr>
                <w:rFonts w:ascii="Arial" w:hAnsi="Arial"/>
                <w:sz w:val="18"/>
              </w:rPr>
              <w:t>Bits</w:t>
            </w:r>
            <w:bookmarkEnd w:id="2107"/>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8"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9" w:name="_MCCTEMPBM_CRPT07900087___7"/>
            <w:bookmarkEnd w:id="2109"/>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10" w:name="_PERM_MCCTEMPBM_CRPT07900088___4" w:colFirst="0" w:colLast="2"/>
            <w:bookmarkEnd w:id="2108"/>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11"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11"/>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12" w:name="_PERM_MCCTEMPBM_CRPT07900090___4" w:colFirst="0" w:colLast="2"/>
            <w:bookmarkEnd w:id="2110"/>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13"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13"/>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4" w:name="_PERM_MCCTEMPBM_CRPT07900092___4" w:colFirst="0" w:colLast="2"/>
            <w:bookmarkEnd w:id="2112"/>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5"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5"/>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6" w:name="_PERM_MCCTEMPBM_CRPT07900094___4" w:colFirst="0" w:colLast="2"/>
            <w:bookmarkEnd w:id="2114"/>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7"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7"/>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8" w:name="_PERM_MCCTEMPBM_CRPT07900096___4" w:colFirst="0" w:colLast="2"/>
            <w:bookmarkEnd w:id="2116"/>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9"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9"/>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20" w:name="_PERM_MCCTEMPBM_CRPT07900098___4" w:colFirst="0" w:colLast="2"/>
            <w:bookmarkEnd w:id="2118"/>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21"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21"/>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22" w:name="_PERM_MCCTEMPBM_CRPT07900100___4" w:colFirst="0" w:colLast="2"/>
            <w:bookmarkEnd w:id="2120"/>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23"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23"/>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4" w:name="_PERM_MCCTEMPBM_CRPT07900102___4" w:colFirst="0" w:colLast="2"/>
            <w:bookmarkEnd w:id="2122"/>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5"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5"/>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6" w:name="_MCCTEMPBM_CRPT07900104___7"/>
            <w:bookmarkEnd w:id="2124"/>
            <w:bookmarkEnd w:id="2126"/>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7" w:name="_MCCTEMPBM_CRPT07900105___7"/>
            <w:r w:rsidRPr="009620E9">
              <w:rPr>
                <w:rFonts w:ascii="Arial" w:hAnsi="Arial"/>
                <w:sz w:val="18"/>
              </w:rPr>
              <w:t>Type of ciphering algorithm (octet 2, bit 5 to 7)</w:t>
            </w:r>
            <w:bookmarkEnd w:id="2127"/>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8" w:name="_MCCTEMPBM_CRPT07900106___7"/>
            <w:r w:rsidRPr="009620E9">
              <w:rPr>
                <w:rFonts w:ascii="Arial" w:hAnsi="Arial"/>
                <w:sz w:val="18"/>
              </w:rPr>
              <w:t>Bits</w:t>
            </w:r>
            <w:bookmarkEnd w:id="2128"/>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9"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30" w:name="_MCCTEMPBM_CRPT07900108___7"/>
            <w:bookmarkEnd w:id="2130"/>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31" w:name="_PERM_MCCTEMPBM_CRPT07900109___4" w:colFirst="0" w:colLast="2"/>
            <w:bookmarkEnd w:id="2129"/>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32"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32"/>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33" w:name="_PERM_MCCTEMPBM_CRPT07900111___4" w:colFirst="0" w:colLast="2"/>
            <w:bookmarkEnd w:id="2131"/>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4"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4"/>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5" w:name="_PERM_MCCTEMPBM_CRPT07900113___4" w:colFirst="0" w:colLast="2"/>
            <w:bookmarkEnd w:id="2133"/>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6"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6"/>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7" w:name="_MCCTEMPBM_CRPT07900115___4" w:colFirst="0" w:colLast="2"/>
            <w:bookmarkEnd w:id="2135"/>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8"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8"/>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9" w:name="_MCCTEMPBM_CRPT07900117___4" w:colFirst="0" w:colLast="2"/>
            <w:bookmarkEnd w:id="2137"/>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40"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40"/>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41" w:name="_MCCTEMPBM_CRPT07900119___4" w:colFirst="0" w:colLast="2"/>
            <w:bookmarkEnd w:id="2139"/>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42"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42"/>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43" w:name="_MCCTEMPBM_CRPT07900121___4" w:colFirst="0" w:colLast="2"/>
            <w:bookmarkEnd w:id="2141"/>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4"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4"/>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5" w:name="_MCCTEMPBM_CRPT07900123___4" w:colFirst="0" w:colLast="2"/>
            <w:bookmarkEnd w:id="2143"/>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6"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6"/>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7" w:name="_MCCTEMPBM_CRPT07900125___7"/>
            <w:bookmarkEnd w:id="2145"/>
            <w:bookmarkEnd w:id="2147"/>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8" w:name="_MCCTEMPBM_CRPT07900126___7"/>
            <w:r w:rsidRPr="009620E9">
              <w:rPr>
                <w:rFonts w:ascii="Arial" w:hAnsi="Arial"/>
                <w:sz w:val="18"/>
              </w:rPr>
              <w:t>Bit 4 and 8 of octet 2 are spare and shall be coded as zero.</w:t>
            </w:r>
            <w:bookmarkEnd w:id="2148"/>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9" w:name="_MCCTEMPBM_CRPT07900127___7"/>
            <w:bookmarkEnd w:id="2149"/>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50" w:name="_Toc502240465"/>
      <w:bookmarkStart w:id="2151" w:name="_Toc45282398"/>
      <w:bookmarkStart w:id="2152" w:name="_Toc45882784"/>
      <w:bookmarkStart w:id="2153" w:name="_Toc51951334"/>
      <w:bookmarkStart w:id="2154" w:name="_Toc59209111"/>
      <w:bookmarkStart w:id="2155" w:name="_Toc75734953"/>
      <w:bookmarkStart w:id="2156" w:name="_Toc502240468"/>
      <w:bookmarkStart w:id="2157" w:name="_Toc45282399"/>
      <w:bookmarkStart w:id="2158" w:name="_Toc45882785"/>
      <w:bookmarkStart w:id="2159" w:name="_Toc51951335"/>
      <w:bookmarkStart w:id="2160" w:name="_Toc59209112"/>
      <w:bookmarkStart w:id="2161" w:name="_Toc75734954"/>
      <w:bookmarkStart w:id="2162" w:name="_Toc502240467"/>
      <w:bookmarkStart w:id="2163" w:name="_Toc99179087"/>
      <w:r>
        <w:t>8.4.19</w:t>
      </w:r>
      <w:r w:rsidRPr="00742FAE">
        <w:tab/>
      </w:r>
      <w:r>
        <w:t>LSB of K</w:t>
      </w:r>
      <w:r>
        <w:rPr>
          <w:vertAlign w:val="subscript"/>
        </w:rPr>
        <w:t>NRP-sess</w:t>
      </w:r>
      <w:r>
        <w:t xml:space="preserve"> ID</w:t>
      </w:r>
      <w:bookmarkEnd w:id="2150"/>
      <w:bookmarkEnd w:id="2151"/>
      <w:bookmarkEnd w:id="2152"/>
      <w:bookmarkEnd w:id="2153"/>
      <w:bookmarkEnd w:id="2154"/>
      <w:bookmarkEnd w:id="2155"/>
      <w:bookmarkEnd w:id="2163"/>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64" w:name="_Toc99179088"/>
      <w:r>
        <w:t>8.4.20</w:t>
      </w:r>
      <w:r w:rsidRPr="00742FAE">
        <w:tab/>
      </w:r>
      <w:r>
        <w:t>MSBs of K</w:t>
      </w:r>
      <w:r>
        <w:rPr>
          <w:vertAlign w:val="subscript"/>
        </w:rPr>
        <w:t>NRP</w:t>
      </w:r>
      <w:r>
        <w:t xml:space="preserve"> ID</w:t>
      </w:r>
      <w:bookmarkEnd w:id="2156"/>
      <w:bookmarkEnd w:id="2157"/>
      <w:bookmarkEnd w:id="2158"/>
      <w:bookmarkEnd w:id="2159"/>
      <w:bookmarkEnd w:id="2160"/>
      <w:bookmarkEnd w:id="2161"/>
      <w:bookmarkEnd w:id="2164"/>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5" w:name="_Toc45282400"/>
      <w:bookmarkStart w:id="2166" w:name="_Toc45882786"/>
      <w:bookmarkStart w:id="2167" w:name="_Toc51951336"/>
      <w:bookmarkStart w:id="2168" w:name="_Toc59209113"/>
      <w:bookmarkStart w:id="2169" w:name="_Toc75734955"/>
      <w:bookmarkStart w:id="2170" w:name="_Toc99179089"/>
      <w:r>
        <w:t>8.4.21</w:t>
      </w:r>
      <w:r w:rsidRPr="00742FAE">
        <w:tab/>
      </w:r>
      <w:r>
        <w:t>LSBs of K</w:t>
      </w:r>
      <w:r>
        <w:rPr>
          <w:vertAlign w:val="subscript"/>
        </w:rPr>
        <w:t>NRP</w:t>
      </w:r>
      <w:r>
        <w:t xml:space="preserve"> ID</w:t>
      </w:r>
      <w:bookmarkEnd w:id="2162"/>
      <w:bookmarkEnd w:id="2165"/>
      <w:bookmarkEnd w:id="2166"/>
      <w:bookmarkEnd w:id="2167"/>
      <w:bookmarkEnd w:id="2168"/>
      <w:bookmarkEnd w:id="2169"/>
      <w:bookmarkEnd w:id="217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71" w:name="_Toc45282401"/>
      <w:bookmarkStart w:id="2172" w:name="_Toc45882787"/>
      <w:bookmarkStart w:id="2173" w:name="_Toc51951337"/>
      <w:bookmarkStart w:id="2174" w:name="_Toc59209114"/>
      <w:bookmarkStart w:id="2175" w:name="_Toc75734956"/>
      <w:bookmarkStart w:id="2176" w:name="_Toc99179090"/>
      <w:r>
        <w:t>8.4.22</w:t>
      </w:r>
      <w:r w:rsidRPr="009620E9">
        <w:tab/>
      </w:r>
      <w:r>
        <w:t>UE PC5 unicast user plane security policy</w:t>
      </w:r>
      <w:bookmarkEnd w:id="2171"/>
      <w:bookmarkEnd w:id="2172"/>
      <w:bookmarkEnd w:id="2173"/>
      <w:bookmarkEnd w:id="2174"/>
      <w:bookmarkEnd w:id="2175"/>
      <w:bookmarkEnd w:id="217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7"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8" w:name="_MCCTEMPBM_CRPT07900133___7"/>
            <w:bookmarkEnd w:id="217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9" w:name="_MCCTEMPBM_CRPT07900134___4"/>
            <w:bookmarkEnd w:id="2177"/>
            <w:r>
              <w:rPr>
                <w:rFonts w:ascii="Arial" w:hAnsi="Arial"/>
                <w:sz w:val="18"/>
              </w:rPr>
              <w:t>UE PC5 unicast user plane security policy</w:t>
            </w:r>
            <w:r w:rsidRPr="009620E9">
              <w:rPr>
                <w:rFonts w:ascii="Arial" w:hAnsi="Arial"/>
                <w:sz w:val="18"/>
              </w:rPr>
              <w:t xml:space="preserve"> IEI</w:t>
            </w:r>
            <w:bookmarkEnd w:id="2179"/>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80" w:name="_MCCTEMPBM_CRPT07900135___7"/>
            <w:r w:rsidRPr="009620E9">
              <w:rPr>
                <w:rFonts w:ascii="Arial" w:hAnsi="Arial"/>
                <w:sz w:val="18"/>
              </w:rPr>
              <w:t>octet 1</w:t>
            </w:r>
            <w:bookmarkEnd w:id="218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81"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82" w:name="_MCCTEMPBM_CRPT07900137___7"/>
            <w:r w:rsidRPr="009620E9">
              <w:rPr>
                <w:rFonts w:ascii="Arial" w:hAnsi="Arial"/>
                <w:sz w:val="18"/>
              </w:rPr>
              <w:t>octet 2</w:t>
            </w:r>
            <w:bookmarkEnd w:id="2182"/>
          </w:p>
        </w:tc>
      </w:tr>
    </w:tbl>
    <w:bookmarkEnd w:id="2181"/>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83"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83"/>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4" w:name="_MCCTEMPBM_CRPT07900140___7"/>
            <w:r w:rsidRPr="009620E9">
              <w:rPr>
                <w:rFonts w:ascii="Arial" w:hAnsi="Arial"/>
                <w:sz w:val="18"/>
              </w:rPr>
              <w:t>Bits</w:t>
            </w:r>
            <w:bookmarkEnd w:id="2184"/>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5"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6" w:name="_MCCTEMPBM_CRPT07900142___7"/>
            <w:bookmarkEnd w:id="2186"/>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7" w:name="_MCCTEMPBM_CRPT07900143___4" w:colFirst="0" w:colLast="2"/>
            <w:bookmarkEnd w:id="2185"/>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8" w:name="_MCCTEMPBM_CRPT07900144___7"/>
            <w:r>
              <w:rPr>
                <w:rFonts w:ascii="Arial" w:hAnsi="Arial"/>
                <w:sz w:val="18"/>
                <w:lang w:eastAsia="ko-KR"/>
              </w:rPr>
              <w:t>User plane integrity protection not needed</w:t>
            </w:r>
            <w:bookmarkEnd w:id="2188"/>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9" w:name="_MCCTEMPBM_CRPT07900145___4" w:colFirst="0" w:colLast="2"/>
            <w:bookmarkEnd w:id="2187"/>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90" w:name="_MCCTEMPBM_CRPT07900146___7"/>
            <w:r>
              <w:rPr>
                <w:rFonts w:ascii="Arial" w:hAnsi="Arial"/>
                <w:sz w:val="18"/>
                <w:lang w:eastAsia="ko-KR"/>
              </w:rPr>
              <w:t>User plane integrity protection preferred</w:t>
            </w:r>
            <w:bookmarkEnd w:id="2190"/>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91" w:name="_MCCTEMPBM_CRPT07900147___4" w:colFirst="0" w:colLast="2"/>
            <w:bookmarkEnd w:id="2189"/>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92" w:name="_MCCTEMPBM_CRPT07900148___7"/>
            <w:r>
              <w:rPr>
                <w:rFonts w:ascii="Arial" w:hAnsi="Arial"/>
                <w:sz w:val="18"/>
                <w:lang w:eastAsia="ko-KR"/>
              </w:rPr>
              <w:t>User plane integrity protection required</w:t>
            </w:r>
            <w:bookmarkEnd w:id="2192"/>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93" w:name="_MCCTEMPBM_CRPT07900149___4" w:colFirst="0" w:colLast="2"/>
            <w:bookmarkEnd w:id="2191"/>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4" w:name="_MCCTEMPBM_CRPT07900150___7"/>
            <w:bookmarkEnd w:id="2194"/>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5" w:name="_MCCTEMPBM_CRPT07900151___7"/>
            <w:bookmarkEnd w:id="2193"/>
            <w:r w:rsidRPr="00A55D9D">
              <w:rPr>
                <w:rFonts w:ascii="Arial" w:hAnsi="Arial"/>
                <w:sz w:val="18"/>
              </w:rPr>
              <w:tab/>
            </w:r>
            <w:r>
              <w:rPr>
                <w:rFonts w:ascii="Arial" w:hAnsi="Arial"/>
                <w:sz w:val="18"/>
              </w:rPr>
              <w:t>to</w:t>
            </w:r>
            <w:r>
              <w:rPr>
                <w:rFonts w:ascii="Arial" w:hAnsi="Arial"/>
                <w:sz w:val="18"/>
              </w:rPr>
              <w:tab/>
              <w:t>Spare</w:t>
            </w:r>
            <w:bookmarkEnd w:id="2195"/>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6"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7" w:name="_MCCTEMPBM_CRPT07900153___7"/>
            <w:bookmarkEnd w:id="2197"/>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8" w:name="_MCCTEMPBM_CRPT07900154___4" w:colFirst="0" w:colLast="2"/>
            <w:bookmarkEnd w:id="2196"/>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9" w:name="_MCCTEMPBM_CRPT07900155___7"/>
            <w:r>
              <w:rPr>
                <w:rFonts w:ascii="Arial" w:hAnsi="Arial"/>
                <w:sz w:val="18"/>
                <w:lang w:eastAsia="ko-KR"/>
              </w:rPr>
              <w:t>Reserved</w:t>
            </w:r>
            <w:bookmarkEnd w:id="2199"/>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00" w:name="_MCCTEMPBM_CRPT07900156___7"/>
            <w:bookmarkEnd w:id="2198"/>
            <w:bookmarkEnd w:id="2200"/>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01"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02" w:name="_MCCTEMPBM_CRPT07900158___7"/>
            <w:bookmarkEnd w:id="2201"/>
            <w:r w:rsidRPr="009620E9">
              <w:rPr>
                <w:rFonts w:ascii="Arial" w:hAnsi="Arial"/>
                <w:sz w:val="18"/>
              </w:rPr>
              <w:t>Bits</w:t>
            </w:r>
            <w:bookmarkEnd w:id="2202"/>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03"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4" w:name="_MCCTEMPBM_CRPT07900160___7"/>
            <w:bookmarkEnd w:id="2204"/>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5" w:name="_MCCTEMPBM_CRPT07900161___4" w:colFirst="0" w:colLast="2"/>
            <w:bookmarkEnd w:id="2203"/>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6"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6"/>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7" w:name="_MCCTEMPBM_CRPT07900163___4" w:colFirst="0" w:colLast="2"/>
            <w:bookmarkEnd w:id="2205"/>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8"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8"/>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9" w:name="_MCCTEMPBM_CRPT07900165___4" w:colFirst="0" w:colLast="2"/>
            <w:bookmarkEnd w:id="2207"/>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10"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10"/>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11" w:name="_MCCTEMPBM_CRPT07900167___4" w:colFirst="0" w:colLast="2"/>
            <w:bookmarkEnd w:id="2209"/>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12" w:name="_MCCTEMPBM_CRPT07900168___7"/>
            <w:bookmarkEnd w:id="2212"/>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13" w:name="_MCCTEMPBM_CRPT07900169___7"/>
            <w:bookmarkEnd w:id="2211"/>
            <w:r w:rsidRPr="00A55D9D">
              <w:rPr>
                <w:rFonts w:ascii="Arial" w:hAnsi="Arial"/>
                <w:sz w:val="18"/>
              </w:rPr>
              <w:tab/>
            </w:r>
            <w:r>
              <w:rPr>
                <w:rFonts w:ascii="Arial" w:hAnsi="Arial"/>
                <w:sz w:val="18"/>
              </w:rPr>
              <w:t>to</w:t>
            </w:r>
            <w:r>
              <w:rPr>
                <w:rFonts w:ascii="Arial" w:hAnsi="Arial"/>
                <w:sz w:val="18"/>
              </w:rPr>
              <w:tab/>
              <w:t>Spare</w:t>
            </w:r>
            <w:bookmarkEnd w:id="2213"/>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4"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5" w:name="_MCCTEMPBM_CRPT07900171___7"/>
            <w:bookmarkEnd w:id="2215"/>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6" w:name="_MCCTEMPBM_CRPT07900172___4" w:colFirst="0" w:colLast="2"/>
            <w:bookmarkEnd w:id="2214"/>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7" w:name="_MCCTEMPBM_CRPT07900173___7"/>
            <w:r>
              <w:rPr>
                <w:rFonts w:ascii="Arial" w:hAnsi="Arial"/>
                <w:sz w:val="18"/>
                <w:lang w:eastAsia="ko-KR"/>
              </w:rPr>
              <w:t>Reserved</w:t>
            </w:r>
            <w:bookmarkEnd w:id="2217"/>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8" w:name="_MCCTEMPBM_CRPT07900174___7"/>
            <w:bookmarkEnd w:id="2216"/>
            <w:bookmarkEnd w:id="2218"/>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9"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20" w:name="_MCCTEMPBM_CRPT07900176___7"/>
            <w:bookmarkEnd w:id="2219"/>
            <w:bookmarkEnd w:id="2220"/>
          </w:p>
        </w:tc>
      </w:tr>
    </w:tbl>
    <w:p w14:paraId="7E7ACCA2" w14:textId="77777777" w:rsidR="008E33F7" w:rsidRDefault="008E33F7" w:rsidP="008E33F7">
      <w:pPr>
        <w:jc w:val="center"/>
        <w:rPr>
          <w:noProof/>
        </w:rPr>
      </w:pPr>
      <w:bookmarkStart w:id="2221" w:name="_MCCTEMPBM_CRPT07900177___4"/>
    </w:p>
    <w:p w14:paraId="48095D5C" w14:textId="77777777" w:rsidR="008E33F7" w:rsidRPr="009620E9" w:rsidRDefault="008E33F7" w:rsidP="00CC0F60">
      <w:pPr>
        <w:pStyle w:val="Heading3"/>
      </w:pPr>
      <w:bookmarkStart w:id="2222" w:name="_Toc45282402"/>
      <w:bookmarkStart w:id="2223" w:name="_Toc45882788"/>
      <w:bookmarkStart w:id="2224" w:name="_Toc51951338"/>
      <w:bookmarkStart w:id="2225" w:name="_Toc59209115"/>
      <w:bookmarkStart w:id="2226" w:name="_Toc75734957"/>
      <w:bookmarkStart w:id="2227" w:name="_Toc99179091"/>
      <w:bookmarkEnd w:id="2221"/>
      <w:r>
        <w:t>8.4.23</w:t>
      </w:r>
      <w:r w:rsidRPr="009620E9">
        <w:tab/>
      </w:r>
      <w:r>
        <w:t>Configuration of UE PC5 unicast u</w:t>
      </w:r>
      <w:r>
        <w:rPr>
          <w:rFonts w:eastAsia="Malgun Gothic"/>
          <w:lang w:eastAsia="ko-KR"/>
        </w:rPr>
        <w:t>ser plane security protection</w:t>
      </w:r>
      <w:bookmarkEnd w:id="2222"/>
      <w:bookmarkEnd w:id="2223"/>
      <w:bookmarkEnd w:id="2224"/>
      <w:bookmarkEnd w:id="2225"/>
      <w:bookmarkEnd w:id="2226"/>
      <w:bookmarkEnd w:id="2227"/>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8"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9" w:name="_MCCTEMPBM_CRPT07900179___7"/>
            <w:bookmarkEnd w:id="2229"/>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30" w:name="_MCCTEMPBM_CRPT07900180___4"/>
            <w:bookmarkEnd w:id="2228"/>
            <w:r w:rsidRPr="00332E8F">
              <w:rPr>
                <w:rFonts w:ascii="Arial" w:hAnsi="Arial"/>
                <w:sz w:val="18"/>
              </w:rPr>
              <w:t xml:space="preserve">configuration of UE PC5 unicast user plane security protection </w:t>
            </w:r>
            <w:r w:rsidRPr="009620E9">
              <w:rPr>
                <w:rFonts w:ascii="Arial" w:hAnsi="Arial"/>
                <w:sz w:val="18"/>
              </w:rPr>
              <w:t>IEI</w:t>
            </w:r>
            <w:bookmarkEnd w:id="2230"/>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31" w:name="_MCCTEMPBM_CRPT07900181___7"/>
            <w:r w:rsidRPr="009620E9">
              <w:rPr>
                <w:rFonts w:ascii="Arial" w:hAnsi="Arial"/>
                <w:sz w:val="18"/>
              </w:rPr>
              <w:t>octet 1</w:t>
            </w:r>
            <w:bookmarkEnd w:id="2231"/>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32"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33" w:name="_MCCTEMPBM_CRPT07900183___7"/>
            <w:r w:rsidRPr="009620E9">
              <w:rPr>
                <w:rFonts w:ascii="Arial" w:hAnsi="Arial"/>
                <w:sz w:val="18"/>
              </w:rPr>
              <w:t>octet 2</w:t>
            </w:r>
            <w:bookmarkEnd w:id="2233"/>
          </w:p>
        </w:tc>
      </w:tr>
    </w:tbl>
    <w:bookmarkEnd w:id="2232"/>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5" w:name="_MCCTEMPBM_CRPT07900186___7"/>
            <w:r w:rsidRPr="009620E9">
              <w:rPr>
                <w:rFonts w:ascii="Arial" w:hAnsi="Arial"/>
                <w:sz w:val="18"/>
              </w:rPr>
              <w:t>Bits</w:t>
            </w:r>
            <w:bookmarkEnd w:id="223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7" w:name="_MCCTEMPBM_CRPT07900188___7"/>
            <w:bookmarkEnd w:id="223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8" w:name="_MCCTEMPBM_CRPT07900189___4" w:colFirst="0" w:colLast="2"/>
            <w:bookmarkEnd w:id="223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9" w:name="_MCCTEMPBM_CRPT07900190___7"/>
            <w:r>
              <w:rPr>
                <w:rFonts w:ascii="Arial" w:hAnsi="Arial"/>
                <w:sz w:val="18"/>
                <w:lang w:eastAsia="ko-KR"/>
              </w:rPr>
              <w:t>Off</w:t>
            </w:r>
            <w:bookmarkEnd w:id="223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40" w:name="_MCCTEMPBM_CRPT07900191___4" w:colFirst="0" w:colLast="2"/>
            <w:bookmarkEnd w:id="223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41" w:name="_MCCTEMPBM_CRPT07900192___7"/>
            <w:r>
              <w:rPr>
                <w:rFonts w:ascii="Arial" w:hAnsi="Arial"/>
                <w:sz w:val="18"/>
              </w:rPr>
              <w:t>Off or On</w:t>
            </w:r>
            <w:bookmarkEnd w:id="224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42" w:name="_MCCTEMPBM_CRPT07900193___4" w:colFirst="0" w:colLast="2"/>
            <w:bookmarkEnd w:id="224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43" w:name="_MCCTEMPBM_CRPT07900194___7"/>
            <w:r>
              <w:rPr>
                <w:rFonts w:ascii="Arial" w:hAnsi="Arial"/>
                <w:sz w:val="18"/>
                <w:lang w:eastAsia="ko-KR"/>
              </w:rPr>
              <w:t>On</w:t>
            </w:r>
            <w:bookmarkEnd w:id="224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4" w:name="_MCCTEMPBM_CRPT07900195___4" w:colFirst="0" w:colLast="2"/>
            <w:bookmarkEnd w:id="224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5" w:name="_MCCTEMPBM_CRPT07900196___7"/>
            <w:bookmarkEnd w:id="224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6" w:name="_MCCTEMPBM_CRPT07900197___7"/>
            <w:bookmarkEnd w:id="2244"/>
            <w:r w:rsidRPr="00A55D9D">
              <w:rPr>
                <w:rFonts w:ascii="Arial" w:hAnsi="Arial"/>
                <w:sz w:val="18"/>
              </w:rPr>
              <w:tab/>
            </w:r>
            <w:r>
              <w:rPr>
                <w:rFonts w:ascii="Arial" w:hAnsi="Arial"/>
                <w:sz w:val="18"/>
              </w:rPr>
              <w:t>to</w:t>
            </w:r>
            <w:r>
              <w:rPr>
                <w:rFonts w:ascii="Arial" w:hAnsi="Arial"/>
                <w:sz w:val="18"/>
              </w:rPr>
              <w:tab/>
              <w:t>Spare</w:t>
            </w:r>
            <w:bookmarkEnd w:id="224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8" w:name="_MCCTEMPBM_CRPT07900199___7"/>
            <w:bookmarkEnd w:id="224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9" w:name="_MCCTEMPBM_CRPT07900200___4" w:colFirst="0" w:colLast="2"/>
            <w:bookmarkEnd w:id="224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50" w:name="_MCCTEMPBM_CRPT07900201___7"/>
            <w:r>
              <w:rPr>
                <w:rFonts w:ascii="Arial" w:hAnsi="Arial"/>
                <w:sz w:val="18"/>
                <w:lang w:eastAsia="ko-KR"/>
              </w:rPr>
              <w:t>Reserved</w:t>
            </w:r>
            <w:bookmarkEnd w:id="225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51" w:name="_MCCTEMPBM_CRPT07900202___7"/>
            <w:bookmarkEnd w:id="2249"/>
            <w:bookmarkEnd w:id="225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5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5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53" w:name="_MCCTEMPBM_CRPT07900204___7"/>
            <w:r w:rsidRPr="009620E9">
              <w:rPr>
                <w:rFonts w:ascii="Arial" w:hAnsi="Arial"/>
                <w:sz w:val="18"/>
              </w:rPr>
              <w:t>Bits</w:t>
            </w:r>
            <w:bookmarkEnd w:id="225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5" w:name="_MCCTEMPBM_CRPT07900206___7"/>
            <w:bookmarkEnd w:id="225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6" w:name="_MCCTEMPBM_CRPT07900207___4" w:colFirst="0" w:colLast="2"/>
            <w:bookmarkEnd w:id="225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7" w:name="_MCCTEMPBM_CRPT07900208___7"/>
            <w:r>
              <w:rPr>
                <w:rFonts w:ascii="Arial" w:hAnsi="Arial"/>
                <w:sz w:val="18"/>
                <w:lang w:eastAsia="ko-KR"/>
              </w:rPr>
              <w:t>Off</w:t>
            </w:r>
            <w:bookmarkEnd w:id="225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8" w:name="_MCCTEMPBM_CRPT07900209___4" w:colFirst="0" w:colLast="2"/>
            <w:bookmarkEnd w:id="225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9" w:name="_MCCTEMPBM_CRPT07900210___7"/>
            <w:r>
              <w:rPr>
                <w:rFonts w:ascii="Arial" w:hAnsi="Arial"/>
                <w:sz w:val="18"/>
                <w:lang w:eastAsia="ko-KR"/>
              </w:rPr>
              <w:t>Off or On</w:t>
            </w:r>
            <w:bookmarkEnd w:id="225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60" w:name="_MCCTEMPBM_CRPT07900211___4" w:colFirst="0" w:colLast="2"/>
            <w:bookmarkEnd w:id="225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61" w:name="_MCCTEMPBM_CRPT07900212___7"/>
            <w:r>
              <w:rPr>
                <w:rFonts w:ascii="Arial" w:hAnsi="Arial"/>
                <w:sz w:val="18"/>
                <w:lang w:eastAsia="ko-KR"/>
              </w:rPr>
              <w:t>On</w:t>
            </w:r>
            <w:bookmarkEnd w:id="226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62" w:name="_MCCTEMPBM_CRPT07900213___4" w:colFirst="0" w:colLast="2"/>
            <w:bookmarkEnd w:id="226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63" w:name="_MCCTEMPBM_CRPT07900214___7"/>
            <w:bookmarkEnd w:id="226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4" w:name="_MCCTEMPBM_CRPT07900215___7"/>
            <w:bookmarkEnd w:id="2262"/>
            <w:r w:rsidRPr="00A55D9D">
              <w:rPr>
                <w:rFonts w:ascii="Arial" w:hAnsi="Arial"/>
                <w:sz w:val="18"/>
              </w:rPr>
              <w:tab/>
            </w:r>
            <w:r>
              <w:rPr>
                <w:rFonts w:ascii="Arial" w:hAnsi="Arial"/>
                <w:sz w:val="18"/>
              </w:rPr>
              <w:t>to</w:t>
            </w:r>
            <w:r>
              <w:rPr>
                <w:rFonts w:ascii="Arial" w:hAnsi="Arial"/>
                <w:sz w:val="18"/>
              </w:rPr>
              <w:tab/>
              <w:t>Spare</w:t>
            </w:r>
            <w:bookmarkEnd w:id="226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6" w:name="_MCCTEMPBM_CRPT07900217___7"/>
            <w:bookmarkEnd w:id="226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7" w:name="_MCCTEMPBM_CRPT07900218___4" w:colFirst="0" w:colLast="2"/>
            <w:bookmarkEnd w:id="226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8" w:name="_MCCTEMPBM_CRPT07900219___7"/>
            <w:r>
              <w:rPr>
                <w:rFonts w:ascii="Arial" w:hAnsi="Arial"/>
                <w:sz w:val="18"/>
                <w:lang w:eastAsia="ko-KR"/>
              </w:rPr>
              <w:t>Reserved</w:t>
            </w:r>
            <w:bookmarkEnd w:id="226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9" w:name="_MCCTEMPBM_CRPT07900220___7"/>
            <w:bookmarkEnd w:id="2267"/>
            <w:bookmarkEnd w:id="226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70" w:name="_MCCTEMPBM_CRPT07900221___7"/>
            <w:r w:rsidRPr="009620E9">
              <w:rPr>
                <w:rFonts w:ascii="Arial" w:hAnsi="Arial"/>
                <w:sz w:val="18"/>
              </w:rPr>
              <w:t>Bit 4 and 8 of octet 2 are spare and shall be coded as zero.</w:t>
            </w:r>
            <w:bookmarkEnd w:id="227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71" w:name="_MCCTEMPBM_CRPT07900222___7"/>
            <w:bookmarkEnd w:id="227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72" w:name="_Toc45282403"/>
      <w:bookmarkStart w:id="2273" w:name="_Toc45882789"/>
      <w:bookmarkStart w:id="2274" w:name="_Toc51951339"/>
      <w:bookmarkStart w:id="2275" w:name="_Toc59209116"/>
      <w:bookmarkStart w:id="2276" w:name="_Toc75734958"/>
      <w:bookmarkStart w:id="2277" w:name="_Toc99179092"/>
      <w:r>
        <w:t>8.4.24</w:t>
      </w:r>
      <w:r>
        <w:tab/>
        <w:t>Re-authentication indication</w:t>
      </w:r>
      <w:bookmarkEnd w:id="2272"/>
      <w:bookmarkEnd w:id="2273"/>
      <w:bookmarkEnd w:id="2274"/>
      <w:bookmarkEnd w:id="2275"/>
      <w:bookmarkEnd w:id="2276"/>
      <w:bookmarkEnd w:id="2277"/>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8" w:name="_Toc45282404"/>
      <w:bookmarkStart w:id="2279" w:name="_Toc45882790"/>
      <w:bookmarkStart w:id="2280" w:name="_Toc51951340"/>
      <w:bookmarkStart w:id="2281" w:name="_Toc59209117"/>
      <w:bookmarkStart w:id="2282" w:name="_Toc75734959"/>
      <w:bookmarkStart w:id="2283" w:name="_Toc99179093"/>
      <w:r>
        <w:t>8.4.25</w:t>
      </w:r>
      <w:r>
        <w:tab/>
        <w:t>Layer-2 ID</w:t>
      </w:r>
      <w:bookmarkEnd w:id="2278"/>
      <w:bookmarkEnd w:id="2279"/>
      <w:bookmarkEnd w:id="2280"/>
      <w:bookmarkEnd w:id="2281"/>
      <w:bookmarkEnd w:id="2282"/>
      <w:bookmarkEnd w:id="2283"/>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4" w:name="_Toc45282405"/>
      <w:bookmarkStart w:id="2285" w:name="_Toc45882791"/>
      <w:bookmarkStart w:id="2286" w:name="_Toc51951341"/>
      <w:bookmarkStart w:id="2287" w:name="_Toc59209118"/>
      <w:bookmarkStart w:id="2288" w:name="_Toc75734960"/>
      <w:bookmarkStart w:id="2289" w:name="_Toc99179094"/>
      <w:r>
        <w:t>9</w:t>
      </w:r>
      <w:r>
        <w:tab/>
        <w:t>C</w:t>
      </w:r>
      <w:r>
        <w:rPr>
          <w:noProof/>
          <w:lang w:val="en-US"/>
        </w:rPr>
        <w:t>oding other than information element coding</w:t>
      </w:r>
      <w:bookmarkEnd w:id="2016"/>
      <w:bookmarkEnd w:id="2017"/>
      <w:bookmarkEnd w:id="2284"/>
      <w:bookmarkEnd w:id="2285"/>
      <w:bookmarkEnd w:id="2286"/>
      <w:bookmarkEnd w:id="2287"/>
      <w:bookmarkEnd w:id="2288"/>
      <w:bookmarkEnd w:id="2289"/>
    </w:p>
    <w:p w14:paraId="357A34D8" w14:textId="77777777" w:rsidR="008E33F7" w:rsidRDefault="008E33F7" w:rsidP="00CC0F60">
      <w:pPr>
        <w:pStyle w:val="Heading2"/>
        <w:rPr>
          <w:noProof/>
        </w:rPr>
      </w:pPr>
      <w:bookmarkStart w:id="2290" w:name="_Toc34388725"/>
      <w:bookmarkStart w:id="2291" w:name="_Toc34404496"/>
      <w:bookmarkStart w:id="2292" w:name="_Toc45282406"/>
      <w:bookmarkStart w:id="2293" w:name="_Toc45882792"/>
      <w:bookmarkStart w:id="2294" w:name="_Toc51951342"/>
      <w:bookmarkStart w:id="2295" w:name="_Toc59209119"/>
      <w:bookmarkStart w:id="2296" w:name="_Toc75734961"/>
      <w:bookmarkStart w:id="2297" w:name="_Toc99179095"/>
      <w:r>
        <w:rPr>
          <w:noProof/>
        </w:rPr>
        <w:t>9.1</w:t>
      </w:r>
      <w:r>
        <w:rPr>
          <w:noProof/>
        </w:rPr>
        <w:tab/>
      </w:r>
      <w:r w:rsidRPr="00400F1D">
        <w:rPr>
          <w:noProof/>
        </w:rPr>
        <w:t>Overview</w:t>
      </w:r>
      <w:bookmarkEnd w:id="2290"/>
      <w:bookmarkEnd w:id="2291"/>
      <w:bookmarkEnd w:id="2292"/>
      <w:bookmarkEnd w:id="2293"/>
      <w:bookmarkEnd w:id="2294"/>
      <w:bookmarkEnd w:id="2295"/>
      <w:bookmarkEnd w:id="2296"/>
      <w:bookmarkEnd w:id="2297"/>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8" w:name="_Toc45198898"/>
      <w:bookmarkStart w:id="2299" w:name="_Toc533170283"/>
      <w:bookmarkStart w:id="2300" w:name="_Toc59209120"/>
      <w:bookmarkStart w:id="2301" w:name="_Toc75734962"/>
      <w:bookmarkStart w:id="2302" w:name="_Toc34388728"/>
      <w:bookmarkStart w:id="2303" w:name="_Toc34404499"/>
      <w:bookmarkStart w:id="2304" w:name="_Toc45282409"/>
      <w:bookmarkStart w:id="2305" w:name="_Toc45882795"/>
      <w:bookmarkStart w:id="2306" w:name="_Toc51951343"/>
      <w:bookmarkStart w:id="2307" w:name="_Toc99179096"/>
      <w:r>
        <w:rPr>
          <w:rFonts w:hint="eastAsia"/>
          <w:lang w:val="en-US" w:eastAsia="zh-CN"/>
        </w:rPr>
        <w:t>9</w:t>
      </w:r>
      <w:r>
        <w:rPr>
          <w:lang w:val="en-US"/>
        </w:rPr>
        <w:t>.</w:t>
      </w:r>
      <w:r>
        <w:rPr>
          <w:lang w:val="en-US" w:eastAsia="zh-CN"/>
        </w:rPr>
        <w:t>2</w:t>
      </w:r>
      <w:r>
        <w:rPr>
          <w:lang w:val="en-US"/>
        </w:rPr>
        <w:tab/>
        <w:t>V2X message family encoding</w:t>
      </w:r>
      <w:bookmarkEnd w:id="2298"/>
      <w:bookmarkEnd w:id="2299"/>
      <w:bookmarkEnd w:id="2300"/>
      <w:bookmarkEnd w:id="2301"/>
      <w:bookmarkEnd w:id="2307"/>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8A6CA5"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8" w:name="_Toc59209121"/>
      <w:bookmarkStart w:id="2309" w:name="_Toc75734963"/>
    </w:p>
    <w:p w14:paraId="1B4A906F" w14:textId="34861B29" w:rsidR="0002074F" w:rsidRDefault="0002074F" w:rsidP="00CC0F60">
      <w:pPr>
        <w:pStyle w:val="Heading2"/>
        <w:rPr>
          <w:lang w:val="en-US"/>
        </w:rPr>
      </w:pPr>
      <w:bookmarkStart w:id="2310" w:name="_Toc99179097"/>
      <w:r>
        <w:rPr>
          <w:rFonts w:hint="eastAsia"/>
          <w:lang w:val="en-US" w:eastAsia="zh-CN"/>
        </w:rPr>
        <w:t>9</w:t>
      </w:r>
      <w:r>
        <w:rPr>
          <w:lang w:val="en-US"/>
        </w:rPr>
        <w:t>.3</w:t>
      </w:r>
      <w:r>
        <w:rPr>
          <w:lang w:val="en-US"/>
        </w:rPr>
        <w:tab/>
        <w:t>Non-IP PDU format</w:t>
      </w:r>
      <w:bookmarkEnd w:id="2310"/>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11" w:name="_MCCTEMPBM_CRPT07900223___7"/>
            <w:bookmarkEnd w:id="231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12" w:name="_MCCTEMPBM_CRPT07900224___7"/>
            <w:bookmarkEnd w:id="231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13" w:name="_MCCTEMPBM_CRPT07900225___7"/>
            <w:bookmarkEnd w:id="2313"/>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4" w:name="_Toc99179098"/>
      <w:r w:rsidRPr="00951F9E">
        <w:t>10</w:t>
      </w:r>
      <w:r w:rsidRPr="00951F9E">
        <w:tab/>
        <w:t>List of system parameters</w:t>
      </w:r>
      <w:bookmarkEnd w:id="1096"/>
      <w:bookmarkEnd w:id="1983"/>
      <w:bookmarkEnd w:id="2302"/>
      <w:bookmarkEnd w:id="2303"/>
      <w:bookmarkEnd w:id="2304"/>
      <w:bookmarkEnd w:id="2305"/>
      <w:bookmarkEnd w:id="2306"/>
      <w:bookmarkEnd w:id="2308"/>
      <w:bookmarkEnd w:id="2309"/>
      <w:bookmarkEnd w:id="2314"/>
    </w:p>
    <w:p w14:paraId="3A640977" w14:textId="77777777" w:rsidR="008E33F7" w:rsidRPr="003168A2" w:rsidRDefault="008E33F7" w:rsidP="00CC0F60">
      <w:pPr>
        <w:pStyle w:val="Heading2"/>
      </w:pPr>
      <w:bookmarkStart w:id="2315" w:name="_Toc22039990"/>
      <w:bookmarkStart w:id="2316" w:name="_Toc25070730"/>
      <w:bookmarkStart w:id="2317" w:name="_Toc34388729"/>
      <w:bookmarkStart w:id="2318" w:name="_Toc34404500"/>
      <w:bookmarkStart w:id="2319" w:name="_Toc45282410"/>
      <w:bookmarkStart w:id="2320" w:name="_Toc45882796"/>
      <w:bookmarkStart w:id="2321" w:name="_Toc51951344"/>
      <w:bookmarkStart w:id="2322" w:name="_Toc59209122"/>
      <w:bookmarkStart w:id="2323" w:name="_Toc75734964"/>
      <w:bookmarkStart w:id="2324" w:name="_Toc99179099"/>
      <w:r>
        <w:t>10</w:t>
      </w:r>
      <w:r w:rsidRPr="003168A2">
        <w:t>.1</w:t>
      </w:r>
      <w:r w:rsidRPr="003168A2">
        <w:tab/>
        <w:t>General</w:t>
      </w:r>
      <w:bookmarkEnd w:id="2315"/>
      <w:bookmarkEnd w:id="2316"/>
      <w:bookmarkEnd w:id="2317"/>
      <w:bookmarkEnd w:id="2318"/>
      <w:bookmarkEnd w:id="2319"/>
      <w:bookmarkEnd w:id="2320"/>
      <w:bookmarkEnd w:id="2321"/>
      <w:bookmarkEnd w:id="2322"/>
      <w:bookmarkEnd w:id="2323"/>
      <w:bookmarkEnd w:id="2324"/>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5" w:name="_Toc25070731"/>
      <w:bookmarkStart w:id="2326" w:name="_Toc34388730"/>
      <w:bookmarkStart w:id="2327" w:name="_Toc34404501"/>
      <w:bookmarkStart w:id="2328" w:name="_Toc45282411"/>
      <w:bookmarkStart w:id="2329" w:name="_Toc45882797"/>
      <w:bookmarkStart w:id="2330" w:name="_Toc51951345"/>
      <w:bookmarkStart w:id="2331" w:name="_Toc59209123"/>
      <w:bookmarkStart w:id="2332" w:name="_Toc75734965"/>
      <w:bookmarkStart w:id="2333" w:name="_Toc22039991"/>
      <w:bookmarkStart w:id="2334" w:name="_Toc99179100"/>
      <w:r>
        <w:t>10</w:t>
      </w:r>
      <w:r w:rsidRPr="00913BB3">
        <w:t>.</w:t>
      </w:r>
      <w:r>
        <w:t>2</w:t>
      </w:r>
      <w:r w:rsidRPr="00913BB3">
        <w:tab/>
        <w:t>Timers</w:t>
      </w:r>
      <w:r>
        <w:t xml:space="preserve"> of </w:t>
      </w:r>
      <w:r>
        <w:rPr>
          <w:noProof/>
          <w:lang w:val="en-US"/>
        </w:rPr>
        <w:t>provisioning</w:t>
      </w:r>
      <w:r>
        <w:t xml:space="preserve"> of parameters for V2X configuration procedures</w:t>
      </w:r>
      <w:bookmarkEnd w:id="2325"/>
      <w:bookmarkEnd w:id="2326"/>
      <w:bookmarkEnd w:id="2327"/>
      <w:bookmarkEnd w:id="2328"/>
      <w:bookmarkEnd w:id="2329"/>
      <w:bookmarkEnd w:id="2330"/>
      <w:bookmarkEnd w:id="2331"/>
      <w:bookmarkEnd w:id="2332"/>
      <w:bookmarkEnd w:id="2334"/>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5" w:name="_Toc25070732"/>
      <w:bookmarkStart w:id="2336" w:name="_Toc34388731"/>
      <w:bookmarkStart w:id="2337" w:name="_Toc34404502"/>
      <w:bookmarkStart w:id="2338" w:name="_Toc45282412"/>
      <w:bookmarkStart w:id="2339" w:name="_Toc45882798"/>
      <w:bookmarkStart w:id="2340" w:name="_Toc51951346"/>
      <w:bookmarkStart w:id="2341" w:name="_Toc59209124"/>
      <w:bookmarkStart w:id="2342" w:name="_Toc75734966"/>
      <w:bookmarkStart w:id="2343" w:name="_Toc99179101"/>
      <w:r>
        <w:lastRenderedPageBreak/>
        <w:t>10</w:t>
      </w:r>
      <w:r w:rsidRPr="003168A2">
        <w:t>.</w:t>
      </w:r>
      <w:r>
        <w:t>3</w:t>
      </w:r>
      <w:r w:rsidRPr="003168A2">
        <w:tab/>
        <w:t xml:space="preserve">Timers of </w:t>
      </w:r>
      <w:r>
        <w:t>PC5 unicast link management procedures</w:t>
      </w:r>
      <w:bookmarkEnd w:id="2333"/>
      <w:bookmarkEnd w:id="2335"/>
      <w:bookmarkEnd w:id="2336"/>
      <w:bookmarkEnd w:id="2337"/>
      <w:bookmarkEnd w:id="2338"/>
      <w:bookmarkEnd w:id="2339"/>
      <w:bookmarkEnd w:id="2340"/>
      <w:bookmarkEnd w:id="2341"/>
      <w:bookmarkEnd w:id="2342"/>
      <w:bookmarkEnd w:id="2343"/>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4" w:name="_Toc45282413"/>
      <w:bookmarkStart w:id="2345" w:name="_Toc45882799"/>
      <w:bookmarkStart w:id="2346" w:name="_Toc51951347"/>
      <w:bookmarkStart w:id="2347" w:name="_Toc59209125"/>
      <w:bookmarkStart w:id="2348" w:name="_Toc75734967"/>
      <w:bookmarkStart w:id="2349" w:name="_Toc99179102"/>
      <w:r>
        <w:lastRenderedPageBreak/>
        <w:t>10</w:t>
      </w:r>
      <w:r w:rsidRPr="003168A2">
        <w:t>.</w:t>
      </w:r>
      <w:r>
        <w:t>4</w:t>
      </w:r>
      <w:r w:rsidRPr="003168A2">
        <w:tab/>
        <w:t xml:space="preserve">Timers of </w:t>
      </w:r>
      <w:r>
        <w:t xml:space="preserve">PC5 broadcast </w:t>
      </w:r>
      <w:r w:rsidRPr="00874C20">
        <w:t>mode</w:t>
      </w:r>
      <w:r>
        <w:t xml:space="preserve"> communication</w:t>
      </w:r>
      <w:bookmarkEnd w:id="2344"/>
      <w:bookmarkEnd w:id="2345"/>
      <w:bookmarkEnd w:id="2346"/>
      <w:bookmarkEnd w:id="2347"/>
      <w:bookmarkEnd w:id="2348"/>
      <w:bookmarkEnd w:id="2349"/>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50" w:name="_Toc51951348"/>
      <w:bookmarkStart w:id="2351" w:name="_Toc59209126"/>
      <w:bookmarkStart w:id="2352" w:name="_Toc75734968"/>
      <w:bookmarkStart w:id="2353" w:name="_Toc99179103"/>
      <w:r>
        <w:t>10</w:t>
      </w:r>
      <w:r w:rsidRPr="003168A2">
        <w:t>.</w:t>
      </w:r>
      <w:r>
        <w:t>5</w:t>
      </w:r>
      <w:r w:rsidRPr="003168A2">
        <w:tab/>
        <w:t xml:space="preserve">Timers of </w:t>
      </w:r>
      <w:r>
        <w:t xml:space="preserve">PC5 groupcast </w:t>
      </w:r>
      <w:r w:rsidRPr="00874C20">
        <w:t>mode</w:t>
      </w:r>
      <w:r>
        <w:t xml:space="preserve"> communication</w:t>
      </w:r>
      <w:bookmarkEnd w:id="2350"/>
      <w:bookmarkEnd w:id="2351"/>
      <w:bookmarkEnd w:id="2352"/>
      <w:bookmarkEnd w:id="2353"/>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4" w:name="_Toc22039992"/>
      <w:bookmarkStart w:id="2355" w:name="_Toc25070733"/>
      <w:bookmarkStart w:id="2356" w:name="_Toc34404503"/>
      <w:bookmarkStart w:id="2357" w:name="_Toc45282414"/>
      <w:bookmarkStart w:id="2358" w:name="_Toc45882800"/>
      <w:bookmarkStart w:id="2359" w:name="_Toc51951349"/>
      <w:bookmarkStart w:id="2360" w:name="_Toc59209127"/>
      <w:bookmarkStart w:id="2361" w:name="_Toc75734969"/>
      <w:bookmarkStart w:id="2362" w:name="_Toc99179104"/>
      <w:r>
        <w:lastRenderedPageBreak/>
        <w:t>Annex A</w:t>
      </w:r>
      <w:r w:rsidRPr="004D3578">
        <w:t xml:space="preserve"> (informative):</w:t>
      </w:r>
      <w:r w:rsidRPr="004D3578">
        <w:br/>
        <w:t>Change history</w:t>
      </w:r>
      <w:bookmarkEnd w:id="72"/>
      <w:bookmarkEnd w:id="1097"/>
      <w:bookmarkEnd w:id="2354"/>
      <w:bookmarkEnd w:id="2355"/>
      <w:bookmarkEnd w:id="2356"/>
      <w:bookmarkEnd w:id="2357"/>
      <w:bookmarkEnd w:id="2358"/>
      <w:bookmarkEnd w:id="2359"/>
      <w:bookmarkEnd w:id="2360"/>
      <w:bookmarkEnd w:id="2361"/>
      <w:bookmarkEnd w:id="236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F416C"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0CF0" w14:textId="77777777" w:rsidR="002243C8" w:rsidRDefault="002243C8">
      <w:r>
        <w:separator/>
      </w:r>
    </w:p>
  </w:endnote>
  <w:endnote w:type="continuationSeparator" w:id="0">
    <w:p w14:paraId="5150B1B6" w14:textId="77777777" w:rsidR="002243C8" w:rsidRDefault="0022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642C" w14:textId="77777777" w:rsidR="002243C8" w:rsidRDefault="002243C8">
      <w:r>
        <w:separator/>
      </w:r>
    </w:p>
  </w:footnote>
  <w:footnote w:type="continuationSeparator" w:id="0">
    <w:p w14:paraId="0719AB2C" w14:textId="77777777" w:rsidR="002243C8" w:rsidRDefault="00224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248C4E"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0A2">
      <w:rPr>
        <w:rFonts w:ascii="Arial" w:hAnsi="Arial" w:cs="Arial"/>
        <w:b/>
        <w:noProof/>
        <w:sz w:val="18"/>
        <w:szCs w:val="18"/>
      </w:rPr>
      <w:t>3GPP TS 24.587 V17.5.0 (2022-03)</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2ED90C"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0A2">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9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A41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32FEE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0F416C"/>
    <w:rsid w:val="000F59AC"/>
    <w:rsid w:val="00133525"/>
    <w:rsid w:val="001539EC"/>
    <w:rsid w:val="001A4C42"/>
    <w:rsid w:val="001A7420"/>
    <w:rsid w:val="001B6637"/>
    <w:rsid w:val="001C21C3"/>
    <w:rsid w:val="001D02C2"/>
    <w:rsid w:val="001F0C1D"/>
    <w:rsid w:val="001F1132"/>
    <w:rsid w:val="001F168B"/>
    <w:rsid w:val="002243C8"/>
    <w:rsid w:val="002347A2"/>
    <w:rsid w:val="00242488"/>
    <w:rsid w:val="002675F0"/>
    <w:rsid w:val="002760EE"/>
    <w:rsid w:val="002B6339"/>
    <w:rsid w:val="002C38B7"/>
    <w:rsid w:val="002E00EE"/>
    <w:rsid w:val="003172DC"/>
    <w:rsid w:val="0035462D"/>
    <w:rsid w:val="00356555"/>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3543D"/>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A6CA5"/>
    <w:rsid w:val="008C0084"/>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autoRedefine/>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115</Pages>
  <Words>45534</Words>
  <Characters>259544</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24.484_CR0215R2_(Rel-16)_MCImp-eMCPTT-CT, MCImp-MC</cp:lastModifiedBy>
  <cp:revision>6</cp:revision>
  <cp:lastPrinted>2019-02-25T14:05:00Z</cp:lastPrinted>
  <dcterms:created xsi:type="dcterms:W3CDTF">2022-01-11T08:13:00Z</dcterms:created>
  <dcterms:modified xsi:type="dcterms:W3CDTF">2022-03-26T09:20:00Z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