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6956C42A"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rsidR="00C81085">
              <w:t>19.0.0</w:t>
            </w:r>
            <w:r>
              <w:t xml:space="preserve"> </w:t>
            </w:r>
            <w:r w:rsidRPr="00A5463E">
              <w:rPr>
                <w:sz w:val="32"/>
              </w:rPr>
              <w:t>(</w:t>
            </w:r>
            <w:r w:rsidR="00C81085">
              <w:rPr>
                <w:sz w:val="32"/>
              </w:rPr>
              <w:t>2025-10</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4C5077F9" w:rsidR="003E5E2A" w:rsidRPr="00D157DA" w:rsidRDefault="003E5E2A" w:rsidP="00A66AE2">
            <w:pPr>
              <w:pStyle w:val="ZT"/>
              <w:framePr w:wrap="auto" w:hAnchor="text" w:yAlign="inline"/>
              <w:rPr>
                <w:i/>
                <w:sz w:val="28"/>
              </w:rPr>
            </w:pPr>
            <w:r w:rsidRPr="00A5463E">
              <w:t>(</w:t>
            </w:r>
            <w:r w:rsidRPr="00A5463E">
              <w:rPr>
                <w:rStyle w:val="ZGSM"/>
              </w:rPr>
              <w:t>Release</w:t>
            </w:r>
            <w:r w:rsidR="00C81085">
              <w:rPr>
                <w:rStyle w:val="ZGSM"/>
              </w:rPr>
              <w:t xml:space="preserve"> 19</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73A4001C" w:rsidR="00D26FC5" w:rsidRPr="00D157DA" w:rsidRDefault="00B73D50" w:rsidP="00D26FC5">
            <w:pPr>
              <w:rPr>
                <w:i/>
              </w:rPr>
            </w:pPr>
            <w:r>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D157DA" w:rsidRDefault="00B73D50" w:rsidP="00D26FC5">
            <w:pPr>
              <w:jc w:val="right"/>
            </w:pPr>
            <w:r>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4DEE9CA0" w:rsidR="003E5E2A" w:rsidRPr="00D157DA" w:rsidRDefault="003E5E2A" w:rsidP="00A66AE2">
            <w:pPr>
              <w:pStyle w:val="FP"/>
              <w:jc w:val="center"/>
              <w:rPr>
                <w:noProof/>
                <w:sz w:val="18"/>
              </w:rPr>
            </w:pPr>
            <w:r w:rsidRPr="00D157DA">
              <w:rPr>
                <w:noProof/>
                <w:sz w:val="18"/>
              </w:rPr>
              <w:t>©</w:t>
            </w:r>
            <w:r w:rsidR="00C81085">
              <w:rPr>
                <w:noProof/>
                <w:sz w:val="18"/>
              </w:rPr>
              <w:t xml:space="preserve"> 2025</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2573B237" w14:textId="40C6E8E0" w:rsidR="003B47AD" w:rsidRDefault="00EF55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B47AD">
        <w:rPr>
          <w:noProof/>
        </w:rPr>
        <w:t>Foreword</w:t>
      </w:r>
      <w:r w:rsidR="003B47AD">
        <w:rPr>
          <w:noProof/>
        </w:rPr>
        <w:tab/>
      </w:r>
      <w:r w:rsidR="003B47AD">
        <w:rPr>
          <w:noProof/>
        </w:rPr>
        <w:fldChar w:fldCharType="begin" w:fldLock="1"/>
      </w:r>
      <w:r w:rsidR="003B47AD">
        <w:rPr>
          <w:noProof/>
        </w:rPr>
        <w:instrText xml:space="preserve"> PAGEREF _Toc171690066 \h </w:instrText>
      </w:r>
      <w:r w:rsidR="003B47AD">
        <w:rPr>
          <w:noProof/>
        </w:rPr>
      </w:r>
      <w:r w:rsidR="003B47AD">
        <w:rPr>
          <w:noProof/>
        </w:rPr>
        <w:fldChar w:fldCharType="separate"/>
      </w:r>
      <w:r w:rsidR="003B47AD">
        <w:rPr>
          <w:noProof/>
        </w:rPr>
        <w:t>15</w:t>
      </w:r>
      <w:r w:rsidR="003B47AD">
        <w:rPr>
          <w:noProof/>
        </w:rPr>
        <w:fldChar w:fldCharType="end"/>
      </w:r>
    </w:p>
    <w:p w14:paraId="6288BB99" w14:textId="4551D14A"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_Toc171690067 \h </w:instrText>
      </w:r>
      <w:r>
        <w:rPr>
          <w:noProof/>
        </w:rPr>
      </w:r>
      <w:r>
        <w:rPr>
          <w:noProof/>
        </w:rPr>
        <w:fldChar w:fldCharType="separate"/>
      </w:r>
      <w:r>
        <w:rPr>
          <w:noProof/>
        </w:rPr>
        <w:t>16</w:t>
      </w:r>
      <w:r>
        <w:rPr>
          <w:noProof/>
        </w:rPr>
        <w:fldChar w:fldCharType="end"/>
      </w:r>
    </w:p>
    <w:p w14:paraId="3291D1B2" w14:textId="340AA365"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_Toc171690068 \h </w:instrText>
      </w:r>
      <w:r>
        <w:rPr>
          <w:noProof/>
        </w:rPr>
      </w:r>
      <w:r>
        <w:rPr>
          <w:noProof/>
        </w:rPr>
        <w:fldChar w:fldCharType="separate"/>
      </w:r>
      <w:r>
        <w:rPr>
          <w:noProof/>
        </w:rPr>
        <w:t>16</w:t>
      </w:r>
      <w:r>
        <w:rPr>
          <w:noProof/>
        </w:rPr>
        <w:fldChar w:fldCharType="end"/>
      </w:r>
    </w:p>
    <w:p w14:paraId="1F266FD5" w14:textId="5560E4E2"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_Toc171690069 \h </w:instrText>
      </w:r>
      <w:r>
        <w:rPr>
          <w:noProof/>
        </w:rPr>
      </w:r>
      <w:r>
        <w:rPr>
          <w:noProof/>
        </w:rPr>
        <w:fldChar w:fldCharType="separate"/>
      </w:r>
      <w:r>
        <w:rPr>
          <w:noProof/>
        </w:rPr>
        <w:t>17</w:t>
      </w:r>
      <w:r>
        <w:rPr>
          <w:noProof/>
        </w:rPr>
        <w:fldChar w:fldCharType="end"/>
      </w:r>
    </w:p>
    <w:p w14:paraId="209D13E0" w14:textId="46BC303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_Toc171690070 \h </w:instrText>
      </w:r>
      <w:r>
        <w:rPr>
          <w:noProof/>
        </w:rPr>
      </w:r>
      <w:r>
        <w:rPr>
          <w:noProof/>
        </w:rPr>
        <w:fldChar w:fldCharType="separate"/>
      </w:r>
      <w:r>
        <w:rPr>
          <w:noProof/>
        </w:rPr>
        <w:t>17</w:t>
      </w:r>
      <w:r>
        <w:rPr>
          <w:noProof/>
        </w:rPr>
        <w:fldChar w:fldCharType="end"/>
      </w:r>
    </w:p>
    <w:p w14:paraId="45103584" w14:textId="5A0DEA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_Toc171690071 \h </w:instrText>
      </w:r>
      <w:r>
        <w:rPr>
          <w:noProof/>
        </w:rPr>
      </w:r>
      <w:r>
        <w:rPr>
          <w:noProof/>
        </w:rPr>
        <w:fldChar w:fldCharType="separate"/>
      </w:r>
      <w:r>
        <w:rPr>
          <w:noProof/>
        </w:rPr>
        <w:t>18</w:t>
      </w:r>
      <w:r>
        <w:rPr>
          <w:noProof/>
        </w:rPr>
        <w:fldChar w:fldCharType="end"/>
      </w:r>
    </w:p>
    <w:p w14:paraId="19E1EB30" w14:textId="28C68CC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_Toc171690072 \h </w:instrText>
      </w:r>
      <w:r>
        <w:rPr>
          <w:noProof/>
        </w:rPr>
      </w:r>
      <w:r>
        <w:rPr>
          <w:noProof/>
        </w:rPr>
        <w:fldChar w:fldCharType="separate"/>
      </w:r>
      <w:r>
        <w:rPr>
          <w:noProof/>
        </w:rPr>
        <w:t>18</w:t>
      </w:r>
      <w:r>
        <w:rPr>
          <w:noProof/>
        </w:rPr>
        <w:fldChar w:fldCharType="end"/>
      </w:r>
    </w:p>
    <w:p w14:paraId="0B0848F0" w14:textId="12B609E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_Toc171690073 \h </w:instrText>
      </w:r>
      <w:r>
        <w:rPr>
          <w:noProof/>
        </w:rPr>
      </w:r>
      <w:r>
        <w:rPr>
          <w:noProof/>
        </w:rPr>
        <w:fldChar w:fldCharType="separate"/>
      </w:r>
      <w:r>
        <w:rPr>
          <w:noProof/>
        </w:rPr>
        <w:t>18</w:t>
      </w:r>
      <w:r>
        <w:rPr>
          <w:noProof/>
        </w:rPr>
        <w:fldChar w:fldCharType="end"/>
      </w:r>
    </w:p>
    <w:p w14:paraId="57E2D104" w14:textId="194C385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media plane overview</w:t>
      </w:r>
      <w:r>
        <w:rPr>
          <w:noProof/>
        </w:rPr>
        <w:tab/>
      </w:r>
      <w:r>
        <w:rPr>
          <w:noProof/>
        </w:rPr>
        <w:fldChar w:fldCharType="begin" w:fldLock="1"/>
      </w:r>
      <w:r>
        <w:rPr>
          <w:noProof/>
        </w:rPr>
        <w:instrText xml:space="preserve"> PAGEREF _Toc171690074 \h </w:instrText>
      </w:r>
      <w:r>
        <w:rPr>
          <w:noProof/>
        </w:rPr>
      </w:r>
      <w:r>
        <w:rPr>
          <w:noProof/>
        </w:rPr>
        <w:fldChar w:fldCharType="separate"/>
      </w:r>
      <w:r>
        <w:rPr>
          <w:noProof/>
        </w:rPr>
        <w:t>18</w:t>
      </w:r>
      <w:r>
        <w:rPr>
          <w:noProof/>
        </w:rPr>
        <w:fldChar w:fldCharType="end"/>
      </w:r>
    </w:p>
    <w:p w14:paraId="33795847" w14:textId="25A9290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fldLock="1"/>
      </w:r>
      <w:r>
        <w:rPr>
          <w:noProof/>
        </w:rPr>
        <w:instrText xml:space="preserve"> PAGEREF _Toc171690075 \h </w:instrText>
      </w:r>
      <w:r>
        <w:rPr>
          <w:noProof/>
        </w:rPr>
      </w:r>
      <w:r>
        <w:rPr>
          <w:noProof/>
        </w:rPr>
        <w:fldChar w:fldCharType="separate"/>
      </w:r>
      <w:r>
        <w:rPr>
          <w:noProof/>
        </w:rPr>
        <w:t>18</w:t>
      </w:r>
      <w:r>
        <w:rPr>
          <w:noProof/>
        </w:rPr>
        <w:fldChar w:fldCharType="end"/>
      </w:r>
    </w:p>
    <w:p w14:paraId="513C5CC1" w14:textId="6A5B2DA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_Toc171690076 \h </w:instrText>
      </w:r>
      <w:r>
        <w:rPr>
          <w:noProof/>
        </w:rPr>
      </w:r>
      <w:r>
        <w:rPr>
          <w:noProof/>
        </w:rPr>
        <w:fldChar w:fldCharType="separate"/>
      </w:r>
      <w:r>
        <w:rPr>
          <w:noProof/>
        </w:rPr>
        <w:t>18</w:t>
      </w:r>
      <w:r>
        <w:rPr>
          <w:noProof/>
        </w:rPr>
        <w:fldChar w:fldCharType="end"/>
      </w:r>
    </w:p>
    <w:p w14:paraId="13BF4476" w14:textId="64017B6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transmission and reception control</w:t>
      </w:r>
      <w:r>
        <w:rPr>
          <w:noProof/>
        </w:rPr>
        <w:tab/>
      </w:r>
      <w:r>
        <w:rPr>
          <w:noProof/>
        </w:rPr>
        <w:fldChar w:fldCharType="begin" w:fldLock="1"/>
      </w:r>
      <w:r>
        <w:rPr>
          <w:noProof/>
        </w:rPr>
        <w:instrText xml:space="preserve"> PAGEREF _Toc171690077 \h </w:instrText>
      </w:r>
      <w:r>
        <w:rPr>
          <w:noProof/>
        </w:rPr>
      </w:r>
      <w:r>
        <w:rPr>
          <w:noProof/>
        </w:rPr>
        <w:fldChar w:fldCharType="separate"/>
      </w:r>
      <w:r>
        <w:rPr>
          <w:noProof/>
        </w:rPr>
        <w:t>19</w:t>
      </w:r>
      <w:r>
        <w:rPr>
          <w:noProof/>
        </w:rPr>
        <w:fldChar w:fldCharType="end"/>
      </w:r>
    </w:p>
    <w:p w14:paraId="2BB22F5F" w14:textId="32FA31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transmission control</w:t>
      </w:r>
      <w:r>
        <w:rPr>
          <w:noProof/>
        </w:rPr>
        <w:tab/>
      </w:r>
      <w:r>
        <w:rPr>
          <w:noProof/>
        </w:rPr>
        <w:fldChar w:fldCharType="begin" w:fldLock="1"/>
      </w:r>
      <w:r>
        <w:rPr>
          <w:noProof/>
        </w:rPr>
        <w:instrText xml:space="preserve"> PAGEREF _Toc171690078 \h </w:instrText>
      </w:r>
      <w:r>
        <w:rPr>
          <w:noProof/>
        </w:rPr>
      </w:r>
      <w:r>
        <w:rPr>
          <w:noProof/>
        </w:rPr>
        <w:fldChar w:fldCharType="separate"/>
      </w:r>
      <w:r>
        <w:rPr>
          <w:noProof/>
        </w:rPr>
        <w:t>20</w:t>
      </w:r>
      <w:r>
        <w:rPr>
          <w:noProof/>
        </w:rPr>
        <w:fldChar w:fldCharType="end"/>
      </w:r>
    </w:p>
    <w:p w14:paraId="6DD01471" w14:textId="13C055D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_Toc171690079 \h </w:instrText>
      </w:r>
      <w:r>
        <w:rPr>
          <w:noProof/>
        </w:rPr>
      </w:r>
      <w:r>
        <w:rPr>
          <w:noProof/>
        </w:rPr>
        <w:fldChar w:fldCharType="separate"/>
      </w:r>
      <w:r>
        <w:rPr>
          <w:noProof/>
        </w:rPr>
        <w:t>21</w:t>
      </w:r>
      <w:r>
        <w:rPr>
          <w:noProof/>
        </w:rPr>
        <w:fldChar w:fldCharType="end"/>
      </w:r>
    </w:p>
    <w:p w14:paraId="62AD3773" w14:textId="3FB3199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Determine off-network effective priority</w:t>
      </w:r>
      <w:r>
        <w:rPr>
          <w:noProof/>
        </w:rPr>
        <w:tab/>
      </w:r>
      <w:r>
        <w:rPr>
          <w:noProof/>
        </w:rPr>
        <w:fldChar w:fldCharType="begin" w:fldLock="1"/>
      </w:r>
      <w:r>
        <w:rPr>
          <w:noProof/>
        </w:rPr>
        <w:instrText xml:space="preserve"> PAGEREF _Toc171690080 \h </w:instrText>
      </w:r>
      <w:r>
        <w:rPr>
          <w:noProof/>
        </w:rPr>
      </w:r>
      <w:r>
        <w:rPr>
          <w:noProof/>
        </w:rPr>
        <w:fldChar w:fldCharType="separate"/>
      </w:r>
      <w:r>
        <w:rPr>
          <w:noProof/>
        </w:rPr>
        <w:t>21</w:t>
      </w:r>
      <w:r>
        <w:rPr>
          <w:noProof/>
        </w:rPr>
        <w:fldChar w:fldCharType="end"/>
      </w:r>
    </w:p>
    <w:p w14:paraId="2A350F1F" w14:textId="3950D2E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_Toc171690081 \h </w:instrText>
      </w:r>
      <w:r>
        <w:rPr>
          <w:noProof/>
        </w:rPr>
      </w:r>
      <w:r>
        <w:rPr>
          <w:noProof/>
        </w:rPr>
        <w:fldChar w:fldCharType="separate"/>
      </w:r>
      <w:r>
        <w:rPr>
          <w:noProof/>
        </w:rPr>
        <w:t>22</w:t>
      </w:r>
      <w:r>
        <w:rPr>
          <w:noProof/>
        </w:rPr>
        <w:fldChar w:fldCharType="end"/>
      </w:r>
    </w:p>
    <w:p w14:paraId="5091D1A8" w14:textId="2F2F116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_Toc171690082 \h </w:instrText>
      </w:r>
      <w:r>
        <w:rPr>
          <w:noProof/>
        </w:rPr>
      </w:r>
      <w:r>
        <w:rPr>
          <w:noProof/>
        </w:rPr>
        <w:fldChar w:fldCharType="separate"/>
      </w:r>
      <w:r>
        <w:rPr>
          <w:noProof/>
        </w:rPr>
        <w:t>22</w:t>
      </w:r>
      <w:r>
        <w:rPr>
          <w:noProof/>
        </w:rPr>
        <w:fldChar w:fldCharType="end"/>
      </w:r>
    </w:p>
    <w:p w14:paraId="0524F91F" w14:textId="37D5598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Start of a MCVideo transmission</w:t>
      </w:r>
      <w:r>
        <w:rPr>
          <w:noProof/>
        </w:rPr>
        <w:tab/>
      </w:r>
      <w:r>
        <w:rPr>
          <w:noProof/>
        </w:rPr>
        <w:fldChar w:fldCharType="begin" w:fldLock="1"/>
      </w:r>
      <w:r>
        <w:rPr>
          <w:noProof/>
        </w:rPr>
        <w:instrText xml:space="preserve"> PAGEREF _Toc171690083 \h </w:instrText>
      </w:r>
      <w:r>
        <w:rPr>
          <w:noProof/>
        </w:rPr>
      </w:r>
      <w:r>
        <w:rPr>
          <w:noProof/>
        </w:rPr>
        <w:fldChar w:fldCharType="separate"/>
      </w:r>
      <w:r>
        <w:rPr>
          <w:noProof/>
        </w:rPr>
        <w:t>22</w:t>
      </w:r>
      <w:r>
        <w:rPr>
          <w:noProof/>
        </w:rPr>
        <w:fldChar w:fldCharType="end"/>
      </w:r>
    </w:p>
    <w:p w14:paraId="7675BAA1" w14:textId="46CA803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During a media transmission</w:t>
      </w:r>
      <w:r>
        <w:rPr>
          <w:noProof/>
        </w:rPr>
        <w:tab/>
      </w:r>
      <w:r>
        <w:rPr>
          <w:noProof/>
        </w:rPr>
        <w:fldChar w:fldCharType="begin" w:fldLock="1"/>
      </w:r>
      <w:r>
        <w:rPr>
          <w:noProof/>
        </w:rPr>
        <w:instrText xml:space="preserve"> PAGEREF _Toc171690084 \h </w:instrText>
      </w:r>
      <w:r>
        <w:rPr>
          <w:noProof/>
        </w:rPr>
      </w:r>
      <w:r>
        <w:rPr>
          <w:noProof/>
        </w:rPr>
        <w:fldChar w:fldCharType="separate"/>
      </w:r>
      <w:r>
        <w:rPr>
          <w:noProof/>
        </w:rPr>
        <w:t>23</w:t>
      </w:r>
      <w:r>
        <w:rPr>
          <w:noProof/>
        </w:rPr>
        <w:fldChar w:fldCharType="end"/>
      </w:r>
    </w:p>
    <w:p w14:paraId="1D859E50" w14:textId="6859187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Ending the transmission</w:t>
      </w:r>
      <w:r>
        <w:rPr>
          <w:noProof/>
        </w:rPr>
        <w:tab/>
      </w:r>
      <w:r>
        <w:rPr>
          <w:noProof/>
        </w:rPr>
        <w:fldChar w:fldCharType="begin" w:fldLock="1"/>
      </w:r>
      <w:r>
        <w:rPr>
          <w:noProof/>
        </w:rPr>
        <w:instrText xml:space="preserve"> PAGEREF _Toc171690085 \h </w:instrText>
      </w:r>
      <w:r>
        <w:rPr>
          <w:noProof/>
        </w:rPr>
      </w:r>
      <w:r>
        <w:rPr>
          <w:noProof/>
        </w:rPr>
        <w:fldChar w:fldCharType="separate"/>
      </w:r>
      <w:r>
        <w:rPr>
          <w:noProof/>
        </w:rPr>
        <w:t>23</w:t>
      </w:r>
      <w:r>
        <w:rPr>
          <w:noProof/>
        </w:rPr>
        <w:fldChar w:fldCharType="end"/>
      </w:r>
    </w:p>
    <w:p w14:paraId="2A17253A" w14:textId="7012E30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_Toc171690086 \h </w:instrText>
      </w:r>
      <w:r>
        <w:rPr>
          <w:noProof/>
        </w:rPr>
      </w:r>
      <w:r>
        <w:rPr>
          <w:noProof/>
        </w:rPr>
        <w:fldChar w:fldCharType="separate"/>
      </w:r>
      <w:r>
        <w:rPr>
          <w:noProof/>
        </w:rPr>
        <w:t>23</w:t>
      </w:r>
      <w:r>
        <w:rPr>
          <w:noProof/>
        </w:rPr>
        <w:fldChar w:fldCharType="end"/>
      </w:r>
    </w:p>
    <w:p w14:paraId="54FBE475" w14:textId="682C596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_Toc171690087 \h </w:instrText>
      </w:r>
      <w:r>
        <w:rPr>
          <w:noProof/>
        </w:rPr>
      </w:r>
      <w:r>
        <w:rPr>
          <w:noProof/>
        </w:rPr>
        <w:fldChar w:fldCharType="separate"/>
      </w:r>
      <w:r>
        <w:rPr>
          <w:noProof/>
        </w:rPr>
        <w:t>23</w:t>
      </w:r>
      <w:r>
        <w:rPr>
          <w:noProof/>
        </w:rPr>
        <w:fldChar w:fldCharType="end"/>
      </w:r>
    </w:p>
    <w:p w14:paraId="5E7833CB" w14:textId="0C4EBEB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_Toc171690088 \h </w:instrText>
      </w:r>
      <w:r>
        <w:rPr>
          <w:noProof/>
        </w:rPr>
      </w:r>
      <w:r>
        <w:rPr>
          <w:noProof/>
        </w:rPr>
        <w:fldChar w:fldCharType="separate"/>
      </w:r>
      <w:r>
        <w:rPr>
          <w:noProof/>
        </w:rPr>
        <w:t>23</w:t>
      </w:r>
      <w:r>
        <w:rPr>
          <w:noProof/>
        </w:rPr>
        <w:fldChar w:fldCharType="end"/>
      </w:r>
    </w:p>
    <w:p w14:paraId="4467E40A" w14:textId="507B57D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w:t>
      </w:r>
      <w:r>
        <w:rPr>
          <w:noProof/>
        </w:rPr>
        <w:tab/>
      </w:r>
      <w:r>
        <w:rPr>
          <w:noProof/>
        </w:rPr>
        <w:fldChar w:fldCharType="begin" w:fldLock="1"/>
      </w:r>
      <w:r>
        <w:rPr>
          <w:noProof/>
        </w:rPr>
        <w:instrText xml:space="preserve"> PAGEREF _Toc171690089 \h </w:instrText>
      </w:r>
      <w:r>
        <w:rPr>
          <w:noProof/>
        </w:rPr>
      </w:r>
      <w:r>
        <w:rPr>
          <w:noProof/>
        </w:rPr>
        <w:fldChar w:fldCharType="separate"/>
      </w:r>
      <w:r>
        <w:rPr>
          <w:noProof/>
        </w:rPr>
        <w:t>23</w:t>
      </w:r>
      <w:r>
        <w:rPr>
          <w:noProof/>
        </w:rPr>
        <w:fldChar w:fldCharType="end"/>
      </w:r>
    </w:p>
    <w:p w14:paraId="60A41FAF" w14:textId="7710E0E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_Toc171690090 \h </w:instrText>
      </w:r>
      <w:r>
        <w:rPr>
          <w:noProof/>
        </w:rPr>
      </w:r>
      <w:r>
        <w:rPr>
          <w:noProof/>
        </w:rPr>
        <w:fldChar w:fldCharType="separate"/>
      </w:r>
      <w:r>
        <w:rPr>
          <w:noProof/>
        </w:rPr>
        <w:t>25</w:t>
      </w:r>
      <w:r>
        <w:rPr>
          <w:noProof/>
        </w:rPr>
        <w:fldChar w:fldCharType="end"/>
      </w:r>
    </w:p>
    <w:p w14:paraId="1360646E" w14:textId="67A089D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_Toc171690091 \h </w:instrText>
      </w:r>
      <w:r>
        <w:rPr>
          <w:noProof/>
        </w:rPr>
      </w:r>
      <w:r>
        <w:rPr>
          <w:noProof/>
        </w:rPr>
        <w:fldChar w:fldCharType="separate"/>
      </w:r>
      <w:r>
        <w:rPr>
          <w:noProof/>
        </w:rPr>
        <w:t>27</w:t>
      </w:r>
      <w:r>
        <w:rPr>
          <w:noProof/>
        </w:rPr>
        <w:fldChar w:fldCharType="end"/>
      </w:r>
    </w:p>
    <w:p w14:paraId="73F979FE" w14:textId="55B15F9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_Toc171690092 \h </w:instrText>
      </w:r>
      <w:r>
        <w:rPr>
          <w:noProof/>
        </w:rPr>
      </w:r>
      <w:r>
        <w:rPr>
          <w:noProof/>
        </w:rPr>
        <w:fldChar w:fldCharType="separate"/>
      </w:r>
      <w:r>
        <w:rPr>
          <w:noProof/>
        </w:rPr>
        <w:t>27</w:t>
      </w:r>
      <w:r>
        <w:rPr>
          <w:noProof/>
        </w:rPr>
        <w:fldChar w:fldCharType="end"/>
      </w:r>
    </w:p>
    <w:p w14:paraId="44CA01A8" w14:textId="729B5AF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MCVideo function</w:t>
      </w:r>
      <w:r>
        <w:rPr>
          <w:noProof/>
        </w:rPr>
        <w:tab/>
      </w:r>
      <w:r>
        <w:rPr>
          <w:noProof/>
        </w:rPr>
        <w:fldChar w:fldCharType="begin" w:fldLock="1"/>
      </w:r>
      <w:r>
        <w:rPr>
          <w:noProof/>
        </w:rPr>
        <w:instrText xml:space="preserve"> PAGEREF _Toc171690093 \h </w:instrText>
      </w:r>
      <w:r>
        <w:rPr>
          <w:noProof/>
        </w:rPr>
      </w:r>
      <w:r>
        <w:rPr>
          <w:noProof/>
        </w:rPr>
        <w:fldChar w:fldCharType="separate"/>
      </w:r>
      <w:r>
        <w:rPr>
          <w:noProof/>
        </w:rPr>
        <w:t>27</w:t>
      </w:r>
      <w:r>
        <w:rPr>
          <w:noProof/>
        </w:rPr>
        <w:fldChar w:fldCharType="end"/>
      </w:r>
    </w:p>
    <w:p w14:paraId="14AE5197" w14:textId="5C8ACB2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MCVideo function</w:t>
      </w:r>
      <w:r>
        <w:rPr>
          <w:noProof/>
        </w:rPr>
        <w:tab/>
      </w:r>
      <w:r>
        <w:rPr>
          <w:noProof/>
        </w:rPr>
        <w:fldChar w:fldCharType="begin" w:fldLock="1"/>
      </w:r>
      <w:r>
        <w:rPr>
          <w:noProof/>
        </w:rPr>
        <w:instrText xml:space="preserve"> PAGEREF _Toc171690094 \h </w:instrText>
      </w:r>
      <w:r>
        <w:rPr>
          <w:noProof/>
        </w:rPr>
      </w:r>
      <w:r>
        <w:rPr>
          <w:noProof/>
        </w:rPr>
        <w:fldChar w:fldCharType="separate"/>
      </w:r>
      <w:r>
        <w:rPr>
          <w:noProof/>
        </w:rPr>
        <w:t>28</w:t>
      </w:r>
      <w:r>
        <w:rPr>
          <w:noProof/>
        </w:rPr>
        <w:fldChar w:fldCharType="end"/>
      </w:r>
    </w:p>
    <w:p w14:paraId="7E7CD33C" w14:textId="62B0FA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transmission control procedures</w:t>
      </w:r>
      <w:r>
        <w:rPr>
          <w:noProof/>
        </w:rPr>
        <w:tab/>
      </w:r>
      <w:r>
        <w:rPr>
          <w:noProof/>
        </w:rPr>
        <w:fldChar w:fldCharType="begin" w:fldLock="1"/>
      </w:r>
      <w:r>
        <w:rPr>
          <w:noProof/>
        </w:rPr>
        <w:instrText xml:space="preserve"> PAGEREF _Toc171690095 \h </w:instrText>
      </w:r>
      <w:r>
        <w:rPr>
          <w:noProof/>
        </w:rPr>
      </w:r>
      <w:r>
        <w:rPr>
          <w:noProof/>
        </w:rPr>
        <w:fldChar w:fldCharType="separate"/>
      </w:r>
      <w:r>
        <w:rPr>
          <w:noProof/>
        </w:rPr>
        <w:t>28</w:t>
      </w:r>
      <w:r>
        <w:rPr>
          <w:noProof/>
        </w:rPr>
        <w:fldChar w:fldCharType="end"/>
      </w:r>
    </w:p>
    <w:p w14:paraId="15C0ACA5" w14:textId="3D52F0D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_Toc171690096 \h </w:instrText>
      </w:r>
      <w:r>
        <w:rPr>
          <w:noProof/>
        </w:rPr>
      </w:r>
      <w:r>
        <w:rPr>
          <w:noProof/>
        </w:rPr>
        <w:fldChar w:fldCharType="separate"/>
      </w:r>
      <w:r>
        <w:rPr>
          <w:noProof/>
        </w:rPr>
        <w:t>28</w:t>
      </w:r>
      <w:r>
        <w:rPr>
          <w:noProof/>
        </w:rPr>
        <w:fldChar w:fldCharType="end"/>
      </w:r>
    </w:p>
    <w:p w14:paraId="1BABF58F" w14:textId="230F42C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_Toc171690097 \h </w:instrText>
      </w:r>
      <w:r>
        <w:rPr>
          <w:noProof/>
        </w:rPr>
      </w:r>
      <w:r>
        <w:rPr>
          <w:noProof/>
        </w:rPr>
        <w:fldChar w:fldCharType="separate"/>
      </w:r>
      <w:r>
        <w:rPr>
          <w:noProof/>
        </w:rPr>
        <w:t>28</w:t>
      </w:r>
      <w:r>
        <w:rPr>
          <w:noProof/>
        </w:rPr>
        <w:fldChar w:fldCharType="end"/>
      </w:r>
    </w:p>
    <w:p w14:paraId="2EF82A98" w14:textId="18040B6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_Toc171690098 \h </w:instrText>
      </w:r>
      <w:r>
        <w:rPr>
          <w:noProof/>
        </w:rPr>
      </w:r>
      <w:r>
        <w:rPr>
          <w:noProof/>
        </w:rPr>
        <w:fldChar w:fldCharType="separate"/>
      </w:r>
      <w:r>
        <w:rPr>
          <w:noProof/>
        </w:rPr>
        <w:t>30</w:t>
      </w:r>
      <w:r>
        <w:rPr>
          <w:noProof/>
        </w:rPr>
        <w:fldChar w:fldCharType="end"/>
      </w:r>
    </w:p>
    <w:p w14:paraId="0186D32D" w14:textId="008B6A2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_Toc171690099 \h </w:instrText>
      </w:r>
      <w:r>
        <w:rPr>
          <w:noProof/>
        </w:rPr>
      </w:r>
      <w:r>
        <w:rPr>
          <w:noProof/>
        </w:rPr>
        <w:fldChar w:fldCharType="separate"/>
      </w:r>
      <w:r>
        <w:rPr>
          <w:noProof/>
        </w:rPr>
        <w:t>30</w:t>
      </w:r>
      <w:r>
        <w:rPr>
          <w:noProof/>
        </w:rPr>
        <w:fldChar w:fldCharType="end"/>
      </w:r>
    </w:p>
    <w:p w14:paraId="2C60238A" w14:textId="554F87C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_Toc171690100 \h </w:instrText>
      </w:r>
      <w:r>
        <w:rPr>
          <w:noProof/>
        </w:rPr>
      </w:r>
      <w:r>
        <w:rPr>
          <w:noProof/>
        </w:rPr>
        <w:fldChar w:fldCharType="separate"/>
      </w:r>
      <w:r>
        <w:rPr>
          <w:noProof/>
        </w:rPr>
        <w:t>30</w:t>
      </w:r>
      <w:r>
        <w:rPr>
          <w:noProof/>
        </w:rPr>
        <w:fldChar w:fldCharType="end"/>
      </w:r>
    </w:p>
    <w:p w14:paraId="7F4035D4" w14:textId="1037C00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_Toc171690101 \h </w:instrText>
      </w:r>
      <w:r>
        <w:rPr>
          <w:noProof/>
        </w:rPr>
      </w:r>
      <w:r>
        <w:rPr>
          <w:noProof/>
        </w:rPr>
        <w:fldChar w:fldCharType="separate"/>
      </w:r>
      <w:r>
        <w:rPr>
          <w:noProof/>
        </w:rPr>
        <w:t>30</w:t>
      </w:r>
      <w:r>
        <w:rPr>
          <w:noProof/>
        </w:rPr>
        <w:fldChar w:fldCharType="end"/>
      </w:r>
    </w:p>
    <w:p w14:paraId="5D5E0368" w14:textId="1E8AF11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_Toc171690102 \h </w:instrText>
      </w:r>
      <w:r>
        <w:rPr>
          <w:noProof/>
        </w:rPr>
      </w:r>
      <w:r>
        <w:rPr>
          <w:noProof/>
        </w:rPr>
        <w:fldChar w:fldCharType="separate"/>
      </w:r>
      <w:r>
        <w:rPr>
          <w:noProof/>
        </w:rPr>
        <w:t>30</w:t>
      </w:r>
      <w:r>
        <w:rPr>
          <w:noProof/>
        </w:rPr>
        <w:fldChar w:fldCharType="end"/>
      </w:r>
    </w:p>
    <w:p w14:paraId="7AB598E6" w14:textId="53EBE94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_Toc171690103 \h </w:instrText>
      </w:r>
      <w:r>
        <w:rPr>
          <w:noProof/>
        </w:rPr>
      </w:r>
      <w:r>
        <w:rPr>
          <w:noProof/>
        </w:rPr>
        <w:fldChar w:fldCharType="separate"/>
      </w:r>
      <w:r>
        <w:rPr>
          <w:noProof/>
        </w:rPr>
        <w:t>31</w:t>
      </w:r>
      <w:r>
        <w:rPr>
          <w:noProof/>
        </w:rPr>
        <w:fldChar w:fldCharType="end"/>
      </w:r>
    </w:p>
    <w:p w14:paraId="23B7B3E1" w14:textId="229E254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_Toc171690104 \h </w:instrText>
      </w:r>
      <w:r>
        <w:rPr>
          <w:noProof/>
        </w:rPr>
      </w:r>
      <w:r>
        <w:rPr>
          <w:noProof/>
        </w:rPr>
        <w:fldChar w:fldCharType="separate"/>
      </w:r>
      <w:r>
        <w:rPr>
          <w:noProof/>
        </w:rPr>
        <w:t>31</w:t>
      </w:r>
      <w:r>
        <w:rPr>
          <w:noProof/>
        </w:rPr>
        <w:fldChar w:fldCharType="end"/>
      </w:r>
    </w:p>
    <w:p w14:paraId="597C902F" w14:textId="0DFFE0A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_Toc171690105 \h </w:instrText>
      </w:r>
      <w:r>
        <w:rPr>
          <w:noProof/>
        </w:rPr>
      </w:r>
      <w:r>
        <w:rPr>
          <w:noProof/>
        </w:rPr>
        <w:fldChar w:fldCharType="separate"/>
      </w:r>
      <w:r>
        <w:rPr>
          <w:noProof/>
        </w:rPr>
        <w:t>32</w:t>
      </w:r>
      <w:r>
        <w:rPr>
          <w:noProof/>
        </w:rPr>
        <w:fldChar w:fldCharType="end"/>
      </w:r>
    </w:p>
    <w:p w14:paraId="1AB445ED" w14:textId="0FDB76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_Toc171690106 \h </w:instrText>
      </w:r>
      <w:r>
        <w:rPr>
          <w:noProof/>
        </w:rPr>
      </w:r>
      <w:r>
        <w:rPr>
          <w:noProof/>
        </w:rPr>
        <w:fldChar w:fldCharType="separate"/>
      </w:r>
      <w:r>
        <w:rPr>
          <w:noProof/>
        </w:rPr>
        <w:t>32</w:t>
      </w:r>
      <w:r>
        <w:rPr>
          <w:noProof/>
        </w:rPr>
        <w:fldChar w:fldCharType="end"/>
      </w:r>
    </w:p>
    <w:p w14:paraId="10EB4953" w14:textId="2C1EA3C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Transmission participant in on-network mode</w:t>
      </w:r>
      <w:r>
        <w:rPr>
          <w:noProof/>
        </w:rPr>
        <w:tab/>
      </w:r>
      <w:r>
        <w:rPr>
          <w:noProof/>
        </w:rPr>
        <w:fldChar w:fldCharType="begin" w:fldLock="1"/>
      </w:r>
      <w:r>
        <w:rPr>
          <w:noProof/>
        </w:rPr>
        <w:instrText xml:space="preserve"> PAGEREF _Toc171690107 \h </w:instrText>
      </w:r>
      <w:r>
        <w:rPr>
          <w:noProof/>
        </w:rPr>
      </w:r>
      <w:r>
        <w:rPr>
          <w:noProof/>
        </w:rPr>
        <w:fldChar w:fldCharType="separate"/>
      </w:r>
      <w:r>
        <w:rPr>
          <w:noProof/>
        </w:rPr>
        <w:t>32</w:t>
      </w:r>
      <w:r>
        <w:rPr>
          <w:noProof/>
        </w:rPr>
        <w:fldChar w:fldCharType="end"/>
      </w:r>
    </w:p>
    <w:p w14:paraId="2D68BFC8" w14:textId="6471EA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Transmission participant in off-network mode</w:t>
      </w:r>
      <w:r>
        <w:rPr>
          <w:noProof/>
        </w:rPr>
        <w:tab/>
      </w:r>
      <w:r>
        <w:rPr>
          <w:noProof/>
        </w:rPr>
        <w:fldChar w:fldCharType="begin" w:fldLock="1"/>
      </w:r>
      <w:r>
        <w:rPr>
          <w:noProof/>
        </w:rPr>
        <w:instrText xml:space="preserve"> PAGEREF _Toc171690108 \h </w:instrText>
      </w:r>
      <w:r>
        <w:rPr>
          <w:noProof/>
        </w:rPr>
      </w:r>
      <w:r>
        <w:rPr>
          <w:noProof/>
        </w:rPr>
        <w:fldChar w:fldCharType="separate"/>
      </w:r>
      <w:r>
        <w:rPr>
          <w:noProof/>
        </w:rPr>
        <w:t>32</w:t>
      </w:r>
      <w:r>
        <w:rPr>
          <w:noProof/>
        </w:rPr>
        <w:fldChar w:fldCharType="end"/>
      </w:r>
    </w:p>
    <w:p w14:paraId="26923233" w14:textId="32DCE04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w:t>
      </w:r>
      <w:r>
        <w:rPr>
          <w:noProof/>
        </w:rPr>
        <w:tab/>
      </w:r>
      <w:r>
        <w:rPr>
          <w:noProof/>
        </w:rPr>
        <w:fldChar w:fldCharType="begin" w:fldLock="1"/>
      </w:r>
      <w:r>
        <w:rPr>
          <w:noProof/>
        </w:rPr>
        <w:instrText xml:space="preserve"> PAGEREF _Toc171690109 \h </w:instrText>
      </w:r>
      <w:r>
        <w:rPr>
          <w:noProof/>
        </w:rPr>
      </w:r>
      <w:r>
        <w:rPr>
          <w:noProof/>
        </w:rPr>
        <w:fldChar w:fldCharType="separate"/>
      </w:r>
      <w:r>
        <w:rPr>
          <w:noProof/>
        </w:rPr>
        <w:t>33</w:t>
      </w:r>
      <w:r>
        <w:rPr>
          <w:noProof/>
        </w:rPr>
        <w:fldChar w:fldCharType="end"/>
      </w:r>
    </w:p>
    <w:p w14:paraId="519CA080" w14:textId="649DF544"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_Toc171690110 \h </w:instrText>
      </w:r>
      <w:r>
        <w:rPr>
          <w:noProof/>
        </w:rPr>
      </w:r>
      <w:r>
        <w:rPr>
          <w:noProof/>
        </w:rPr>
        <w:fldChar w:fldCharType="separate"/>
      </w:r>
      <w:r>
        <w:rPr>
          <w:noProof/>
        </w:rPr>
        <w:t>33</w:t>
      </w:r>
      <w:r>
        <w:rPr>
          <w:noProof/>
        </w:rPr>
        <w:fldChar w:fldCharType="end"/>
      </w:r>
    </w:p>
    <w:p w14:paraId="00C61D67" w14:textId="130B41C2"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On-network transmission control</w:t>
      </w:r>
      <w:r>
        <w:rPr>
          <w:noProof/>
        </w:rPr>
        <w:tab/>
      </w:r>
      <w:r>
        <w:rPr>
          <w:noProof/>
        </w:rPr>
        <w:fldChar w:fldCharType="begin" w:fldLock="1"/>
      </w:r>
      <w:r>
        <w:rPr>
          <w:noProof/>
        </w:rPr>
        <w:instrText xml:space="preserve"> PAGEREF _Toc171690111 \h </w:instrText>
      </w:r>
      <w:r>
        <w:rPr>
          <w:noProof/>
        </w:rPr>
      </w:r>
      <w:r>
        <w:rPr>
          <w:noProof/>
        </w:rPr>
        <w:fldChar w:fldCharType="separate"/>
      </w:r>
      <w:r>
        <w:rPr>
          <w:noProof/>
        </w:rPr>
        <w:t>33</w:t>
      </w:r>
      <w:r>
        <w:rPr>
          <w:noProof/>
        </w:rPr>
        <w:fldChar w:fldCharType="end"/>
      </w:r>
    </w:p>
    <w:p w14:paraId="4B62B629" w14:textId="343CD21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_Toc171690112 \h </w:instrText>
      </w:r>
      <w:r>
        <w:rPr>
          <w:noProof/>
        </w:rPr>
      </w:r>
      <w:r>
        <w:rPr>
          <w:noProof/>
        </w:rPr>
        <w:fldChar w:fldCharType="separate"/>
      </w:r>
      <w:r>
        <w:rPr>
          <w:noProof/>
        </w:rPr>
        <w:t>33</w:t>
      </w:r>
      <w:r>
        <w:rPr>
          <w:noProof/>
        </w:rPr>
        <w:fldChar w:fldCharType="end"/>
      </w:r>
    </w:p>
    <w:p w14:paraId="24F31026" w14:textId="1AAC871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w:t>
      </w:r>
      <w:r>
        <w:rPr>
          <w:noProof/>
        </w:rPr>
        <w:tab/>
      </w:r>
      <w:r>
        <w:rPr>
          <w:noProof/>
        </w:rPr>
        <w:fldChar w:fldCharType="begin" w:fldLock="1"/>
      </w:r>
      <w:r>
        <w:rPr>
          <w:noProof/>
        </w:rPr>
        <w:instrText xml:space="preserve"> PAGEREF _Toc171690113 \h </w:instrText>
      </w:r>
      <w:r>
        <w:rPr>
          <w:noProof/>
        </w:rPr>
      </w:r>
      <w:r>
        <w:rPr>
          <w:noProof/>
        </w:rPr>
        <w:fldChar w:fldCharType="separate"/>
      </w:r>
      <w:r>
        <w:rPr>
          <w:noProof/>
        </w:rPr>
        <w:t>34</w:t>
      </w:r>
      <w:r>
        <w:rPr>
          <w:noProof/>
        </w:rPr>
        <w:fldChar w:fldCharType="end"/>
      </w:r>
    </w:p>
    <w:p w14:paraId="1BBF4B29" w14:textId="085740D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session initialization</w:t>
      </w:r>
      <w:r>
        <w:rPr>
          <w:noProof/>
        </w:rPr>
        <w:tab/>
      </w:r>
      <w:r>
        <w:rPr>
          <w:noProof/>
        </w:rPr>
        <w:fldChar w:fldCharType="begin" w:fldLock="1"/>
      </w:r>
      <w:r>
        <w:rPr>
          <w:noProof/>
        </w:rPr>
        <w:instrText xml:space="preserve"> PAGEREF _Toc171690114 \h </w:instrText>
      </w:r>
      <w:r>
        <w:rPr>
          <w:noProof/>
        </w:rPr>
      </w:r>
      <w:r>
        <w:rPr>
          <w:noProof/>
        </w:rPr>
        <w:fldChar w:fldCharType="separate"/>
      </w:r>
      <w:r>
        <w:rPr>
          <w:noProof/>
        </w:rPr>
        <w:t>34</w:t>
      </w:r>
      <w:r>
        <w:rPr>
          <w:noProof/>
        </w:rPr>
        <w:fldChar w:fldCharType="end"/>
      </w:r>
    </w:p>
    <w:p w14:paraId="14B33711" w14:textId="2F8B2B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release</w:t>
      </w:r>
      <w:r>
        <w:rPr>
          <w:noProof/>
        </w:rPr>
        <w:tab/>
      </w:r>
      <w:r>
        <w:rPr>
          <w:noProof/>
        </w:rPr>
        <w:fldChar w:fldCharType="begin" w:fldLock="1"/>
      </w:r>
      <w:r>
        <w:rPr>
          <w:noProof/>
        </w:rPr>
        <w:instrText xml:space="preserve"> PAGEREF _Toc171690115 \h </w:instrText>
      </w:r>
      <w:r>
        <w:rPr>
          <w:noProof/>
        </w:rPr>
      </w:r>
      <w:r>
        <w:rPr>
          <w:noProof/>
        </w:rPr>
        <w:fldChar w:fldCharType="separate"/>
      </w:r>
      <w:r>
        <w:rPr>
          <w:noProof/>
        </w:rPr>
        <w:t>34</w:t>
      </w:r>
      <w:r>
        <w:rPr>
          <w:noProof/>
        </w:rPr>
        <w:fldChar w:fldCharType="end"/>
      </w:r>
    </w:p>
    <w:p w14:paraId="3A54527B" w14:textId="5AD6CFB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modification</w:t>
      </w:r>
      <w:r>
        <w:rPr>
          <w:noProof/>
        </w:rPr>
        <w:tab/>
      </w:r>
      <w:r>
        <w:rPr>
          <w:noProof/>
        </w:rPr>
        <w:fldChar w:fldCharType="begin" w:fldLock="1"/>
      </w:r>
      <w:r>
        <w:rPr>
          <w:noProof/>
        </w:rPr>
        <w:instrText xml:space="preserve"> PAGEREF _Toc171690116 \h </w:instrText>
      </w:r>
      <w:r>
        <w:rPr>
          <w:noProof/>
        </w:rPr>
      </w:r>
      <w:r>
        <w:rPr>
          <w:noProof/>
        </w:rPr>
        <w:fldChar w:fldCharType="separate"/>
      </w:r>
      <w:r>
        <w:rPr>
          <w:noProof/>
        </w:rPr>
        <w:t>34</w:t>
      </w:r>
      <w:r>
        <w:rPr>
          <w:noProof/>
        </w:rPr>
        <w:fldChar w:fldCharType="end"/>
      </w:r>
    </w:p>
    <w:p w14:paraId="4FED0137" w14:textId="516C78F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_Toc171690117 \h </w:instrText>
      </w:r>
      <w:r>
        <w:rPr>
          <w:noProof/>
        </w:rPr>
      </w:r>
      <w:r>
        <w:rPr>
          <w:noProof/>
        </w:rPr>
        <w:fldChar w:fldCharType="separate"/>
      </w:r>
      <w:r>
        <w:rPr>
          <w:noProof/>
        </w:rPr>
        <w:t>34</w:t>
      </w:r>
      <w:r>
        <w:rPr>
          <w:noProof/>
        </w:rPr>
        <w:fldChar w:fldCharType="end"/>
      </w:r>
    </w:p>
    <w:p w14:paraId="52546E3A" w14:textId="7BF45DB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_Toc171690118 \h </w:instrText>
      </w:r>
      <w:r>
        <w:rPr>
          <w:noProof/>
        </w:rPr>
      </w:r>
      <w:r>
        <w:rPr>
          <w:noProof/>
        </w:rPr>
        <w:fldChar w:fldCharType="separate"/>
      </w:r>
      <w:r>
        <w:rPr>
          <w:noProof/>
        </w:rPr>
        <w:t>34</w:t>
      </w:r>
      <w:r>
        <w:rPr>
          <w:noProof/>
        </w:rPr>
        <w:fldChar w:fldCharType="end"/>
      </w:r>
    </w:p>
    <w:p w14:paraId="0C157958" w14:textId="1F56AC5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_Toc171690119 \h </w:instrText>
      </w:r>
      <w:r>
        <w:rPr>
          <w:noProof/>
        </w:rPr>
      </w:r>
      <w:r>
        <w:rPr>
          <w:noProof/>
        </w:rPr>
        <w:fldChar w:fldCharType="separate"/>
      </w:r>
      <w:r>
        <w:rPr>
          <w:noProof/>
        </w:rPr>
        <w:t>35</w:t>
      </w:r>
      <w:r>
        <w:rPr>
          <w:noProof/>
        </w:rPr>
        <w:fldChar w:fldCharType="end"/>
      </w:r>
    </w:p>
    <w:p w14:paraId="2EDCE961" w14:textId="67ED4E5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_Toc171690120 \h </w:instrText>
      </w:r>
      <w:r>
        <w:rPr>
          <w:noProof/>
        </w:rPr>
      </w:r>
      <w:r>
        <w:rPr>
          <w:noProof/>
        </w:rPr>
        <w:fldChar w:fldCharType="separate"/>
      </w:r>
      <w:r>
        <w:rPr>
          <w:noProof/>
        </w:rPr>
        <w:t>35</w:t>
      </w:r>
      <w:r>
        <w:rPr>
          <w:noProof/>
        </w:rPr>
        <w:fldChar w:fldCharType="end"/>
      </w:r>
    </w:p>
    <w:p w14:paraId="6BF201DB" w14:textId="60578EC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MCVideo call initiated, originating MCVideo user</w:t>
      </w:r>
      <w:r>
        <w:rPr>
          <w:noProof/>
        </w:rPr>
        <w:tab/>
      </w:r>
      <w:r>
        <w:rPr>
          <w:noProof/>
        </w:rPr>
        <w:fldChar w:fldCharType="begin" w:fldLock="1"/>
      </w:r>
      <w:r>
        <w:rPr>
          <w:noProof/>
        </w:rPr>
        <w:instrText xml:space="preserve"> PAGEREF _Toc171690121 \h </w:instrText>
      </w:r>
      <w:r>
        <w:rPr>
          <w:noProof/>
        </w:rPr>
      </w:r>
      <w:r>
        <w:rPr>
          <w:noProof/>
        </w:rPr>
        <w:fldChar w:fldCharType="separate"/>
      </w:r>
      <w:r>
        <w:rPr>
          <w:noProof/>
        </w:rPr>
        <w:t>36</w:t>
      </w:r>
      <w:r>
        <w:rPr>
          <w:noProof/>
        </w:rPr>
        <w:fldChar w:fldCharType="end"/>
      </w:r>
    </w:p>
    <w:p w14:paraId="3E3E23AC" w14:textId="08EEE10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MCVideo call established, terminating MCVideo user</w:t>
      </w:r>
      <w:r>
        <w:rPr>
          <w:noProof/>
        </w:rPr>
        <w:tab/>
      </w:r>
      <w:r>
        <w:rPr>
          <w:noProof/>
        </w:rPr>
        <w:fldChar w:fldCharType="begin" w:fldLock="1"/>
      </w:r>
      <w:r>
        <w:rPr>
          <w:noProof/>
        </w:rPr>
        <w:instrText xml:space="preserve"> PAGEREF _Toc171690122 \h </w:instrText>
      </w:r>
      <w:r>
        <w:rPr>
          <w:noProof/>
        </w:rPr>
      </w:r>
      <w:r>
        <w:rPr>
          <w:noProof/>
        </w:rPr>
        <w:fldChar w:fldCharType="separate"/>
      </w:r>
      <w:r>
        <w:rPr>
          <w:noProof/>
        </w:rPr>
        <w:t>36</w:t>
      </w:r>
      <w:r>
        <w:rPr>
          <w:noProof/>
        </w:rPr>
        <w:fldChar w:fldCharType="end"/>
      </w:r>
    </w:p>
    <w:p w14:paraId="70EB53B9" w14:textId="2138EDE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 to transmit'</w:t>
      </w:r>
      <w:r>
        <w:rPr>
          <w:noProof/>
        </w:rPr>
        <w:tab/>
      </w:r>
      <w:r>
        <w:rPr>
          <w:noProof/>
        </w:rPr>
        <w:fldChar w:fldCharType="begin" w:fldLock="1"/>
      </w:r>
      <w:r>
        <w:rPr>
          <w:noProof/>
        </w:rPr>
        <w:instrText xml:space="preserve"> PAGEREF _Toc171690123 \h </w:instrText>
      </w:r>
      <w:r>
        <w:rPr>
          <w:noProof/>
        </w:rPr>
      </w:r>
      <w:r>
        <w:rPr>
          <w:noProof/>
        </w:rPr>
        <w:fldChar w:fldCharType="separate"/>
      </w:r>
      <w:r>
        <w:rPr>
          <w:noProof/>
        </w:rPr>
        <w:t>36</w:t>
      </w:r>
      <w:r>
        <w:rPr>
          <w:noProof/>
        </w:rPr>
        <w:fldChar w:fldCharType="end"/>
      </w:r>
    </w:p>
    <w:p w14:paraId="0EF7E309" w14:textId="361C04A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_Toc171690124 \h </w:instrText>
      </w:r>
      <w:r>
        <w:rPr>
          <w:noProof/>
        </w:rPr>
      </w:r>
      <w:r>
        <w:rPr>
          <w:noProof/>
        </w:rPr>
        <w:fldChar w:fldCharType="separate"/>
      </w:r>
      <w:r>
        <w:rPr>
          <w:noProof/>
        </w:rPr>
        <w:t>36</w:t>
      </w:r>
      <w:r>
        <w:rPr>
          <w:noProof/>
        </w:rPr>
        <w:fldChar w:fldCharType="end"/>
      </w:r>
    </w:p>
    <w:p w14:paraId="56CD8970" w14:textId="689BC7E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Send Transmission Request message (Click Transmission send button)</w:t>
      </w:r>
      <w:r>
        <w:rPr>
          <w:noProof/>
        </w:rPr>
        <w:tab/>
      </w:r>
      <w:r>
        <w:rPr>
          <w:noProof/>
        </w:rPr>
        <w:fldChar w:fldCharType="begin" w:fldLock="1"/>
      </w:r>
      <w:r>
        <w:rPr>
          <w:noProof/>
        </w:rPr>
        <w:instrText xml:space="preserve"> PAGEREF _Toc171690125 \h </w:instrText>
      </w:r>
      <w:r>
        <w:rPr>
          <w:noProof/>
        </w:rPr>
      </w:r>
      <w:r>
        <w:rPr>
          <w:noProof/>
        </w:rPr>
        <w:fldChar w:fldCharType="separate"/>
      </w:r>
      <w:r>
        <w:rPr>
          <w:noProof/>
        </w:rPr>
        <w:t>36</w:t>
      </w:r>
      <w:r>
        <w:rPr>
          <w:noProof/>
        </w:rPr>
        <w:fldChar w:fldCharType="end"/>
      </w:r>
    </w:p>
    <w:p w14:paraId="261E7E3B" w14:textId="78051D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_Toc171690126 \h </w:instrText>
      </w:r>
      <w:r>
        <w:rPr>
          <w:noProof/>
        </w:rPr>
      </w:r>
      <w:r>
        <w:rPr>
          <w:noProof/>
        </w:rPr>
        <w:fldChar w:fldCharType="separate"/>
      </w:r>
      <w:r>
        <w:rPr>
          <w:noProof/>
        </w:rPr>
        <w:t>37</w:t>
      </w:r>
      <w:r>
        <w:rPr>
          <w:noProof/>
        </w:rPr>
        <w:fldChar w:fldCharType="end"/>
      </w:r>
    </w:p>
    <w:p w14:paraId="7ADD7087" w14:textId="49F7B86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_Toc171690127 \h </w:instrText>
      </w:r>
      <w:r>
        <w:rPr>
          <w:noProof/>
        </w:rPr>
      </w:r>
      <w:r>
        <w:rPr>
          <w:noProof/>
        </w:rPr>
        <w:fldChar w:fldCharType="separate"/>
      </w:r>
      <w:r>
        <w:rPr>
          <w:noProof/>
        </w:rPr>
        <w:t>37</w:t>
      </w:r>
      <w:r>
        <w:rPr>
          <w:noProof/>
        </w:rPr>
        <w:fldChar w:fldCharType="end"/>
      </w:r>
    </w:p>
    <w:p w14:paraId="1C32D5BE" w14:textId="11D808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 to transmit'</w:t>
      </w:r>
      <w:r>
        <w:rPr>
          <w:noProof/>
        </w:rPr>
        <w:tab/>
      </w:r>
      <w:r>
        <w:rPr>
          <w:noProof/>
        </w:rPr>
        <w:fldChar w:fldCharType="begin" w:fldLock="1"/>
      </w:r>
      <w:r>
        <w:rPr>
          <w:noProof/>
        </w:rPr>
        <w:instrText xml:space="preserve"> PAGEREF _Toc171690128 \h </w:instrText>
      </w:r>
      <w:r>
        <w:rPr>
          <w:noProof/>
        </w:rPr>
      </w:r>
      <w:r>
        <w:rPr>
          <w:noProof/>
        </w:rPr>
        <w:fldChar w:fldCharType="separate"/>
      </w:r>
      <w:r>
        <w:rPr>
          <w:noProof/>
        </w:rPr>
        <w:t>37</w:t>
      </w:r>
      <w:r>
        <w:rPr>
          <w:noProof/>
        </w:rPr>
        <w:fldChar w:fldCharType="end"/>
      </w:r>
    </w:p>
    <w:p w14:paraId="653EA6AC" w14:textId="7DAD069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_Toc171690129 \h </w:instrText>
      </w:r>
      <w:r>
        <w:rPr>
          <w:noProof/>
        </w:rPr>
      </w:r>
      <w:r>
        <w:rPr>
          <w:noProof/>
        </w:rPr>
        <w:fldChar w:fldCharType="separate"/>
      </w:r>
      <w:r>
        <w:rPr>
          <w:noProof/>
        </w:rPr>
        <w:t>37</w:t>
      </w:r>
      <w:r>
        <w:rPr>
          <w:noProof/>
        </w:rPr>
        <w:fldChar w:fldCharType="end"/>
      </w:r>
    </w:p>
    <w:p w14:paraId="2F8D0DB8" w14:textId="54CF445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 (R: Transmission rejected)</w:t>
      </w:r>
      <w:r>
        <w:rPr>
          <w:noProof/>
        </w:rPr>
        <w:tab/>
      </w:r>
      <w:r>
        <w:rPr>
          <w:noProof/>
        </w:rPr>
        <w:fldChar w:fldCharType="begin" w:fldLock="1"/>
      </w:r>
      <w:r>
        <w:rPr>
          <w:noProof/>
        </w:rPr>
        <w:instrText xml:space="preserve"> PAGEREF _Toc171690130 \h </w:instrText>
      </w:r>
      <w:r>
        <w:rPr>
          <w:noProof/>
        </w:rPr>
      </w:r>
      <w:r>
        <w:rPr>
          <w:noProof/>
        </w:rPr>
        <w:fldChar w:fldCharType="separate"/>
      </w:r>
      <w:r>
        <w:rPr>
          <w:noProof/>
        </w:rPr>
        <w:t>37</w:t>
      </w:r>
      <w:r>
        <w:rPr>
          <w:noProof/>
        </w:rPr>
        <w:fldChar w:fldCharType="end"/>
      </w:r>
    </w:p>
    <w:p w14:paraId="515421A3" w14:textId="2D3DCA60"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6.2.4.4.3</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Timer T100 (Transmission request) expired</w:t>
      </w:r>
      <w:r w:rsidRPr="00C82F8D">
        <w:rPr>
          <w:noProof/>
          <w:lang w:val="fr-FR"/>
        </w:rPr>
        <w:tab/>
      </w:r>
      <w:r>
        <w:rPr>
          <w:noProof/>
        </w:rPr>
        <w:fldChar w:fldCharType="begin" w:fldLock="1"/>
      </w:r>
      <w:r w:rsidRPr="00C82F8D">
        <w:rPr>
          <w:noProof/>
          <w:lang w:val="fr-FR"/>
        </w:rPr>
        <w:instrText xml:space="preserve"> PAGEREF _Toc171690131 \h </w:instrText>
      </w:r>
      <w:r>
        <w:rPr>
          <w:noProof/>
        </w:rPr>
      </w:r>
      <w:r>
        <w:rPr>
          <w:noProof/>
        </w:rPr>
        <w:fldChar w:fldCharType="separate"/>
      </w:r>
      <w:r w:rsidRPr="00C82F8D">
        <w:rPr>
          <w:noProof/>
          <w:lang w:val="fr-FR"/>
        </w:rPr>
        <w:t>37</w:t>
      </w:r>
      <w:r>
        <w:rPr>
          <w:noProof/>
        </w:rPr>
        <w:fldChar w:fldCharType="end"/>
      </w:r>
    </w:p>
    <w:p w14:paraId="239B433B" w14:textId="5EFF6F6F"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6.2.4.4.4</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Timer T100 (Transmission Request) expired N times</w:t>
      </w:r>
      <w:r w:rsidRPr="00C82F8D">
        <w:rPr>
          <w:noProof/>
          <w:lang w:val="fr-FR"/>
        </w:rPr>
        <w:tab/>
      </w:r>
      <w:r>
        <w:rPr>
          <w:noProof/>
        </w:rPr>
        <w:fldChar w:fldCharType="begin" w:fldLock="1"/>
      </w:r>
      <w:r w:rsidRPr="00C82F8D">
        <w:rPr>
          <w:noProof/>
          <w:lang w:val="fr-FR"/>
        </w:rPr>
        <w:instrText xml:space="preserve"> PAGEREF _Toc171690132 \h </w:instrText>
      </w:r>
      <w:r>
        <w:rPr>
          <w:noProof/>
        </w:rPr>
      </w:r>
      <w:r>
        <w:rPr>
          <w:noProof/>
        </w:rPr>
        <w:fldChar w:fldCharType="separate"/>
      </w:r>
      <w:r w:rsidRPr="00C82F8D">
        <w:rPr>
          <w:noProof/>
          <w:lang w:val="fr-FR"/>
        </w:rPr>
        <w:t>38</w:t>
      </w:r>
      <w:r>
        <w:rPr>
          <w:noProof/>
        </w:rPr>
        <w:fldChar w:fldCharType="end"/>
      </w:r>
    </w:p>
    <w:p w14:paraId="166F002F" w14:textId="1912EB30"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6.2.4.4.5</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Info message (R: Queue Position Info)</w:t>
      </w:r>
      <w:r w:rsidRPr="00C82F8D">
        <w:rPr>
          <w:noProof/>
          <w:lang w:val="fr-FR"/>
        </w:rPr>
        <w:tab/>
      </w:r>
      <w:r>
        <w:rPr>
          <w:noProof/>
        </w:rPr>
        <w:fldChar w:fldCharType="begin" w:fldLock="1"/>
      </w:r>
      <w:r w:rsidRPr="00C82F8D">
        <w:rPr>
          <w:noProof/>
          <w:lang w:val="fr-FR"/>
        </w:rPr>
        <w:instrText xml:space="preserve"> PAGEREF _Toc171690133 \h </w:instrText>
      </w:r>
      <w:r>
        <w:rPr>
          <w:noProof/>
        </w:rPr>
      </w:r>
      <w:r>
        <w:rPr>
          <w:noProof/>
        </w:rPr>
        <w:fldChar w:fldCharType="separate"/>
      </w:r>
      <w:r w:rsidRPr="00C82F8D">
        <w:rPr>
          <w:noProof/>
          <w:lang w:val="fr-FR"/>
        </w:rPr>
        <w:t>38</w:t>
      </w:r>
      <w:r>
        <w:rPr>
          <w:noProof/>
        </w:rPr>
        <w:fldChar w:fldCharType="end"/>
      </w:r>
    </w:p>
    <w:p w14:paraId="3B66C512" w14:textId="03734232"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6.2.4.4.6</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Receive Transmission Granted message (R: Transmission Granted)</w:t>
      </w:r>
      <w:r w:rsidRPr="00C82F8D">
        <w:rPr>
          <w:noProof/>
          <w:lang w:val="fr-FR"/>
        </w:rPr>
        <w:tab/>
      </w:r>
      <w:r>
        <w:rPr>
          <w:noProof/>
        </w:rPr>
        <w:fldChar w:fldCharType="begin" w:fldLock="1"/>
      </w:r>
      <w:r w:rsidRPr="00C82F8D">
        <w:rPr>
          <w:noProof/>
          <w:lang w:val="fr-FR"/>
        </w:rPr>
        <w:instrText xml:space="preserve"> PAGEREF _Toc171690134 \h </w:instrText>
      </w:r>
      <w:r>
        <w:rPr>
          <w:noProof/>
        </w:rPr>
      </w:r>
      <w:r>
        <w:rPr>
          <w:noProof/>
        </w:rPr>
        <w:fldChar w:fldCharType="separate"/>
      </w:r>
      <w:r w:rsidRPr="00C82F8D">
        <w:rPr>
          <w:noProof/>
          <w:lang w:val="fr-FR"/>
        </w:rPr>
        <w:t>38</w:t>
      </w:r>
      <w:r>
        <w:rPr>
          <w:noProof/>
        </w:rPr>
        <w:fldChar w:fldCharType="end"/>
      </w:r>
    </w:p>
    <w:p w14:paraId="70A30DA4" w14:textId="13F0B2A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_Toc171690135 \h </w:instrText>
      </w:r>
      <w:r>
        <w:rPr>
          <w:noProof/>
        </w:rPr>
      </w:r>
      <w:r>
        <w:rPr>
          <w:noProof/>
        </w:rPr>
        <w:fldChar w:fldCharType="separate"/>
      </w:r>
      <w:r>
        <w:rPr>
          <w:noProof/>
        </w:rPr>
        <w:t>38</w:t>
      </w:r>
      <w:r>
        <w:rPr>
          <w:noProof/>
        </w:rPr>
        <w:fldChar w:fldCharType="end"/>
      </w:r>
    </w:p>
    <w:p w14:paraId="3A4F3F12" w14:textId="6F26F12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 to transmit'</w:t>
      </w:r>
      <w:r>
        <w:rPr>
          <w:noProof/>
        </w:rPr>
        <w:tab/>
      </w:r>
      <w:r>
        <w:rPr>
          <w:noProof/>
        </w:rPr>
        <w:fldChar w:fldCharType="begin" w:fldLock="1"/>
      </w:r>
      <w:r>
        <w:rPr>
          <w:noProof/>
        </w:rPr>
        <w:instrText xml:space="preserve"> PAGEREF _Toc171690136 \h </w:instrText>
      </w:r>
      <w:r>
        <w:rPr>
          <w:noProof/>
        </w:rPr>
      </w:r>
      <w:r>
        <w:rPr>
          <w:noProof/>
        </w:rPr>
        <w:fldChar w:fldCharType="separate"/>
      </w:r>
      <w:r>
        <w:rPr>
          <w:noProof/>
        </w:rPr>
        <w:t>39</w:t>
      </w:r>
      <w:r>
        <w:rPr>
          <w:noProof/>
        </w:rPr>
        <w:fldChar w:fldCharType="end"/>
      </w:r>
    </w:p>
    <w:p w14:paraId="0D335E00" w14:textId="52F44DA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_Toc171690137 \h </w:instrText>
      </w:r>
      <w:r>
        <w:rPr>
          <w:noProof/>
        </w:rPr>
      </w:r>
      <w:r>
        <w:rPr>
          <w:noProof/>
        </w:rPr>
        <w:fldChar w:fldCharType="separate"/>
      </w:r>
      <w:r>
        <w:rPr>
          <w:noProof/>
        </w:rPr>
        <w:t>39</w:t>
      </w:r>
      <w:r>
        <w:rPr>
          <w:noProof/>
        </w:rPr>
        <w:fldChar w:fldCharType="end"/>
      </w:r>
    </w:p>
    <w:p w14:paraId="06A9CBEB" w14:textId="585BE0B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_Toc171690138 \h </w:instrText>
      </w:r>
      <w:r>
        <w:rPr>
          <w:noProof/>
        </w:rPr>
      </w:r>
      <w:r>
        <w:rPr>
          <w:noProof/>
        </w:rPr>
        <w:fldChar w:fldCharType="separate"/>
      </w:r>
      <w:r>
        <w:rPr>
          <w:noProof/>
        </w:rPr>
        <w:t>39</w:t>
      </w:r>
      <w:r>
        <w:rPr>
          <w:noProof/>
        </w:rPr>
        <w:fldChar w:fldCharType="end"/>
      </w:r>
    </w:p>
    <w:p w14:paraId="3B00A667" w14:textId="4A913BE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_Toc171690139 \h </w:instrText>
      </w:r>
      <w:r>
        <w:rPr>
          <w:noProof/>
        </w:rPr>
      </w:r>
      <w:r>
        <w:rPr>
          <w:noProof/>
        </w:rPr>
        <w:fldChar w:fldCharType="separate"/>
      </w:r>
      <w:r>
        <w:rPr>
          <w:noProof/>
        </w:rPr>
        <w:t>39</w:t>
      </w:r>
      <w:r>
        <w:rPr>
          <w:noProof/>
        </w:rPr>
        <w:fldChar w:fldCharType="end"/>
      </w:r>
    </w:p>
    <w:p w14:paraId="22FC8174" w14:textId="38F242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_Toc171690140 \h </w:instrText>
      </w:r>
      <w:r>
        <w:rPr>
          <w:noProof/>
        </w:rPr>
      </w:r>
      <w:r>
        <w:rPr>
          <w:noProof/>
        </w:rPr>
        <w:fldChar w:fldCharType="separate"/>
      </w:r>
      <w:r>
        <w:rPr>
          <w:noProof/>
        </w:rPr>
        <w:t>39</w:t>
      </w:r>
      <w:r>
        <w:rPr>
          <w:noProof/>
        </w:rPr>
        <w:fldChar w:fldCharType="end"/>
      </w:r>
    </w:p>
    <w:p w14:paraId="4BFF1648" w14:textId="792D360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_Toc171690141 \h </w:instrText>
      </w:r>
      <w:r>
        <w:rPr>
          <w:noProof/>
        </w:rPr>
      </w:r>
      <w:r>
        <w:rPr>
          <w:noProof/>
        </w:rPr>
        <w:fldChar w:fldCharType="separate"/>
      </w:r>
      <w:r>
        <w:rPr>
          <w:noProof/>
        </w:rPr>
        <w:t>39</w:t>
      </w:r>
      <w:r>
        <w:rPr>
          <w:noProof/>
        </w:rPr>
        <w:fldChar w:fldCharType="end"/>
      </w:r>
    </w:p>
    <w:p w14:paraId="1406AB84" w14:textId="359DEB5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Media reception notification message (R: Media Reception notification)</w:t>
      </w:r>
      <w:r>
        <w:rPr>
          <w:noProof/>
        </w:rPr>
        <w:tab/>
      </w:r>
      <w:r>
        <w:rPr>
          <w:noProof/>
        </w:rPr>
        <w:fldChar w:fldCharType="begin" w:fldLock="1"/>
      </w:r>
      <w:r>
        <w:rPr>
          <w:noProof/>
        </w:rPr>
        <w:instrText xml:space="preserve"> PAGEREF _Toc171690142 \h </w:instrText>
      </w:r>
      <w:r>
        <w:rPr>
          <w:noProof/>
        </w:rPr>
      </w:r>
      <w:r>
        <w:rPr>
          <w:noProof/>
        </w:rPr>
        <w:fldChar w:fldCharType="separate"/>
      </w:r>
      <w:r>
        <w:rPr>
          <w:noProof/>
        </w:rPr>
        <w:t>40</w:t>
      </w:r>
      <w:r>
        <w:rPr>
          <w:noProof/>
        </w:rPr>
        <w:fldChar w:fldCharType="end"/>
      </w:r>
    </w:p>
    <w:p w14:paraId="5EEE94E2" w14:textId="52394F7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w:t>
      </w:r>
      <w:r w:rsidRPr="00351978">
        <w:rPr>
          <w:noProof/>
          <w:lang w:val="en-IN"/>
        </w:rPr>
        <w:t>E</w:t>
      </w:r>
      <w:r>
        <w:rPr>
          <w:noProof/>
        </w:rPr>
        <w:t xml:space="preserve">nd </w:t>
      </w:r>
      <w:r w:rsidRPr="00351978">
        <w:rPr>
          <w:noProof/>
          <w:lang w:val="en-IN"/>
        </w:rPr>
        <w:t>R</w:t>
      </w:r>
      <w:r>
        <w:rPr>
          <w:noProof/>
        </w:rPr>
        <w:t xml:space="preserve">quest message (R: Transmission </w:t>
      </w:r>
      <w:r w:rsidRPr="00351978">
        <w:rPr>
          <w:noProof/>
          <w:lang w:val="en-IN"/>
        </w:rPr>
        <w:t>E</w:t>
      </w:r>
      <w:r>
        <w:rPr>
          <w:noProof/>
        </w:rPr>
        <w:t xml:space="preserve">nd </w:t>
      </w:r>
      <w:r w:rsidRPr="00351978">
        <w:rPr>
          <w:noProof/>
          <w:lang w:val="en-IN"/>
        </w:rPr>
        <w:t>R</w:t>
      </w:r>
      <w:r>
        <w:rPr>
          <w:noProof/>
        </w:rPr>
        <w:t>equest)</w:t>
      </w:r>
      <w:r>
        <w:rPr>
          <w:noProof/>
        </w:rPr>
        <w:tab/>
      </w:r>
      <w:r>
        <w:rPr>
          <w:noProof/>
        </w:rPr>
        <w:fldChar w:fldCharType="begin" w:fldLock="1"/>
      </w:r>
      <w:r>
        <w:rPr>
          <w:noProof/>
        </w:rPr>
        <w:instrText xml:space="preserve"> PAGEREF _Toc171690143 \h </w:instrText>
      </w:r>
      <w:r>
        <w:rPr>
          <w:noProof/>
        </w:rPr>
      </w:r>
      <w:r>
        <w:rPr>
          <w:noProof/>
        </w:rPr>
        <w:fldChar w:fldCharType="separate"/>
      </w:r>
      <w:r>
        <w:rPr>
          <w:noProof/>
        </w:rPr>
        <w:t>40</w:t>
      </w:r>
      <w:r>
        <w:rPr>
          <w:noProof/>
        </w:rPr>
        <w:fldChar w:fldCharType="end"/>
      </w:r>
    </w:p>
    <w:p w14:paraId="01D28935" w14:textId="2021B32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end of transmission'</w:t>
      </w:r>
      <w:r>
        <w:rPr>
          <w:noProof/>
        </w:rPr>
        <w:tab/>
      </w:r>
      <w:r>
        <w:rPr>
          <w:noProof/>
        </w:rPr>
        <w:fldChar w:fldCharType="begin" w:fldLock="1"/>
      </w:r>
      <w:r>
        <w:rPr>
          <w:noProof/>
        </w:rPr>
        <w:instrText xml:space="preserve"> PAGEREF _Toc171690144 \h </w:instrText>
      </w:r>
      <w:r>
        <w:rPr>
          <w:noProof/>
        </w:rPr>
      </w:r>
      <w:r>
        <w:rPr>
          <w:noProof/>
        </w:rPr>
        <w:fldChar w:fldCharType="separate"/>
      </w:r>
      <w:r>
        <w:rPr>
          <w:noProof/>
        </w:rPr>
        <w:t>40</w:t>
      </w:r>
      <w:r>
        <w:rPr>
          <w:noProof/>
        </w:rPr>
        <w:fldChar w:fldCharType="end"/>
      </w:r>
    </w:p>
    <w:p w14:paraId="04E66756" w14:textId="6F98C0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_Toc171690145 \h </w:instrText>
      </w:r>
      <w:r>
        <w:rPr>
          <w:noProof/>
        </w:rPr>
      </w:r>
      <w:r>
        <w:rPr>
          <w:noProof/>
        </w:rPr>
        <w:fldChar w:fldCharType="separate"/>
      </w:r>
      <w:r>
        <w:rPr>
          <w:noProof/>
        </w:rPr>
        <w:t>40</w:t>
      </w:r>
      <w:r>
        <w:rPr>
          <w:noProof/>
        </w:rPr>
        <w:fldChar w:fldCharType="end"/>
      </w:r>
    </w:p>
    <w:p w14:paraId="161700C0" w14:textId="143CB12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T101 (Transmission End Request) expired</w:t>
      </w:r>
      <w:r>
        <w:rPr>
          <w:noProof/>
        </w:rPr>
        <w:tab/>
      </w:r>
      <w:r>
        <w:rPr>
          <w:noProof/>
        </w:rPr>
        <w:fldChar w:fldCharType="begin" w:fldLock="1"/>
      </w:r>
      <w:r>
        <w:rPr>
          <w:noProof/>
        </w:rPr>
        <w:instrText xml:space="preserve"> PAGEREF _Toc171690146 \h </w:instrText>
      </w:r>
      <w:r>
        <w:rPr>
          <w:noProof/>
        </w:rPr>
      </w:r>
      <w:r>
        <w:rPr>
          <w:noProof/>
        </w:rPr>
        <w:fldChar w:fldCharType="separate"/>
      </w:r>
      <w:r>
        <w:rPr>
          <w:noProof/>
        </w:rPr>
        <w:t>40</w:t>
      </w:r>
      <w:r>
        <w:rPr>
          <w:noProof/>
        </w:rPr>
        <w:fldChar w:fldCharType="end"/>
      </w:r>
    </w:p>
    <w:p w14:paraId="0B847A32" w14:textId="6F45833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T101 (Transmission End Request) expired N times</w:t>
      </w:r>
      <w:r>
        <w:rPr>
          <w:noProof/>
        </w:rPr>
        <w:tab/>
      </w:r>
      <w:r>
        <w:rPr>
          <w:noProof/>
        </w:rPr>
        <w:fldChar w:fldCharType="begin" w:fldLock="1"/>
      </w:r>
      <w:r>
        <w:rPr>
          <w:noProof/>
        </w:rPr>
        <w:instrText xml:space="preserve"> PAGEREF _Toc171690147 \h </w:instrText>
      </w:r>
      <w:r>
        <w:rPr>
          <w:noProof/>
        </w:rPr>
      </w:r>
      <w:r>
        <w:rPr>
          <w:noProof/>
        </w:rPr>
        <w:fldChar w:fldCharType="separate"/>
      </w:r>
      <w:r>
        <w:rPr>
          <w:noProof/>
        </w:rPr>
        <w:t>40</w:t>
      </w:r>
      <w:r>
        <w:rPr>
          <w:noProof/>
        </w:rPr>
        <w:fldChar w:fldCharType="end"/>
      </w:r>
    </w:p>
    <w:p w14:paraId="74507A15" w14:textId="2662A7C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Response message (R: Transmission end response)</w:t>
      </w:r>
      <w:r>
        <w:rPr>
          <w:noProof/>
        </w:rPr>
        <w:tab/>
      </w:r>
      <w:r>
        <w:rPr>
          <w:noProof/>
        </w:rPr>
        <w:fldChar w:fldCharType="begin" w:fldLock="1"/>
      </w:r>
      <w:r>
        <w:rPr>
          <w:noProof/>
        </w:rPr>
        <w:instrText xml:space="preserve"> PAGEREF _Toc171690148 \h </w:instrText>
      </w:r>
      <w:r>
        <w:rPr>
          <w:noProof/>
        </w:rPr>
      </w:r>
      <w:r>
        <w:rPr>
          <w:noProof/>
        </w:rPr>
        <w:fldChar w:fldCharType="separate"/>
      </w:r>
      <w:r>
        <w:rPr>
          <w:noProof/>
        </w:rPr>
        <w:t>41</w:t>
      </w:r>
      <w:r>
        <w:rPr>
          <w:noProof/>
        </w:rPr>
        <w:fldChar w:fldCharType="end"/>
      </w:r>
    </w:p>
    <w:p w14:paraId="4E687CBD" w14:textId="7BF9A28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_Toc171690149 \h </w:instrText>
      </w:r>
      <w:r>
        <w:rPr>
          <w:noProof/>
        </w:rPr>
      </w:r>
      <w:r>
        <w:rPr>
          <w:noProof/>
        </w:rPr>
        <w:fldChar w:fldCharType="separate"/>
      </w:r>
      <w:r>
        <w:rPr>
          <w:noProof/>
        </w:rPr>
        <w:t>41</w:t>
      </w:r>
      <w:r>
        <w:rPr>
          <w:noProof/>
        </w:rPr>
        <w:fldChar w:fldCharType="end"/>
      </w:r>
    </w:p>
    <w:p w14:paraId="19863FB2" w14:textId="04EA543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_Toc171690150 \h </w:instrText>
      </w:r>
      <w:r>
        <w:rPr>
          <w:noProof/>
        </w:rPr>
      </w:r>
      <w:r>
        <w:rPr>
          <w:noProof/>
        </w:rPr>
        <w:fldChar w:fldCharType="separate"/>
      </w:r>
      <w:r>
        <w:rPr>
          <w:noProof/>
        </w:rPr>
        <w:t>41</w:t>
      </w:r>
      <w:r>
        <w:rPr>
          <w:noProof/>
        </w:rPr>
        <w:fldChar w:fldCharType="end"/>
      </w:r>
    </w:p>
    <w:p w14:paraId="4E464BC2" w14:textId="758157F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_Toc171690151 \h </w:instrText>
      </w:r>
      <w:r>
        <w:rPr>
          <w:noProof/>
        </w:rPr>
      </w:r>
      <w:r>
        <w:rPr>
          <w:noProof/>
        </w:rPr>
        <w:fldChar w:fldCharType="separate"/>
      </w:r>
      <w:r>
        <w:rPr>
          <w:noProof/>
        </w:rPr>
        <w:t>41</w:t>
      </w:r>
      <w:r>
        <w:rPr>
          <w:noProof/>
        </w:rPr>
        <w:fldChar w:fldCharType="end"/>
      </w:r>
    </w:p>
    <w:p w14:paraId="79D51EE0" w14:textId="78538A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step 1 (R: MCVideo call release - 1)</w:t>
      </w:r>
      <w:r>
        <w:rPr>
          <w:noProof/>
        </w:rPr>
        <w:tab/>
      </w:r>
      <w:r>
        <w:rPr>
          <w:noProof/>
        </w:rPr>
        <w:fldChar w:fldCharType="begin" w:fldLock="1"/>
      </w:r>
      <w:r>
        <w:rPr>
          <w:noProof/>
        </w:rPr>
        <w:instrText xml:space="preserve"> PAGEREF _Toc171690152 \h </w:instrText>
      </w:r>
      <w:r>
        <w:rPr>
          <w:noProof/>
        </w:rPr>
      </w:r>
      <w:r>
        <w:rPr>
          <w:noProof/>
        </w:rPr>
        <w:fldChar w:fldCharType="separate"/>
      </w:r>
      <w:r>
        <w:rPr>
          <w:noProof/>
        </w:rPr>
        <w:t>41</w:t>
      </w:r>
      <w:r>
        <w:rPr>
          <w:noProof/>
        </w:rPr>
        <w:fldChar w:fldCharType="end"/>
      </w:r>
    </w:p>
    <w:p w14:paraId="000E6992" w14:textId="19AA48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'Call releasing'</w:t>
      </w:r>
      <w:r>
        <w:rPr>
          <w:noProof/>
        </w:rPr>
        <w:tab/>
      </w:r>
      <w:r>
        <w:rPr>
          <w:noProof/>
        </w:rPr>
        <w:fldChar w:fldCharType="begin" w:fldLock="1"/>
      </w:r>
      <w:r>
        <w:rPr>
          <w:noProof/>
        </w:rPr>
        <w:instrText xml:space="preserve"> PAGEREF _Toc171690153 \h </w:instrText>
      </w:r>
      <w:r>
        <w:rPr>
          <w:noProof/>
        </w:rPr>
      </w:r>
      <w:r>
        <w:rPr>
          <w:noProof/>
        </w:rPr>
        <w:fldChar w:fldCharType="separate"/>
      </w:r>
      <w:r>
        <w:rPr>
          <w:noProof/>
        </w:rPr>
        <w:t>41</w:t>
      </w:r>
      <w:r>
        <w:rPr>
          <w:noProof/>
        </w:rPr>
        <w:fldChar w:fldCharType="end"/>
      </w:r>
    </w:p>
    <w:p w14:paraId="43F4B29F" w14:textId="4026AE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_Toc171690154 \h </w:instrText>
      </w:r>
      <w:r>
        <w:rPr>
          <w:noProof/>
        </w:rPr>
      </w:r>
      <w:r>
        <w:rPr>
          <w:noProof/>
        </w:rPr>
        <w:fldChar w:fldCharType="separate"/>
      </w:r>
      <w:r>
        <w:rPr>
          <w:noProof/>
        </w:rPr>
        <w:t>41</w:t>
      </w:r>
      <w:r>
        <w:rPr>
          <w:noProof/>
        </w:rPr>
        <w:fldChar w:fldCharType="end"/>
      </w:r>
    </w:p>
    <w:p w14:paraId="1D755A87" w14:textId="572255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step 2 (R: MCVideo call release - 2)</w:t>
      </w:r>
      <w:r>
        <w:rPr>
          <w:noProof/>
        </w:rPr>
        <w:tab/>
      </w:r>
      <w:r>
        <w:rPr>
          <w:noProof/>
        </w:rPr>
        <w:fldChar w:fldCharType="begin" w:fldLock="1"/>
      </w:r>
      <w:r>
        <w:rPr>
          <w:noProof/>
        </w:rPr>
        <w:instrText xml:space="preserve"> PAGEREF _Toc171690155 \h </w:instrText>
      </w:r>
      <w:r>
        <w:rPr>
          <w:noProof/>
        </w:rPr>
      </w:r>
      <w:r>
        <w:rPr>
          <w:noProof/>
        </w:rPr>
        <w:fldChar w:fldCharType="separate"/>
      </w:r>
      <w:r>
        <w:rPr>
          <w:noProof/>
        </w:rPr>
        <w:t>42</w:t>
      </w:r>
      <w:r>
        <w:rPr>
          <w:noProof/>
        </w:rPr>
        <w:fldChar w:fldCharType="end"/>
      </w:r>
    </w:p>
    <w:p w14:paraId="3A1EA936" w14:textId="4AD47B5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 transmission'</w:t>
      </w:r>
      <w:r>
        <w:rPr>
          <w:noProof/>
        </w:rPr>
        <w:tab/>
      </w:r>
      <w:r>
        <w:rPr>
          <w:noProof/>
        </w:rPr>
        <w:fldChar w:fldCharType="begin" w:fldLock="1"/>
      </w:r>
      <w:r>
        <w:rPr>
          <w:noProof/>
        </w:rPr>
        <w:instrText xml:space="preserve"> PAGEREF _Toc171690156 \h </w:instrText>
      </w:r>
      <w:r>
        <w:rPr>
          <w:noProof/>
        </w:rPr>
      </w:r>
      <w:r>
        <w:rPr>
          <w:noProof/>
        </w:rPr>
        <w:fldChar w:fldCharType="separate"/>
      </w:r>
      <w:r>
        <w:rPr>
          <w:noProof/>
        </w:rPr>
        <w:t>42</w:t>
      </w:r>
      <w:r>
        <w:rPr>
          <w:noProof/>
        </w:rPr>
        <w:fldChar w:fldCharType="end"/>
      </w:r>
    </w:p>
    <w:p w14:paraId="454E50FD" w14:textId="5648C8C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_Toc171690157 \h </w:instrText>
      </w:r>
      <w:r>
        <w:rPr>
          <w:noProof/>
        </w:rPr>
      </w:r>
      <w:r>
        <w:rPr>
          <w:noProof/>
        </w:rPr>
        <w:fldChar w:fldCharType="separate"/>
      </w:r>
      <w:r>
        <w:rPr>
          <w:noProof/>
        </w:rPr>
        <w:t>42</w:t>
      </w:r>
      <w:r>
        <w:rPr>
          <w:noProof/>
        </w:rPr>
        <w:fldChar w:fldCharType="end"/>
      </w:r>
    </w:p>
    <w:p w14:paraId="6885C19D" w14:textId="5EC8C0D8"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6.2.4.9.2</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Info message (R: Queue Position Info)</w:t>
      </w:r>
      <w:r w:rsidRPr="00C82F8D">
        <w:rPr>
          <w:noProof/>
          <w:lang w:val="fr-FR"/>
        </w:rPr>
        <w:tab/>
      </w:r>
      <w:r>
        <w:rPr>
          <w:noProof/>
        </w:rPr>
        <w:fldChar w:fldCharType="begin" w:fldLock="1"/>
      </w:r>
      <w:r w:rsidRPr="00C82F8D">
        <w:rPr>
          <w:noProof/>
          <w:lang w:val="fr-FR"/>
        </w:rPr>
        <w:instrText xml:space="preserve"> PAGEREF _Toc171690158 \h </w:instrText>
      </w:r>
      <w:r>
        <w:rPr>
          <w:noProof/>
        </w:rPr>
      </w:r>
      <w:r>
        <w:rPr>
          <w:noProof/>
        </w:rPr>
        <w:fldChar w:fldCharType="separate"/>
      </w:r>
      <w:r w:rsidRPr="00C82F8D">
        <w:rPr>
          <w:noProof/>
          <w:lang w:val="fr-FR"/>
        </w:rPr>
        <w:t>42</w:t>
      </w:r>
      <w:r>
        <w:rPr>
          <w:noProof/>
        </w:rPr>
        <w:fldChar w:fldCharType="end"/>
      </w:r>
    </w:p>
    <w:p w14:paraId="6E619DB7" w14:textId="2E3200F3"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6.2.4.9.3</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Send Queue Position Request message (S: Queue Position Request)</w:t>
      </w:r>
      <w:r w:rsidRPr="00C82F8D">
        <w:rPr>
          <w:noProof/>
          <w:lang w:val="fr-FR"/>
        </w:rPr>
        <w:tab/>
      </w:r>
      <w:r>
        <w:rPr>
          <w:noProof/>
        </w:rPr>
        <w:fldChar w:fldCharType="begin" w:fldLock="1"/>
      </w:r>
      <w:r w:rsidRPr="00C82F8D">
        <w:rPr>
          <w:noProof/>
          <w:lang w:val="fr-FR"/>
        </w:rPr>
        <w:instrText xml:space="preserve"> PAGEREF _Toc171690159 \h </w:instrText>
      </w:r>
      <w:r>
        <w:rPr>
          <w:noProof/>
        </w:rPr>
      </w:r>
      <w:r>
        <w:rPr>
          <w:noProof/>
        </w:rPr>
        <w:fldChar w:fldCharType="separate"/>
      </w:r>
      <w:r w:rsidRPr="00C82F8D">
        <w:rPr>
          <w:noProof/>
          <w:lang w:val="fr-FR"/>
        </w:rPr>
        <w:t>42</w:t>
      </w:r>
      <w:r>
        <w:rPr>
          <w:noProof/>
        </w:rPr>
        <w:fldChar w:fldCharType="end"/>
      </w:r>
    </w:p>
    <w:p w14:paraId="31EC7516" w14:textId="50A8E89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_Toc171690160 \h </w:instrText>
      </w:r>
      <w:r>
        <w:rPr>
          <w:noProof/>
        </w:rPr>
      </w:r>
      <w:r>
        <w:rPr>
          <w:noProof/>
        </w:rPr>
        <w:fldChar w:fldCharType="separate"/>
      </w:r>
      <w:r>
        <w:rPr>
          <w:noProof/>
        </w:rPr>
        <w:t>42</w:t>
      </w:r>
      <w:r>
        <w:rPr>
          <w:noProof/>
        </w:rPr>
        <w:fldChar w:fldCharType="end"/>
      </w:r>
    </w:p>
    <w:p w14:paraId="57548D5B" w14:textId="0B8D3C8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_Toc171690161 \h </w:instrText>
      </w:r>
      <w:r>
        <w:rPr>
          <w:noProof/>
        </w:rPr>
      </w:r>
      <w:r>
        <w:rPr>
          <w:noProof/>
        </w:rPr>
        <w:fldChar w:fldCharType="separate"/>
      </w:r>
      <w:r>
        <w:rPr>
          <w:noProof/>
        </w:rPr>
        <w:t>43</w:t>
      </w:r>
      <w:r>
        <w:rPr>
          <w:noProof/>
        </w:rPr>
        <w:fldChar w:fldCharType="end"/>
      </w:r>
    </w:p>
    <w:p w14:paraId="61BFB705" w14:textId="0B35766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_Toc171690162 \h </w:instrText>
      </w:r>
      <w:r>
        <w:rPr>
          <w:noProof/>
        </w:rPr>
      </w:r>
      <w:r>
        <w:rPr>
          <w:noProof/>
        </w:rPr>
        <w:fldChar w:fldCharType="separate"/>
      </w:r>
      <w:r>
        <w:rPr>
          <w:noProof/>
        </w:rPr>
        <w:t>43</w:t>
      </w:r>
      <w:r>
        <w:rPr>
          <w:noProof/>
        </w:rPr>
        <w:fldChar w:fldCharType="end"/>
      </w:r>
    </w:p>
    <w:p w14:paraId="12DD284A" w14:textId="6C78DC6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C82F8D">
        <w:rPr>
          <w:noProof/>
        </w:rPr>
        <w:t>6.2.4.9.7</w:t>
      </w:r>
      <w:r>
        <w:rPr>
          <w:rFonts w:asciiTheme="minorHAnsi" w:eastAsiaTheme="minorEastAsia" w:hAnsiTheme="minorHAnsi" w:cstheme="minorBidi"/>
          <w:noProof/>
          <w:kern w:val="2"/>
          <w:sz w:val="22"/>
          <w:szCs w:val="22"/>
          <w:lang w:eastAsia="en-GB"/>
          <w14:ligatures w14:val="standardContextual"/>
        </w:rPr>
        <w:tab/>
      </w:r>
      <w:r w:rsidRPr="00C82F8D">
        <w:rPr>
          <w:noProof/>
        </w:rPr>
        <w:t>Timer T102 (Transmission Queue Position Request) expired</w:t>
      </w:r>
      <w:r>
        <w:rPr>
          <w:noProof/>
        </w:rPr>
        <w:tab/>
      </w:r>
      <w:r>
        <w:rPr>
          <w:noProof/>
        </w:rPr>
        <w:fldChar w:fldCharType="begin" w:fldLock="1"/>
      </w:r>
      <w:r>
        <w:rPr>
          <w:noProof/>
        </w:rPr>
        <w:instrText xml:space="preserve"> PAGEREF _Toc171690163 \h </w:instrText>
      </w:r>
      <w:r>
        <w:rPr>
          <w:noProof/>
        </w:rPr>
      </w:r>
      <w:r>
        <w:rPr>
          <w:noProof/>
        </w:rPr>
        <w:fldChar w:fldCharType="separate"/>
      </w:r>
      <w:r>
        <w:rPr>
          <w:noProof/>
        </w:rPr>
        <w:t>43</w:t>
      </w:r>
      <w:r>
        <w:rPr>
          <w:noProof/>
        </w:rPr>
        <w:fldChar w:fldCharType="end"/>
      </w:r>
    </w:p>
    <w:p w14:paraId="495F60D2" w14:textId="58BADF6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Timer T102 (</w:t>
      </w:r>
      <w:r w:rsidRPr="00351978">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_Toc171690164 \h </w:instrText>
      </w:r>
      <w:r>
        <w:rPr>
          <w:noProof/>
        </w:rPr>
      </w:r>
      <w:r>
        <w:rPr>
          <w:noProof/>
        </w:rPr>
        <w:fldChar w:fldCharType="separate"/>
      </w:r>
      <w:r>
        <w:rPr>
          <w:noProof/>
        </w:rPr>
        <w:t>43</w:t>
      </w:r>
      <w:r>
        <w:rPr>
          <w:noProof/>
        </w:rPr>
        <w:fldChar w:fldCharType="end"/>
      </w:r>
    </w:p>
    <w:p w14:paraId="6B122C22" w14:textId="1CF2F8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_Toc171690165 \h </w:instrText>
      </w:r>
      <w:r>
        <w:rPr>
          <w:noProof/>
        </w:rPr>
      </w:r>
      <w:r>
        <w:rPr>
          <w:noProof/>
        </w:rPr>
        <w:fldChar w:fldCharType="separate"/>
      </w:r>
      <w:r>
        <w:rPr>
          <w:noProof/>
        </w:rPr>
        <w:t>43</w:t>
      </w:r>
      <w:r>
        <w:rPr>
          <w:noProof/>
        </w:rPr>
        <w:fldChar w:fldCharType="end"/>
      </w:r>
    </w:p>
    <w:p w14:paraId="3333F802" w14:textId="661E16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_Toc171690166 \h </w:instrText>
      </w:r>
      <w:r>
        <w:rPr>
          <w:noProof/>
        </w:rPr>
      </w:r>
      <w:r>
        <w:rPr>
          <w:noProof/>
        </w:rPr>
        <w:fldChar w:fldCharType="separate"/>
      </w:r>
      <w:r>
        <w:rPr>
          <w:noProof/>
        </w:rPr>
        <w:t>44</w:t>
      </w:r>
      <w:r>
        <w:rPr>
          <w:noProof/>
        </w:rPr>
        <w:fldChar w:fldCharType="end"/>
      </w:r>
    </w:p>
    <w:p w14:paraId="6BBE2EAE" w14:textId="5D8CC23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_Toc171690167 \h </w:instrText>
      </w:r>
      <w:r>
        <w:rPr>
          <w:noProof/>
        </w:rPr>
      </w:r>
      <w:r>
        <w:rPr>
          <w:noProof/>
        </w:rPr>
        <w:fldChar w:fldCharType="separate"/>
      </w:r>
      <w:r>
        <w:rPr>
          <w:noProof/>
        </w:rPr>
        <w:t>44</w:t>
      </w:r>
      <w:r>
        <w:rPr>
          <w:noProof/>
        </w:rPr>
        <w:fldChar w:fldCharType="end"/>
      </w:r>
    </w:p>
    <w:p w14:paraId="7A11ADC3" w14:textId="206F0C0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_Toc171690168 \h </w:instrText>
      </w:r>
      <w:r>
        <w:rPr>
          <w:noProof/>
        </w:rPr>
      </w:r>
      <w:r>
        <w:rPr>
          <w:noProof/>
        </w:rPr>
        <w:fldChar w:fldCharType="separate"/>
      </w:r>
      <w:r>
        <w:rPr>
          <w:noProof/>
        </w:rPr>
        <w:t>45</w:t>
      </w:r>
      <w:r>
        <w:rPr>
          <w:noProof/>
        </w:rPr>
        <w:fldChar w:fldCharType="end"/>
      </w:r>
    </w:p>
    <w:p w14:paraId="1344090E" w14:textId="0D9004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_Toc171690169 \h </w:instrText>
      </w:r>
      <w:r>
        <w:rPr>
          <w:noProof/>
        </w:rPr>
      </w:r>
      <w:r>
        <w:rPr>
          <w:noProof/>
        </w:rPr>
        <w:fldChar w:fldCharType="separate"/>
      </w:r>
      <w:r>
        <w:rPr>
          <w:noProof/>
        </w:rPr>
        <w:t>45</w:t>
      </w:r>
      <w:r>
        <w:rPr>
          <w:noProof/>
        </w:rPr>
        <w:fldChar w:fldCharType="end"/>
      </w:r>
    </w:p>
    <w:p w14:paraId="341C1143" w14:textId="06CCC52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MCVideo call established, terminating MCVideo user</w:t>
      </w:r>
      <w:r>
        <w:rPr>
          <w:noProof/>
        </w:rPr>
        <w:tab/>
      </w:r>
      <w:r>
        <w:rPr>
          <w:noProof/>
        </w:rPr>
        <w:fldChar w:fldCharType="begin" w:fldLock="1"/>
      </w:r>
      <w:r>
        <w:rPr>
          <w:noProof/>
        </w:rPr>
        <w:instrText xml:space="preserve"> PAGEREF _Toc171690170 \h </w:instrText>
      </w:r>
      <w:r>
        <w:rPr>
          <w:noProof/>
        </w:rPr>
      </w:r>
      <w:r>
        <w:rPr>
          <w:noProof/>
        </w:rPr>
        <w:fldChar w:fldCharType="separate"/>
      </w:r>
      <w:r>
        <w:rPr>
          <w:noProof/>
        </w:rPr>
        <w:t>45</w:t>
      </w:r>
      <w:r>
        <w:rPr>
          <w:noProof/>
        </w:rPr>
        <w:fldChar w:fldCharType="end"/>
      </w:r>
    </w:p>
    <w:p w14:paraId="33CF1381" w14:textId="3D949E4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6.2.5.2.3</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MCVideo call initiated, originating MCVideo user</w:t>
      </w:r>
      <w:r>
        <w:rPr>
          <w:noProof/>
        </w:rPr>
        <w:tab/>
      </w:r>
      <w:r>
        <w:rPr>
          <w:noProof/>
        </w:rPr>
        <w:fldChar w:fldCharType="begin" w:fldLock="1"/>
      </w:r>
      <w:r>
        <w:rPr>
          <w:noProof/>
        </w:rPr>
        <w:instrText xml:space="preserve"> PAGEREF _Toc171690171 \h </w:instrText>
      </w:r>
      <w:r>
        <w:rPr>
          <w:noProof/>
        </w:rPr>
      </w:r>
      <w:r>
        <w:rPr>
          <w:noProof/>
        </w:rPr>
        <w:fldChar w:fldCharType="separate"/>
      </w:r>
      <w:r>
        <w:rPr>
          <w:noProof/>
        </w:rPr>
        <w:t>46</w:t>
      </w:r>
      <w:r>
        <w:rPr>
          <w:noProof/>
        </w:rPr>
        <w:fldChar w:fldCharType="end"/>
      </w:r>
    </w:p>
    <w:p w14:paraId="2A2BFF60" w14:textId="295731E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 xml:space="preserve">State: 'U: </w:t>
      </w:r>
      <w:r w:rsidRPr="00351978">
        <w:rPr>
          <w:noProof/>
          <w:lang w:val="en-IN"/>
        </w:rPr>
        <w:t>reception controller</w:t>
      </w:r>
      <w:r>
        <w:rPr>
          <w:noProof/>
        </w:rPr>
        <w:t>'</w:t>
      </w:r>
      <w:r>
        <w:rPr>
          <w:noProof/>
        </w:rPr>
        <w:tab/>
      </w:r>
      <w:r>
        <w:rPr>
          <w:noProof/>
        </w:rPr>
        <w:fldChar w:fldCharType="begin" w:fldLock="1"/>
      </w:r>
      <w:r>
        <w:rPr>
          <w:noProof/>
        </w:rPr>
        <w:instrText xml:space="preserve"> PAGEREF _Toc171690172 \h </w:instrText>
      </w:r>
      <w:r>
        <w:rPr>
          <w:noProof/>
        </w:rPr>
      </w:r>
      <w:r>
        <w:rPr>
          <w:noProof/>
        </w:rPr>
        <w:fldChar w:fldCharType="separate"/>
      </w:r>
      <w:r>
        <w:rPr>
          <w:noProof/>
        </w:rPr>
        <w:t>46</w:t>
      </w:r>
      <w:r>
        <w:rPr>
          <w:noProof/>
        </w:rPr>
        <w:fldChar w:fldCharType="end"/>
      </w:r>
    </w:p>
    <w:p w14:paraId="74F0D299" w14:textId="732B32C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_Toc171690173 \h </w:instrText>
      </w:r>
      <w:r>
        <w:rPr>
          <w:noProof/>
        </w:rPr>
      </w:r>
      <w:r>
        <w:rPr>
          <w:noProof/>
        </w:rPr>
        <w:fldChar w:fldCharType="separate"/>
      </w:r>
      <w:r>
        <w:rPr>
          <w:noProof/>
        </w:rPr>
        <w:t>46</w:t>
      </w:r>
      <w:r>
        <w:rPr>
          <w:noProof/>
        </w:rPr>
        <w:fldChar w:fldCharType="end"/>
      </w:r>
    </w:p>
    <w:p w14:paraId="55CC37C9" w14:textId="3ED83A1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_Toc171690174 \h </w:instrText>
      </w:r>
      <w:r>
        <w:rPr>
          <w:noProof/>
        </w:rPr>
      </w:r>
      <w:r>
        <w:rPr>
          <w:noProof/>
        </w:rPr>
        <w:fldChar w:fldCharType="separate"/>
      </w:r>
      <w:r>
        <w:rPr>
          <w:noProof/>
        </w:rPr>
        <w:t>46</w:t>
      </w:r>
      <w:r>
        <w:rPr>
          <w:noProof/>
        </w:rPr>
        <w:fldChar w:fldCharType="end"/>
      </w:r>
    </w:p>
    <w:p w14:paraId="1684EBC5" w14:textId="6E53FC6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 xml:space="preserve">Send Receive Media Request message (Click </w:t>
      </w:r>
      <w:r w:rsidRPr="00351978">
        <w:rPr>
          <w:noProof/>
          <w:lang w:val="en-US"/>
        </w:rPr>
        <w:t>video receive</w:t>
      </w:r>
      <w:r>
        <w:rPr>
          <w:noProof/>
        </w:rPr>
        <w:t xml:space="preserve"> button)</w:t>
      </w:r>
      <w:r>
        <w:rPr>
          <w:noProof/>
        </w:rPr>
        <w:tab/>
      </w:r>
      <w:r>
        <w:rPr>
          <w:noProof/>
        </w:rPr>
        <w:fldChar w:fldCharType="begin" w:fldLock="1"/>
      </w:r>
      <w:r>
        <w:rPr>
          <w:noProof/>
        </w:rPr>
        <w:instrText xml:space="preserve"> PAGEREF _Toc171690175 \h </w:instrText>
      </w:r>
      <w:r>
        <w:rPr>
          <w:noProof/>
        </w:rPr>
      </w:r>
      <w:r>
        <w:rPr>
          <w:noProof/>
        </w:rPr>
        <w:fldChar w:fldCharType="separate"/>
      </w:r>
      <w:r>
        <w:rPr>
          <w:noProof/>
        </w:rPr>
        <w:t>47</w:t>
      </w:r>
      <w:r>
        <w:rPr>
          <w:noProof/>
        </w:rPr>
        <w:fldChar w:fldCharType="end"/>
      </w:r>
    </w:p>
    <w:p w14:paraId="04559E91" w14:textId="0D2683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Transmission end notify message (R: Transmission end notify)</w:t>
      </w:r>
      <w:r>
        <w:rPr>
          <w:noProof/>
        </w:rPr>
        <w:tab/>
      </w:r>
      <w:r>
        <w:rPr>
          <w:noProof/>
        </w:rPr>
        <w:fldChar w:fldCharType="begin" w:fldLock="1"/>
      </w:r>
      <w:r>
        <w:rPr>
          <w:noProof/>
        </w:rPr>
        <w:instrText xml:space="preserve"> PAGEREF _Toc171690176 \h </w:instrText>
      </w:r>
      <w:r>
        <w:rPr>
          <w:noProof/>
        </w:rPr>
      </w:r>
      <w:r>
        <w:rPr>
          <w:noProof/>
        </w:rPr>
        <w:fldChar w:fldCharType="separate"/>
      </w:r>
      <w:r>
        <w:rPr>
          <w:noProof/>
        </w:rPr>
        <w:t>47</w:t>
      </w:r>
      <w:r>
        <w:rPr>
          <w:noProof/>
        </w:rPr>
        <w:fldChar w:fldCharType="end"/>
      </w:r>
    </w:p>
    <w:p w14:paraId="63B0C46A" w14:textId="033C74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6.2.5.3.5</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MCVideo call release – step 1 (R: MCVideo call release - 1)</w:t>
      </w:r>
      <w:r>
        <w:rPr>
          <w:noProof/>
        </w:rPr>
        <w:tab/>
      </w:r>
      <w:r>
        <w:rPr>
          <w:noProof/>
        </w:rPr>
        <w:fldChar w:fldCharType="begin" w:fldLock="1"/>
      </w:r>
      <w:r>
        <w:rPr>
          <w:noProof/>
        </w:rPr>
        <w:instrText xml:space="preserve"> PAGEREF _Toc171690177 \h </w:instrText>
      </w:r>
      <w:r>
        <w:rPr>
          <w:noProof/>
        </w:rPr>
      </w:r>
      <w:r>
        <w:rPr>
          <w:noProof/>
        </w:rPr>
        <w:fldChar w:fldCharType="separate"/>
      </w:r>
      <w:r>
        <w:rPr>
          <w:noProof/>
        </w:rPr>
        <w:t>47</w:t>
      </w:r>
      <w:r>
        <w:rPr>
          <w:noProof/>
        </w:rPr>
        <w:fldChar w:fldCharType="end"/>
      </w:r>
    </w:p>
    <w:p w14:paraId="0F6C0900" w14:textId="0345DB4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6.2.5.4</w:t>
      </w:r>
      <w:r>
        <w:rPr>
          <w:rFonts w:asciiTheme="minorHAnsi" w:eastAsiaTheme="minorEastAsia" w:hAnsiTheme="minorHAnsi" w:cstheme="minorBidi"/>
          <w:noProof/>
          <w:kern w:val="2"/>
          <w:sz w:val="22"/>
          <w:szCs w:val="22"/>
          <w:lang w:eastAsia="en-GB"/>
          <w14:ligatures w14:val="standardContextual"/>
        </w:rPr>
        <w:tab/>
      </w:r>
      <w:r>
        <w:rPr>
          <w:noProof/>
        </w:rPr>
        <w:t>State: 'U: pending request to receive'</w:t>
      </w:r>
      <w:r>
        <w:rPr>
          <w:noProof/>
        </w:rPr>
        <w:tab/>
      </w:r>
      <w:r>
        <w:rPr>
          <w:noProof/>
        </w:rPr>
        <w:fldChar w:fldCharType="begin" w:fldLock="1"/>
      </w:r>
      <w:r>
        <w:rPr>
          <w:noProof/>
        </w:rPr>
        <w:instrText xml:space="preserve"> PAGEREF _Toc171690178 \h </w:instrText>
      </w:r>
      <w:r>
        <w:rPr>
          <w:noProof/>
        </w:rPr>
      </w:r>
      <w:r>
        <w:rPr>
          <w:noProof/>
        </w:rPr>
        <w:fldChar w:fldCharType="separate"/>
      </w:r>
      <w:r>
        <w:rPr>
          <w:noProof/>
        </w:rPr>
        <w:t>47</w:t>
      </w:r>
      <w:r>
        <w:rPr>
          <w:noProof/>
        </w:rPr>
        <w:fldChar w:fldCharType="end"/>
      </w:r>
    </w:p>
    <w:p w14:paraId="3EA20D75" w14:textId="0DB43D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_Toc171690179 \h </w:instrText>
      </w:r>
      <w:r>
        <w:rPr>
          <w:noProof/>
        </w:rPr>
      </w:r>
      <w:r>
        <w:rPr>
          <w:noProof/>
        </w:rPr>
        <w:fldChar w:fldCharType="separate"/>
      </w:r>
      <w:r>
        <w:rPr>
          <w:noProof/>
        </w:rPr>
        <w:t>47</w:t>
      </w:r>
      <w:r>
        <w:rPr>
          <w:noProof/>
        </w:rPr>
        <w:fldChar w:fldCharType="end"/>
      </w:r>
    </w:p>
    <w:p w14:paraId="69EB0DC7" w14:textId="3B4BF6B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6.2.5.4.2</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response (rejected) message (R: RM response (rejected))</w:t>
      </w:r>
      <w:r>
        <w:rPr>
          <w:noProof/>
        </w:rPr>
        <w:tab/>
      </w:r>
      <w:r>
        <w:rPr>
          <w:noProof/>
        </w:rPr>
        <w:fldChar w:fldCharType="begin" w:fldLock="1"/>
      </w:r>
      <w:r>
        <w:rPr>
          <w:noProof/>
        </w:rPr>
        <w:instrText xml:space="preserve"> PAGEREF _Toc171690180 \h </w:instrText>
      </w:r>
      <w:r>
        <w:rPr>
          <w:noProof/>
        </w:rPr>
      </w:r>
      <w:r>
        <w:rPr>
          <w:noProof/>
        </w:rPr>
        <w:fldChar w:fldCharType="separate"/>
      </w:r>
      <w:r>
        <w:rPr>
          <w:noProof/>
        </w:rPr>
        <w:t>47</w:t>
      </w:r>
      <w:r>
        <w:rPr>
          <w:noProof/>
        </w:rPr>
        <w:fldChar w:fldCharType="end"/>
      </w:r>
    </w:p>
    <w:p w14:paraId="797C880C" w14:textId="40ED5D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6.2.5.4.3</w:t>
      </w:r>
      <w:r>
        <w:rPr>
          <w:rFonts w:asciiTheme="minorHAnsi" w:eastAsiaTheme="minorEastAsia" w:hAnsiTheme="minorHAnsi" w:cstheme="minorBidi"/>
          <w:noProof/>
          <w:kern w:val="2"/>
          <w:sz w:val="22"/>
          <w:szCs w:val="22"/>
          <w:lang w:eastAsia="en-GB"/>
          <w14:ligatures w14:val="standardContextual"/>
        </w:rPr>
        <w:tab/>
      </w:r>
      <w:r>
        <w:rPr>
          <w:noProof/>
        </w:rPr>
        <w:t>Timer T103 (Receive media request) expired</w:t>
      </w:r>
      <w:r>
        <w:rPr>
          <w:noProof/>
        </w:rPr>
        <w:tab/>
      </w:r>
      <w:r>
        <w:rPr>
          <w:noProof/>
        </w:rPr>
        <w:fldChar w:fldCharType="begin" w:fldLock="1"/>
      </w:r>
      <w:r>
        <w:rPr>
          <w:noProof/>
        </w:rPr>
        <w:instrText xml:space="preserve"> PAGEREF _Toc171690181 \h </w:instrText>
      </w:r>
      <w:r>
        <w:rPr>
          <w:noProof/>
        </w:rPr>
      </w:r>
      <w:r>
        <w:rPr>
          <w:noProof/>
        </w:rPr>
        <w:fldChar w:fldCharType="separate"/>
      </w:r>
      <w:r>
        <w:rPr>
          <w:noProof/>
        </w:rPr>
        <w:t>48</w:t>
      </w:r>
      <w:r>
        <w:rPr>
          <w:noProof/>
        </w:rPr>
        <w:fldChar w:fldCharType="end"/>
      </w:r>
    </w:p>
    <w:p w14:paraId="397C1EC2" w14:textId="38896C8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6.2.5.4.4</w:t>
      </w:r>
      <w:r>
        <w:rPr>
          <w:rFonts w:asciiTheme="minorHAnsi" w:eastAsiaTheme="minorEastAsia" w:hAnsiTheme="minorHAnsi" w:cstheme="minorBidi"/>
          <w:noProof/>
          <w:kern w:val="2"/>
          <w:sz w:val="22"/>
          <w:szCs w:val="22"/>
          <w:lang w:eastAsia="en-GB"/>
          <w14:ligatures w14:val="standardContextual"/>
        </w:rPr>
        <w:tab/>
      </w:r>
      <w:r>
        <w:rPr>
          <w:noProof/>
        </w:rPr>
        <w:t>Timer T103 (Receive Media Request) expired N times</w:t>
      </w:r>
      <w:r>
        <w:rPr>
          <w:noProof/>
        </w:rPr>
        <w:tab/>
      </w:r>
      <w:r>
        <w:rPr>
          <w:noProof/>
        </w:rPr>
        <w:fldChar w:fldCharType="begin" w:fldLock="1"/>
      </w:r>
      <w:r>
        <w:rPr>
          <w:noProof/>
        </w:rPr>
        <w:instrText xml:space="preserve"> PAGEREF _Toc171690182 \h </w:instrText>
      </w:r>
      <w:r>
        <w:rPr>
          <w:noProof/>
        </w:rPr>
      </w:r>
      <w:r>
        <w:rPr>
          <w:noProof/>
        </w:rPr>
        <w:fldChar w:fldCharType="separate"/>
      </w:r>
      <w:r>
        <w:rPr>
          <w:noProof/>
        </w:rPr>
        <w:t>48</w:t>
      </w:r>
      <w:r>
        <w:rPr>
          <w:noProof/>
        </w:rPr>
        <w:fldChar w:fldCharType="end"/>
      </w:r>
    </w:p>
    <w:p w14:paraId="69B4CF9E" w14:textId="47B2903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6.2.5.4.5</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response (granted) message (R: RM response (granted))</w:t>
      </w:r>
      <w:r>
        <w:rPr>
          <w:noProof/>
        </w:rPr>
        <w:tab/>
      </w:r>
      <w:r>
        <w:rPr>
          <w:noProof/>
        </w:rPr>
        <w:fldChar w:fldCharType="begin" w:fldLock="1"/>
      </w:r>
      <w:r>
        <w:rPr>
          <w:noProof/>
        </w:rPr>
        <w:instrText xml:space="preserve"> PAGEREF _Toc171690183 \h </w:instrText>
      </w:r>
      <w:r>
        <w:rPr>
          <w:noProof/>
        </w:rPr>
      </w:r>
      <w:r>
        <w:rPr>
          <w:noProof/>
        </w:rPr>
        <w:fldChar w:fldCharType="separate"/>
      </w:r>
      <w:r>
        <w:rPr>
          <w:noProof/>
        </w:rPr>
        <w:t>48</w:t>
      </w:r>
      <w:r>
        <w:rPr>
          <w:noProof/>
        </w:rPr>
        <w:fldChar w:fldCharType="end"/>
      </w:r>
    </w:p>
    <w:p w14:paraId="588DC3C1" w14:textId="5753BC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6.2.5.4.6</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Media reception request cancel (Click video reception end button)</w:t>
      </w:r>
      <w:r>
        <w:rPr>
          <w:noProof/>
        </w:rPr>
        <w:tab/>
      </w:r>
      <w:r>
        <w:rPr>
          <w:noProof/>
        </w:rPr>
        <w:fldChar w:fldCharType="begin" w:fldLock="1"/>
      </w:r>
      <w:r>
        <w:rPr>
          <w:noProof/>
        </w:rPr>
        <w:instrText xml:space="preserve"> PAGEREF _Toc171690184 \h </w:instrText>
      </w:r>
      <w:r>
        <w:rPr>
          <w:noProof/>
        </w:rPr>
      </w:r>
      <w:r>
        <w:rPr>
          <w:noProof/>
        </w:rPr>
        <w:fldChar w:fldCharType="separate"/>
      </w:r>
      <w:r>
        <w:rPr>
          <w:noProof/>
        </w:rPr>
        <w:t>49</w:t>
      </w:r>
      <w:r>
        <w:rPr>
          <w:noProof/>
        </w:rPr>
        <w:fldChar w:fldCharType="end"/>
      </w:r>
    </w:p>
    <w:p w14:paraId="519B9768" w14:textId="0BB31E7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6.2.5.5</w:t>
      </w:r>
      <w:r>
        <w:rPr>
          <w:rFonts w:asciiTheme="minorHAnsi" w:eastAsiaTheme="minorEastAsia" w:hAnsiTheme="minorHAnsi" w:cstheme="minorBidi"/>
          <w:noProof/>
          <w:kern w:val="2"/>
          <w:sz w:val="22"/>
          <w:szCs w:val="22"/>
          <w:lang w:eastAsia="en-GB"/>
          <w14:ligatures w14:val="standardContextual"/>
        </w:rPr>
        <w:tab/>
      </w:r>
      <w:r>
        <w:rPr>
          <w:noProof/>
        </w:rPr>
        <w:t>State: 'U: has permission to receive'</w:t>
      </w:r>
      <w:r>
        <w:rPr>
          <w:noProof/>
        </w:rPr>
        <w:tab/>
      </w:r>
      <w:r>
        <w:rPr>
          <w:noProof/>
        </w:rPr>
        <w:fldChar w:fldCharType="begin" w:fldLock="1"/>
      </w:r>
      <w:r>
        <w:rPr>
          <w:noProof/>
        </w:rPr>
        <w:instrText xml:space="preserve"> PAGEREF _Toc171690185 \h </w:instrText>
      </w:r>
      <w:r>
        <w:rPr>
          <w:noProof/>
        </w:rPr>
      </w:r>
      <w:r>
        <w:rPr>
          <w:noProof/>
        </w:rPr>
        <w:fldChar w:fldCharType="separate"/>
      </w:r>
      <w:r>
        <w:rPr>
          <w:noProof/>
        </w:rPr>
        <w:t>49</w:t>
      </w:r>
      <w:r>
        <w:rPr>
          <w:noProof/>
        </w:rPr>
        <w:fldChar w:fldCharType="end"/>
      </w:r>
    </w:p>
    <w:p w14:paraId="590C57E2" w14:textId="2928341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_Toc171690186 \h </w:instrText>
      </w:r>
      <w:r>
        <w:rPr>
          <w:noProof/>
        </w:rPr>
      </w:r>
      <w:r>
        <w:rPr>
          <w:noProof/>
        </w:rPr>
        <w:fldChar w:fldCharType="separate"/>
      </w:r>
      <w:r>
        <w:rPr>
          <w:noProof/>
        </w:rPr>
        <w:t>49</w:t>
      </w:r>
      <w:r>
        <w:rPr>
          <w:noProof/>
        </w:rPr>
        <w:fldChar w:fldCharType="end"/>
      </w:r>
    </w:p>
    <w:p w14:paraId="4994508B" w14:textId="49C5A3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_Toc171690187 \h </w:instrText>
      </w:r>
      <w:r>
        <w:rPr>
          <w:noProof/>
        </w:rPr>
      </w:r>
      <w:r>
        <w:rPr>
          <w:noProof/>
        </w:rPr>
        <w:fldChar w:fldCharType="separate"/>
      </w:r>
      <w:r>
        <w:rPr>
          <w:noProof/>
        </w:rPr>
        <w:t>49</w:t>
      </w:r>
      <w:r>
        <w:rPr>
          <w:noProof/>
        </w:rPr>
        <w:fldChar w:fldCharType="end"/>
      </w:r>
    </w:p>
    <w:p w14:paraId="59E2BD5C" w14:textId="3544841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6.2.5.5.3</w:t>
      </w:r>
      <w:r>
        <w:rPr>
          <w:rFonts w:asciiTheme="minorHAnsi" w:eastAsiaTheme="minorEastAsia" w:hAnsiTheme="minorHAnsi" w:cstheme="minorBidi"/>
          <w:noProof/>
          <w:kern w:val="2"/>
          <w:sz w:val="22"/>
          <w:szCs w:val="22"/>
          <w:lang w:eastAsia="en-GB"/>
          <w14:ligatures w14:val="standardContextual"/>
        </w:rPr>
        <w:tab/>
      </w:r>
      <w:r>
        <w:rPr>
          <w:noProof/>
        </w:rPr>
        <w:t xml:space="preserve">Media reception end request message (Click </w:t>
      </w:r>
      <w:r w:rsidRPr="00351978">
        <w:rPr>
          <w:noProof/>
          <w:lang w:val="en-US"/>
        </w:rPr>
        <w:t>video reception</w:t>
      </w:r>
      <w:r>
        <w:rPr>
          <w:noProof/>
        </w:rPr>
        <w:t xml:space="preserve"> end button)</w:t>
      </w:r>
      <w:r>
        <w:rPr>
          <w:noProof/>
        </w:rPr>
        <w:tab/>
      </w:r>
      <w:r>
        <w:rPr>
          <w:noProof/>
        </w:rPr>
        <w:fldChar w:fldCharType="begin" w:fldLock="1"/>
      </w:r>
      <w:r>
        <w:rPr>
          <w:noProof/>
        </w:rPr>
        <w:instrText xml:space="preserve"> PAGEREF _Toc171690188 \h </w:instrText>
      </w:r>
      <w:r>
        <w:rPr>
          <w:noProof/>
        </w:rPr>
      </w:r>
      <w:r>
        <w:rPr>
          <w:noProof/>
        </w:rPr>
        <w:fldChar w:fldCharType="separate"/>
      </w:r>
      <w:r>
        <w:rPr>
          <w:noProof/>
        </w:rPr>
        <w:t>49</w:t>
      </w:r>
      <w:r>
        <w:rPr>
          <w:noProof/>
        </w:rPr>
        <w:fldChar w:fldCharType="end"/>
      </w:r>
    </w:p>
    <w:p w14:paraId="6A875C98" w14:textId="2ABF7F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6.2.5.5.4</w:t>
      </w:r>
      <w:r>
        <w:rPr>
          <w:rFonts w:asciiTheme="minorHAnsi" w:eastAsiaTheme="minorEastAsia" w:hAnsiTheme="minorHAnsi" w:cstheme="minorBidi"/>
          <w:noProof/>
          <w:kern w:val="2"/>
          <w:sz w:val="22"/>
          <w:szCs w:val="22"/>
          <w:lang w:eastAsia="en-GB"/>
          <w14:ligatures w14:val="standardContextual"/>
        </w:rPr>
        <w:tab/>
      </w:r>
      <w:r>
        <w:rPr>
          <w:noProof/>
        </w:rPr>
        <w:t>Receive Media reception override notify message (R: Media Rx override notify)</w:t>
      </w:r>
      <w:r>
        <w:rPr>
          <w:noProof/>
        </w:rPr>
        <w:tab/>
      </w:r>
      <w:r>
        <w:rPr>
          <w:noProof/>
        </w:rPr>
        <w:fldChar w:fldCharType="begin" w:fldLock="1"/>
      </w:r>
      <w:r>
        <w:rPr>
          <w:noProof/>
        </w:rPr>
        <w:instrText xml:space="preserve"> PAGEREF _Toc171690189 \h </w:instrText>
      </w:r>
      <w:r>
        <w:rPr>
          <w:noProof/>
        </w:rPr>
      </w:r>
      <w:r>
        <w:rPr>
          <w:noProof/>
        </w:rPr>
        <w:fldChar w:fldCharType="separate"/>
      </w:r>
      <w:r>
        <w:rPr>
          <w:noProof/>
        </w:rPr>
        <w:t>50</w:t>
      </w:r>
      <w:r>
        <w:rPr>
          <w:noProof/>
        </w:rPr>
        <w:fldChar w:fldCharType="end"/>
      </w:r>
    </w:p>
    <w:p w14:paraId="65F81BD1" w14:textId="24A8068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6.2.5.5.5</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request message (R: MRE request)</w:t>
      </w:r>
      <w:r>
        <w:rPr>
          <w:noProof/>
        </w:rPr>
        <w:tab/>
      </w:r>
      <w:r>
        <w:rPr>
          <w:noProof/>
        </w:rPr>
        <w:fldChar w:fldCharType="begin" w:fldLock="1"/>
      </w:r>
      <w:r>
        <w:rPr>
          <w:noProof/>
        </w:rPr>
        <w:instrText xml:space="preserve"> PAGEREF _Toc171690190 \h </w:instrText>
      </w:r>
      <w:r>
        <w:rPr>
          <w:noProof/>
        </w:rPr>
      </w:r>
      <w:r>
        <w:rPr>
          <w:noProof/>
        </w:rPr>
        <w:fldChar w:fldCharType="separate"/>
      </w:r>
      <w:r>
        <w:rPr>
          <w:noProof/>
        </w:rPr>
        <w:t>50</w:t>
      </w:r>
      <w:r>
        <w:rPr>
          <w:noProof/>
        </w:rPr>
        <w:fldChar w:fldCharType="end"/>
      </w:r>
    </w:p>
    <w:p w14:paraId="7A5010A4" w14:textId="2833E6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_Toc171690191 \h </w:instrText>
      </w:r>
      <w:r>
        <w:rPr>
          <w:noProof/>
        </w:rPr>
      </w:r>
      <w:r>
        <w:rPr>
          <w:noProof/>
        </w:rPr>
        <w:fldChar w:fldCharType="separate"/>
      </w:r>
      <w:r>
        <w:rPr>
          <w:noProof/>
        </w:rPr>
        <w:t>50</w:t>
      </w:r>
      <w:r>
        <w:rPr>
          <w:noProof/>
        </w:rPr>
        <w:fldChar w:fldCharType="end"/>
      </w:r>
    </w:p>
    <w:p w14:paraId="6C9B5D1C" w14:textId="045316D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6.2.5.6</w:t>
      </w:r>
      <w:r>
        <w:rPr>
          <w:rFonts w:asciiTheme="minorHAnsi" w:eastAsiaTheme="minorEastAsia" w:hAnsiTheme="minorHAnsi" w:cstheme="minorBidi"/>
          <w:noProof/>
          <w:kern w:val="2"/>
          <w:sz w:val="22"/>
          <w:szCs w:val="22"/>
          <w:lang w:eastAsia="en-GB"/>
          <w14:ligatures w14:val="standardContextual"/>
        </w:rPr>
        <w:tab/>
      </w:r>
      <w:r>
        <w:rPr>
          <w:noProof/>
        </w:rPr>
        <w:t>State: 'U: pending reception release'</w:t>
      </w:r>
      <w:r>
        <w:rPr>
          <w:noProof/>
        </w:rPr>
        <w:tab/>
      </w:r>
      <w:r>
        <w:rPr>
          <w:noProof/>
        </w:rPr>
        <w:fldChar w:fldCharType="begin" w:fldLock="1"/>
      </w:r>
      <w:r>
        <w:rPr>
          <w:noProof/>
        </w:rPr>
        <w:instrText xml:space="preserve"> PAGEREF _Toc171690192 \h </w:instrText>
      </w:r>
      <w:r>
        <w:rPr>
          <w:noProof/>
        </w:rPr>
      </w:r>
      <w:r>
        <w:rPr>
          <w:noProof/>
        </w:rPr>
        <w:fldChar w:fldCharType="separate"/>
      </w:r>
      <w:r>
        <w:rPr>
          <w:noProof/>
        </w:rPr>
        <w:t>50</w:t>
      </w:r>
      <w:r>
        <w:rPr>
          <w:noProof/>
        </w:rPr>
        <w:fldChar w:fldCharType="end"/>
      </w:r>
    </w:p>
    <w:p w14:paraId="1F4FECFE" w14:textId="6BB62A6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_Toc171690193 \h </w:instrText>
      </w:r>
      <w:r>
        <w:rPr>
          <w:noProof/>
        </w:rPr>
      </w:r>
      <w:r>
        <w:rPr>
          <w:noProof/>
        </w:rPr>
        <w:fldChar w:fldCharType="separate"/>
      </w:r>
      <w:r>
        <w:rPr>
          <w:noProof/>
        </w:rPr>
        <w:t>50</w:t>
      </w:r>
      <w:r>
        <w:rPr>
          <w:noProof/>
        </w:rPr>
        <w:fldChar w:fldCharType="end"/>
      </w:r>
    </w:p>
    <w:p w14:paraId="58437C74" w14:textId="101EDD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6.2.5.6.2</w:t>
      </w:r>
      <w:r>
        <w:rPr>
          <w:rFonts w:asciiTheme="minorHAnsi" w:eastAsiaTheme="minorEastAsia" w:hAnsiTheme="minorHAnsi" w:cstheme="minorBidi"/>
          <w:noProof/>
          <w:kern w:val="2"/>
          <w:sz w:val="22"/>
          <w:szCs w:val="22"/>
          <w:lang w:eastAsia="en-GB"/>
          <w14:ligatures w14:val="standardContextual"/>
        </w:rPr>
        <w:tab/>
      </w:r>
      <w:r>
        <w:rPr>
          <w:noProof/>
        </w:rPr>
        <w:t>Timer T104 (Receive Media Release) expired</w:t>
      </w:r>
      <w:r>
        <w:rPr>
          <w:noProof/>
        </w:rPr>
        <w:tab/>
      </w:r>
      <w:r>
        <w:rPr>
          <w:noProof/>
        </w:rPr>
        <w:fldChar w:fldCharType="begin" w:fldLock="1"/>
      </w:r>
      <w:r>
        <w:rPr>
          <w:noProof/>
        </w:rPr>
        <w:instrText xml:space="preserve"> PAGEREF _Toc171690194 \h </w:instrText>
      </w:r>
      <w:r>
        <w:rPr>
          <w:noProof/>
        </w:rPr>
      </w:r>
      <w:r>
        <w:rPr>
          <w:noProof/>
        </w:rPr>
        <w:fldChar w:fldCharType="separate"/>
      </w:r>
      <w:r>
        <w:rPr>
          <w:noProof/>
        </w:rPr>
        <w:t>50</w:t>
      </w:r>
      <w:r>
        <w:rPr>
          <w:noProof/>
        </w:rPr>
        <w:fldChar w:fldCharType="end"/>
      </w:r>
    </w:p>
    <w:p w14:paraId="300A401D" w14:textId="4C0778A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6.2.5.6.3</w:t>
      </w:r>
      <w:r>
        <w:rPr>
          <w:rFonts w:asciiTheme="minorHAnsi" w:eastAsiaTheme="minorEastAsia" w:hAnsiTheme="minorHAnsi" w:cstheme="minorBidi"/>
          <w:noProof/>
          <w:kern w:val="2"/>
          <w:sz w:val="22"/>
          <w:szCs w:val="22"/>
          <w:lang w:eastAsia="en-GB"/>
          <w14:ligatures w14:val="standardContextual"/>
        </w:rPr>
        <w:tab/>
      </w:r>
      <w:r>
        <w:rPr>
          <w:noProof/>
        </w:rPr>
        <w:t>Timer T104 (Receive media release) expired N times</w:t>
      </w:r>
      <w:r>
        <w:rPr>
          <w:noProof/>
        </w:rPr>
        <w:tab/>
      </w:r>
      <w:r>
        <w:rPr>
          <w:noProof/>
        </w:rPr>
        <w:fldChar w:fldCharType="begin" w:fldLock="1"/>
      </w:r>
      <w:r>
        <w:rPr>
          <w:noProof/>
        </w:rPr>
        <w:instrText xml:space="preserve"> PAGEREF _Toc171690195 \h </w:instrText>
      </w:r>
      <w:r>
        <w:rPr>
          <w:noProof/>
        </w:rPr>
      </w:r>
      <w:r>
        <w:rPr>
          <w:noProof/>
        </w:rPr>
        <w:fldChar w:fldCharType="separate"/>
      </w:r>
      <w:r>
        <w:rPr>
          <w:noProof/>
        </w:rPr>
        <w:t>51</w:t>
      </w:r>
      <w:r>
        <w:rPr>
          <w:noProof/>
        </w:rPr>
        <w:fldChar w:fldCharType="end"/>
      </w:r>
    </w:p>
    <w:p w14:paraId="144A6770" w14:textId="7F9F8F7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6.2.5.6.4</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MRE response)</w:t>
      </w:r>
      <w:r>
        <w:rPr>
          <w:noProof/>
        </w:rPr>
        <w:tab/>
      </w:r>
      <w:r>
        <w:rPr>
          <w:noProof/>
        </w:rPr>
        <w:fldChar w:fldCharType="begin" w:fldLock="1"/>
      </w:r>
      <w:r>
        <w:rPr>
          <w:noProof/>
        </w:rPr>
        <w:instrText xml:space="preserve"> PAGEREF _Toc171690196 \h </w:instrText>
      </w:r>
      <w:r>
        <w:rPr>
          <w:noProof/>
        </w:rPr>
      </w:r>
      <w:r>
        <w:rPr>
          <w:noProof/>
        </w:rPr>
        <w:fldChar w:fldCharType="separate"/>
      </w:r>
      <w:r>
        <w:rPr>
          <w:noProof/>
        </w:rPr>
        <w:t>51</w:t>
      </w:r>
      <w:r>
        <w:rPr>
          <w:noProof/>
        </w:rPr>
        <w:fldChar w:fldCharType="end"/>
      </w:r>
    </w:p>
    <w:p w14:paraId="056EF16F" w14:textId="72CBEF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_Toc171690197 \h </w:instrText>
      </w:r>
      <w:r>
        <w:rPr>
          <w:noProof/>
        </w:rPr>
      </w:r>
      <w:r>
        <w:rPr>
          <w:noProof/>
        </w:rPr>
        <w:fldChar w:fldCharType="separate"/>
      </w:r>
      <w:r>
        <w:rPr>
          <w:noProof/>
        </w:rPr>
        <w:t>51</w:t>
      </w:r>
      <w:r>
        <w:rPr>
          <w:noProof/>
        </w:rPr>
        <w:fldChar w:fldCharType="end"/>
      </w:r>
    </w:p>
    <w:p w14:paraId="0C30D637" w14:textId="7B99E93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6.2.5.7</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_Toc171690198 \h </w:instrText>
      </w:r>
      <w:r>
        <w:rPr>
          <w:noProof/>
        </w:rPr>
      </w:r>
      <w:r>
        <w:rPr>
          <w:noProof/>
        </w:rPr>
        <w:fldChar w:fldCharType="separate"/>
      </w:r>
      <w:r>
        <w:rPr>
          <w:noProof/>
        </w:rPr>
        <w:t>51</w:t>
      </w:r>
      <w:r>
        <w:rPr>
          <w:noProof/>
        </w:rPr>
        <w:fldChar w:fldCharType="end"/>
      </w:r>
    </w:p>
    <w:p w14:paraId="4896B9DF" w14:textId="4F22FB3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_Toc171690199 \h </w:instrText>
      </w:r>
      <w:r>
        <w:rPr>
          <w:noProof/>
        </w:rPr>
      </w:r>
      <w:r>
        <w:rPr>
          <w:noProof/>
        </w:rPr>
        <w:fldChar w:fldCharType="separate"/>
      </w:r>
      <w:r>
        <w:rPr>
          <w:noProof/>
        </w:rPr>
        <w:t>51</w:t>
      </w:r>
      <w:r>
        <w:rPr>
          <w:noProof/>
        </w:rPr>
        <w:fldChar w:fldCharType="end"/>
      </w:r>
    </w:p>
    <w:p w14:paraId="59657B33" w14:textId="427B36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_Toc171690200 \h </w:instrText>
      </w:r>
      <w:r>
        <w:rPr>
          <w:noProof/>
        </w:rPr>
      </w:r>
      <w:r>
        <w:rPr>
          <w:noProof/>
        </w:rPr>
        <w:fldChar w:fldCharType="separate"/>
      </w:r>
      <w:r>
        <w:rPr>
          <w:noProof/>
        </w:rPr>
        <w:t>51</w:t>
      </w:r>
      <w:r>
        <w:rPr>
          <w:noProof/>
        </w:rPr>
        <w:fldChar w:fldCharType="end"/>
      </w:r>
    </w:p>
    <w:p w14:paraId="25342F8B" w14:textId="4F9B6E9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6.2.5.7.3</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_Toc171690201 \h </w:instrText>
      </w:r>
      <w:r>
        <w:rPr>
          <w:noProof/>
        </w:rPr>
      </w:r>
      <w:r>
        <w:rPr>
          <w:noProof/>
        </w:rPr>
        <w:fldChar w:fldCharType="separate"/>
      </w:r>
      <w:r>
        <w:rPr>
          <w:noProof/>
        </w:rPr>
        <w:t>51</w:t>
      </w:r>
      <w:r>
        <w:rPr>
          <w:noProof/>
        </w:rPr>
        <w:fldChar w:fldCharType="end"/>
      </w:r>
    </w:p>
    <w:p w14:paraId="5E109D11" w14:textId="21186FD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_Toc171690202 \h </w:instrText>
      </w:r>
      <w:r>
        <w:rPr>
          <w:noProof/>
        </w:rPr>
      </w:r>
      <w:r>
        <w:rPr>
          <w:noProof/>
        </w:rPr>
        <w:fldChar w:fldCharType="separate"/>
      </w:r>
      <w:r>
        <w:rPr>
          <w:noProof/>
        </w:rPr>
        <w:t>51</w:t>
      </w:r>
      <w:r>
        <w:rPr>
          <w:noProof/>
        </w:rPr>
        <w:fldChar w:fldCharType="end"/>
      </w:r>
    </w:p>
    <w:p w14:paraId="3E669082" w14:textId="7E1025B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6.2.5.8</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State: 'U: terminated'</w:t>
      </w:r>
      <w:r>
        <w:rPr>
          <w:noProof/>
        </w:rPr>
        <w:tab/>
      </w:r>
      <w:r>
        <w:rPr>
          <w:noProof/>
        </w:rPr>
        <w:fldChar w:fldCharType="begin" w:fldLock="1"/>
      </w:r>
      <w:r>
        <w:rPr>
          <w:noProof/>
        </w:rPr>
        <w:instrText xml:space="preserve"> PAGEREF _Toc171690203 \h </w:instrText>
      </w:r>
      <w:r>
        <w:rPr>
          <w:noProof/>
        </w:rPr>
      </w:r>
      <w:r>
        <w:rPr>
          <w:noProof/>
        </w:rPr>
        <w:fldChar w:fldCharType="separate"/>
      </w:r>
      <w:r>
        <w:rPr>
          <w:noProof/>
        </w:rPr>
        <w:t>51</w:t>
      </w:r>
      <w:r>
        <w:rPr>
          <w:noProof/>
        </w:rPr>
        <w:fldChar w:fldCharType="end"/>
      </w:r>
    </w:p>
    <w:p w14:paraId="7FC2A450" w14:textId="0AB2A0B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6.2.5.8.1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General</w:t>
      </w:r>
      <w:r>
        <w:rPr>
          <w:noProof/>
        </w:rPr>
        <w:tab/>
      </w:r>
      <w:r>
        <w:rPr>
          <w:noProof/>
        </w:rPr>
        <w:fldChar w:fldCharType="begin" w:fldLock="1"/>
      </w:r>
      <w:r>
        <w:rPr>
          <w:noProof/>
        </w:rPr>
        <w:instrText xml:space="preserve"> PAGEREF _Toc171690204 \h </w:instrText>
      </w:r>
      <w:r>
        <w:rPr>
          <w:noProof/>
        </w:rPr>
      </w:r>
      <w:r>
        <w:rPr>
          <w:noProof/>
        </w:rPr>
        <w:fldChar w:fldCharType="separate"/>
      </w:r>
      <w:r>
        <w:rPr>
          <w:noProof/>
        </w:rPr>
        <w:t>51</w:t>
      </w:r>
      <w:r>
        <w:rPr>
          <w:noProof/>
        </w:rPr>
        <w:fldChar w:fldCharType="end"/>
      </w:r>
    </w:p>
    <w:p w14:paraId="69269024" w14:textId="3122053E"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6.2.5.9</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State: 'Call releasing'</w:t>
      </w:r>
      <w:r>
        <w:rPr>
          <w:noProof/>
        </w:rPr>
        <w:tab/>
      </w:r>
      <w:r>
        <w:rPr>
          <w:noProof/>
        </w:rPr>
        <w:fldChar w:fldCharType="begin" w:fldLock="1"/>
      </w:r>
      <w:r>
        <w:rPr>
          <w:noProof/>
        </w:rPr>
        <w:instrText xml:space="preserve"> PAGEREF _Toc171690205 \h </w:instrText>
      </w:r>
      <w:r>
        <w:rPr>
          <w:noProof/>
        </w:rPr>
      </w:r>
      <w:r>
        <w:rPr>
          <w:noProof/>
        </w:rPr>
        <w:fldChar w:fldCharType="separate"/>
      </w:r>
      <w:r>
        <w:rPr>
          <w:noProof/>
        </w:rPr>
        <w:t>52</w:t>
      </w:r>
      <w:r>
        <w:rPr>
          <w:noProof/>
        </w:rPr>
        <w:fldChar w:fldCharType="end"/>
      </w:r>
    </w:p>
    <w:p w14:paraId="07749152" w14:textId="6C7893B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6.2.5.9.1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General</w:t>
      </w:r>
      <w:r>
        <w:rPr>
          <w:noProof/>
        </w:rPr>
        <w:tab/>
      </w:r>
      <w:r>
        <w:rPr>
          <w:noProof/>
        </w:rPr>
        <w:fldChar w:fldCharType="begin" w:fldLock="1"/>
      </w:r>
      <w:r>
        <w:rPr>
          <w:noProof/>
        </w:rPr>
        <w:instrText xml:space="preserve"> PAGEREF _Toc171690206 \h </w:instrText>
      </w:r>
      <w:r>
        <w:rPr>
          <w:noProof/>
        </w:rPr>
      </w:r>
      <w:r>
        <w:rPr>
          <w:noProof/>
        </w:rPr>
        <w:fldChar w:fldCharType="separate"/>
      </w:r>
      <w:r>
        <w:rPr>
          <w:noProof/>
        </w:rPr>
        <w:t>52</w:t>
      </w:r>
      <w:r>
        <w:rPr>
          <w:noProof/>
        </w:rPr>
        <w:fldChar w:fldCharType="end"/>
      </w:r>
    </w:p>
    <w:p w14:paraId="1DF79AE8" w14:textId="6F9044B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6.2.5.9.2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MCVideo call release – step 2 (R: MCVideo call release - 2)</w:t>
      </w:r>
      <w:r>
        <w:rPr>
          <w:noProof/>
        </w:rPr>
        <w:tab/>
      </w:r>
      <w:r>
        <w:rPr>
          <w:noProof/>
        </w:rPr>
        <w:fldChar w:fldCharType="begin" w:fldLock="1"/>
      </w:r>
      <w:r>
        <w:rPr>
          <w:noProof/>
        </w:rPr>
        <w:instrText xml:space="preserve"> PAGEREF _Toc171690207 \h </w:instrText>
      </w:r>
      <w:r>
        <w:rPr>
          <w:noProof/>
        </w:rPr>
      </w:r>
      <w:r>
        <w:rPr>
          <w:noProof/>
        </w:rPr>
        <w:fldChar w:fldCharType="separate"/>
      </w:r>
      <w:r>
        <w:rPr>
          <w:noProof/>
        </w:rPr>
        <w:t>52</w:t>
      </w:r>
      <w:r>
        <w:rPr>
          <w:noProof/>
        </w:rPr>
        <w:fldChar w:fldCharType="end"/>
      </w:r>
    </w:p>
    <w:p w14:paraId="3EFE7EE3" w14:textId="3EFE11ED"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procedures</w:t>
      </w:r>
      <w:r>
        <w:rPr>
          <w:noProof/>
        </w:rPr>
        <w:tab/>
      </w:r>
      <w:r>
        <w:rPr>
          <w:noProof/>
        </w:rPr>
        <w:fldChar w:fldCharType="begin" w:fldLock="1"/>
      </w:r>
      <w:r>
        <w:rPr>
          <w:noProof/>
        </w:rPr>
        <w:instrText xml:space="preserve"> PAGEREF _Toc171690208 \h </w:instrText>
      </w:r>
      <w:r>
        <w:rPr>
          <w:noProof/>
        </w:rPr>
      </w:r>
      <w:r>
        <w:rPr>
          <w:noProof/>
        </w:rPr>
        <w:fldChar w:fldCharType="separate"/>
      </w:r>
      <w:r>
        <w:rPr>
          <w:noProof/>
        </w:rPr>
        <w:t>52</w:t>
      </w:r>
      <w:r>
        <w:rPr>
          <w:noProof/>
        </w:rPr>
        <w:fldChar w:fldCharType="end"/>
      </w:r>
    </w:p>
    <w:p w14:paraId="4456A4AE" w14:textId="34B36AA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_Toc171690209 \h </w:instrText>
      </w:r>
      <w:r>
        <w:rPr>
          <w:noProof/>
        </w:rPr>
      </w:r>
      <w:r>
        <w:rPr>
          <w:noProof/>
        </w:rPr>
        <w:fldChar w:fldCharType="separate"/>
      </w:r>
      <w:r>
        <w:rPr>
          <w:noProof/>
        </w:rPr>
        <w:t>52</w:t>
      </w:r>
      <w:r>
        <w:rPr>
          <w:noProof/>
        </w:rPr>
        <w:fldChar w:fldCharType="end"/>
      </w:r>
    </w:p>
    <w:p w14:paraId="4AF8755C" w14:textId="0D017E9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 at MCVideo call initialization</w:t>
      </w:r>
      <w:r>
        <w:rPr>
          <w:noProof/>
        </w:rPr>
        <w:tab/>
      </w:r>
      <w:r>
        <w:rPr>
          <w:noProof/>
        </w:rPr>
        <w:fldChar w:fldCharType="begin" w:fldLock="1"/>
      </w:r>
      <w:r>
        <w:rPr>
          <w:noProof/>
        </w:rPr>
        <w:instrText xml:space="preserve"> PAGEREF _Toc171690210 \h </w:instrText>
      </w:r>
      <w:r>
        <w:rPr>
          <w:noProof/>
        </w:rPr>
      </w:r>
      <w:r>
        <w:rPr>
          <w:noProof/>
        </w:rPr>
        <w:fldChar w:fldCharType="separate"/>
      </w:r>
      <w:r>
        <w:rPr>
          <w:noProof/>
        </w:rPr>
        <w:t>52</w:t>
      </w:r>
      <w:r>
        <w:rPr>
          <w:noProof/>
        </w:rPr>
        <w:fldChar w:fldCharType="end"/>
      </w:r>
    </w:p>
    <w:p w14:paraId="38BB3592" w14:textId="5B963BE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_Toc171690211 \h </w:instrText>
      </w:r>
      <w:r>
        <w:rPr>
          <w:noProof/>
        </w:rPr>
      </w:r>
      <w:r>
        <w:rPr>
          <w:noProof/>
        </w:rPr>
        <w:fldChar w:fldCharType="separate"/>
      </w:r>
      <w:r>
        <w:rPr>
          <w:noProof/>
        </w:rPr>
        <w:t>52</w:t>
      </w:r>
      <w:r>
        <w:rPr>
          <w:noProof/>
        </w:rPr>
        <w:fldChar w:fldCharType="end"/>
      </w:r>
    </w:p>
    <w:p w14:paraId="0102F224" w14:textId="196C470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_Toc171690212 \h </w:instrText>
      </w:r>
      <w:r>
        <w:rPr>
          <w:noProof/>
        </w:rPr>
      </w:r>
      <w:r>
        <w:rPr>
          <w:noProof/>
        </w:rPr>
        <w:fldChar w:fldCharType="separate"/>
      </w:r>
      <w:r>
        <w:rPr>
          <w:noProof/>
        </w:rPr>
        <w:t>52</w:t>
      </w:r>
      <w:r>
        <w:rPr>
          <w:noProof/>
        </w:rPr>
        <w:fldChar w:fldCharType="end"/>
      </w:r>
    </w:p>
    <w:p w14:paraId="69100938" w14:textId="263DF41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_Toc171690213 \h </w:instrText>
      </w:r>
      <w:r>
        <w:rPr>
          <w:noProof/>
        </w:rPr>
      </w:r>
      <w:r>
        <w:rPr>
          <w:noProof/>
        </w:rPr>
        <w:fldChar w:fldCharType="separate"/>
      </w:r>
      <w:r>
        <w:rPr>
          <w:noProof/>
        </w:rPr>
        <w:t>53</w:t>
      </w:r>
      <w:r>
        <w:rPr>
          <w:noProof/>
        </w:rPr>
        <w:fldChar w:fldCharType="end"/>
      </w:r>
    </w:p>
    <w:p w14:paraId="273EA7C0" w14:textId="30588DC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MCVideo transmission control procedures at MCVideo call release</w:t>
      </w:r>
      <w:r>
        <w:rPr>
          <w:noProof/>
        </w:rPr>
        <w:tab/>
      </w:r>
      <w:r>
        <w:rPr>
          <w:noProof/>
        </w:rPr>
        <w:fldChar w:fldCharType="begin" w:fldLock="1"/>
      </w:r>
      <w:r>
        <w:rPr>
          <w:noProof/>
        </w:rPr>
        <w:instrText xml:space="preserve"> PAGEREF _Toc171690214 \h </w:instrText>
      </w:r>
      <w:r>
        <w:rPr>
          <w:noProof/>
        </w:rPr>
      </w:r>
      <w:r>
        <w:rPr>
          <w:noProof/>
        </w:rPr>
        <w:fldChar w:fldCharType="separate"/>
      </w:r>
      <w:r>
        <w:rPr>
          <w:noProof/>
        </w:rPr>
        <w:t>53</w:t>
      </w:r>
      <w:r>
        <w:rPr>
          <w:noProof/>
        </w:rPr>
        <w:fldChar w:fldCharType="end"/>
      </w:r>
    </w:p>
    <w:p w14:paraId="29B6401A" w14:textId="20E9C78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_Toc171690215 \h </w:instrText>
      </w:r>
      <w:r>
        <w:rPr>
          <w:noProof/>
        </w:rPr>
      </w:r>
      <w:r>
        <w:rPr>
          <w:noProof/>
        </w:rPr>
        <w:fldChar w:fldCharType="separate"/>
      </w:r>
      <w:r>
        <w:rPr>
          <w:noProof/>
        </w:rPr>
        <w:t>54</w:t>
      </w:r>
      <w:r>
        <w:rPr>
          <w:noProof/>
        </w:rPr>
        <w:fldChar w:fldCharType="end"/>
      </w:r>
    </w:p>
    <w:p w14:paraId="4FC5E6A2" w14:textId="4702A6C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_Toc171690216 \h </w:instrText>
      </w:r>
      <w:r>
        <w:rPr>
          <w:noProof/>
        </w:rPr>
      </w:r>
      <w:r>
        <w:rPr>
          <w:noProof/>
        </w:rPr>
        <w:fldChar w:fldCharType="separate"/>
      </w:r>
      <w:r>
        <w:rPr>
          <w:noProof/>
        </w:rPr>
        <w:t>54</w:t>
      </w:r>
      <w:r>
        <w:rPr>
          <w:noProof/>
        </w:rPr>
        <w:fldChar w:fldCharType="end"/>
      </w:r>
    </w:p>
    <w:p w14:paraId="762DAFBD" w14:textId="3BE8DC4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_Toc171690217 \h </w:instrText>
      </w:r>
      <w:r>
        <w:rPr>
          <w:noProof/>
        </w:rPr>
      </w:r>
      <w:r>
        <w:rPr>
          <w:noProof/>
        </w:rPr>
        <w:fldChar w:fldCharType="separate"/>
      </w:r>
      <w:r>
        <w:rPr>
          <w:noProof/>
        </w:rPr>
        <w:t>56</w:t>
      </w:r>
      <w:r>
        <w:rPr>
          <w:noProof/>
        </w:rPr>
        <w:fldChar w:fldCharType="end"/>
      </w:r>
    </w:p>
    <w:p w14:paraId="51BBCC29" w14:textId="3C05C5D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_Toc171690218 \h </w:instrText>
      </w:r>
      <w:r>
        <w:rPr>
          <w:noProof/>
        </w:rPr>
      </w:r>
      <w:r>
        <w:rPr>
          <w:noProof/>
        </w:rPr>
        <w:fldChar w:fldCharType="separate"/>
      </w:r>
      <w:r>
        <w:rPr>
          <w:noProof/>
        </w:rPr>
        <w:t>56</w:t>
      </w:r>
      <w:r>
        <w:rPr>
          <w:noProof/>
        </w:rPr>
        <w:fldChar w:fldCharType="end"/>
      </w:r>
    </w:p>
    <w:p w14:paraId="2C942D51" w14:textId="43B1358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MCVideo call initialization</w:t>
      </w:r>
      <w:r>
        <w:rPr>
          <w:noProof/>
        </w:rPr>
        <w:tab/>
      </w:r>
      <w:r>
        <w:rPr>
          <w:noProof/>
        </w:rPr>
        <w:fldChar w:fldCharType="begin" w:fldLock="1"/>
      </w:r>
      <w:r>
        <w:rPr>
          <w:noProof/>
        </w:rPr>
        <w:instrText xml:space="preserve"> PAGEREF _Toc171690219 \h </w:instrText>
      </w:r>
      <w:r>
        <w:rPr>
          <w:noProof/>
        </w:rPr>
      </w:r>
      <w:r>
        <w:rPr>
          <w:noProof/>
        </w:rPr>
        <w:fldChar w:fldCharType="separate"/>
      </w:r>
      <w:r>
        <w:rPr>
          <w:noProof/>
        </w:rPr>
        <w:t>56</w:t>
      </w:r>
      <w:r>
        <w:rPr>
          <w:noProof/>
        </w:rPr>
        <w:fldChar w:fldCharType="end"/>
      </w:r>
    </w:p>
    <w:p w14:paraId="4B9B4FE5" w14:textId="57AC1A0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Transmit Idle'</w:t>
      </w:r>
      <w:r>
        <w:rPr>
          <w:noProof/>
        </w:rPr>
        <w:tab/>
      </w:r>
      <w:r>
        <w:rPr>
          <w:noProof/>
        </w:rPr>
        <w:fldChar w:fldCharType="begin" w:fldLock="1"/>
      </w:r>
      <w:r>
        <w:rPr>
          <w:noProof/>
        </w:rPr>
        <w:instrText xml:space="preserve"> PAGEREF _Toc171690220 \h </w:instrText>
      </w:r>
      <w:r>
        <w:rPr>
          <w:noProof/>
        </w:rPr>
      </w:r>
      <w:r>
        <w:rPr>
          <w:noProof/>
        </w:rPr>
        <w:fldChar w:fldCharType="separate"/>
      </w:r>
      <w:r>
        <w:rPr>
          <w:noProof/>
        </w:rPr>
        <w:t>56</w:t>
      </w:r>
      <w:r>
        <w:rPr>
          <w:noProof/>
        </w:rPr>
        <w:fldChar w:fldCharType="end"/>
      </w:r>
    </w:p>
    <w:p w14:paraId="2054EB5F" w14:textId="52CD293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_Toc171690221 \h </w:instrText>
      </w:r>
      <w:r>
        <w:rPr>
          <w:noProof/>
        </w:rPr>
      </w:r>
      <w:r>
        <w:rPr>
          <w:noProof/>
        </w:rPr>
        <w:fldChar w:fldCharType="separate"/>
      </w:r>
      <w:r>
        <w:rPr>
          <w:noProof/>
        </w:rPr>
        <w:t>56</w:t>
      </w:r>
      <w:r>
        <w:rPr>
          <w:noProof/>
        </w:rPr>
        <w:fldChar w:fldCharType="end"/>
      </w:r>
    </w:p>
    <w:p w14:paraId="74D6538E" w14:textId="42C26F7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Transmit Idle' state</w:t>
      </w:r>
      <w:r>
        <w:rPr>
          <w:noProof/>
        </w:rPr>
        <w:tab/>
      </w:r>
      <w:r>
        <w:rPr>
          <w:noProof/>
        </w:rPr>
        <w:fldChar w:fldCharType="begin" w:fldLock="1"/>
      </w:r>
      <w:r>
        <w:rPr>
          <w:noProof/>
        </w:rPr>
        <w:instrText xml:space="preserve"> PAGEREF _Toc171690222 \h </w:instrText>
      </w:r>
      <w:r>
        <w:rPr>
          <w:noProof/>
        </w:rPr>
      </w:r>
      <w:r>
        <w:rPr>
          <w:noProof/>
        </w:rPr>
        <w:fldChar w:fldCharType="separate"/>
      </w:r>
      <w:r>
        <w:rPr>
          <w:noProof/>
        </w:rPr>
        <w:t>56</w:t>
      </w:r>
      <w:r>
        <w:rPr>
          <w:noProof/>
        </w:rPr>
        <w:fldChar w:fldCharType="end"/>
      </w:r>
    </w:p>
    <w:p w14:paraId="5D5069B1" w14:textId="713227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_Toc171690223 \h </w:instrText>
      </w:r>
      <w:r>
        <w:rPr>
          <w:noProof/>
        </w:rPr>
      </w:r>
      <w:r>
        <w:rPr>
          <w:noProof/>
        </w:rPr>
        <w:fldChar w:fldCharType="separate"/>
      </w:r>
      <w:r>
        <w:rPr>
          <w:noProof/>
        </w:rPr>
        <w:t>57</w:t>
      </w:r>
      <w:r>
        <w:rPr>
          <w:noProof/>
        </w:rPr>
        <w:fldChar w:fldCharType="end"/>
      </w:r>
    </w:p>
    <w:p w14:paraId="70F395EC" w14:textId="762AFE7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T2 (Transmit Idle) expired</w:t>
      </w:r>
      <w:r>
        <w:rPr>
          <w:noProof/>
        </w:rPr>
        <w:tab/>
      </w:r>
      <w:r>
        <w:rPr>
          <w:noProof/>
        </w:rPr>
        <w:fldChar w:fldCharType="begin" w:fldLock="1"/>
      </w:r>
      <w:r>
        <w:rPr>
          <w:noProof/>
        </w:rPr>
        <w:instrText xml:space="preserve"> PAGEREF _Toc171690224 \h </w:instrText>
      </w:r>
      <w:r>
        <w:rPr>
          <w:noProof/>
        </w:rPr>
      </w:r>
      <w:r>
        <w:rPr>
          <w:noProof/>
        </w:rPr>
        <w:fldChar w:fldCharType="separate"/>
      </w:r>
      <w:r>
        <w:rPr>
          <w:noProof/>
        </w:rPr>
        <w:t>58</w:t>
      </w:r>
      <w:r>
        <w:rPr>
          <w:noProof/>
        </w:rPr>
        <w:fldChar w:fldCharType="end"/>
      </w:r>
    </w:p>
    <w:p w14:paraId="4BCB6AC8" w14:textId="143D9ED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T1 (Inactivity) expired</w:t>
      </w:r>
      <w:r>
        <w:rPr>
          <w:noProof/>
        </w:rPr>
        <w:tab/>
      </w:r>
      <w:r>
        <w:rPr>
          <w:noProof/>
        </w:rPr>
        <w:fldChar w:fldCharType="begin" w:fldLock="1"/>
      </w:r>
      <w:r>
        <w:rPr>
          <w:noProof/>
        </w:rPr>
        <w:instrText xml:space="preserve"> PAGEREF _Toc171690225 \h </w:instrText>
      </w:r>
      <w:r>
        <w:rPr>
          <w:noProof/>
        </w:rPr>
      </w:r>
      <w:r>
        <w:rPr>
          <w:noProof/>
        </w:rPr>
        <w:fldChar w:fldCharType="separate"/>
      </w:r>
      <w:r>
        <w:rPr>
          <w:noProof/>
        </w:rPr>
        <w:t>58</w:t>
      </w:r>
      <w:r>
        <w:rPr>
          <w:noProof/>
        </w:rPr>
        <w:fldChar w:fldCharType="end"/>
      </w:r>
    </w:p>
    <w:p w14:paraId="55CC51CC" w14:textId="2872C7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_Toc171690226 \h </w:instrText>
      </w:r>
      <w:r>
        <w:rPr>
          <w:noProof/>
        </w:rPr>
      </w:r>
      <w:r>
        <w:rPr>
          <w:noProof/>
        </w:rPr>
        <w:fldChar w:fldCharType="separate"/>
      </w:r>
      <w:r>
        <w:rPr>
          <w:noProof/>
        </w:rPr>
        <w:t>58</w:t>
      </w:r>
      <w:r>
        <w:rPr>
          <w:noProof/>
        </w:rPr>
        <w:fldChar w:fldCharType="end"/>
      </w:r>
    </w:p>
    <w:p w14:paraId="1A6AE278" w14:textId="152659F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Transmit Taken'</w:t>
      </w:r>
      <w:r>
        <w:rPr>
          <w:noProof/>
        </w:rPr>
        <w:tab/>
      </w:r>
      <w:r>
        <w:rPr>
          <w:noProof/>
        </w:rPr>
        <w:fldChar w:fldCharType="begin" w:fldLock="1"/>
      </w:r>
      <w:r>
        <w:rPr>
          <w:noProof/>
        </w:rPr>
        <w:instrText xml:space="preserve"> PAGEREF _Toc171690227 \h </w:instrText>
      </w:r>
      <w:r>
        <w:rPr>
          <w:noProof/>
        </w:rPr>
      </w:r>
      <w:r>
        <w:rPr>
          <w:noProof/>
        </w:rPr>
        <w:fldChar w:fldCharType="separate"/>
      </w:r>
      <w:r>
        <w:rPr>
          <w:noProof/>
        </w:rPr>
        <w:t>59</w:t>
      </w:r>
      <w:r>
        <w:rPr>
          <w:noProof/>
        </w:rPr>
        <w:fldChar w:fldCharType="end"/>
      </w:r>
    </w:p>
    <w:p w14:paraId="117EC387" w14:textId="0CB6C10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_Toc171690228 \h </w:instrText>
      </w:r>
      <w:r>
        <w:rPr>
          <w:noProof/>
        </w:rPr>
      </w:r>
      <w:r>
        <w:rPr>
          <w:noProof/>
        </w:rPr>
        <w:fldChar w:fldCharType="separate"/>
      </w:r>
      <w:r>
        <w:rPr>
          <w:noProof/>
        </w:rPr>
        <w:t>59</w:t>
      </w:r>
      <w:r>
        <w:rPr>
          <w:noProof/>
        </w:rPr>
        <w:fldChar w:fldCharType="end"/>
      </w:r>
    </w:p>
    <w:p w14:paraId="471FD2C8" w14:textId="1F1E33D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Transmit Taken' state</w:t>
      </w:r>
      <w:r>
        <w:rPr>
          <w:noProof/>
        </w:rPr>
        <w:tab/>
      </w:r>
      <w:r>
        <w:rPr>
          <w:noProof/>
        </w:rPr>
        <w:fldChar w:fldCharType="begin" w:fldLock="1"/>
      </w:r>
      <w:r>
        <w:rPr>
          <w:noProof/>
        </w:rPr>
        <w:instrText xml:space="preserve"> PAGEREF _Toc171690229 \h </w:instrText>
      </w:r>
      <w:r>
        <w:rPr>
          <w:noProof/>
        </w:rPr>
      </w:r>
      <w:r>
        <w:rPr>
          <w:noProof/>
        </w:rPr>
        <w:fldChar w:fldCharType="separate"/>
      </w:r>
      <w:r>
        <w:rPr>
          <w:noProof/>
        </w:rPr>
        <w:t>59</w:t>
      </w:r>
      <w:r>
        <w:rPr>
          <w:noProof/>
        </w:rPr>
        <w:fldChar w:fldCharType="end"/>
      </w:r>
    </w:p>
    <w:p w14:paraId="2AE61A19" w14:textId="652DE1B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_Toc171690230 \h </w:instrText>
      </w:r>
      <w:r>
        <w:rPr>
          <w:noProof/>
        </w:rPr>
      </w:r>
      <w:r>
        <w:rPr>
          <w:noProof/>
        </w:rPr>
        <w:fldChar w:fldCharType="separate"/>
      </w:r>
      <w:r>
        <w:rPr>
          <w:noProof/>
        </w:rPr>
        <w:t>59</w:t>
      </w:r>
      <w:r>
        <w:rPr>
          <w:noProof/>
        </w:rPr>
        <w:fldChar w:fldCharType="end"/>
      </w:r>
    </w:p>
    <w:p w14:paraId="588409F2" w14:textId="1F5AFF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_Toc171690231 \h </w:instrText>
      </w:r>
      <w:r>
        <w:rPr>
          <w:noProof/>
        </w:rPr>
      </w:r>
      <w:r>
        <w:rPr>
          <w:noProof/>
        </w:rPr>
        <w:fldChar w:fldCharType="separate"/>
      </w:r>
      <w:r>
        <w:rPr>
          <w:noProof/>
        </w:rPr>
        <w:t>60</w:t>
      </w:r>
      <w:r>
        <w:rPr>
          <w:noProof/>
        </w:rPr>
        <w:fldChar w:fldCharType="end"/>
      </w:r>
    </w:p>
    <w:p w14:paraId="5C7E7316" w14:textId="7AEA80E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_Toc171690232 \h </w:instrText>
      </w:r>
      <w:r>
        <w:rPr>
          <w:noProof/>
        </w:rPr>
      </w:r>
      <w:r>
        <w:rPr>
          <w:noProof/>
        </w:rPr>
        <w:fldChar w:fldCharType="separate"/>
      </w:r>
      <w:r>
        <w:rPr>
          <w:noProof/>
        </w:rPr>
        <w:t>60</w:t>
      </w:r>
      <w:r>
        <w:rPr>
          <w:noProof/>
        </w:rPr>
        <w:fldChar w:fldCharType="end"/>
      </w:r>
    </w:p>
    <w:p w14:paraId="7A11FB97" w14:textId="3E929BE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_Toc171690233 \h </w:instrText>
      </w:r>
      <w:r>
        <w:rPr>
          <w:noProof/>
        </w:rPr>
      </w:r>
      <w:r>
        <w:rPr>
          <w:noProof/>
        </w:rPr>
        <w:fldChar w:fldCharType="separate"/>
      </w:r>
      <w:r>
        <w:rPr>
          <w:noProof/>
        </w:rPr>
        <w:t>61</w:t>
      </w:r>
      <w:r>
        <w:rPr>
          <w:noProof/>
        </w:rPr>
        <w:fldChar w:fldCharType="end"/>
      </w:r>
    </w:p>
    <w:p w14:paraId="1EEDBF93" w14:textId="2331F4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_Toc171690234 \h </w:instrText>
      </w:r>
      <w:r>
        <w:rPr>
          <w:noProof/>
        </w:rPr>
      </w:r>
      <w:r>
        <w:rPr>
          <w:noProof/>
        </w:rPr>
        <w:fldChar w:fldCharType="separate"/>
      </w:r>
      <w:r>
        <w:rPr>
          <w:noProof/>
        </w:rPr>
        <w:t>61</w:t>
      </w:r>
      <w:r>
        <w:rPr>
          <w:noProof/>
        </w:rPr>
        <w:fldChar w:fldCharType="end"/>
      </w:r>
    </w:p>
    <w:p w14:paraId="21DB3DA6" w14:textId="297BE591"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6.3.4.4.9</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Timer T4 (Transmission Grant) expired</w:t>
      </w:r>
      <w:r w:rsidRPr="00C82F8D">
        <w:rPr>
          <w:noProof/>
          <w:lang w:val="fr-FR"/>
        </w:rPr>
        <w:tab/>
      </w:r>
      <w:r>
        <w:rPr>
          <w:noProof/>
        </w:rPr>
        <w:fldChar w:fldCharType="begin" w:fldLock="1"/>
      </w:r>
      <w:r w:rsidRPr="00C82F8D">
        <w:rPr>
          <w:noProof/>
          <w:lang w:val="fr-FR"/>
        </w:rPr>
        <w:instrText xml:space="preserve"> PAGEREF _Toc171690235 \h </w:instrText>
      </w:r>
      <w:r>
        <w:rPr>
          <w:noProof/>
        </w:rPr>
      </w:r>
      <w:r>
        <w:rPr>
          <w:noProof/>
        </w:rPr>
        <w:fldChar w:fldCharType="separate"/>
      </w:r>
      <w:r w:rsidRPr="00C82F8D">
        <w:rPr>
          <w:noProof/>
          <w:lang w:val="fr-FR"/>
        </w:rPr>
        <w:t>61</w:t>
      </w:r>
      <w:r>
        <w:rPr>
          <w:noProof/>
        </w:rPr>
        <w:fldChar w:fldCharType="end"/>
      </w:r>
    </w:p>
    <w:p w14:paraId="72D8DB93" w14:textId="2737522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T4 (Transmission Grant) expired N times</w:t>
      </w:r>
      <w:r>
        <w:rPr>
          <w:noProof/>
        </w:rPr>
        <w:tab/>
      </w:r>
      <w:r>
        <w:rPr>
          <w:noProof/>
        </w:rPr>
        <w:fldChar w:fldCharType="begin" w:fldLock="1"/>
      </w:r>
      <w:r>
        <w:rPr>
          <w:noProof/>
        </w:rPr>
        <w:instrText xml:space="preserve"> PAGEREF _Toc171690236 \h </w:instrText>
      </w:r>
      <w:r>
        <w:rPr>
          <w:noProof/>
        </w:rPr>
      </w:r>
      <w:r>
        <w:rPr>
          <w:noProof/>
        </w:rPr>
        <w:fldChar w:fldCharType="separate"/>
      </w:r>
      <w:r>
        <w:rPr>
          <w:noProof/>
        </w:rPr>
        <w:t>62</w:t>
      </w:r>
      <w:r>
        <w:rPr>
          <w:noProof/>
        </w:rPr>
        <w:fldChar w:fldCharType="end"/>
      </w:r>
    </w:p>
    <w:p w14:paraId="046C812E" w14:textId="129D884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MCVideo client release (R: client release)</w:t>
      </w:r>
      <w:r>
        <w:rPr>
          <w:noProof/>
        </w:rPr>
        <w:tab/>
      </w:r>
      <w:r>
        <w:rPr>
          <w:noProof/>
        </w:rPr>
        <w:fldChar w:fldCharType="begin" w:fldLock="1"/>
      </w:r>
      <w:r>
        <w:rPr>
          <w:noProof/>
        </w:rPr>
        <w:instrText xml:space="preserve"> PAGEREF _Toc171690237 \h </w:instrText>
      </w:r>
      <w:r>
        <w:rPr>
          <w:noProof/>
        </w:rPr>
      </w:r>
      <w:r>
        <w:rPr>
          <w:noProof/>
        </w:rPr>
        <w:fldChar w:fldCharType="separate"/>
      </w:r>
      <w:r>
        <w:rPr>
          <w:noProof/>
        </w:rPr>
        <w:t>62</w:t>
      </w:r>
      <w:r>
        <w:rPr>
          <w:noProof/>
        </w:rPr>
        <w:fldChar w:fldCharType="end"/>
      </w:r>
    </w:p>
    <w:p w14:paraId="51A46F0B" w14:textId="26CC61D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_Toc171690238 \h </w:instrText>
      </w:r>
      <w:r>
        <w:rPr>
          <w:noProof/>
        </w:rPr>
      </w:r>
      <w:r>
        <w:rPr>
          <w:noProof/>
        </w:rPr>
        <w:fldChar w:fldCharType="separate"/>
      </w:r>
      <w:r>
        <w:rPr>
          <w:noProof/>
        </w:rPr>
        <w:t>62</w:t>
      </w:r>
      <w:r>
        <w:rPr>
          <w:noProof/>
        </w:rPr>
        <w:fldChar w:fldCharType="end"/>
      </w:r>
    </w:p>
    <w:p w14:paraId="2C44CEB7" w14:textId="66D737C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6.3.4.4.13</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w:t>
      </w:r>
      <w:r w:rsidRPr="00351978">
        <w:rPr>
          <w:noProof/>
          <w:lang w:val="en-IN"/>
        </w:rPr>
        <w:t>S</w:t>
      </w:r>
      <w:r>
        <w:rPr>
          <w:noProof/>
        </w:rPr>
        <w:t>: Transmission End Request)</w:t>
      </w:r>
      <w:r>
        <w:rPr>
          <w:noProof/>
        </w:rPr>
        <w:tab/>
      </w:r>
      <w:r>
        <w:rPr>
          <w:noProof/>
        </w:rPr>
        <w:fldChar w:fldCharType="begin" w:fldLock="1"/>
      </w:r>
      <w:r>
        <w:rPr>
          <w:noProof/>
        </w:rPr>
        <w:instrText xml:space="preserve"> PAGEREF _Toc171690239 \h </w:instrText>
      </w:r>
      <w:r>
        <w:rPr>
          <w:noProof/>
        </w:rPr>
      </w:r>
      <w:r>
        <w:rPr>
          <w:noProof/>
        </w:rPr>
        <w:fldChar w:fldCharType="separate"/>
      </w:r>
      <w:r>
        <w:rPr>
          <w:noProof/>
        </w:rPr>
        <w:t>63</w:t>
      </w:r>
      <w:r>
        <w:rPr>
          <w:noProof/>
        </w:rPr>
        <w:fldChar w:fldCharType="end"/>
      </w:r>
    </w:p>
    <w:p w14:paraId="66BB1486" w14:textId="53A8743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Transmission Revoke'</w:t>
      </w:r>
      <w:r>
        <w:rPr>
          <w:noProof/>
        </w:rPr>
        <w:tab/>
      </w:r>
      <w:r>
        <w:rPr>
          <w:noProof/>
        </w:rPr>
        <w:fldChar w:fldCharType="begin" w:fldLock="1"/>
      </w:r>
      <w:r>
        <w:rPr>
          <w:noProof/>
        </w:rPr>
        <w:instrText xml:space="preserve"> PAGEREF _Toc171690240 \h </w:instrText>
      </w:r>
      <w:r>
        <w:rPr>
          <w:noProof/>
        </w:rPr>
      </w:r>
      <w:r>
        <w:rPr>
          <w:noProof/>
        </w:rPr>
        <w:fldChar w:fldCharType="separate"/>
      </w:r>
      <w:r>
        <w:rPr>
          <w:noProof/>
        </w:rPr>
        <w:t>63</w:t>
      </w:r>
      <w:r>
        <w:rPr>
          <w:noProof/>
        </w:rPr>
        <w:fldChar w:fldCharType="end"/>
      </w:r>
    </w:p>
    <w:p w14:paraId="320F54E9" w14:textId="06C6732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_Toc171690241 \h </w:instrText>
      </w:r>
      <w:r>
        <w:rPr>
          <w:noProof/>
        </w:rPr>
      </w:r>
      <w:r>
        <w:rPr>
          <w:noProof/>
        </w:rPr>
        <w:fldChar w:fldCharType="separate"/>
      </w:r>
      <w:r>
        <w:rPr>
          <w:noProof/>
        </w:rPr>
        <w:t>63</w:t>
      </w:r>
      <w:r>
        <w:rPr>
          <w:noProof/>
        </w:rPr>
        <w:fldChar w:fldCharType="end"/>
      </w:r>
    </w:p>
    <w:p w14:paraId="11394EA1" w14:textId="44BE82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Transmission Revoke' state</w:t>
      </w:r>
      <w:r>
        <w:rPr>
          <w:noProof/>
        </w:rPr>
        <w:tab/>
      </w:r>
      <w:r>
        <w:rPr>
          <w:noProof/>
        </w:rPr>
        <w:fldChar w:fldCharType="begin" w:fldLock="1"/>
      </w:r>
      <w:r>
        <w:rPr>
          <w:noProof/>
        </w:rPr>
        <w:instrText xml:space="preserve"> PAGEREF _Toc171690242 \h </w:instrText>
      </w:r>
      <w:r>
        <w:rPr>
          <w:noProof/>
        </w:rPr>
      </w:r>
      <w:r>
        <w:rPr>
          <w:noProof/>
        </w:rPr>
        <w:fldChar w:fldCharType="separate"/>
      </w:r>
      <w:r>
        <w:rPr>
          <w:noProof/>
        </w:rPr>
        <w:t>63</w:t>
      </w:r>
      <w:r>
        <w:rPr>
          <w:noProof/>
        </w:rPr>
        <w:fldChar w:fldCharType="end"/>
      </w:r>
    </w:p>
    <w:p w14:paraId="5E8A441D" w14:textId="67222DD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_Toc171690243 \h </w:instrText>
      </w:r>
      <w:r>
        <w:rPr>
          <w:noProof/>
        </w:rPr>
      </w:r>
      <w:r>
        <w:rPr>
          <w:noProof/>
        </w:rPr>
        <w:fldChar w:fldCharType="separate"/>
      </w:r>
      <w:r>
        <w:rPr>
          <w:noProof/>
        </w:rPr>
        <w:t>63</w:t>
      </w:r>
      <w:r>
        <w:rPr>
          <w:noProof/>
        </w:rPr>
        <w:fldChar w:fldCharType="end"/>
      </w:r>
    </w:p>
    <w:p w14:paraId="7963ED44" w14:textId="471801B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_Toc171690244 \h </w:instrText>
      </w:r>
      <w:r>
        <w:rPr>
          <w:noProof/>
        </w:rPr>
      </w:r>
      <w:r>
        <w:rPr>
          <w:noProof/>
        </w:rPr>
        <w:fldChar w:fldCharType="separate"/>
      </w:r>
      <w:r>
        <w:rPr>
          <w:noProof/>
        </w:rPr>
        <w:t>64</w:t>
      </w:r>
      <w:r>
        <w:rPr>
          <w:noProof/>
        </w:rPr>
        <w:fldChar w:fldCharType="end"/>
      </w:r>
    </w:p>
    <w:p w14:paraId="099236A7" w14:textId="426BAB0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Void</w:t>
      </w:r>
      <w:r>
        <w:rPr>
          <w:noProof/>
        </w:rPr>
        <w:tab/>
      </w:r>
      <w:r>
        <w:rPr>
          <w:noProof/>
        </w:rPr>
        <w:fldChar w:fldCharType="begin" w:fldLock="1"/>
      </w:r>
      <w:r>
        <w:rPr>
          <w:noProof/>
        </w:rPr>
        <w:instrText xml:space="preserve"> PAGEREF _Toc171690245 \h </w:instrText>
      </w:r>
      <w:r>
        <w:rPr>
          <w:noProof/>
        </w:rPr>
      </w:r>
      <w:r>
        <w:rPr>
          <w:noProof/>
        </w:rPr>
        <w:fldChar w:fldCharType="separate"/>
      </w:r>
      <w:r>
        <w:rPr>
          <w:noProof/>
        </w:rPr>
        <w:t>64</w:t>
      </w:r>
      <w:r>
        <w:rPr>
          <w:noProof/>
        </w:rPr>
        <w:fldChar w:fldCharType="end"/>
      </w:r>
    </w:p>
    <w:p w14:paraId="49475C57" w14:textId="0E4486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_Toc171690246 \h </w:instrText>
      </w:r>
      <w:r>
        <w:rPr>
          <w:noProof/>
        </w:rPr>
      </w:r>
      <w:r>
        <w:rPr>
          <w:noProof/>
        </w:rPr>
        <w:fldChar w:fldCharType="separate"/>
      </w:r>
      <w:r>
        <w:rPr>
          <w:noProof/>
        </w:rPr>
        <w:t>64</w:t>
      </w:r>
      <w:r>
        <w:rPr>
          <w:noProof/>
        </w:rPr>
        <w:fldChar w:fldCharType="end"/>
      </w:r>
    </w:p>
    <w:p w14:paraId="51AE4DDF" w14:textId="64CEFFB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End </w:t>
      </w:r>
      <w:r w:rsidRPr="00351978">
        <w:rPr>
          <w:noProof/>
          <w:lang w:val="en-IN"/>
        </w:rPr>
        <w:t>Response</w:t>
      </w:r>
      <w:r>
        <w:rPr>
          <w:noProof/>
        </w:rPr>
        <w:t xml:space="preserve"> message (R: Transmission End </w:t>
      </w:r>
      <w:r w:rsidRPr="00351978">
        <w:rPr>
          <w:noProof/>
          <w:lang w:val="en-IN"/>
        </w:rPr>
        <w:t>Response</w:t>
      </w:r>
      <w:r>
        <w:rPr>
          <w:noProof/>
        </w:rPr>
        <w:t>)</w:t>
      </w:r>
      <w:r>
        <w:rPr>
          <w:noProof/>
        </w:rPr>
        <w:tab/>
      </w:r>
      <w:r>
        <w:rPr>
          <w:noProof/>
        </w:rPr>
        <w:fldChar w:fldCharType="begin" w:fldLock="1"/>
      </w:r>
      <w:r>
        <w:rPr>
          <w:noProof/>
        </w:rPr>
        <w:instrText xml:space="preserve"> PAGEREF _Toc171690247 \h </w:instrText>
      </w:r>
      <w:r>
        <w:rPr>
          <w:noProof/>
        </w:rPr>
      </w:r>
      <w:r>
        <w:rPr>
          <w:noProof/>
        </w:rPr>
        <w:fldChar w:fldCharType="separate"/>
      </w:r>
      <w:r>
        <w:rPr>
          <w:noProof/>
        </w:rPr>
        <w:t>64</w:t>
      </w:r>
      <w:r>
        <w:rPr>
          <w:noProof/>
        </w:rPr>
        <w:fldChar w:fldCharType="end"/>
      </w:r>
    </w:p>
    <w:p w14:paraId="26EE3CCE" w14:textId="0AA173D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_Toc171690248 \h </w:instrText>
      </w:r>
      <w:r>
        <w:rPr>
          <w:noProof/>
        </w:rPr>
      </w:r>
      <w:r>
        <w:rPr>
          <w:noProof/>
        </w:rPr>
        <w:fldChar w:fldCharType="separate"/>
      </w:r>
      <w:r>
        <w:rPr>
          <w:noProof/>
        </w:rPr>
        <w:t>65</w:t>
      </w:r>
      <w:r>
        <w:rPr>
          <w:noProof/>
        </w:rPr>
        <w:fldChar w:fldCharType="end"/>
      </w:r>
    </w:p>
    <w:p w14:paraId="1C9F67AE" w14:textId="649411E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_Toc171690249 \h </w:instrText>
      </w:r>
      <w:r>
        <w:rPr>
          <w:noProof/>
        </w:rPr>
      </w:r>
      <w:r>
        <w:rPr>
          <w:noProof/>
        </w:rPr>
        <w:fldChar w:fldCharType="separate"/>
      </w:r>
      <w:r>
        <w:rPr>
          <w:noProof/>
        </w:rPr>
        <w:t>65</w:t>
      </w:r>
      <w:r>
        <w:rPr>
          <w:noProof/>
        </w:rPr>
        <w:fldChar w:fldCharType="end"/>
      </w:r>
    </w:p>
    <w:p w14:paraId="2A594492" w14:textId="555CA63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_Toc171690250 \h </w:instrText>
      </w:r>
      <w:r>
        <w:rPr>
          <w:noProof/>
        </w:rPr>
      </w:r>
      <w:r>
        <w:rPr>
          <w:noProof/>
        </w:rPr>
        <w:fldChar w:fldCharType="separate"/>
      </w:r>
      <w:r>
        <w:rPr>
          <w:noProof/>
        </w:rPr>
        <w:t>65</w:t>
      </w:r>
      <w:r>
        <w:rPr>
          <w:noProof/>
        </w:rPr>
        <w:fldChar w:fldCharType="end"/>
      </w:r>
    </w:p>
    <w:p w14:paraId="3DA85E05" w14:textId="797F723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_Toc171690251 \h </w:instrText>
      </w:r>
      <w:r>
        <w:rPr>
          <w:noProof/>
        </w:rPr>
      </w:r>
      <w:r>
        <w:rPr>
          <w:noProof/>
        </w:rPr>
        <w:fldChar w:fldCharType="separate"/>
      </w:r>
      <w:r>
        <w:rPr>
          <w:noProof/>
        </w:rPr>
        <w:t>65</w:t>
      </w:r>
      <w:r>
        <w:rPr>
          <w:noProof/>
        </w:rPr>
        <w:fldChar w:fldCharType="end"/>
      </w:r>
    </w:p>
    <w:p w14:paraId="7F2BBC81" w14:textId="54A10F7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_Toc171690252 \h </w:instrText>
      </w:r>
      <w:r>
        <w:rPr>
          <w:noProof/>
        </w:rPr>
      </w:r>
      <w:r>
        <w:rPr>
          <w:noProof/>
        </w:rPr>
        <w:fldChar w:fldCharType="separate"/>
      </w:r>
      <w:r>
        <w:rPr>
          <w:noProof/>
        </w:rPr>
        <w:t>65</w:t>
      </w:r>
      <w:r>
        <w:rPr>
          <w:noProof/>
        </w:rPr>
        <w:fldChar w:fldCharType="end"/>
      </w:r>
    </w:p>
    <w:p w14:paraId="4BEBA722" w14:textId="0057E7E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_Toc171690253 \h </w:instrText>
      </w:r>
      <w:r>
        <w:rPr>
          <w:noProof/>
        </w:rPr>
      </w:r>
      <w:r>
        <w:rPr>
          <w:noProof/>
        </w:rPr>
        <w:fldChar w:fldCharType="separate"/>
      </w:r>
      <w:r>
        <w:rPr>
          <w:noProof/>
        </w:rPr>
        <w:t>65</w:t>
      </w:r>
      <w:r>
        <w:rPr>
          <w:noProof/>
        </w:rPr>
        <w:fldChar w:fldCharType="end"/>
      </w:r>
    </w:p>
    <w:p w14:paraId="2A77B060" w14:textId="3F332E5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_Toc171690254 \h </w:instrText>
      </w:r>
      <w:r>
        <w:rPr>
          <w:noProof/>
        </w:rPr>
      </w:r>
      <w:r>
        <w:rPr>
          <w:noProof/>
        </w:rPr>
        <w:fldChar w:fldCharType="separate"/>
      </w:r>
      <w:r>
        <w:rPr>
          <w:noProof/>
        </w:rPr>
        <w:t>65</w:t>
      </w:r>
      <w:r>
        <w:rPr>
          <w:noProof/>
        </w:rPr>
        <w:fldChar w:fldCharType="end"/>
      </w:r>
    </w:p>
    <w:p w14:paraId="4CB6115D" w14:textId="491FF58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_Toc171690255 \h </w:instrText>
      </w:r>
      <w:r>
        <w:rPr>
          <w:noProof/>
        </w:rPr>
      </w:r>
      <w:r>
        <w:rPr>
          <w:noProof/>
        </w:rPr>
        <w:fldChar w:fldCharType="separate"/>
      </w:r>
      <w:r>
        <w:rPr>
          <w:noProof/>
        </w:rPr>
        <w:t>65</w:t>
      </w:r>
      <w:r>
        <w:rPr>
          <w:noProof/>
        </w:rPr>
        <w:fldChar w:fldCharType="end"/>
      </w:r>
    </w:p>
    <w:p w14:paraId="7FC5095A" w14:textId="7CDC658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_Toc171690256 \h </w:instrText>
      </w:r>
      <w:r>
        <w:rPr>
          <w:noProof/>
        </w:rPr>
      </w:r>
      <w:r>
        <w:rPr>
          <w:noProof/>
        </w:rPr>
        <w:fldChar w:fldCharType="separate"/>
      </w:r>
      <w:r>
        <w:rPr>
          <w:noProof/>
        </w:rPr>
        <w:t>67</w:t>
      </w:r>
      <w:r>
        <w:rPr>
          <w:noProof/>
        </w:rPr>
        <w:fldChar w:fldCharType="end"/>
      </w:r>
    </w:p>
    <w:p w14:paraId="4504C977" w14:textId="218ED1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_Toc171690257 \h </w:instrText>
      </w:r>
      <w:r>
        <w:rPr>
          <w:noProof/>
        </w:rPr>
      </w:r>
      <w:r>
        <w:rPr>
          <w:noProof/>
        </w:rPr>
        <w:fldChar w:fldCharType="separate"/>
      </w:r>
      <w:r>
        <w:rPr>
          <w:noProof/>
        </w:rPr>
        <w:t>67</w:t>
      </w:r>
      <w:r>
        <w:rPr>
          <w:noProof/>
        </w:rPr>
        <w:fldChar w:fldCharType="end"/>
      </w:r>
    </w:p>
    <w:p w14:paraId="63B1B92A" w14:textId="6BDE6E9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_Toc171690258 \h </w:instrText>
      </w:r>
      <w:r>
        <w:rPr>
          <w:noProof/>
        </w:rPr>
      </w:r>
      <w:r>
        <w:rPr>
          <w:noProof/>
        </w:rPr>
        <w:fldChar w:fldCharType="separate"/>
      </w:r>
      <w:r>
        <w:rPr>
          <w:noProof/>
        </w:rPr>
        <w:t>67</w:t>
      </w:r>
      <w:r>
        <w:rPr>
          <w:noProof/>
        </w:rPr>
        <w:fldChar w:fldCharType="end"/>
      </w:r>
    </w:p>
    <w:p w14:paraId="34195F6B" w14:textId="52E9171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Transmit Idle'</w:t>
      </w:r>
      <w:r>
        <w:rPr>
          <w:noProof/>
        </w:rPr>
        <w:tab/>
      </w:r>
      <w:r>
        <w:rPr>
          <w:noProof/>
        </w:rPr>
        <w:fldChar w:fldCharType="begin" w:fldLock="1"/>
      </w:r>
      <w:r>
        <w:rPr>
          <w:noProof/>
        </w:rPr>
        <w:instrText xml:space="preserve"> PAGEREF _Toc171690259 \h </w:instrText>
      </w:r>
      <w:r>
        <w:rPr>
          <w:noProof/>
        </w:rPr>
      </w:r>
      <w:r>
        <w:rPr>
          <w:noProof/>
        </w:rPr>
        <w:fldChar w:fldCharType="separate"/>
      </w:r>
      <w:r>
        <w:rPr>
          <w:noProof/>
        </w:rPr>
        <w:t>70</w:t>
      </w:r>
      <w:r>
        <w:rPr>
          <w:noProof/>
        </w:rPr>
        <w:fldChar w:fldCharType="end"/>
      </w:r>
    </w:p>
    <w:p w14:paraId="4C6E5992" w14:textId="095EFFA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_Toc171690260 \h </w:instrText>
      </w:r>
      <w:r>
        <w:rPr>
          <w:noProof/>
        </w:rPr>
      </w:r>
      <w:r>
        <w:rPr>
          <w:noProof/>
        </w:rPr>
        <w:fldChar w:fldCharType="separate"/>
      </w:r>
      <w:r>
        <w:rPr>
          <w:noProof/>
        </w:rPr>
        <w:t>70</w:t>
      </w:r>
      <w:r>
        <w:rPr>
          <w:noProof/>
        </w:rPr>
        <w:fldChar w:fldCharType="end"/>
      </w:r>
    </w:p>
    <w:p w14:paraId="406F1DBD" w14:textId="4AD9CE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Transmit Idle'</w:t>
      </w:r>
      <w:r>
        <w:rPr>
          <w:noProof/>
        </w:rPr>
        <w:tab/>
      </w:r>
      <w:r>
        <w:rPr>
          <w:noProof/>
        </w:rPr>
        <w:fldChar w:fldCharType="begin" w:fldLock="1"/>
      </w:r>
      <w:r>
        <w:rPr>
          <w:noProof/>
        </w:rPr>
        <w:instrText xml:space="preserve"> PAGEREF _Toc171690261 \h </w:instrText>
      </w:r>
      <w:r>
        <w:rPr>
          <w:noProof/>
        </w:rPr>
      </w:r>
      <w:r>
        <w:rPr>
          <w:noProof/>
        </w:rPr>
        <w:fldChar w:fldCharType="separate"/>
      </w:r>
      <w:r>
        <w:rPr>
          <w:noProof/>
        </w:rPr>
        <w:t>70</w:t>
      </w:r>
      <w:r>
        <w:rPr>
          <w:noProof/>
        </w:rPr>
        <w:fldChar w:fldCharType="end"/>
      </w:r>
    </w:p>
    <w:p w14:paraId="01D4C47D" w14:textId="26BFCE8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_Toc171690262 \h </w:instrText>
      </w:r>
      <w:r>
        <w:rPr>
          <w:noProof/>
        </w:rPr>
      </w:r>
      <w:r>
        <w:rPr>
          <w:noProof/>
        </w:rPr>
        <w:fldChar w:fldCharType="separate"/>
      </w:r>
      <w:r>
        <w:rPr>
          <w:noProof/>
        </w:rPr>
        <w:t>70</w:t>
      </w:r>
      <w:r>
        <w:rPr>
          <w:noProof/>
        </w:rPr>
        <w:fldChar w:fldCharType="end"/>
      </w:r>
    </w:p>
    <w:p w14:paraId="5A82A74E" w14:textId="6518249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_Toc171690263 \h </w:instrText>
      </w:r>
      <w:r>
        <w:rPr>
          <w:noProof/>
        </w:rPr>
      </w:r>
      <w:r>
        <w:rPr>
          <w:noProof/>
        </w:rPr>
        <w:fldChar w:fldCharType="separate"/>
      </w:r>
      <w:r>
        <w:rPr>
          <w:noProof/>
        </w:rPr>
        <w:t>70</w:t>
      </w:r>
      <w:r>
        <w:rPr>
          <w:noProof/>
        </w:rPr>
        <w:fldChar w:fldCharType="end"/>
      </w:r>
    </w:p>
    <w:p w14:paraId="61594882" w14:textId="0420418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Transmission Grant message (S: Transmission Grant)</w:t>
      </w:r>
      <w:r>
        <w:rPr>
          <w:noProof/>
        </w:rPr>
        <w:tab/>
      </w:r>
      <w:r>
        <w:rPr>
          <w:noProof/>
        </w:rPr>
        <w:fldChar w:fldCharType="begin" w:fldLock="1"/>
      </w:r>
      <w:r>
        <w:rPr>
          <w:noProof/>
        </w:rPr>
        <w:instrText xml:space="preserve"> PAGEREF _Toc171690264 \h </w:instrText>
      </w:r>
      <w:r>
        <w:rPr>
          <w:noProof/>
        </w:rPr>
      </w:r>
      <w:r>
        <w:rPr>
          <w:noProof/>
        </w:rPr>
        <w:fldChar w:fldCharType="separate"/>
      </w:r>
      <w:r>
        <w:rPr>
          <w:noProof/>
        </w:rPr>
        <w:t>70</w:t>
      </w:r>
      <w:r>
        <w:rPr>
          <w:noProof/>
        </w:rPr>
        <w:fldChar w:fldCharType="end"/>
      </w:r>
    </w:p>
    <w:p w14:paraId="393F86A8" w14:textId="28C050B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Transmission Reject message (S: Transmission Reject)</w:t>
      </w:r>
      <w:r>
        <w:rPr>
          <w:noProof/>
        </w:rPr>
        <w:tab/>
      </w:r>
      <w:r>
        <w:rPr>
          <w:noProof/>
        </w:rPr>
        <w:fldChar w:fldCharType="begin" w:fldLock="1"/>
      </w:r>
      <w:r>
        <w:rPr>
          <w:noProof/>
        </w:rPr>
        <w:instrText xml:space="preserve"> PAGEREF _Toc171690265 \h </w:instrText>
      </w:r>
      <w:r>
        <w:rPr>
          <w:noProof/>
        </w:rPr>
      </w:r>
      <w:r>
        <w:rPr>
          <w:noProof/>
        </w:rPr>
        <w:fldChar w:fldCharType="separate"/>
      </w:r>
      <w:r>
        <w:rPr>
          <w:noProof/>
        </w:rPr>
        <w:t>71</w:t>
      </w:r>
      <w:r>
        <w:rPr>
          <w:noProof/>
        </w:rPr>
        <w:fldChar w:fldCharType="end"/>
      </w:r>
    </w:p>
    <w:p w14:paraId="551DB64B" w14:textId="139CB4F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_Toc171690266 \h </w:instrText>
      </w:r>
      <w:r>
        <w:rPr>
          <w:noProof/>
        </w:rPr>
      </w:r>
      <w:r>
        <w:rPr>
          <w:noProof/>
        </w:rPr>
        <w:fldChar w:fldCharType="separate"/>
      </w:r>
      <w:r>
        <w:rPr>
          <w:noProof/>
        </w:rPr>
        <w:t>71</w:t>
      </w:r>
      <w:r>
        <w:rPr>
          <w:noProof/>
        </w:rPr>
        <w:fldChar w:fldCharType="end"/>
      </w:r>
    </w:p>
    <w:p w14:paraId="6FE73E39" w14:textId="4F9843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_Toc171690267 \h </w:instrText>
      </w:r>
      <w:r>
        <w:rPr>
          <w:noProof/>
        </w:rPr>
      </w:r>
      <w:r>
        <w:rPr>
          <w:noProof/>
        </w:rPr>
        <w:fldChar w:fldCharType="separate"/>
      </w:r>
      <w:r>
        <w:rPr>
          <w:noProof/>
        </w:rPr>
        <w:t>71</w:t>
      </w:r>
      <w:r>
        <w:rPr>
          <w:noProof/>
        </w:rPr>
        <w:fldChar w:fldCharType="end"/>
      </w:r>
    </w:p>
    <w:p w14:paraId="154B0EE4" w14:textId="2B37FA8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_Toc171690268 \h </w:instrText>
      </w:r>
      <w:r>
        <w:rPr>
          <w:noProof/>
        </w:rPr>
      </w:r>
      <w:r>
        <w:rPr>
          <w:noProof/>
        </w:rPr>
        <w:fldChar w:fldCharType="separate"/>
      </w:r>
      <w:r>
        <w:rPr>
          <w:noProof/>
        </w:rPr>
        <w:t>72</w:t>
      </w:r>
      <w:r>
        <w:rPr>
          <w:noProof/>
        </w:rPr>
        <w:fldChar w:fldCharType="end"/>
      </w:r>
    </w:p>
    <w:p w14:paraId="7B86EFCE" w14:textId="2FCDA6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_Toc171690269 \h </w:instrText>
      </w:r>
      <w:r>
        <w:rPr>
          <w:noProof/>
        </w:rPr>
      </w:r>
      <w:r>
        <w:rPr>
          <w:noProof/>
        </w:rPr>
        <w:fldChar w:fldCharType="separate"/>
      </w:r>
      <w:r>
        <w:rPr>
          <w:noProof/>
        </w:rPr>
        <w:t>72</w:t>
      </w:r>
      <w:r>
        <w:rPr>
          <w:noProof/>
        </w:rPr>
        <w:fldChar w:fldCharType="end"/>
      </w:r>
    </w:p>
    <w:p w14:paraId="02AAADC5" w14:textId="5B009C1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transmit taken'</w:t>
      </w:r>
      <w:r>
        <w:rPr>
          <w:noProof/>
        </w:rPr>
        <w:tab/>
      </w:r>
      <w:r>
        <w:rPr>
          <w:noProof/>
        </w:rPr>
        <w:fldChar w:fldCharType="begin" w:fldLock="1"/>
      </w:r>
      <w:r>
        <w:rPr>
          <w:noProof/>
        </w:rPr>
        <w:instrText xml:space="preserve"> PAGEREF _Toc171690270 \h </w:instrText>
      </w:r>
      <w:r>
        <w:rPr>
          <w:noProof/>
        </w:rPr>
      </w:r>
      <w:r>
        <w:rPr>
          <w:noProof/>
        </w:rPr>
        <w:fldChar w:fldCharType="separate"/>
      </w:r>
      <w:r>
        <w:rPr>
          <w:noProof/>
        </w:rPr>
        <w:t>72</w:t>
      </w:r>
      <w:r>
        <w:rPr>
          <w:noProof/>
        </w:rPr>
        <w:fldChar w:fldCharType="end"/>
      </w:r>
    </w:p>
    <w:p w14:paraId="68D922D3" w14:textId="1C6C5D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_Toc171690271 \h </w:instrText>
      </w:r>
      <w:r>
        <w:rPr>
          <w:noProof/>
        </w:rPr>
      </w:r>
      <w:r>
        <w:rPr>
          <w:noProof/>
        </w:rPr>
        <w:fldChar w:fldCharType="separate"/>
      </w:r>
      <w:r>
        <w:rPr>
          <w:noProof/>
        </w:rPr>
        <w:t>72</w:t>
      </w:r>
      <w:r>
        <w:rPr>
          <w:noProof/>
        </w:rPr>
        <w:fldChar w:fldCharType="end"/>
      </w:r>
    </w:p>
    <w:p w14:paraId="6D19E4B3" w14:textId="62335B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Transmit Taken'</w:t>
      </w:r>
      <w:r>
        <w:rPr>
          <w:noProof/>
        </w:rPr>
        <w:tab/>
      </w:r>
      <w:r>
        <w:rPr>
          <w:noProof/>
        </w:rPr>
        <w:fldChar w:fldCharType="begin" w:fldLock="1"/>
      </w:r>
      <w:r>
        <w:rPr>
          <w:noProof/>
        </w:rPr>
        <w:instrText xml:space="preserve"> PAGEREF _Toc171690272 \h </w:instrText>
      </w:r>
      <w:r>
        <w:rPr>
          <w:noProof/>
        </w:rPr>
      </w:r>
      <w:r>
        <w:rPr>
          <w:noProof/>
        </w:rPr>
        <w:fldChar w:fldCharType="separate"/>
      </w:r>
      <w:r>
        <w:rPr>
          <w:noProof/>
        </w:rPr>
        <w:t>72</w:t>
      </w:r>
      <w:r>
        <w:rPr>
          <w:noProof/>
        </w:rPr>
        <w:fldChar w:fldCharType="end"/>
      </w:r>
    </w:p>
    <w:p w14:paraId="15679506" w14:textId="6A908B4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_Toc171690273 \h </w:instrText>
      </w:r>
      <w:r>
        <w:rPr>
          <w:noProof/>
        </w:rPr>
      </w:r>
      <w:r>
        <w:rPr>
          <w:noProof/>
        </w:rPr>
        <w:fldChar w:fldCharType="separate"/>
      </w:r>
      <w:r>
        <w:rPr>
          <w:noProof/>
        </w:rPr>
        <w:t>73</w:t>
      </w:r>
      <w:r>
        <w:rPr>
          <w:noProof/>
        </w:rPr>
        <w:fldChar w:fldCharType="end"/>
      </w:r>
    </w:p>
    <w:p w14:paraId="41CCD388" w14:textId="095729F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_Toc171690274 \h </w:instrText>
      </w:r>
      <w:r>
        <w:rPr>
          <w:noProof/>
        </w:rPr>
      </w:r>
      <w:r>
        <w:rPr>
          <w:noProof/>
        </w:rPr>
        <w:fldChar w:fldCharType="separate"/>
      </w:r>
      <w:r>
        <w:rPr>
          <w:noProof/>
        </w:rPr>
        <w:t>73</w:t>
      </w:r>
      <w:r>
        <w:rPr>
          <w:noProof/>
        </w:rPr>
        <w:fldChar w:fldCharType="end"/>
      </w:r>
    </w:p>
    <w:p w14:paraId="69DBE5C4" w14:textId="091E480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_Toc171690275 \h </w:instrText>
      </w:r>
      <w:r>
        <w:rPr>
          <w:noProof/>
        </w:rPr>
      </w:r>
      <w:r>
        <w:rPr>
          <w:noProof/>
        </w:rPr>
        <w:fldChar w:fldCharType="separate"/>
      </w:r>
      <w:r>
        <w:rPr>
          <w:noProof/>
        </w:rPr>
        <w:t>76</w:t>
      </w:r>
      <w:r>
        <w:rPr>
          <w:noProof/>
        </w:rPr>
        <w:fldChar w:fldCharType="end"/>
      </w:r>
    </w:p>
    <w:p w14:paraId="340A767B" w14:textId="34184B4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_Toc171690276 \h </w:instrText>
      </w:r>
      <w:r>
        <w:rPr>
          <w:noProof/>
        </w:rPr>
      </w:r>
      <w:r>
        <w:rPr>
          <w:noProof/>
        </w:rPr>
        <w:fldChar w:fldCharType="separate"/>
      </w:r>
      <w:r>
        <w:rPr>
          <w:noProof/>
        </w:rPr>
        <w:t>78</w:t>
      </w:r>
      <w:r>
        <w:rPr>
          <w:noProof/>
        </w:rPr>
        <w:fldChar w:fldCharType="end"/>
      </w:r>
    </w:p>
    <w:p w14:paraId="10702434" w14:textId="441E1D0A"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6.3.5.4.7</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Send Transmission Queue Position Info message (R: Transmission Queue Position Request)</w:t>
      </w:r>
      <w:r w:rsidRPr="00C82F8D">
        <w:rPr>
          <w:noProof/>
          <w:lang w:val="fr-FR"/>
        </w:rPr>
        <w:tab/>
      </w:r>
      <w:r>
        <w:rPr>
          <w:noProof/>
        </w:rPr>
        <w:fldChar w:fldCharType="begin" w:fldLock="1"/>
      </w:r>
      <w:r w:rsidRPr="00C82F8D">
        <w:rPr>
          <w:noProof/>
          <w:lang w:val="fr-FR"/>
        </w:rPr>
        <w:instrText xml:space="preserve"> PAGEREF _Toc171690277 \h </w:instrText>
      </w:r>
      <w:r>
        <w:rPr>
          <w:noProof/>
        </w:rPr>
      </w:r>
      <w:r>
        <w:rPr>
          <w:noProof/>
        </w:rPr>
        <w:fldChar w:fldCharType="separate"/>
      </w:r>
      <w:r w:rsidRPr="00C82F8D">
        <w:rPr>
          <w:noProof/>
          <w:lang w:val="fr-FR"/>
        </w:rPr>
        <w:t>78</w:t>
      </w:r>
      <w:r>
        <w:rPr>
          <w:noProof/>
        </w:rPr>
        <w:fldChar w:fldCharType="end"/>
      </w:r>
    </w:p>
    <w:p w14:paraId="3929985D" w14:textId="36701CD3"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6.3.5.4.8</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Receive an implicit Transmission request (R: Implicit Transmission request)</w:t>
      </w:r>
      <w:r w:rsidRPr="00C82F8D">
        <w:rPr>
          <w:noProof/>
          <w:lang w:val="fr-FR"/>
        </w:rPr>
        <w:tab/>
      </w:r>
      <w:r>
        <w:rPr>
          <w:noProof/>
        </w:rPr>
        <w:fldChar w:fldCharType="begin" w:fldLock="1"/>
      </w:r>
      <w:r w:rsidRPr="00C82F8D">
        <w:rPr>
          <w:noProof/>
          <w:lang w:val="fr-FR"/>
        </w:rPr>
        <w:instrText xml:space="preserve"> PAGEREF _Toc171690278 \h </w:instrText>
      </w:r>
      <w:r>
        <w:rPr>
          <w:noProof/>
        </w:rPr>
      </w:r>
      <w:r>
        <w:rPr>
          <w:noProof/>
        </w:rPr>
        <w:fldChar w:fldCharType="separate"/>
      </w:r>
      <w:r w:rsidRPr="00C82F8D">
        <w:rPr>
          <w:noProof/>
          <w:lang w:val="fr-FR"/>
        </w:rPr>
        <w:t>78</w:t>
      </w:r>
      <w:r>
        <w:rPr>
          <w:noProof/>
        </w:rPr>
        <w:fldChar w:fldCharType="end"/>
      </w:r>
    </w:p>
    <w:p w14:paraId="0BC6E77A" w14:textId="3C9D3E84"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6.3.5.4.9</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Send Transmission Grant message (S: Transmission Grant)</w:t>
      </w:r>
      <w:r w:rsidRPr="00C82F8D">
        <w:rPr>
          <w:noProof/>
          <w:lang w:val="fr-FR"/>
        </w:rPr>
        <w:tab/>
      </w:r>
      <w:r>
        <w:rPr>
          <w:noProof/>
        </w:rPr>
        <w:fldChar w:fldCharType="begin" w:fldLock="1"/>
      </w:r>
      <w:r w:rsidRPr="00C82F8D">
        <w:rPr>
          <w:noProof/>
          <w:lang w:val="fr-FR"/>
        </w:rPr>
        <w:instrText xml:space="preserve"> PAGEREF _Toc171690279 \h </w:instrText>
      </w:r>
      <w:r>
        <w:rPr>
          <w:noProof/>
        </w:rPr>
      </w:r>
      <w:r>
        <w:rPr>
          <w:noProof/>
        </w:rPr>
        <w:fldChar w:fldCharType="separate"/>
      </w:r>
      <w:r w:rsidRPr="00C82F8D">
        <w:rPr>
          <w:noProof/>
          <w:lang w:val="fr-FR"/>
        </w:rPr>
        <w:t>78</w:t>
      </w:r>
      <w:r>
        <w:rPr>
          <w:noProof/>
        </w:rPr>
        <w:fldChar w:fldCharType="end"/>
      </w:r>
    </w:p>
    <w:p w14:paraId="68AAF5EE" w14:textId="095A1ED7"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6.3.5.4.10</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Send Media Transmission Notification message (S: Media Transmission Notification)</w:t>
      </w:r>
      <w:r w:rsidRPr="00C82F8D">
        <w:rPr>
          <w:noProof/>
          <w:lang w:val="fr-FR"/>
        </w:rPr>
        <w:tab/>
      </w:r>
      <w:r>
        <w:rPr>
          <w:noProof/>
        </w:rPr>
        <w:fldChar w:fldCharType="begin" w:fldLock="1"/>
      </w:r>
      <w:r w:rsidRPr="00C82F8D">
        <w:rPr>
          <w:noProof/>
          <w:lang w:val="fr-FR"/>
        </w:rPr>
        <w:instrText xml:space="preserve"> PAGEREF _Toc171690280 \h </w:instrText>
      </w:r>
      <w:r>
        <w:rPr>
          <w:noProof/>
        </w:rPr>
      </w:r>
      <w:r>
        <w:rPr>
          <w:noProof/>
        </w:rPr>
        <w:fldChar w:fldCharType="separate"/>
      </w:r>
      <w:r w:rsidRPr="00C82F8D">
        <w:rPr>
          <w:noProof/>
          <w:lang w:val="fr-FR"/>
        </w:rPr>
        <w:t>79</w:t>
      </w:r>
      <w:r>
        <w:rPr>
          <w:noProof/>
        </w:rPr>
        <w:fldChar w:fldCharType="end"/>
      </w:r>
    </w:p>
    <w:p w14:paraId="01A997A9" w14:textId="56D48CA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_Toc171690281 \h </w:instrText>
      </w:r>
      <w:r>
        <w:rPr>
          <w:noProof/>
        </w:rPr>
      </w:r>
      <w:r>
        <w:rPr>
          <w:noProof/>
        </w:rPr>
        <w:fldChar w:fldCharType="separate"/>
      </w:r>
      <w:r>
        <w:rPr>
          <w:noProof/>
        </w:rPr>
        <w:t>79</w:t>
      </w:r>
      <w:r>
        <w:rPr>
          <w:noProof/>
        </w:rPr>
        <w:fldChar w:fldCharType="end"/>
      </w:r>
    </w:p>
    <w:p w14:paraId="622BECF5" w14:textId="320E2FF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_Toc171690282 \h </w:instrText>
      </w:r>
      <w:r>
        <w:rPr>
          <w:noProof/>
        </w:rPr>
      </w:r>
      <w:r>
        <w:rPr>
          <w:noProof/>
        </w:rPr>
        <w:fldChar w:fldCharType="separate"/>
      </w:r>
      <w:r>
        <w:rPr>
          <w:noProof/>
        </w:rPr>
        <w:t>79</w:t>
      </w:r>
      <w:r>
        <w:rPr>
          <w:noProof/>
        </w:rPr>
        <w:fldChar w:fldCharType="end"/>
      </w:r>
    </w:p>
    <w:p w14:paraId="4A2E668B" w14:textId="2391F7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_Toc171690283 \h </w:instrText>
      </w:r>
      <w:r>
        <w:rPr>
          <w:noProof/>
        </w:rPr>
      </w:r>
      <w:r>
        <w:rPr>
          <w:noProof/>
        </w:rPr>
        <w:fldChar w:fldCharType="separate"/>
      </w:r>
      <w:r>
        <w:rPr>
          <w:noProof/>
        </w:rPr>
        <w:t>79</w:t>
      </w:r>
      <w:r>
        <w:rPr>
          <w:noProof/>
        </w:rPr>
        <w:fldChar w:fldCharType="end"/>
      </w:r>
    </w:p>
    <w:p w14:paraId="7120CB3E" w14:textId="1E2F6C9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_Toc171690284 \h </w:instrText>
      </w:r>
      <w:r>
        <w:rPr>
          <w:noProof/>
        </w:rPr>
      </w:r>
      <w:r>
        <w:rPr>
          <w:noProof/>
        </w:rPr>
        <w:fldChar w:fldCharType="separate"/>
      </w:r>
      <w:r>
        <w:rPr>
          <w:noProof/>
        </w:rPr>
        <w:t>79</w:t>
      </w:r>
      <w:r>
        <w:rPr>
          <w:noProof/>
        </w:rPr>
        <w:fldChar w:fldCharType="end"/>
      </w:r>
    </w:p>
    <w:p w14:paraId="1222072E" w14:textId="33F2AF6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6.3.5.5.3a</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_Toc171690285 \h </w:instrText>
      </w:r>
      <w:r>
        <w:rPr>
          <w:noProof/>
        </w:rPr>
      </w:r>
      <w:r>
        <w:rPr>
          <w:noProof/>
        </w:rPr>
        <w:fldChar w:fldCharType="separate"/>
      </w:r>
      <w:r>
        <w:rPr>
          <w:noProof/>
        </w:rPr>
        <w:t>80</w:t>
      </w:r>
      <w:r>
        <w:rPr>
          <w:noProof/>
        </w:rPr>
        <w:fldChar w:fldCharType="end"/>
      </w:r>
    </w:p>
    <w:p w14:paraId="3E7A3AB7" w14:textId="0C9A734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_Toc171690286 \h </w:instrText>
      </w:r>
      <w:r>
        <w:rPr>
          <w:noProof/>
        </w:rPr>
      </w:r>
      <w:r>
        <w:rPr>
          <w:noProof/>
        </w:rPr>
        <w:fldChar w:fldCharType="separate"/>
      </w:r>
      <w:r>
        <w:rPr>
          <w:noProof/>
        </w:rPr>
        <w:t>80</w:t>
      </w:r>
      <w:r>
        <w:rPr>
          <w:noProof/>
        </w:rPr>
        <w:fldChar w:fldCharType="end"/>
      </w:r>
    </w:p>
    <w:p w14:paraId="722B5180" w14:textId="46EC1F4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Transmission Revoke message (S: Transmission Revoke)</w:t>
      </w:r>
      <w:r>
        <w:rPr>
          <w:noProof/>
        </w:rPr>
        <w:tab/>
      </w:r>
      <w:r>
        <w:rPr>
          <w:noProof/>
        </w:rPr>
        <w:fldChar w:fldCharType="begin" w:fldLock="1"/>
      </w:r>
      <w:r>
        <w:rPr>
          <w:noProof/>
        </w:rPr>
        <w:instrText xml:space="preserve"> PAGEREF _Toc171690287 \h </w:instrText>
      </w:r>
      <w:r>
        <w:rPr>
          <w:noProof/>
        </w:rPr>
      </w:r>
      <w:r>
        <w:rPr>
          <w:noProof/>
        </w:rPr>
        <w:fldChar w:fldCharType="separate"/>
      </w:r>
      <w:r>
        <w:rPr>
          <w:noProof/>
        </w:rPr>
        <w:t>80</w:t>
      </w:r>
      <w:r>
        <w:rPr>
          <w:noProof/>
        </w:rPr>
        <w:fldChar w:fldCharType="end"/>
      </w:r>
    </w:p>
    <w:p w14:paraId="02E27F3C" w14:textId="01A1EA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_Toc171690288 \h </w:instrText>
      </w:r>
      <w:r>
        <w:rPr>
          <w:noProof/>
        </w:rPr>
      </w:r>
      <w:r>
        <w:rPr>
          <w:noProof/>
        </w:rPr>
        <w:fldChar w:fldCharType="separate"/>
      </w:r>
      <w:r>
        <w:rPr>
          <w:noProof/>
        </w:rPr>
        <w:t>80</w:t>
      </w:r>
      <w:r>
        <w:rPr>
          <w:noProof/>
        </w:rPr>
        <w:fldChar w:fldCharType="end"/>
      </w:r>
    </w:p>
    <w:p w14:paraId="4637CB48" w14:textId="7EBB3A1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_Toc171690289 \h </w:instrText>
      </w:r>
      <w:r>
        <w:rPr>
          <w:noProof/>
        </w:rPr>
      </w:r>
      <w:r>
        <w:rPr>
          <w:noProof/>
        </w:rPr>
        <w:fldChar w:fldCharType="separate"/>
      </w:r>
      <w:r>
        <w:rPr>
          <w:noProof/>
        </w:rPr>
        <w:t>80</w:t>
      </w:r>
      <w:r>
        <w:rPr>
          <w:noProof/>
        </w:rPr>
        <w:fldChar w:fldCharType="end"/>
      </w:r>
    </w:p>
    <w:p w14:paraId="657E629F" w14:textId="1370903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_Toc171690290 \h </w:instrText>
      </w:r>
      <w:r>
        <w:rPr>
          <w:noProof/>
        </w:rPr>
      </w:r>
      <w:r>
        <w:rPr>
          <w:noProof/>
        </w:rPr>
        <w:fldChar w:fldCharType="separate"/>
      </w:r>
      <w:r>
        <w:rPr>
          <w:noProof/>
        </w:rPr>
        <w:t>80</w:t>
      </w:r>
      <w:r>
        <w:rPr>
          <w:noProof/>
        </w:rPr>
        <w:fldChar w:fldCharType="end"/>
      </w:r>
    </w:p>
    <w:p w14:paraId="3C9A59F5" w14:textId="5C62B9B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6.3.5.5.9</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_Toc171690291 \h </w:instrText>
      </w:r>
      <w:r>
        <w:rPr>
          <w:noProof/>
        </w:rPr>
      </w:r>
      <w:r>
        <w:rPr>
          <w:noProof/>
        </w:rPr>
        <w:fldChar w:fldCharType="separate"/>
      </w:r>
      <w:r>
        <w:rPr>
          <w:noProof/>
        </w:rPr>
        <w:t>80</w:t>
      </w:r>
      <w:r>
        <w:rPr>
          <w:noProof/>
        </w:rPr>
        <w:fldChar w:fldCharType="end"/>
      </w:r>
    </w:p>
    <w:p w14:paraId="0879F0F0" w14:textId="64D75F6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 xml:space="preserve">Send Transmission End Request message (S: Transmission End </w:t>
      </w:r>
      <w:r w:rsidRPr="00351978">
        <w:rPr>
          <w:noProof/>
          <w:lang w:val="en-IN"/>
        </w:rPr>
        <w:t>Request</w:t>
      </w:r>
      <w:r>
        <w:rPr>
          <w:noProof/>
        </w:rPr>
        <w:t>)</w:t>
      </w:r>
      <w:r>
        <w:rPr>
          <w:noProof/>
        </w:rPr>
        <w:tab/>
      </w:r>
      <w:r>
        <w:rPr>
          <w:noProof/>
        </w:rPr>
        <w:fldChar w:fldCharType="begin" w:fldLock="1"/>
      </w:r>
      <w:r>
        <w:rPr>
          <w:noProof/>
        </w:rPr>
        <w:instrText xml:space="preserve"> PAGEREF _Toc171690292 \h </w:instrText>
      </w:r>
      <w:r>
        <w:rPr>
          <w:noProof/>
        </w:rPr>
      </w:r>
      <w:r>
        <w:rPr>
          <w:noProof/>
        </w:rPr>
        <w:fldChar w:fldCharType="separate"/>
      </w:r>
      <w:r>
        <w:rPr>
          <w:noProof/>
        </w:rPr>
        <w:t>81</w:t>
      </w:r>
      <w:r>
        <w:rPr>
          <w:noProof/>
        </w:rPr>
        <w:fldChar w:fldCharType="end"/>
      </w:r>
    </w:p>
    <w:p w14:paraId="491CCE00" w14:textId="2DA9EBD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Transmit Revoke'</w:t>
      </w:r>
      <w:r>
        <w:rPr>
          <w:noProof/>
        </w:rPr>
        <w:tab/>
      </w:r>
      <w:r>
        <w:rPr>
          <w:noProof/>
        </w:rPr>
        <w:fldChar w:fldCharType="begin" w:fldLock="1"/>
      </w:r>
      <w:r>
        <w:rPr>
          <w:noProof/>
        </w:rPr>
        <w:instrText xml:space="preserve"> PAGEREF _Toc171690293 \h </w:instrText>
      </w:r>
      <w:r>
        <w:rPr>
          <w:noProof/>
        </w:rPr>
      </w:r>
      <w:r>
        <w:rPr>
          <w:noProof/>
        </w:rPr>
        <w:fldChar w:fldCharType="separate"/>
      </w:r>
      <w:r>
        <w:rPr>
          <w:noProof/>
        </w:rPr>
        <w:t>81</w:t>
      </w:r>
      <w:r>
        <w:rPr>
          <w:noProof/>
        </w:rPr>
        <w:fldChar w:fldCharType="end"/>
      </w:r>
    </w:p>
    <w:p w14:paraId="7117B348" w14:textId="5F11D9C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_Toc171690294 \h </w:instrText>
      </w:r>
      <w:r>
        <w:rPr>
          <w:noProof/>
        </w:rPr>
      </w:r>
      <w:r>
        <w:rPr>
          <w:noProof/>
        </w:rPr>
        <w:fldChar w:fldCharType="separate"/>
      </w:r>
      <w:r>
        <w:rPr>
          <w:noProof/>
        </w:rPr>
        <w:t>81</w:t>
      </w:r>
      <w:r>
        <w:rPr>
          <w:noProof/>
        </w:rPr>
        <w:fldChar w:fldCharType="end"/>
      </w:r>
    </w:p>
    <w:p w14:paraId="3545D6D4" w14:textId="7C6E8E5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Transmit Revoke'</w:t>
      </w:r>
      <w:r>
        <w:rPr>
          <w:noProof/>
        </w:rPr>
        <w:tab/>
      </w:r>
      <w:r>
        <w:rPr>
          <w:noProof/>
        </w:rPr>
        <w:fldChar w:fldCharType="begin" w:fldLock="1"/>
      </w:r>
      <w:r>
        <w:rPr>
          <w:noProof/>
        </w:rPr>
        <w:instrText xml:space="preserve"> PAGEREF _Toc171690295 \h </w:instrText>
      </w:r>
      <w:r>
        <w:rPr>
          <w:noProof/>
        </w:rPr>
      </w:r>
      <w:r>
        <w:rPr>
          <w:noProof/>
        </w:rPr>
        <w:fldChar w:fldCharType="separate"/>
      </w:r>
      <w:r>
        <w:rPr>
          <w:noProof/>
        </w:rPr>
        <w:t>81</w:t>
      </w:r>
      <w:r>
        <w:rPr>
          <w:noProof/>
        </w:rPr>
        <w:fldChar w:fldCharType="end"/>
      </w:r>
    </w:p>
    <w:p w14:paraId="534F5EA7" w14:textId="6B3BDF1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T3 (</w:t>
      </w:r>
      <w:r w:rsidRPr="00351978">
        <w:rPr>
          <w:noProof/>
          <w:lang w:val="en-US"/>
        </w:rPr>
        <w:t>Transmission</w:t>
      </w:r>
      <w:r>
        <w:rPr>
          <w:noProof/>
        </w:rPr>
        <w:t xml:space="preserve"> Revoke) expired</w:t>
      </w:r>
      <w:r>
        <w:rPr>
          <w:noProof/>
        </w:rPr>
        <w:tab/>
      </w:r>
      <w:r>
        <w:rPr>
          <w:noProof/>
        </w:rPr>
        <w:fldChar w:fldCharType="begin" w:fldLock="1"/>
      </w:r>
      <w:r>
        <w:rPr>
          <w:noProof/>
        </w:rPr>
        <w:instrText xml:space="preserve"> PAGEREF _Toc171690296 \h </w:instrText>
      </w:r>
      <w:r>
        <w:rPr>
          <w:noProof/>
        </w:rPr>
      </w:r>
      <w:r>
        <w:rPr>
          <w:noProof/>
        </w:rPr>
        <w:fldChar w:fldCharType="separate"/>
      </w:r>
      <w:r>
        <w:rPr>
          <w:noProof/>
        </w:rPr>
        <w:t>81</w:t>
      </w:r>
      <w:r>
        <w:rPr>
          <w:noProof/>
        </w:rPr>
        <w:fldChar w:fldCharType="end"/>
      </w:r>
    </w:p>
    <w:p w14:paraId="26EF0C21" w14:textId="76DC71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_Toc171690297 \h </w:instrText>
      </w:r>
      <w:r>
        <w:rPr>
          <w:noProof/>
        </w:rPr>
      </w:r>
      <w:r>
        <w:rPr>
          <w:noProof/>
        </w:rPr>
        <w:fldChar w:fldCharType="separate"/>
      </w:r>
      <w:r>
        <w:rPr>
          <w:noProof/>
        </w:rPr>
        <w:t>81</w:t>
      </w:r>
      <w:r>
        <w:rPr>
          <w:noProof/>
        </w:rPr>
        <w:fldChar w:fldCharType="end"/>
      </w:r>
    </w:p>
    <w:p w14:paraId="3BB11133" w14:textId="722BA29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_Toc171690298 \h </w:instrText>
      </w:r>
      <w:r>
        <w:rPr>
          <w:noProof/>
        </w:rPr>
      </w:r>
      <w:r>
        <w:rPr>
          <w:noProof/>
        </w:rPr>
        <w:fldChar w:fldCharType="separate"/>
      </w:r>
      <w:r>
        <w:rPr>
          <w:noProof/>
        </w:rPr>
        <w:t>82</w:t>
      </w:r>
      <w:r>
        <w:rPr>
          <w:noProof/>
        </w:rPr>
        <w:fldChar w:fldCharType="end"/>
      </w:r>
    </w:p>
    <w:p w14:paraId="12EDA8BF" w14:textId="64A9A31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6.3.5.6.5a</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_Toc171690299 \h </w:instrText>
      </w:r>
      <w:r>
        <w:rPr>
          <w:noProof/>
        </w:rPr>
      </w:r>
      <w:r>
        <w:rPr>
          <w:noProof/>
        </w:rPr>
        <w:fldChar w:fldCharType="separate"/>
      </w:r>
      <w:r>
        <w:rPr>
          <w:noProof/>
        </w:rPr>
        <w:t>82</w:t>
      </w:r>
      <w:r>
        <w:rPr>
          <w:noProof/>
        </w:rPr>
        <w:fldChar w:fldCharType="end"/>
      </w:r>
    </w:p>
    <w:p w14:paraId="426F6B59" w14:textId="57C571C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6.3.5.6.6</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_Toc171690300 \h </w:instrText>
      </w:r>
      <w:r>
        <w:rPr>
          <w:noProof/>
        </w:rPr>
      </w:r>
      <w:r>
        <w:rPr>
          <w:noProof/>
        </w:rPr>
        <w:fldChar w:fldCharType="separate"/>
      </w:r>
      <w:r>
        <w:rPr>
          <w:noProof/>
        </w:rPr>
        <w:t>82</w:t>
      </w:r>
      <w:r>
        <w:rPr>
          <w:noProof/>
        </w:rPr>
        <w:fldChar w:fldCharType="end"/>
      </w:r>
    </w:p>
    <w:p w14:paraId="47760581" w14:textId="3C2E988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_Toc171690301 \h </w:instrText>
      </w:r>
      <w:r>
        <w:rPr>
          <w:noProof/>
        </w:rPr>
      </w:r>
      <w:r>
        <w:rPr>
          <w:noProof/>
        </w:rPr>
        <w:fldChar w:fldCharType="separate"/>
      </w:r>
      <w:r>
        <w:rPr>
          <w:noProof/>
        </w:rPr>
        <w:t>82</w:t>
      </w:r>
      <w:r>
        <w:rPr>
          <w:noProof/>
        </w:rPr>
        <w:fldChar w:fldCharType="end"/>
      </w:r>
    </w:p>
    <w:p w14:paraId="15BE0D58" w14:textId="0DB88CD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Receive Transmission End Response message (R: Transmission End Response)</w:t>
      </w:r>
      <w:r>
        <w:rPr>
          <w:noProof/>
        </w:rPr>
        <w:tab/>
      </w:r>
      <w:r>
        <w:rPr>
          <w:noProof/>
        </w:rPr>
        <w:fldChar w:fldCharType="begin" w:fldLock="1"/>
      </w:r>
      <w:r>
        <w:rPr>
          <w:noProof/>
        </w:rPr>
        <w:instrText xml:space="preserve"> PAGEREF _Toc171690302 \h </w:instrText>
      </w:r>
      <w:r>
        <w:rPr>
          <w:noProof/>
        </w:rPr>
      </w:r>
      <w:r>
        <w:rPr>
          <w:noProof/>
        </w:rPr>
        <w:fldChar w:fldCharType="separate"/>
      </w:r>
      <w:r>
        <w:rPr>
          <w:noProof/>
        </w:rPr>
        <w:t>83</w:t>
      </w:r>
      <w:r>
        <w:rPr>
          <w:noProof/>
        </w:rPr>
        <w:fldChar w:fldCharType="end"/>
      </w:r>
    </w:p>
    <w:p w14:paraId="37129687" w14:textId="63936FA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_Toc171690303 \h </w:instrText>
      </w:r>
      <w:r>
        <w:rPr>
          <w:noProof/>
        </w:rPr>
      </w:r>
      <w:r>
        <w:rPr>
          <w:noProof/>
        </w:rPr>
        <w:fldChar w:fldCharType="separate"/>
      </w:r>
      <w:r>
        <w:rPr>
          <w:noProof/>
        </w:rPr>
        <w:t>83</w:t>
      </w:r>
      <w:r>
        <w:rPr>
          <w:noProof/>
        </w:rPr>
        <w:fldChar w:fldCharType="end"/>
      </w:r>
    </w:p>
    <w:p w14:paraId="5F257D4D" w14:textId="6BA05F8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_Toc171690304 \h </w:instrText>
      </w:r>
      <w:r>
        <w:rPr>
          <w:noProof/>
        </w:rPr>
      </w:r>
      <w:r>
        <w:rPr>
          <w:noProof/>
        </w:rPr>
        <w:fldChar w:fldCharType="separate"/>
      </w:r>
      <w:r>
        <w:rPr>
          <w:noProof/>
        </w:rPr>
        <w:t>83</w:t>
      </w:r>
      <w:r>
        <w:rPr>
          <w:noProof/>
        </w:rPr>
        <w:fldChar w:fldCharType="end"/>
      </w:r>
    </w:p>
    <w:p w14:paraId="3C44DF05" w14:textId="10F0E84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_Toc171690305 \h </w:instrText>
      </w:r>
      <w:r>
        <w:rPr>
          <w:noProof/>
        </w:rPr>
      </w:r>
      <w:r>
        <w:rPr>
          <w:noProof/>
        </w:rPr>
        <w:fldChar w:fldCharType="separate"/>
      </w:r>
      <w:r>
        <w:rPr>
          <w:noProof/>
        </w:rPr>
        <w:t>83</w:t>
      </w:r>
      <w:r>
        <w:rPr>
          <w:noProof/>
        </w:rPr>
        <w:fldChar w:fldCharType="end"/>
      </w:r>
    </w:p>
    <w:p w14:paraId="392C99CF" w14:textId="6207278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T3 (Transmission Revoke) expired</w:t>
      </w:r>
      <w:r>
        <w:rPr>
          <w:noProof/>
        </w:rPr>
        <w:tab/>
      </w:r>
      <w:r>
        <w:rPr>
          <w:noProof/>
        </w:rPr>
        <w:fldChar w:fldCharType="begin" w:fldLock="1"/>
      </w:r>
      <w:r>
        <w:rPr>
          <w:noProof/>
        </w:rPr>
        <w:instrText xml:space="preserve"> PAGEREF _Toc171690306 \h </w:instrText>
      </w:r>
      <w:r>
        <w:rPr>
          <w:noProof/>
        </w:rPr>
      </w:r>
      <w:r>
        <w:rPr>
          <w:noProof/>
        </w:rPr>
        <w:fldChar w:fldCharType="separate"/>
      </w:r>
      <w:r>
        <w:rPr>
          <w:noProof/>
        </w:rPr>
        <w:t>83</w:t>
      </w:r>
      <w:r>
        <w:rPr>
          <w:noProof/>
        </w:rPr>
        <w:fldChar w:fldCharType="end"/>
      </w:r>
    </w:p>
    <w:p w14:paraId="7F156F9D" w14:textId="78A5504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_Toc171690307 \h </w:instrText>
      </w:r>
      <w:r>
        <w:rPr>
          <w:noProof/>
        </w:rPr>
      </w:r>
      <w:r>
        <w:rPr>
          <w:noProof/>
        </w:rPr>
        <w:fldChar w:fldCharType="separate"/>
      </w:r>
      <w:r>
        <w:rPr>
          <w:noProof/>
        </w:rPr>
        <w:t>84</w:t>
      </w:r>
      <w:r>
        <w:rPr>
          <w:noProof/>
        </w:rPr>
        <w:fldChar w:fldCharType="end"/>
      </w:r>
    </w:p>
    <w:p w14:paraId="7467DCEF" w14:textId="393F9A4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_Toc171690308 \h </w:instrText>
      </w:r>
      <w:r>
        <w:rPr>
          <w:noProof/>
        </w:rPr>
      </w:r>
      <w:r>
        <w:rPr>
          <w:noProof/>
        </w:rPr>
        <w:fldChar w:fldCharType="separate"/>
      </w:r>
      <w:r>
        <w:rPr>
          <w:noProof/>
        </w:rPr>
        <w:t>84</w:t>
      </w:r>
      <w:r>
        <w:rPr>
          <w:noProof/>
        </w:rPr>
        <w:fldChar w:fldCharType="end"/>
      </w:r>
    </w:p>
    <w:p w14:paraId="4F93A340" w14:textId="5B02E55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_Toc171690309 \h </w:instrText>
      </w:r>
      <w:r>
        <w:rPr>
          <w:noProof/>
        </w:rPr>
      </w:r>
      <w:r>
        <w:rPr>
          <w:noProof/>
        </w:rPr>
        <w:fldChar w:fldCharType="separate"/>
      </w:r>
      <w:r>
        <w:rPr>
          <w:noProof/>
        </w:rPr>
        <w:t>84</w:t>
      </w:r>
      <w:r>
        <w:rPr>
          <w:noProof/>
        </w:rPr>
        <w:fldChar w:fldCharType="end"/>
      </w:r>
    </w:p>
    <w:p w14:paraId="6DEAB3C6" w14:textId="12D418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_Toc171690310 \h </w:instrText>
      </w:r>
      <w:r>
        <w:rPr>
          <w:noProof/>
        </w:rPr>
      </w:r>
      <w:r>
        <w:rPr>
          <w:noProof/>
        </w:rPr>
        <w:fldChar w:fldCharType="separate"/>
      </w:r>
      <w:r>
        <w:rPr>
          <w:noProof/>
        </w:rPr>
        <w:t>85</w:t>
      </w:r>
      <w:r>
        <w:rPr>
          <w:noProof/>
        </w:rPr>
        <w:fldChar w:fldCharType="end"/>
      </w:r>
    </w:p>
    <w:p w14:paraId="5FFFB7DA" w14:textId="14A3E3A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_Toc171690311 \h </w:instrText>
      </w:r>
      <w:r>
        <w:rPr>
          <w:noProof/>
        </w:rPr>
      </w:r>
      <w:r>
        <w:rPr>
          <w:noProof/>
        </w:rPr>
        <w:fldChar w:fldCharType="separate"/>
      </w:r>
      <w:r>
        <w:rPr>
          <w:noProof/>
        </w:rPr>
        <w:t>85</w:t>
      </w:r>
      <w:r>
        <w:rPr>
          <w:noProof/>
        </w:rPr>
        <w:fldChar w:fldCharType="end"/>
      </w:r>
    </w:p>
    <w:p w14:paraId="703D0906" w14:textId="7E2EC49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_Toc171690312 \h </w:instrText>
      </w:r>
      <w:r>
        <w:rPr>
          <w:noProof/>
        </w:rPr>
      </w:r>
      <w:r>
        <w:rPr>
          <w:noProof/>
        </w:rPr>
        <w:fldChar w:fldCharType="separate"/>
      </w:r>
      <w:r>
        <w:rPr>
          <w:noProof/>
        </w:rPr>
        <w:t>85</w:t>
      </w:r>
      <w:r>
        <w:rPr>
          <w:noProof/>
        </w:rPr>
        <w:fldChar w:fldCharType="end"/>
      </w:r>
    </w:p>
    <w:p w14:paraId="70901B6B" w14:textId="7D3376E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_Toc171690313 \h </w:instrText>
      </w:r>
      <w:r>
        <w:rPr>
          <w:noProof/>
        </w:rPr>
      </w:r>
      <w:r>
        <w:rPr>
          <w:noProof/>
        </w:rPr>
        <w:fldChar w:fldCharType="separate"/>
      </w:r>
      <w:r>
        <w:rPr>
          <w:noProof/>
        </w:rPr>
        <w:t>85</w:t>
      </w:r>
      <w:r>
        <w:rPr>
          <w:noProof/>
        </w:rPr>
        <w:fldChar w:fldCharType="end"/>
      </w:r>
    </w:p>
    <w:p w14:paraId="6378DBF8" w14:textId="47F6C5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for general reception control</w:t>
      </w:r>
      <w:r>
        <w:rPr>
          <w:noProof/>
        </w:rPr>
        <w:tab/>
      </w:r>
      <w:r>
        <w:rPr>
          <w:noProof/>
        </w:rPr>
        <w:fldChar w:fldCharType="begin" w:fldLock="1"/>
      </w:r>
      <w:r>
        <w:rPr>
          <w:noProof/>
        </w:rPr>
        <w:instrText xml:space="preserve"> PAGEREF _Toc171690314 \h </w:instrText>
      </w:r>
      <w:r>
        <w:rPr>
          <w:noProof/>
        </w:rPr>
      </w:r>
      <w:r>
        <w:rPr>
          <w:noProof/>
        </w:rPr>
        <w:fldChar w:fldCharType="separate"/>
      </w:r>
      <w:r>
        <w:rPr>
          <w:noProof/>
        </w:rPr>
        <w:t>85</w:t>
      </w:r>
      <w:r>
        <w:rPr>
          <w:noProof/>
        </w:rPr>
        <w:fldChar w:fldCharType="end"/>
      </w:r>
    </w:p>
    <w:p w14:paraId="2E9B9BED" w14:textId="36AECA1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_Toc171690315 \h </w:instrText>
      </w:r>
      <w:r>
        <w:rPr>
          <w:noProof/>
        </w:rPr>
      </w:r>
      <w:r>
        <w:rPr>
          <w:noProof/>
        </w:rPr>
        <w:fldChar w:fldCharType="separate"/>
      </w:r>
      <w:r>
        <w:rPr>
          <w:noProof/>
        </w:rPr>
        <w:t>85</w:t>
      </w:r>
      <w:r>
        <w:rPr>
          <w:noProof/>
        </w:rPr>
        <w:fldChar w:fldCharType="end"/>
      </w:r>
    </w:p>
    <w:p w14:paraId="22B99CFB" w14:textId="448EE75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_Toc171690316 \h </w:instrText>
      </w:r>
      <w:r>
        <w:rPr>
          <w:noProof/>
        </w:rPr>
      </w:r>
      <w:r>
        <w:rPr>
          <w:noProof/>
        </w:rPr>
        <w:fldChar w:fldCharType="separate"/>
      </w:r>
      <w:r>
        <w:rPr>
          <w:noProof/>
        </w:rPr>
        <w:t>86</w:t>
      </w:r>
      <w:r>
        <w:rPr>
          <w:noProof/>
        </w:rPr>
        <w:fldChar w:fldCharType="end"/>
      </w:r>
    </w:p>
    <w:p w14:paraId="45C80068" w14:textId="43AA413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_Toc171690317 \h </w:instrText>
      </w:r>
      <w:r>
        <w:rPr>
          <w:noProof/>
        </w:rPr>
      </w:r>
      <w:r>
        <w:rPr>
          <w:noProof/>
        </w:rPr>
        <w:fldChar w:fldCharType="separate"/>
      </w:r>
      <w:r>
        <w:rPr>
          <w:noProof/>
        </w:rPr>
        <w:t>86</w:t>
      </w:r>
      <w:r>
        <w:rPr>
          <w:noProof/>
        </w:rPr>
        <w:fldChar w:fldCharType="end"/>
      </w:r>
    </w:p>
    <w:p w14:paraId="24C46A9A" w14:textId="227609A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MCVideo call initialization</w:t>
      </w:r>
      <w:r>
        <w:rPr>
          <w:noProof/>
        </w:rPr>
        <w:tab/>
      </w:r>
      <w:r>
        <w:rPr>
          <w:noProof/>
        </w:rPr>
        <w:fldChar w:fldCharType="begin" w:fldLock="1"/>
      </w:r>
      <w:r>
        <w:rPr>
          <w:noProof/>
        </w:rPr>
        <w:instrText xml:space="preserve"> PAGEREF _Toc171690318 \h </w:instrText>
      </w:r>
      <w:r>
        <w:rPr>
          <w:noProof/>
        </w:rPr>
      </w:r>
      <w:r>
        <w:rPr>
          <w:noProof/>
        </w:rPr>
        <w:fldChar w:fldCharType="separate"/>
      </w:r>
      <w:r>
        <w:rPr>
          <w:noProof/>
        </w:rPr>
        <w:t>87</w:t>
      </w:r>
      <w:r>
        <w:rPr>
          <w:noProof/>
        </w:rPr>
        <w:fldChar w:fldCharType="end"/>
      </w:r>
    </w:p>
    <w:p w14:paraId="1E3A611A" w14:textId="4C646FB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'Gr: Reception Idle'</w:t>
      </w:r>
      <w:r>
        <w:rPr>
          <w:noProof/>
        </w:rPr>
        <w:tab/>
      </w:r>
      <w:r>
        <w:rPr>
          <w:noProof/>
        </w:rPr>
        <w:fldChar w:fldCharType="begin" w:fldLock="1"/>
      </w:r>
      <w:r>
        <w:rPr>
          <w:noProof/>
        </w:rPr>
        <w:instrText xml:space="preserve"> PAGEREF _Toc171690319 \h </w:instrText>
      </w:r>
      <w:r>
        <w:rPr>
          <w:noProof/>
        </w:rPr>
      </w:r>
      <w:r>
        <w:rPr>
          <w:noProof/>
        </w:rPr>
        <w:fldChar w:fldCharType="separate"/>
      </w:r>
      <w:r>
        <w:rPr>
          <w:noProof/>
        </w:rPr>
        <w:t>87</w:t>
      </w:r>
      <w:r>
        <w:rPr>
          <w:noProof/>
        </w:rPr>
        <w:fldChar w:fldCharType="end"/>
      </w:r>
    </w:p>
    <w:p w14:paraId="40ABDD0A" w14:textId="5B52FF9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_Toc171690320 \h </w:instrText>
      </w:r>
      <w:r>
        <w:rPr>
          <w:noProof/>
        </w:rPr>
      </w:r>
      <w:r>
        <w:rPr>
          <w:noProof/>
        </w:rPr>
        <w:fldChar w:fldCharType="separate"/>
      </w:r>
      <w:r>
        <w:rPr>
          <w:noProof/>
        </w:rPr>
        <w:t>87</w:t>
      </w:r>
      <w:r>
        <w:rPr>
          <w:noProof/>
        </w:rPr>
        <w:fldChar w:fldCharType="end"/>
      </w:r>
    </w:p>
    <w:p w14:paraId="1C4BA41F" w14:textId="671446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the 'Gr: Reception Idle' state</w:t>
      </w:r>
      <w:r>
        <w:rPr>
          <w:noProof/>
        </w:rPr>
        <w:tab/>
      </w:r>
      <w:r>
        <w:rPr>
          <w:noProof/>
        </w:rPr>
        <w:fldChar w:fldCharType="begin" w:fldLock="1"/>
      </w:r>
      <w:r>
        <w:rPr>
          <w:noProof/>
        </w:rPr>
        <w:instrText xml:space="preserve"> PAGEREF _Toc171690321 \h </w:instrText>
      </w:r>
      <w:r>
        <w:rPr>
          <w:noProof/>
        </w:rPr>
      </w:r>
      <w:r>
        <w:rPr>
          <w:noProof/>
        </w:rPr>
        <w:fldChar w:fldCharType="separate"/>
      </w:r>
      <w:r>
        <w:rPr>
          <w:noProof/>
        </w:rPr>
        <w:t>87</w:t>
      </w:r>
      <w:r>
        <w:rPr>
          <w:noProof/>
        </w:rPr>
        <w:fldChar w:fldCharType="end"/>
      </w:r>
    </w:p>
    <w:p w14:paraId="1CE40AC9" w14:textId="05EB22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_Toc171690322 \h </w:instrText>
      </w:r>
      <w:r>
        <w:rPr>
          <w:noProof/>
        </w:rPr>
      </w:r>
      <w:r>
        <w:rPr>
          <w:noProof/>
        </w:rPr>
        <w:fldChar w:fldCharType="separate"/>
      </w:r>
      <w:r>
        <w:rPr>
          <w:noProof/>
        </w:rPr>
        <w:t>87</w:t>
      </w:r>
      <w:r>
        <w:rPr>
          <w:noProof/>
        </w:rPr>
        <w:fldChar w:fldCharType="end"/>
      </w:r>
    </w:p>
    <w:p w14:paraId="737E8C78" w14:textId="32EB36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Void</w:t>
      </w:r>
      <w:r>
        <w:rPr>
          <w:noProof/>
        </w:rPr>
        <w:tab/>
      </w:r>
      <w:r>
        <w:rPr>
          <w:noProof/>
        </w:rPr>
        <w:fldChar w:fldCharType="begin" w:fldLock="1"/>
      </w:r>
      <w:r>
        <w:rPr>
          <w:noProof/>
        </w:rPr>
        <w:instrText xml:space="preserve"> PAGEREF _Toc171690323 \h </w:instrText>
      </w:r>
      <w:r>
        <w:rPr>
          <w:noProof/>
        </w:rPr>
      </w:r>
      <w:r>
        <w:rPr>
          <w:noProof/>
        </w:rPr>
        <w:fldChar w:fldCharType="separate"/>
      </w:r>
      <w:r>
        <w:rPr>
          <w:noProof/>
        </w:rPr>
        <w:t>88</w:t>
      </w:r>
      <w:r>
        <w:rPr>
          <w:noProof/>
        </w:rPr>
        <w:fldChar w:fldCharType="end"/>
      </w:r>
    </w:p>
    <w:p w14:paraId="58DFD46C" w14:textId="1F59131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Timer T5 (</w:t>
      </w:r>
      <w:r w:rsidRPr="00351978">
        <w:rPr>
          <w:noProof/>
          <w:lang w:val="en-US"/>
        </w:rPr>
        <w:t xml:space="preserve">Reception </w:t>
      </w:r>
      <w:r>
        <w:rPr>
          <w:noProof/>
        </w:rPr>
        <w:t>Inactivity) expired</w:t>
      </w:r>
      <w:r>
        <w:rPr>
          <w:noProof/>
        </w:rPr>
        <w:tab/>
      </w:r>
      <w:r>
        <w:rPr>
          <w:noProof/>
        </w:rPr>
        <w:fldChar w:fldCharType="begin" w:fldLock="1"/>
      </w:r>
      <w:r>
        <w:rPr>
          <w:noProof/>
        </w:rPr>
        <w:instrText xml:space="preserve"> PAGEREF _Toc171690324 \h </w:instrText>
      </w:r>
      <w:r>
        <w:rPr>
          <w:noProof/>
        </w:rPr>
      </w:r>
      <w:r>
        <w:rPr>
          <w:noProof/>
        </w:rPr>
        <w:fldChar w:fldCharType="separate"/>
      </w:r>
      <w:r>
        <w:rPr>
          <w:noProof/>
        </w:rPr>
        <w:t>88</w:t>
      </w:r>
      <w:r>
        <w:rPr>
          <w:noProof/>
        </w:rPr>
        <w:fldChar w:fldCharType="end"/>
      </w:r>
    </w:p>
    <w:p w14:paraId="1DE524C1" w14:textId="64AD35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_Toc171690325 \h </w:instrText>
      </w:r>
      <w:r>
        <w:rPr>
          <w:noProof/>
        </w:rPr>
      </w:r>
      <w:r>
        <w:rPr>
          <w:noProof/>
        </w:rPr>
        <w:fldChar w:fldCharType="separate"/>
      </w:r>
      <w:r>
        <w:rPr>
          <w:noProof/>
        </w:rPr>
        <w:t>88</w:t>
      </w:r>
      <w:r>
        <w:rPr>
          <w:noProof/>
        </w:rPr>
        <w:fldChar w:fldCharType="end"/>
      </w:r>
    </w:p>
    <w:p w14:paraId="7ABFBAB4" w14:textId="3E748B3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RTP media (R: RTP media)</w:t>
      </w:r>
      <w:r>
        <w:rPr>
          <w:noProof/>
        </w:rPr>
        <w:tab/>
      </w:r>
      <w:r>
        <w:rPr>
          <w:noProof/>
        </w:rPr>
        <w:fldChar w:fldCharType="begin" w:fldLock="1"/>
      </w:r>
      <w:r>
        <w:rPr>
          <w:noProof/>
        </w:rPr>
        <w:instrText xml:space="preserve"> PAGEREF _Toc171690326 \h </w:instrText>
      </w:r>
      <w:r>
        <w:rPr>
          <w:noProof/>
        </w:rPr>
      </w:r>
      <w:r>
        <w:rPr>
          <w:noProof/>
        </w:rPr>
        <w:fldChar w:fldCharType="separate"/>
      </w:r>
      <w:r>
        <w:rPr>
          <w:noProof/>
        </w:rPr>
        <w:t>89</w:t>
      </w:r>
      <w:r>
        <w:rPr>
          <w:noProof/>
        </w:rPr>
        <w:fldChar w:fldCharType="end"/>
      </w:r>
    </w:p>
    <w:p w14:paraId="286A8D3E" w14:textId="5195329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Receive Transmission End Notify message (R: Transmission End Notify)</w:t>
      </w:r>
      <w:r>
        <w:rPr>
          <w:noProof/>
        </w:rPr>
        <w:tab/>
      </w:r>
      <w:r>
        <w:rPr>
          <w:noProof/>
        </w:rPr>
        <w:fldChar w:fldCharType="begin" w:fldLock="1"/>
      </w:r>
      <w:r>
        <w:rPr>
          <w:noProof/>
        </w:rPr>
        <w:instrText xml:space="preserve"> PAGEREF _Toc171690327 \h </w:instrText>
      </w:r>
      <w:r>
        <w:rPr>
          <w:noProof/>
        </w:rPr>
      </w:r>
      <w:r>
        <w:rPr>
          <w:noProof/>
        </w:rPr>
        <w:fldChar w:fldCharType="separate"/>
      </w:r>
      <w:r>
        <w:rPr>
          <w:noProof/>
        </w:rPr>
        <w:t>89</w:t>
      </w:r>
      <w:r>
        <w:rPr>
          <w:noProof/>
        </w:rPr>
        <w:fldChar w:fldCharType="end"/>
      </w:r>
    </w:p>
    <w:p w14:paraId="1AB9551F" w14:textId="4A2D75E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Timer T11(</w:t>
      </w:r>
      <w:r w:rsidRPr="00351978">
        <w:rPr>
          <w:noProof/>
          <w:lang w:val="en-US"/>
        </w:rPr>
        <w:t>Stream Reception Idle</w:t>
      </w:r>
      <w:r>
        <w:rPr>
          <w:noProof/>
        </w:rPr>
        <w:t>) expired</w:t>
      </w:r>
      <w:r>
        <w:rPr>
          <w:noProof/>
        </w:rPr>
        <w:tab/>
      </w:r>
      <w:r>
        <w:rPr>
          <w:noProof/>
        </w:rPr>
        <w:fldChar w:fldCharType="begin" w:fldLock="1"/>
      </w:r>
      <w:r>
        <w:rPr>
          <w:noProof/>
        </w:rPr>
        <w:instrText xml:space="preserve"> PAGEREF _Toc171690328 \h </w:instrText>
      </w:r>
      <w:r>
        <w:rPr>
          <w:noProof/>
        </w:rPr>
      </w:r>
      <w:r>
        <w:rPr>
          <w:noProof/>
        </w:rPr>
        <w:fldChar w:fldCharType="separate"/>
      </w:r>
      <w:r>
        <w:rPr>
          <w:noProof/>
        </w:rPr>
        <w:t>89</w:t>
      </w:r>
      <w:r>
        <w:rPr>
          <w:noProof/>
        </w:rPr>
        <w:fldChar w:fldCharType="end"/>
      </w:r>
    </w:p>
    <w:p w14:paraId="530358AF" w14:textId="17DD5DE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State: 'Gr: Reception accepted'</w:t>
      </w:r>
      <w:r>
        <w:rPr>
          <w:noProof/>
        </w:rPr>
        <w:tab/>
      </w:r>
      <w:r>
        <w:rPr>
          <w:noProof/>
        </w:rPr>
        <w:fldChar w:fldCharType="begin" w:fldLock="1"/>
      </w:r>
      <w:r>
        <w:rPr>
          <w:noProof/>
        </w:rPr>
        <w:instrText xml:space="preserve"> PAGEREF _Toc171690329 \h </w:instrText>
      </w:r>
      <w:r>
        <w:rPr>
          <w:noProof/>
        </w:rPr>
      </w:r>
      <w:r>
        <w:rPr>
          <w:noProof/>
        </w:rPr>
        <w:fldChar w:fldCharType="separate"/>
      </w:r>
      <w:r>
        <w:rPr>
          <w:noProof/>
        </w:rPr>
        <w:t>89</w:t>
      </w:r>
      <w:r>
        <w:rPr>
          <w:noProof/>
        </w:rPr>
        <w:fldChar w:fldCharType="end"/>
      </w:r>
    </w:p>
    <w:p w14:paraId="426E03EC" w14:textId="1AC865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_Toc171690330 \h </w:instrText>
      </w:r>
      <w:r>
        <w:rPr>
          <w:noProof/>
        </w:rPr>
      </w:r>
      <w:r>
        <w:rPr>
          <w:noProof/>
        </w:rPr>
        <w:fldChar w:fldCharType="separate"/>
      </w:r>
      <w:r>
        <w:rPr>
          <w:noProof/>
        </w:rPr>
        <w:t>89</w:t>
      </w:r>
      <w:r>
        <w:rPr>
          <w:noProof/>
        </w:rPr>
        <w:fldChar w:fldCharType="end"/>
      </w:r>
    </w:p>
    <w:p w14:paraId="1199401E" w14:textId="635D64F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Enter the 'Gr: Reception Accepted' state</w:t>
      </w:r>
      <w:r>
        <w:rPr>
          <w:noProof/>
        </w:rPr>
        <w:tab/>
      </w:r>
      <w:r>
        <w:rPr>
          <w:noProof/>
        </w:rPr>
        <w:fldChar w:fldCharType="begin" w:fldLock="1"/>
      </w:r>
      <w:r>
        <w:rPr>
          <w:noProof/>
        </w:rPr>
        <w:instrText xml:space="preserve"> PAGEREF _Toc171690331 \h </w:instrText>
      </w:r>
      <w:r>
        <w:rPr>
          <w:noProof/>
        </w:rPr>
      </w:r>
      <w:r>
        <w:rPr>
          <w:noProof/>
        </w:rPr>
        <w:fldChar w:fldCharType="separate"/>
      </w:r>
      <w:r>
        <w:rPr>
          <w:noProof/>
        </w:rPr>
        <w:t>89</w:t>
      </w:r>
      <w:r>
        <w:rPr>
          <w:noProof/>
        </w:rPr>
        <w:fldChar w:fldCharType="end"/>
      </w:r>
    </w:p>
    <w:p w14:paraId="3F3D6809" w14:textId="0BDB30C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6.3.6.4.3</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_Toc171690332 \h </w:instrText>
      </w:r>
      <w:r>
        <w:rPr>
          <w:noProof/>
        </w:rPr>
      </w:r>
      <w:r>
        <w:rPr>
          <w:noProof/>
        </w:rPr>
        <w:fldChar w:fldCharType="separate"/>
      </w:r>
      <w:r>
        <w:rPr>
          <w:noProof/>
        </w:rPr>
        <w:t>89</w:t>
      </w:r>
      <w:r>
        <w:rPr>
          <w:noProof/>
        </w:rPr>
        <w:fldChar w:fldCharType="end"/>
      </w:r>
    </w:p>
    <w:p w14:paraId="31CCF065" w14:textId="2956605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6.3.6.4.4</w:t>
      </w:r>
      <w:r>
        <w:rPr>
          <w:rFonts w:asciiTheme="minorHAnsi" w:eastAsiaTheme="minorEastAsia" w:hAnsiTheme="minorHAnsi" w:cstheme="minorBidi"/>
          <w:noProof/>
          <w:kern w:val="2"/>
          <w:sz w:val="22"/>
          <w:szCs w:val="22"/>
          <w:lang w:eastAsia="en-GB"/>
          <w14:ligatures w14:val="standardContextual"/>
        </w:rPr>
        <w:tab/>
      </w:r>
      <w:r>
        <w:rPr>
          <w:noProof/>
        </w:rPr>
        <w:t>Reception of Receive Media End Request message (R: Receive Media End Request)</w:t>
      </w:r>
      <w:r>
        <w:rPr>
          <w:noProof/>
        </w:rPr>
        <w:tab/>
      </w:r>
      <w:r>
        <w:rPr>
          <w:noProof/>
        </w:rPr>
        <w:fldChar w:fldCharType="begin" w:fldLock="1"/>
      </w:r>
      <w:r>
        <w:rPr>
          <w:noProof/>
        </w:rPr>
        <w:instrText xml:space="preserve"> PAGEREF _Toc171690333 \h </w:instrText>
      </w:r>
      <w:r>
        <w:rPr>
          <w:noProof/>
        </w:rPr>
      </w:r>
      <w:r>
        <w:rPr>
          <w:noProof/>
        </w:rPr>
        <w:fldChar w:fldCharType="separate"/>
      </w:r>
      <w:r>
        <w:rPr>
          <w:noProof/>
        </w:rPr>
        <w:t>90</w:t>
      </w:r>
      <w:r>
        <w:rPr>
          <w:noProof/>
        </w:rPr>
        <w:fldChar w:fldCharType="end"/>
      </w:r>
    </w:p>
    <w:p w14:paraId="1E2F2557" w14:textId="63C0445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6.3.6.4.5</w:t>
      </w:r>
      <w:r>
        <w:rPr>
          <w:rFonts w:asciiTheme="minorHAnsi" w:eastAsiaTheme="minorEastAsia" w:hAnsiTheme="minorHAnsi" w:cstheme="minorBidi"/>
          <w:noProof/>
          <w:kern w:val="2"/>
          <w:sz w:val="22"/>
          <w:szCs w:val="22"/>
          <w:lang w:eastAsia="en-GB"/>
          <w14:ligatures w14:val="standardContextual"/>
        </w:rPr>
        <w:tab/>
      </w:r>
      <w:r>
        <w:rPr>
          <w:noProof/>
        </w:rPr>
        <w:t>Reception of Receive Media End Response message (R: Receive Media End Response)</w:t>
      </w:r>
      <w:r>
        <w:rPr>
          <w:noProof/>
        </w:rPr>
        <w:tab/>
      </w:r>
      <w:r>
        <w:rPr>
          <w:noProof/>
        </w:rPr>
        <w:fldChar w:fldCharType="begin" w:fldLock="1"/>
      </w:r>
      <w:r>
        <w:rPr>
          <w:noProof/>
        </w:rPr>
        <w:instrText xml:space="preserve"> PAGEREF _Toc171690334 \h </w:instrText>
      </w:r>
      <w:r>
        <w:rPr>
          <w:noProof/>
        </w:rPr>
      </w:r>
      <w:r>
        <w:rPr>
          <w:noProof/>
        </w:rPr>
        <w:fldChar w:fldCharType="separate"/>
      </w:r>
      <w:r>
        <w:rPr>
          <w:noProof/>
        </w:rPr>
        <w:t>90</w:t>
      </w:r>
      <w:r>
        <w:rPr>
          <w:noProof/>
        </w:rPr>
        <w:fldChar w:fldCharType="end"/>
      </w:r>
    </w:p>
    <w:p w14:paraId="11B83B7F" w14:textId="48E646A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_Toc171690335 \h </w:instrText>
      </w:r>
      <w:r>
        <w:rPr>
          <w:noProof/>
        </w:rPr>
      </w:r>
      <w:r>
        <w:rPr>
          <w:noProof/>
        </w:rPr>
        <w:fldChar w:fldCharType="separate"/>
      </w:r>
      <w:r>
        <w:rPr>
          <w:noProof/>
        </w:rPr>
        <w:t>91</w:t>
      </w:r>
      <w:r>
        <w:rPr>
          <w:noProof/>
        </w:rPr>
        <w:fldChar w:fldCharType="end"/>
      </w:r>
    </w:p>
    <w:p w14:paraId="63CF3626" w14:textId="20F48AC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6.3.6.4.7</w:t>
      </w:r>
      <w:r>
        <w:rPr>
          <w:rFonts w:asciiTheme="minorHAnsi" w:eastAsiaTheme="minorEastAsia" w:hAnsiTheme="minorHAnsi" w:cstheme="minorBidi"/>
          <w:noProof/>
          <w:kern w:val="2"/>
          <w:sz w:val="22"/>
          <w:szCs w:val="22"/>
          <w:lang w:eastAsia="en-GB"/>
          <w14:ligatures w14:val="standardContextual"/>
        </w:rPr>
        <w:tab/>
      </w:r>
      <w:r>
        <w:rPr>
          <w:noProof/>
        </w:rPr>
        <w:t>Receive RTP media (R: RTP media)</w:t>
      </w:r>
      <w:r>
        <w:rPr>
          <w:noProof/>
        </w:rPr>
        <w:tab/>
      </w:r>
      <w:r>
        <w:rPr>
          <w:noProof/>
        </w:rPr>
        <w:fldChar w:fldCharType="begin" w:fldLock="1"/>
      </w:r>
      <w:r>
        <w:rPr>
          <w:noProof/>
        </w:rPr>
        <w:instrText xml:space="preserve"> PAGEREF _Toc171690336 \h </w:instrText>
      </w:r>
      <w:r>
        <w:rPr>
          <w:noProof/>
        </w:rPr>
      </w:r>
      <w:r>
        <w:rPr>
          <w:noProof/>
        </w:rPr>
        <w:fldChar w:fldCharType="separate"/>
      </w:r>
      <w:r>
        <w:rPr>
          <w:noProof/>
        </w:rPr>
        <w:t>91</w:t>
      </w:r>
      <w:r>
        <w:rPr>
          <w:noProof/>
        </w:rPr>
        <w:fldChar w:fldCharType="end"/>
      </w:r>
    </w:p>
    <w:p w14:paraId="1F5D46CB" w14:textId="100683F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6.3.6.4.8</w:t>
      </w:r>
      <w:r>
        <w:rPr>
          <w:rFonts w:asciiTheme="minorHAnsi" w:eastAsiaTheme="minorEastAsia" w:hAnsiTheme="minorHAnsi" w:cstheme="minorBidi"/>
          <w:noProof/>
          <w:kern w:val="2"/>
          <w:sz w:val="22"/>
          <w:szCs w:val="22"/>
          <w:lang w:eastAsia="en-GB"/>
          <w14:ligatures w14:val="standardContextual"/>
        </w:rPr>
        <w:tab/>
      </w:r>
      <w:r>
        <w:rPr>
          <w:noProof/>
        </w:rPr>
        <w:t>Timer T6 (Reception Granted) expires</w:t>
      </w:r>
      <w:r>
        <w:rPr>
          <w:noProof/>
        </w:rPr>
        <w:tab/>
      </w:r>
      <w:r>
        <w:rPr>
          <w:noProof/>
        </w:rPr>
        <w:fldChar w:fldCharType="begin" w:fldLock="1"/>
      </w:r>
      <w:r>
        <w:rPr>
          <w:noProof/>
        </w:rPr>
        <w:instrText xml:space="preserve"> PAGEREF _Toc171690337 \h </w:instrText>
      </w:r>
      <w:r>
        <w:rPr>
          <w:noProof/>
        </w:rPr>
      </w:r>
      <w:r>
        <w:rPr>
          <w:noProof/>
        </w:rPr>
        <w:fldChar w:fldCharType="separate"/>
      </w:r>
      <w:r>
        <w:rPr>
          <w:noProof/>
        </w:rPr>
        <w:t>91</w:t>
      </w:r>
      <w:r>
        <w:rPr>
          <w:noProof/>
        </w:rPr>
        <w:fldChar w:fldCharType="end"/>
      </w:r>
    </w:p>
    <w:p w14:paraId="58719E4E" w14:textId="5E74EE6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6.3.6.4.9</w:t>
      </w:r>
      <w:r>
        <w:rPr>
          <w:rFonts w:asciiTheme="minorHAnsi" w:eastAsiaTheme="minorEastAsia" w:hAnsiTheme="minorHAnsi" w:cstheme="minorBidi"/>
          <w:noProof/>
          <w:kern w:val="2"/>
          <w:sz w:val="22"/>
          <w:szCs w:val="22"/>
          <w:lang w:eastAsia="en-GB"/>
          <w14:ligatures w14:val="standardContextual"/>
        </w:rPr>
        <w:tab/>
      </w:r>
      <w:r>
        <w:rPr>
          <w:noProof/>
        </w:rPr>
        <w:t>Timer T6 (Reception Granted) expired N times</w:t>
      </w:r>
      <w:r>
        <w:rPr>
          <w:noProof/>
        </w:rPr>
        <w:tab/>
      </w:r>
      <w:r>
        <w:rPr>
          <w:noProof/>
        </w:rPr>
        <w:fldChar w:fldCharType="begin" w:fldLock="1"/>
      </w:r>
      <w:r>
        <w:rPr>
          <w:noProof/>
        </w:rPr>
        <w:instrText xml:space="preserve"> PAGEREF _Toc171690338 \h </w:instrText>
      </w:r>
      <w:r>
        <w:rPr>
          <w:noProof/>
        </w:rPr>
      </w:r>
      <w:r>
        <w:rPr>
          <w:noProof/>
        </w:rPr>
        <w:fldChar w:fldCharType="separate"/>
      </w:r>
      <w:r>
        <w:rPr>
          <w:noProof/>
        </w:rPr>
        <w:t>91</w:t>
      </w:r>
      <w:r>
        <w:rPr>
          <w:noProof/>
        </w:rPr>
        <w:fldChar w:fldCharType="end"/>
      </w:r>
    </w:p>
    <w:p w14:paraId="19D2F7E5" w14:textId="575A60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6.3.6.4.10</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_Toc171690339 \h </w:instrText>
      </w:r>
      <w:r>
        <w:rPr>
          <w:noProof/>
        </w:rPr>
      </w:r>
      <w:r>
        <w:rPr>
          <w:noProof/>
        </w:rPr>
        <w:fldChar w:fldCharType="separate"/>
      </w:r>
      <w:r>
        <w:rPr>
          <w:noProof/>
        </w:rPr>
        <w:t>91</w:t>
      </w:r>
      <w:r>
        <w:rPr>
          <w:noProof/>
        </w:rPr>
        <w:fldChar w:fldCharType="end"/>
      </w:r>
    </w:p>
    <w:p w14:paraId="4D7CD2B3" w14:textId="3B3994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w:t>
      </w:r>
      <w:r w:rsidRPr="00351978">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Receive Transmission End Notify message (R: Transmission End Notify)</w:t>
      </w:r>
      <w:r>
        <w:rPr>
          <w:noProof/>
        </w:rPr>
        <w:tab/>
      </w:r>
      <w:r>
        <w:rPr>
          <w:noProof/>
        </w:rPr>
        <w:fldChar w:fldCharType="begin" w:fldLock="1"/>
      </w:r>
      <w:r>
        <w:rPr>
          <w:noProof/>
        </w:rPr>
        <w:instrText xml:space="preserve"> PAGEREF _Toc171690340 \h </w:instrText>
      </w:r>
      <w:r>
        <w:rPr>
          <w:noProof/>
        </w:rPr>
      </w:r>
      <w:r>
        <w:rPr>
          <w:noProof/>
        </w:rPr>
        <w:fldChar w:fldCharType="separate"/>
      </w:r>
      <w:r>
        <w:rPr>
          <w:noProof/>
        </w:rPr>
        <w:t>92</w:t>
      </w:r>
      <w:r>
        <w:rPr>
          <w:noProof/>
        </w:rPr>
        <w:fldChar w:fldCharType="end"/>
      </w:r>
    </w:p>
    <w:p w14:paraId="48ABF3F2" w14:textId="36FF0B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6.3.6.4.12</w:t>
      </w:r>
      <w:r>
        <w:rPr>
          <w:rFonts w:asciiTheme="minorHAnsi" w:eastAsiaTheme="minorEastAsia" w:hAnsiTheme="minorHAnsi" w:cstheme="minorBidi"/>
          <w:noProof/>
          <w:kern w:val="2"/>
          <w:sz w:val="22"/>
          <w:szCs w:val="22"/>
          <w:lang w:eastAsia="en-GB"/>
          <w14:ligatures w14:val="standardContextual"/>
        </w:rPr>
        <w:tab/>
      </w:r>
      <w:r>
        <w:rPr>
          <w:noProof/>
        </w:rPr>
        <w:t xml:space="preserve">Timer T11(Stream Reception </w:t>
      </w:r>
      <w:r w:rsidRPr="00351978">
        <w:rPr>
          <w:noProof/>
          <w:lang w:val="en-IN"/>
        </w:rPr>
        <w:t>Idle</w:t>
      </w:r>
      <w:r>
        <w:rPr>
          <w:noProof/>
        </w:rPr>
        <w:t>) expired</w:t>
      </w:r>
      <w:r>
        <w:rPr>
          <w:noProof/>
        </w:rPr>
        <w:tab/>
      </w:r>
      <w:r>
        <w:rPr>
          <w:noProof/>
        </w:rPr>
        <w:fldChar w:fldCharType="begin" w:fldLock="1"/>
      </w:r>
      <w:r>
        <w:rPr>
          <w:noProof/>
        </w:rPr>
        <w:instrText xml:space="preserve"> PAGEREF _Toc171690341 \h </w:instrText>
      </w:r>
      <w:r>
        <w:rPr>
          <w:noProof/>
        </w:rPr>
      </w:r>
      <w:r>
        <w:rPr>
          <w:noProof/>
        </w:rPr>
        <w:fldChar w:fldCharType="separate"/>
      </w:r>
      <w:r>
        <w:rPr>
          <w:noProof/>
        </w:rPr>
        <w:t>92</w:t>
      </w:r>
      <w:r>
        <w:rPr>
          <w:noProof/>
        </w:rPr>
        <w:fldChar w:fldCharType="end"/>
      </w:r>
    </w:p>
    <w:p w14:paraId="07BA595E" w14:textId="0235C32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'Gr: Any state'</w:t>
      </w:r>
      <w:r>
        <w:rPr>
          <w:noProof/>
        </w:rPr>
        <w:tab/>
      </w:r>
      <w:r>
        <w:rPr>
          <w:noProof/>
        </w:rPr>
        <w:fldChar w:fldCharType="begin" w:fldLock="1"/>
      </w:r>
      <w:r>
        <w:rPr>
          <w:noProof/>
        </w:rPr>
        <w:instrText xml:space="preserve"> PAGEREF _Toc171690342 \h </w:instrText>
      </w:r>
      <w:r>
        <w:rPr>
          <w:noProof/>
        </w:rPr>
      </w:r>
      <w:r>
        <w:rPr>
          <w:noProof/>
        </w:rPr>
        <w:fldChar w:fldCharType="separate"/>
      </w:r>
      <w:r>
        <w:rPr>
          <w:noProof/>
        </w:rPr>
        <w:t>92</w:t>
      </w:r>
      <w:r>
        <w:rPr>
          <w:noProof/>
        </w:rPr>
        <w:fldChar w:fldCharType="end"/>
      </w:r>
    </w:p>
    <w:p w14:paraId="13032572" w14:textId="47D966A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_Toc171690343 \h </w:instrText>
      </w:r>
      <w:r>
        <w:rPr>
          <w:noProof/>
        </w:rPr>
      </w:r>
      <w:r>
        <w:rPr>
          <w:noProof/>
        </w:rPr>
        <w:fldChar w:fldCharType="separate"/>
      </w:r>
      <w:r>
        <w:rPr>
          <w:noProof/>
        </w:rPr>
        <w:t>92</w:t>
      </w:r>
      <w:r>
        <w:rPr>
          <w:noProof/>
        </w:rPr>
        <w:fldChar w:fldCharType="end"/>
      </w:r>
    </w:p>
    <w:p w14:paraId="7AC04606" w14:textId="3AA56FA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_Toc171690344 \h </w:instrText>
      </w:r>
      <w:r>
        <w:rPr>
          <w:noProof/>
        </w:rPr>
      </w:r>
      <w:r>
        <w:rPr>
          <w:noProof/>
        </w:rPr>
        <w:fldChar w:fldCharType="separate"/>
      </w:r>
      <w:r>
        <w:rPr>
          <w:noProof/>
        </w:rPr>
        <w:t>92</w:t>
      </w:r>
      <w:r>
        <w:rPr>
          <w:noProof/>
        </w:rPr>
        <w:fldChar w:fldCharType="end"/>
      </w:r>
    </w:p>
    <w:p w14:paraId="3D4B5C8D" w14:textId="6A70A6A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6.3.6.6</w:t>
      </w:r>
      <w:r>
        <w:rPr>
          <w:rFonts w:asciiTheme="minorHAnsi" w:eastAsiaTheme="minorEastAsia" w:hAnsiTheme="minorHAnsi" w:cstheme="minorBidi"/>
          <w:noProof/>
          <w:kern w:val="2"/>
          <w:sz w:val="22"/>
          <w:szCs w:val="22"/>
          <w:lang w:eastAsia="en-GB"/>
          <w14:ligatures w14:val="standardContextual"/>
        </w:rPr>
        <w:tab/>
      </w:r>
      <w:r>
        <w:rPr>
          <w:noProof/>
        </w:rPr>
        <w:t>State: 'Gr: Releasing'</w:t>
      </w:r>
      <w:r>
        <w:rPr>
          <w:noProof/>
        </w:rPr>
        <w:tab/>
      </w:r>
      <w:r>
        <w:rPr>
          <w:noProof/>
        </w:rPr>
        <w:fldChar w:fldCharType="begin" w:fldLock="1"/>
      </w:r>
      <w:r>
        <w:rPr>
          <w:noProof/>
        </w:rPr>
        <w:instrText xml:space="preserve"> PAGEREF _Toc171690345 \h </w:instrText>
      </w:r>
      <w:r>
        <w:rPr>
          <w:noProof/>
        </w:rPr>
      </w:r>
      <w:r>
        <w:rPr>
          <w:noProof/>
        </w:rPr>
        <w:fldChar w:fldCharType="separate"/>
      </w:r>
      <w:r>
        <w:rPr>
          <w:noProof/>
        </w:rPr>
        <w:t>93</w:t>
      </w:r>
      <w:r>
        <w:rPr>
          <w:noProof/>
        </w:rPr>
        <w:fldChar w:fldCharType="end"/>
      </w:r>
    </w:p>
    <w:p w14:paraId="0F2A572E" w14:textId="19424CB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_Toc171690346 \h </w:instrText>
      </w:r>
      <w:r>
        <w:rPr>
          <w:noProof/>
        </w:rPr>
      </w:r>
      <w:r>
        <w:rPr>
          <w:noProof/>
        </w:rPr>
        <w:fldChar w:fldCharType="separate"/>
      </w:r>
      <w:r>
        <w:rPr>
          <w:noProof/>
        </w:rPr>
        <w:t>93</w:t>
      </w:r>
      <w:r>
        <w:rPr>
          <w:noProof/>
        </w:rPr>
        <w:fldChar w:fldCharType="end"/>
      </w:r>
    </w:p>
    <w:p w14:paraId="665F3DE6" w14:textId="41433C2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_Toc171690347 \h </w:instrText>
      </w:r>
      <w:r>
        <w:rPr>
          <w:noProof/>
        </w:rPr>
      </w:r>
      <w:r>
        <w:rPr>
          <w:noProof/>
        </w:rPr>
        <w:fldChar w:fldCharType="separate"/>
      </w:r>
      <w:r>
        <w:rPr>
          <w:noProof/>
        </w:rPr>
        <w:t>93</w:t>
      </w:r>
      <w:r>
        <w:rPr>
          <w:noProof/>
        </w:rPr>
        <w:fldChar w:fldCharType="end"/>
      </w:r>
    </w:p>
    <w:p w14:paraId="6ED6979D" w14:textId="13AFA3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_Toc171690348 \h </w:instrText>
      </w:r>
      <w:r>
        <w:rPr>
          <w:noProof/>
        </w:rPr>
      </w:r>
      <w:r>
        <w:rPr>
          <w:noProof/>
        </w:rPr>
        <w:fldChar w:fldCharType="separate"/>
      </w:r>
      <w:r>
        <w:rPr>
          <w:noProof/>
        </w:rPr>
        <w:t>93</w:t>
      </w:r>
      <w:r>
        <w:rPr>
          <w:noProof/>
        </w:rPr>
        <w:fldChar w:fldCharType="end"/>
      </w:r>
    </w:p>
    <w:p w14:paraId="398353ED" w14:textId="7884D52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_Toc171690349 \h </w:instrText>
      </w:r>
      <w:r>
        <w:rPr>
          <w:noProof/>
        </w:rPr>
      </w:r>
      <w:r>
        <w:rPr>
          <w:noProof/>
        </w:rPr>
        <w:fldChar w:fldCharType="separate"/>
      </w:r>
      <w:r>
        <w:rPr>
          <w:noProof/>
        </w:rPr>
        <w:t>93</w:t>
      </w:r>
      <w:r>
        <w:rPr>
          <w:noProof/>
        </w:rPr>
        <w:fldChar w:fldCharType="end"/>
      </w:r>
    </w:p>
    <w:p w14:paraId="7E378888" w14:textId="322C36F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_Toc171690350 \h </w:instrText>
      </w:r>
      <w:r>
        <w:rPr>
          <w:noProof/>
        </w:rPr>
      </w:r>
      <w:r>
        <w:rPr>
          <w:noProof/>
        </w:rPr>
        <w:fldChar w:fldCharType="separate"/>
      </w:r>
      <w:r>
        <w:rPr>
          <w:noProof/>
        </w:rPr>
        <w:t>95</w:t>
      </w:r>
      <w:r>
        <w:rPr>
          <w:noProof/>
        </w:rPr>
        <w:fldChar w:fldCharType="end"/>
      </w:r>
    </w:p>
    <w:p w14:paraId="337DB6A7" w14:textId="5AE6817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_Toc171690351 \h </w:instrText>
      </w:r>
      <w:r>
        <w:rPr>
          <w:noProof/>
        </w:rPr>
      </w:r>
      <w:r>
        <w:rPr>
          <w:noProof/>
        </w:rPr>
        <w:fldChar w:fldCharType="separate"/>
      </w:r>
      <w:r>
        <w:rPr>
          <w:noProof/>
        </w:rPr>
        <w:t>95</w:t>
      </w:r>
      <w:r>
        <w:rPr>
          <w:noProof/>
        </w:rPr>
        <w:fldChar w:fldCharType="end"/>
      </w:r>
    </w:p>
    <w:p w14:paraId="78D4F836" w14:textId="38E584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_Toc171690352 \h </w:instrText>
      </w:r>
      <w:r>
        <w:rPr>
          <w:noProof/>
        </w:rPr>
      </w:r>
      <w:r>
        <w:rPr>
          <w:noProof/>
        </w:rPr>
        <w:fldChar w:fldCharType="separate"/>
      </w:r>
      <w:r>
        <w:rPr>
          <w:noProof/>
        </w:rPr>
        <w:t>95</w:t>
      </w:r>
      <w:r>
        <w:rPr>
          <w:noProof/>
        </w:rPr>
        <w:fldChar w:fldCharType="end"/>
      </w:r>
    </w:p>
    <w:p w14:paraId="1D431DC4" w14:textId="5D0FD25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State: 'U: not permitted to receive'</w:t>
      </w:r>
      <w:r>
        <w:rPr>
          <w:noProof/>
        </w:rPr>
        <w:tab/>
      </w:r>
      <w:r>
        <w:rPr>
          <w:noProof/>
        </w:rPr>
        <w:fldChar w:fldCharType="begin" w:fldLock="1"/>
      </w:r>
      <w:r>
        <w:rPr>
          <w:noProof/>
        </w:rPr>
        <w:instrText xml:space="preserve"> PAGEREF _Toc171690353 \h </w:instrText>
      </w:r>
      <w:r>
        <w:rPr>
          <w:noProof/>
        </w:rPr>
      </w:r>
      <w:r>
        <w:rPr>
          <w:noProof/>
        </w:rPr>
        <w:fldChar w:fldCharType="separate"/>
      </w:r>
      <w:r>
        <w:rPr>
          <w:noProof/>
        </w:rPr>
        <w:t>96</w:t>
      </w:r>
      <w:r>
        <w:rPr>
          <w:noProof/>
        </w:rPr>
        <w:fldChar w:fldCharType="end"/>
      </w:r>
    </w:p>
    <w:p w14:paraId="32D99C48" w14:textId="39CA15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_Toc171690354 \h </w:instrText>
      </w:r>
      <w:r>
        <w:rPr>
          <w:noProof/>
        </w:rPr>
      </w:r>
      <w:r>
        <w:rPr>
          <w:noProof/>
        </w:rPr>
        <w:fldChar w:fldCharType="separate"/>
      </w:r>
      <w:r>
        <w:rPr>
          <w:noProof/>
        </w:rPr>
        <w:t>96</w:t>
      </w:r>
      <w:r>
        <w:rPr>
          <w:noProof/>
        </w:rPr>
        <w:fldChar w:fldCharType="end"/>
      </w:r>
    </w:p>
    <w:p w14:paraId="614D32D9" w14:textId="3447BBF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to receive'</w:t>
      </w:r>
      <w:r>
        <w:rPr>
          <w:noProof/>
        </w:rPr>
        <w:tab/>
      </w:r>
      <w:r>
        <w:rPr>
          <w:noProof/>
        </w:rPr>
        <w:fldChar w:fldCharType="begin" w:fldLock="1"/>
      </w:r>
      <w:r>
        <w:rPr>
          <w:noProof/>
        </w:rPr>
        <w:instrText xml:space="preserve"> PAGEREF _Toc171690355 \h </w:instrText>
      </w:r>
      <w:r>
        <w:rPr>
          <w:noProof/>
        </w:rPr>
      </w:r>
      <w:r>
        <w:rPr>
          <w:noProof/>
        </w:rPr>
        <w:fldChar w:fldCharType="separate"/>
      </w:r>
      <w:r>
        <w:rPr>
          <w:noProof/>
        </w:rPr>
        <w:t>96</w:t>
      </w:r>
      <w:r>
        <w:rPr>
          <w:noProof/>
        </w:rPr>
        <w:fldChar w:fldCharType="end"/>
      </w:r>
    </w:p>
    <w:p w14:paraId="69A48D9D" w14:textId="7CBADE6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6.3.7.3.3</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_Toc171690356 \h </w:instrText>
      </w:r>
      <w:r>
        <w:rPr>
          <w:noProof/>
        </w:rPr>
      </w:r>
      <w:r>
        <w:rPr>
          <w:noProof/>
        </w:rPr>
        <w:fldChar w:fldCharType="separate"/>
      </w:r>
      <w:r>
        <w:rPr>
          <w:noProof/>
        </w:rPr>
        <w:t>96</w:t>
      </w:r>
      <w:r>
        <w:rPr>
          <w:noProof/>
        </w:rPr>
        <w:fldChar w:fldCharType="end"/>
      </w:r>
    </w:p>
    <w:p w14:paraId="68D9B79E" w14:textId="309F682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6.3.7.3.4</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_Toc171690357 \h </w:instrText>
      </w:r>
      <w:r>
        <w:rPr>
          <w:noProof/>
        </w:rPr>
      </w:r>
      <w:r>
        <w:rPr>
          <w:noProof/>
        </w:rPr>
        <w:fldChar w:fldCharType="separate"/>
      </w:r>
      <w:r>
        <w:rPr>
          <w:noProof/>
        </w:rPr>
        <w:t>97</w:t>
      </w:r>
      <w:r>
        <w:rPr>
          <w:noProof/>
        </w:rPr>
        <w:fldChar w:fldCharType="end"/>
      </w:r>
    </w:p>
    <w:p w14:paraId="036624B5" w14:textId="2C15C69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6.3.7.3.5</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Media Reception End Resonse)</w:t>
      </w:r>
      <w:r>
        <w:rPr>
          <w:noProof/>
        </w:rPr>
        <w:tab/>
      </w:r>
      <w:r>
        <w:rPr>
          <w:noProof/>
        </w:rPr>
        <w:fldChar w:fldCharType="begin" w:fldLock="1"/>
      </w:r>
      <w:r>
        <w:rPr>
          <w:noProof/>
        </w:rPr>
        <w:instrText xml:space="preserve"> PAGEREF _Toc171690358 \h </w:instrText>
      </w:r>
      <w:r>
        <w:rPr>
          <w:noProof/>
        </w:rPr>
      </w:r>
      <w:r>
        <w:rPr>
          <w:noProof/>
        </w:rPr>
        <w:fldChar w:fldCharType="separate"/>
      </w:r>
      <w:r>
        <w:rPr>
          <w:noProof/>
        </w:rPr>
        <w:t>97</w:t>
      </w:r>
      <w:r>
        <w:rPr>
          <w:noProof/>
        </w:rPr>
        <w:fldChar w:fldCharType="end"/>
      </w:r>
    </w:p>
    <w:p w14:paraId="009AF459" w14:textId="1F4DA9F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6.3.7.3.6</w:t>
      </w:r>
      <w:r>
        <w:rPr>
          <w:rFonts w:asciiTheme="minorHAnsi" w:eastAsiaTheme="minorEastAsia" w:hAnsiTheme="minorHAnsi" w:cstheme="minorBidi"/>
          <w:noProof/>
          <w:kern w:val="2"/>
          <w:sz w:val="22"/>
          <w:szCs w:val="22"/>
          <w:lang w:eastAsia="en-GB"/>
          <w14:ligatures w14:val="standardContextual"/>
        </w:rPr>
        <w:tab/>
      </w:r>
      <w:r>
        <w:rPr>
          <w:noProof/>
        </w:rPr>
        <w:t>Send Receive Media Response (Granted) message (S: Receive Media Response (Granted))</w:t>
      </w:r>
      <w:r>
        <w:rPr>
          <w:noProof/>
        </w:rPr>
        <w:tab/>
      </w:r>
      <w:r>
        <w:rPr>
          <w:noProof/>
        </w:rPr>
        <w:fldChar w:fldCharType="begin" w:fldLock="1"/>
      </w:r>
      <w:r>
        <w:rPr>
          <w:noProof/>
        </w:rPr>
        <w:instrText xml:space="preserve"> PAGEREF _Toc171690359 \h </w:instrText>
      </w:r>
      <w:r>
        <w:rPr>
          <w:noProof/>
        </w:rPr>
      </w:r>
      <w:r>
        <w:rPr>
          <w:noProof/>
        </w:rPr>
        <w:fldChar w:fldCharType="separate"/>
      </w:r>
      <w:r>
        <w:rPr>
          <w:noProof/>
        </w:rPr>
        <w:t>98</w:t>
      </w:r>
      <w:r>
        <w:rPr>
          <w:noProof/>
        </w:rPr>
        <w:fldChar w:fldCharType="end"/>
      </w:r>
    </w:p>
    <w:p w14:paraId="539C9D79" w14:textId="2002F39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6.3.7.3.7</w:t>
      </w:r>
      <w:r>
        <w:rPr>
          <w:rFonts w:asciiTheme="minorHAnsi" w:eastAsiaTheme="minorEastAsia" w:hAnsiTheme="minorHAnsi" w:cstheme="minorBidi"/>
          <w:noProof/>
          <w:kern w:val="2"/>
          <w:sz w:val="22"/>
          <w:szCs w:val="22"/>
          <w:lang w:eastAsia="en-GB"/>
          <w14:ligatures w14:val="standardContextual"/>
        </w:rPr>
        <w:tab/>
      </w:r>
      <w:r>
        <w:rPr>
          <w:noProof/>
        </w:rPr>
        <w:t>Send Transmission End Notify message (S: Transmission End Notify)</w:t>
      </w:r>
      <w:r>
        <w:rPr>
          <w:noProof/>
        </w:rPr>
        <w:tab/>
      </w:r>
      <w:r>
        <w:rPr>
          <w:noProof/>
        </w:rPr>
        <w:fldChar w:fldCharType="begin" w:fldLock="1"/>
      </w:r>
      <w:r>
        <w:rPr>
          <w:noProof/>
        </w:rPr>
        <w:instrText xml:space="preserve"> PAGEREF _Toc171690360 \h </w:instrText>
      </w:r>
      <w:r>
        <w:rPr>
          <w:noProof/>
        </w:rPr>
      </w:r>
      <w:r>
        <w:rPr>
          <w:noProof/>
        </w:rPr>
        <w:fldChar w:fldCharType="separate"/>
      </w:r>
      <w:r>
        <w:rPr>
          <w:noProof/>
        </w:rPr>
        <w:t>98</w:t>
      </w:r>
      <w:r>
        <w:rPr>
          <w:noProof/>
        </w:rPr>
        <w:fldChar w:fldCharType="end"/>
      </w:r>
    </w:p>
    <w:p w14:paraId="3A520C11" w14:textId="3BB0DC1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6.3.7.4</w:t>
      </w:r>
      <w:r>
        <w:rPr>
          <w:rFonts w:asciiTheme="minorHAnsi" w:eastAsiaTheme="minorEastAsia" w:hAnsiTheme="minorHAnsi" w:cstheme="minorBidi"/>
          <w:noProof/>
          <w:kern w:val="2"/>
          <w:sz w:val="22"/>
          <w:szCs w:val="22"/>
          <w:lang w:eastAsia="en-GB"/>
          <w14:ligatures w14:val="standardContextual"/>
        </w:rPr>
        <w:tab/>
      </w:r>
      <w:r>
        <w:rPr>
          <w:noProof/>
        </w:rPr>
        <w:t>State: 'U: permitted to receive'</w:t>
      </w:r>
      <w:r>
        <w:rPr>
          <w:noProof/>
        </w:rPr>
        <w:tab/>
      </w:r>
      <w:r>
        <w:rPr>
          <w:noProof/>
        </w:rPr>
        <w:fldChar w:fldCharType="begin" w:fldLock="1"/>
      </w:r>
      <w:r>
        <w:rPr>
          <w:noProof/>
        </w:rPr>
        <w:instrText xml:space="preserve"> PAGEREF _Toc171690361 \h </w:instrText>
      </w:r>
      <w:r>
        <w:rPr>
          <w:noProof/>
        </w:rPr>
      </w:r>
      <w:r>
        <w:rPr>
          <w:noProof/>
        </w:rPr>
        <w:fldChar w:fldCharType="separate"/>
      </w:r>
      <w:r>
        <w:rPr>
          <w:noProof/>
        </w:rPr>
        <w:t>98</w:t>
      </w:r>
      <w:r>
        <w:rPr>
          <w:noProof/>
        </w:rPr>
        <w:fldChar w:fldCharType="end"/>
      </w:r>
    </w:p>
    <w:p w14:paraId="78A5B6B3" w14:textId="4CD7A2A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_Toc171690362 \h </w:instrText>
      </w:r>
      <w:r>
        <w:rPr>
          <w:noProof/>
        </w:rPr>
      </w:r>
      <w:r>
        <w:rPr>
          <w:noProof/>
        </w:rPr>
        <w:fldChar w:fldCharType="separate"/>
      </w:r>
      <w:r>
        <w:rPr>
          <w:noProof/>
        </w:rPr>
        <w:t>98</w:t>
      </w:r>
      <w:r>
        <w:rPr>
          <w:noProof/>
        </w:rPr>
        <w:fldChar w:fldCharType="end"/>
      </w:r>
    </w:p>
    <w:p w14:paraId="085ED8A8" w14:textId="26D1246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6.3.7.4.2</w:t>
      </w:r>
      <w:r>
        <w:rPr>
          <w:rFonts w:asciiTheme="minorHAnsi" w:eastAsiaTheme="minorEastAsia" w:hAnsiTheme="minorHAnsi" w:cstheme="minorBidi"/>
          <w:noProof/>
          <w:kern w:val="2"/>
          <w:sz w:val="22"/>
          <w:szCs w:val="22"/>
          <w:lang w:eastAsia="en-GB"/>
          <w14:ligatures w14:val="standardContextual"/>
        </w:rPr>
        <w:tab/>
      </w:r>
      <w:r>
        <w:rPr>
          <w:noProof/>
        </w:rPr>
        <w:t>Enter state 'U: permitted to receive'</w:t>
      </w:r>
      <w:r>
        <w:rPr>
          <w:noProof/>
        </w:rPr>
        <w:tab/>
      </w:r>
      <w:r>
        <w:rPr>
          <w:noProof/>
        </w:rPr>
        <w:fldChar w:fldCharType="begin" w:fldLock="1"/>
      </w:r>
      <w:r>
        <w:rPr>
          <w:noProof/>
        </w:rPr>
        <w:instrText xml:space="preserve"> PAGEREF _Toc171690363 \h </w:instrText>
      </w:r>
      <w:r>
        <w:rPr>
          <w:noProof/>
        </w:rPr>
      </w:r>
      <w:r>
        <w:rPr>
          <w:noProof/>
        </w:rPr>
        <w:fldChar w:fldCharType="separate"/>
      </w:r>
      <w:r>
        <w:rPr>
          <w:noProof/>
        </w:rPr>
        <w:t>98</w:t>
      </w:r>
      <w:r>
        <w:rPr>
          <w:noProof/>
        </w:rPr>
        <w:fldChar w:fldCharType="end"/>
      </w:r>
    </w:p>
    <w:p w14:paraId="39AA609A" w14:textId="2EFD5D4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6.3.7.4.3</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_Toc171690364 \h </w:instrText>
      </w:r>
      <w:r>
        <w:rPr>
          <w:noProof/>
        </w:rPr>
      </w:r>
      <w:r>
        <w:rPr>
          <w:noProof/>
        </w:rPr>
        <w:fldChar w:fldCharType="separate"/>
      </w:r>
      <w:r>
        <w:rPr>
          <w:noProof/>
        </w:rPr>
        <w:t>98</w:t>
      </w:r>
      <w:r>
        <w:rPr>
          <w:noProof/>
        </w:rPr>
        <w:fldChar w:fldCharType="end"/>
      </w:r>
    </w:p>
    <w:p w14:paraId="5848B6EE" w14:textId="4F51030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6.3.7.4.4</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Request message (R: Media Reception End Request)</w:t>
      </w:r>
      <w:r>
        <w:rPr>
          <w:noProof/>
        </w:rPr>
        <w:tab/>
      </w:r>
      <w:r>
        <w:rPr>
          <w:noProof/>
        </w:rPr>
        <w:fldChar w:fldCharType="begin" w:fldLock="1"/>
      </w:r>
      <w:r>
        <w:rPr>
          <w:noProof/>
        </w:rPr>
        <w:instrText xml:space="preserve"> PAGEREF _Toc171690365 \h </w:instrText>
      </w:r>
      <w:r>
        <w:rPr>
          <w:noProof/>
        </w:rPr>
      </w:r>
      <w:r>
        <w:rPr>
          <w:noProof/>
        </w:rPr>
        <w:fldChar w:fldCharType="separate"/>
      </w:r>
      <w:r>
        <w:rPr>
          <w:noProof/>
        </w:rPr>
        <w:t>99</w:t>
      </w:r>
      <w:r>
        <w:rPr>
          <w:noProof/>
        </w:rPr>
        <w:fldChar w:fldCharType="end"/>
      </w:r>
    </w:p>
    <w:p w14:paraId="789EB122" w14:textId="535EFD4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6.3.7.4.5</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_Toc171690366 \h </w:instrText>
      </w:r>
      <w:r>
        <w:rPr>
          <w:noProof/>
        </w:rPr>
      </w:r>
      <w:r>
        <w:rPr>
          <w:noProof/>
        </w:rPr>
        <w:fldChar w:fldCharType="separate"/>
      </w:r>
      <w:r>
        <w:rPr>
          <w:noProof/>
        </w:rPr>
        <w:t>99</w:t>
      </w:r>
      <w:r>
        <w:rPr>
          <w:noProof/>
        </w:rPr>
        <w:fldChar w:fldCharType="end"/>
      </w:r>
    </w:p>
    <w:p w14:paraId="7AFE5C09" w14:textId="4F0B75C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6.3.7.4.6</w:t>
      </w:r>
      <w:r>
        <w:rPr>
          <w:rFonts w:asciiTheme="minorHAnsi" w:eastAsiaTheme="minorEastAsia" w:hAnsiTheme="minorHAnsi" w:cstheme="minorBidi"/>
          <w:noProof/>
          <w:kern w:val="2"/>
          <w:sz w:val="22"/>
          <w:szCs w:val="22"/>
          <w:lang w:eastAsia="en-GB"/>
          <w14:ligatures w14:val="standardContextual"/>
        </w:rPr>
        <w:tab/>
      </w:r>
      <w:r>
        <w:rPr>
          <w:noProof/>
        </w:rPr>
        <w:t>Send Media Reception Override Notify message (S: Media Reception Override Notify)</w:t>
      </w:r>
      <w:r>
        <w:rPr>
          <w:noProof/>
        </w:rPr>
        <w:tab/>
      </w:r>
      <w:r>
        <w:rPr>
          <w:noProof/>
        </w:rPr>
        <w:fldChar w:fldCharType="begin" w:fldLock="1"/>
      </w:r>
      <w:r>
        <w:rPr>
          <w:noProof/>
        </w:rPr>
        <w:instrText xml:space="preserve"> PAGEREF _Toc171690367 \h </w:instrText>
      </w:r>
      <w:r>
        <w:rPr>
          <w:noProof/>
        </w:rPr>
      </w:r>
      <w:r>
        <w:rPr>
          <w:noProof/>
        </w:rPr>
        <w:fldChar w:fldCharType="separate"/>
      </w:r>
      <w:r>
        <w:rPr>
          <w:noProof/>
        </w:rPr>
        <w:t>99</w:t>
      </w:r>
      <w:r>
        <w:rPr>
          <w:noProof/>
        </w:rPr>
        <w:fldChar w:fldCharType="end"/>
      </w:r>
    </w:p>
    <w:p w14:paraId="0B1DBAB0" w14:textId="787E504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6.3.7.4.7</w:t>
      </w:r>
      <w:r>
        <w:rPr>
          <w:rFonts w:asciiTheme="minorHAnsi" w:eastAsiaTheme="minorEastAsia" w:hAnsiTheme="minorHAnsi" w:cstheme="minorBidi"/>
          <w:noProof/>
          <w:kern w:val="2"/>
          <w:sz w:val="22"/>
          <w:szCs w:val="22"/>
          <w:lang w:eastAsia="en-GB"/>
          <w14:ligatures w14:val="standardContextual"/>
        </w:rPr>
        <w:tab/>
      </w:r>
      <w:r>
        <w:rPr>
          <w:noProof/>
        </w:rPr>
        <w:t>Send Transmission End Notify message (S: Transmission End Notify)</w:t>
      </w:r>
      <w:r>
        <w:rPr>
          <w:noProof/>
        </w:rPr>
        <w:tab/>
      </w:r>
      <w:r>
        <w:rPr>
          <w:noProof/>
        </w:rPr>
        <w:fldChar w:fldCharType="begin" w:fldLock="1"/>
      </w:r>
      <w:r>
        <w:rPr>
          <w:noProof/>
        </w:rPr>
        <w:instrText xml:space="preserve"> PAGEREF _Toc171690368 \h </w:instrText>
      </w:r>
      <w:r>
        <w:rPr>
          <w:noProof/>
        </w:rPr>
      </w:r>
      <w:r>
        <w:rPr>
          <w:noProof/>
        </w:rPr>
        <w:fldChar w:fldCharType="separate"/>
      </w:r>
      <w:r>
        <w:rPr>
          <w:noProof/>
        </w:rPr>
        <w:t>99</w:t>
      </w:r>
      <w:r>
        <w:rPr>
          <w:noProof/>
        </w:rPr>
        <w:fldChar w:fldCharType="end"/>
      </w:r>
    </w:p>
    <w:p w14:paraId="0E8F9754" w14:textId="1E63E2E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6.3.7.4.8</w:t>
      </w:r>
      <w:r>
        <w:rPr>
          <w:rFonts w:asciiTheme="minorHAnsi" w:eastAsiaTheme="minorEastAsia" w:hAnsiTheme="minorHAnsi" w:cstheme="minorBidi"/>
          <w:noProof/>
          <w:kern w:val="2"/>
          <w:sz w:val="22"/>
          <w:szCs w:val="22"/>
          <w:lang w:eastAsia="en-GB"/>
          <w14:ligatures w14:val="standardContextual"/>
        </w:rPr>
        <w:tab/>
      </w:r>
      <w:r>
        <w:rPr>
          <w:noProof/>
        </w:rPr>
        <w:t>Send Media Reception End Request message (S: Media Reception End Request)</w:t>
      </w:r>
      <w:r>
        <w:rPr>
          <w:noProof/>
        </w:rPr>
        <w:tab/>
      </w:r>
      <w:r>
        <w:rPr>
          <w:noProof/>
        </w:rPr>
        <w:fldChar w:fldCharType="begin" w:fldLock="1"/>
      </w:r>
      <w:r>
        <w:rPr>
          <w:noProof/>
        </w:rPr>
        <w:instrText xml:space="preserve"> PAGEREF _Toc171690369 \h </w:instrText>
      </w:r>
      <w:r>
        <w:rPr>
          <w:noProof/>
        </w:rPr>
      </w:r>
      <w:r>
        <w:rPr>
          <w:noProof/>
        </w:rPr>
        <w:fldChar w:fldCharType="separate"/>
      </w:r>
      <w:r>
        <w:rPr>
          <w:noProof/>
        </w:rPr>
        <w:t>100</w:t>
      </w:r>
      <w:r>
        <w:rPr>
          <w:noProof/>
        </w:rPr>
        <w:fldChar w:fldCharType="end"/>
      </w:r>
    </w:p>
    <w:p w14:paraId="35AD3D7E" w14:textId="50B9C9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6.3.7.4.9</w:t>
      </w:r>
      <w:r>
        <w:rPr>
          <w:rFonts w:asciiTheme="minorHAnsi" w:eastAsiaTheme="minorEastAsia" w:hAnsiTheme="minorHAnsi" w:cstheme="minorBidi"/>
          <w:noProof/>
          <w:kern w:val="2"/>
          <w:sz w:val="22"/>
          <w:szCs w:val="22"/>
          <w:lang w:eastAsia="en-GB"/>
          <w14:ligatures w14:val="standardContextual"/>
        </w:rPr>
        <w:tab/>
      </w:r>
      <w:r>
        <w:rPr>
          <w:noProof/>
        </w:rPr>
        <w:t>Send Media Reception End Response message (S: Media Reception End Response)</w:t>
      </w:r>
      <w:r>
        <w:rPr>
          <w:noProof/>
        </w:rPr>
        <w:tab/>
      </w:r>
      <w:r>
        <w:rPr>
          <w:noProof/>
        </w:rPr>
        <w:fldChar w:fldCharType="begin" w:fldLock="1"/>
      </w:r>
      <w:r>
        <w:rPr>
          <w:noProof/>
        </w:rPr>
        <w:instrText xml:space="preserve"> PAGEREF _Toc171690370 \h </w:instrText>
      </w:r>
      <w:r>
        <w:rPr>
          <w:noProof/>
        </w:rPr>
      </w:r>
      <w:r>
        <w:rPr>
          <w:noProof/>
        </w:rPr>
        <w:fldChar w:fldCharType="separate"/>
      </w:r>
      <w:r>
        <w:rPr>
          <w:noProof/>
        </w:rPr>
        <w:t>100</w:t>
      </w:r>
      <w:r>
        <w:rPr>
          <w:noProof/>
        </w:rPr>
        <w:fldChar w:fldCharType="end"/>
      </w:r>
    </w:p>
    <w:p w14:paraId="521CEBA8" w14:textId="7F28281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6.3.7.4.10</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_Toc171690371 \h </w:instrText>
      </w:r>
      <w:r>
        <w:rPr>
          <w:noProof/>
        </w:rPr>
      </w:r>
      <w:r>
        <w:rPr>
          <w:noProof/>
        </w:rPr>
        <w:fldChar w:fldCharType="separate"/>
      </w:r>
      <w:r>
        <w:rPr>
          <w:noProof/>
        </w:rPr>
        <w:t>100</w:t>
      </w:r>
      <w:r>
        <w:rPr>
          <w:noProof/>
        </w:rPr>
        <w:fldChar w:fldCharType="end"/>
      </w:r>
    </w:p>
    <w:p w14:paraId="3A89608D" w14:textId="4A62590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6.3.7.4.11</w:t>
      </w:r>
      <w:r>
        <w:rPr>
          <w:rFonts w:asciiTheme="minorHAnsi" w:eastAsiaTheme="minorEastAsia" w:hAnsiTheme="minorHAnsi" w:cstheme="minorBidi"/>
          <w:noProof/>
          <w:kern w:val="2"/>
          <w:sz w:val="22"/>
          <w:szCs w:val="22"/>
          <w:lang w:eastAsia="en-GB"/>
          <w14:ligatures w14:val="standardContextual"/>
        </w:rPr>
        <w:tab/>
      </w:r>
      <w:r>
        <w:rPr>
          <w:noProof/>
        </w:rPr>
        <w:t>Send Receive Media Response (Granted) message (S: Receive Media Response (Granted))</w:t>
      </w:r>
      <w:r>
        <w:rPr>
          <w:noProof/>
        </w:rPr>
        <w:tab/>
      </w:r>
      <w:r>
        <w:rPr>
          <w:noProof/>
        </w:rPr>
        <w:fldChar w:fldCharType="begin" w:fldLock="1"/>
      </w:r>
      <w:r>
        <w:rPr>
          <w:noProof/>
        </w:rPr>
        <w:instrText xml:space="preserve"> PAGEREF _Toc171690372 \h </w:instrText>
      </w:r>
      <w:r>
        <w:rPr>
          <w:noProof/>
        </w:rPr>
      </w:r>
      <w:r>
        <w:rPr>
          <w:noProof/>
        </w:rPr>
        <w:fldChar w:fldCharType="separate"/>
      </w:r>
      <w:r>
        <w:rPr>
          <w:noProof/>
        </w:rPr>
        <w:t>101</w:t>
      </w:r>
      <w:r>
        <w:rPr>
          <w:noProof/>
        </w:rPr>
        <w:fldChar w:fldCharType="end"/>
      </w:r>
    </w:p>
    <w:p w14:paraId="4349D6DE" w14:textId="18A6F4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6.3.7.4.12</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Media Reception End Response)</w:t>
      </w:r>
      <w:r>
        <w:rPr>
          <w:noProof/>
        </w:rPr>
        <w:tab/>
      </w:r>
      <w:r>
        <w:rPr>
          <w:noProof/>
        </w:rPr>
        <w:fldChar w:fldCharType="begin" w:fldLock="1"/>
      </w:r>
      <w:r>
        <w:rPr>
          <w:noProof/>
        </w:rPr>
        <w:instrText xml:space="preserve"> PAGEREF _Toc171690373 \h </w:instrText>
      </w:r>
      <w:r>
        <w:rPr>
          <w:noProof/>
        </w:rPr>
      </w:r>
      <w:r>
        <w:rPr>
          <w:noProof/>
        </w:rPr>
        <w:fldChar w:fldCharType="separate"/>
      </w:r>
      <w:r>
        <w:rPr>
          <w:noProof/>
        </w:rPr>
        <w:t>101</w:t>
      </w:r>
      <w:r>
        <w:rPr>
          <w:noProof/>
        </w:rPr>
        <w:fldChar w:fldCharType="end"/>
      </w:r>
    </w:p>
    <w:p w14:paraId="02C4CDBB" w14:textId="6E8A717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transmission control procedures</w:t>
      </w:r>
      <w:r>
        <w:rPr>
          <w:noProof/>
        </w:rPr>
        <w:tab/>
      </w:r>
      <w:r>
        <w:rPr>
          <w:noProof/>
        </w:rPr>
        <w:fldChar w:fldCharType="begin" w:fldLock="1"/>
      </w:r>
      <w:r>
        <w:rPr>
          <w:noProof/>
        </w:rPr>
        <w:instrText xml:space="preserve"> PAGEREF _Toc171690374 \h </w:instrText>
      </w:r>
      <w:r>
        <w:rPr>
          <w:noProof/>
        </w:rPr>
      </w:r>
      <w:r>
        <w:rPr>
          <w:noProof/>
        </w:rPr>
        <w:fldChar w:fldCharType="separate"/>
      </w:r>
      <w:r>
        <w:rPr>
          <w:noProof/>
        </w:rPr>
        <w:t>102</w:t>
      </w:r>
      <w:r>
        <w:rPr>
          <w:noProof/>
        </w:rPr>
        <w:fldChar w:fldCharType="end"/>
      </w:r>
    </w:p>
    <w:p w14:paraId="5315328F" w14:textId="3E3C9E2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_Toc171690375 \h </w:instrText>
      </w:r>
      <w:r>
        <w:rPr>
          <w:noProof/>
        </w:rPr>
      </w:r>
      <w:r>
        <w:rPr>
          <w:noProof/>
        </w:rPr>
        <w:fldChar w:fldCharType="separate"/>
      </w:r>
      <w:r>
        <w:rPr>
          <w:noProof/>
        </w:rPr>
        <w:t>102</w:t>
      </w:r>
      <w:r>
        <w:rPr>
          <w:noProof/>
        </w:rPr>
        <w:fldChar w:fldCharType="end"/>
      </w:r>
    </w:p>
    <w:p w14:paraId="6F41778F" w14:textId="12FA863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messages</w:t>
      </w:r>
      <w:r>
        <w:rPr>
          <w:noProof/>
        </w:rPr>
        <w:tab/>
      </w:r>
      <w:r>
        <w:rPr>
          <w:noProof/>
        </w:rPr>
        <w:fldChar w:fldCharType="begin" w:fldLock="1"/>
      </w:r>
      <w:r>
        <w:rPr>
          <w:noProof/>
        </w:rPr>
        <w:instrText xml:space="preserve"> PAGEREF _Toc171690376 \h </w:instrText>
      </w:r>
      <w:r>
        <w:rPr>
          <w:noProof/>
        </w:rPr>
      </w:r>
      <w:r>
        <w:rPr>
          <w:noProof/>
        </w:rPr>
        <w:fldChar w:fldCharType="separate"/>
      </w:r>
      <w:r>
        <w:rPr>
          <w:noProof/>
        </w:rPr>
        <w:t>102</w:t>
      </w:r>
      <w:r>
        <w:rPr>
          <w:noProof/>
        </w:rPr>
        <w:fldChar w:fldCharType="end"/>
      </w:r>
    </w:p>
    <w:p w14:paraId="3D94911A" w14:textId="6C00E0E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_Toc171690377 \h </w:instrText>
      </w:r>
      <w:r>
        <w:rPr>
          <w:noProof/>
        </w:rPr>
      </w:r>
      <w:r>
        <w:rPr>
          <w:noProof/>
        </w:rPr>
        <w:fldChar w:fldCharType="separate"/>
      </w:r>
      <w:r>
        <w:rPr>
          <w:noProof/>
        </w:rPr>
        <w:t>102</w:t>
      </w:r>
      <w:r>
        <w:rPr>
          <w:noProof/>
        </w:rPr>
        <w:fldChar w:fldCharType="end"/>
      </w:r>
    </w:p>
    <w:p w14:paraId="078F5882" w14:textId="0F4541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_Toc171690378 \h </w:instrText>
      </w:r>
      <w:r>
        <w:rPr>
          <w:noProof/>
        </w:rPr>
      </w:r>
      <w:r>
        <w:rPr>
          <w:noProof/>
        </w:rPr>
        <w:fldChar w:fldCharType="separate"/>
      </w:r>
      <w:r>
        <w:rPr>
          <w:noProof/>
        </w:rPr>
        <w:t>103</w:t>
      </w:r>
      <w:r>
        <w:rPr>
          <w:noProof/>
        </w:rPr>
        <w:fldChar w:fldCharType="end"/>
      </w:r>
    </w:p>
    <w:p w14:paraId="21432056" w14:textId="7C9D152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_Toc171690379 \h </w:instrText>
      </w:r>
      <w:r>
        <w:rPr>
          <w:noProof/>
        </w:rPr>
      </w:r>
      <w:r>
        <w:rPr>
          <w:noProof/>
        </w:rPr>
        <w:fldChar w:fldCharType="separate"/>
      </w:r>
      <w:r>
        <w:rPr>
          <w:noProof/>
        </w:rPr>
        <w:t>103</w:t>
      </w:r>
      <w:r>
        <w:rPr>
          <w:noProof/>
        </w:rPr>
        <w:fldChar w:fldCharType="end"/>
      </w:r>
    </w:p>
    <w:p w14:paraId="273C440F" w14:textId="5A4223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_Toc171690380 \h </w:instrText>
      </w:r>
      <w:r>
        <w:rPr>
          <w:noProof/>
        </w:rPr>
      </w:r>
      <w:r>
        <w:rPr>
          <w:noProof/>
        </w:rPr>
        <w:fldChar w:fldCharType="separate"/>
      </w:r>
      <w:r>
        <w:rPr>
          <w:noProof/>
        </w:rPr>
        <w:t>103</w:t>
      </w:r>
      <w:r>
        <w:rPr>
          <w:noProof/>
        </w:rPr>
        <w:fldChar w:fldCharType="end"/>
      </w:r>
    </w:p>
    <w:p w14:paraId="4E0BAB7F" w14:textId="015D000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_Toc171690381 \h </w:instrText>
      </w:r>
      <w:r>
        <w:rPr>
          <w:noProof/>
        </w:rPr>
      </w:r>
      <w:r>
        <w:rPr>
          <w:noProof/>
        </w:rPr>
        <w:fldChar w:fldCharType="separate"/>
      </w:r>
      <w:r>
        <w:rPr>
          <w:noProof/>
        </w:rPr>
        <w:t>103</w:t>
      </w:r>
      <w:r>
        <w:rPr>
          <w:noProof/>
        </w:rPr>
        <w:fldChar w:fldCharType="end"/>
      </w:r>
    </w:p>
    <w:p w14:paraId="30BEFBE2" w14:textId="2741E63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_Toc171690382 \h </w:instrText>
      </w:r>
      <w:r>
        <w:rPr>
          <w:noProof/>
        </w:rPr>
      </w:r>
      <w:r>
        <w:rPr>
          <w:noProof/>
        </w:rPr>
        <w:fldChar w:fldCharType="separate"/>
      </w:r>
      <w:r>
        <w:rPr>
          <w:noProof/>
        </w:rPr>
        <w:t>103</w:t>
      </w:r>
      <w:r>
        <w:rPr>
          <w:noProof/>
        </w:rPr>
        <w:fldChar w:fldCharType="end"/>
      </w:r>
    </w:p>
    <w:p w14:paraId="29D1D14A" w14:textId="5A856D7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_Toc171690383 \h </w:instrText>
      </w:r>
      <w:r>
        <w:rPr>
          <w:noProof/>
        </w:rPr>
      </w:r>
      <w:r>
        <w:rPr>
          <w:noProof/>
        </w:rPr>
        <w:fldChar w:fldCharType="separate"/>
      </w:r>
      <w:r>
        <w:rPr>
          <w:noProof/>
        </w:rPr>
        <w:t>104</w:t>
      </w:r>
      <w:r>
        <w:rPr>
          <w:noProof/>
        </w:rPr>
        <w:fldChar w:fldCharType="end"/>
      </w:r>
    </w:p>
    <w:p w14:paraId="7156C298" w14:textId="6C347FE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_Toc171690384 \h </w:instrText>
      </w:r>
      <w:r>
        <w:rPr>
          <w:noProof/>
        </w:rPr>
      </w:r>
      <w:r>
        <w:rPr>
          <w:noProof/>
        </w:rPr>
        <w:fldChar w:fldCharType="separate"/>
      </w:r>
      <w:r>
        <w:rPr>
          <w:noProof/>
        </w:rPr>
        <w:t>104</w:t>
      </w:r>
      <w:r>
        <w:rPr>
          <w:noProof/>
        </w:rPr>
        <w:fldChar w:fldCharType="end"/>
      </w:r>
    </w:p>
    <w:p w14:paraId="287442B2" w14:textId="112B22D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_Toc171690385 \h </w:instrText>
      </w:r>
      <w:r>
        <w:rPr>
          <w:noProof/>
        </w:rPr>
      </w:r>
      <w:r>
        <w:rPr>
          <w:noProof/>
        </w:rPr>
        <w:fldChar w:fldCharType="separate"/>
      </w:r>
      <w:r>
        <w:rPr>
          <w:noProof/>
        </w:rPr>
        <w:t>104</w:t>
      </w:r>
      <w:r>
        <w:rPr>
          <w:noProof/>
        </w:rPr>
        <w:fldChar w:fldCharType="end"/>
      </w:r>
    </w:p>
    <w:p w14:paraId="0F2F7BB6" w14:textId="2ADA26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MCVideo function (Step 1)</w:t>
      </w:r>
      <w:r>
        <w:rPr>
          <w:noProof/>
        </w:rPr>
        <w:tab/>
      </w:r>
      <w:r>
        <w:rPr>
          <w:noProof/>
        </w:rPr>
        <w:fldChar w:fldCharType="begin" w:fldLock="1"/>
      </w:r>
      <w:r>
        <w:rPr>
          <w:noProof/>
        </w:rPr>
        <w:instrText xml:space="preserve"> PAGEREF _Toc171690386 \h </w:instrText>
      </w:r>
      <w:r>
        <w:rPr>
          <w:noProof/>
        </w:rPr>
      </w:r>
      <w:r>
        <w:rPr>
          <w:noProof/>
        </w:rPr>
        <w:fldChar w:fldCharType="separate"/>
      </w:r>
      <w:r>
        <w:rPr>
          <w:noProof/>
        </w:rPr>
        <w:t>104</w:t>
      </w:r>
      <w:r>
        <w:rPr>
          <w:noProof/>
        </w:rPr>
        <w:fldChar w:fldCharType="end"/>
      </w:r>
    </w:p>
    <w:p w14:paraId="2BA9AED0" w14:textId="5F54F1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MCVideo function (Step 2)</w:t>
      </w:r>
      <w:r>
        <w:rPr>
          <w:noProof/>
        </w:rPr>
        <w:tab/>
      </w:r>
      <w:r>
        <w:rPr>
          <w:noProof/>
        </w:rPr>
        <w:fldChar w:fldCharType="begin" w:fldLock="1"/>
      </w:r>
      <w:r>
        <w:rPr>
          <w:noProof/>
        </w:rPr>
        <w:instrText xml:space="preserve"> PAGEREF _Toc171690387 \h </w:instrText>
      </w:r>
      <w:r>
        <w:rPr>
          <w:noProof/>
        </w:rPr>
      </w:r>
      <w:r>
        <w:rPr>
          <w:noProof/>
        </w:rPr>
        <w:fldChar w:fldCharType="separate"/>
      </w:r>
      <w:r>
        <w:rPr>
          <w:noProof/>
        </w:rPr>
        <w:t>105</w:t>
      </w:r>
      <w:r>
        <w:rPr>
          <w:noProof/>
        </w:rPr>
        <w:fldChar w:fldCharType="end"/>
      </w:r>
    </w:p>
    <w:p w14:paraId="27A43629" w14:textId="3722169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_Toc171690388 \h </w:instrText>
      </w:r>
      <w:r>
        <w:rPr>
          <w:noProof/>
        </w:rPr>
      </w:r>
      <w:r>
        <w:rPr>
          <w:noProof/>
        </w:rPr>
        <w:fldChar w:fldCharType="separate"/>
      </w:r>
      <w:r>
        <w:rPr>
          <w:noProof/>
        </w:rPr>
        <w:t>105</w:t>
      </w:r>
      <w:r>
        <w:rPr>
          <w:noProof/>
        </w:rPr>
        <w:fldChar w:fldCharType="end"/>
      </w:r>
    </w:p>
    <w:p w14:paraId="61BE7924" w14:textId="23A2E9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_Toc171690389 \h </w:instrText>
      </w:r>
      <w:r>
        <w:rPr>
          <w:noProof/>
        </w:rPr>
      </w:r>
      <w:r>
        <w:rPr>
          <w:noProof/>
        </w:rPr>
        <w:fldChar w:fldCharType="separate"/>
      </w:r>
      <w:r>
        <w:rPr>
          <w:noProof/>
        </w:rPr>
        <w:t>106</w:t>
      </w:r>
      <w:r>
        <w:rPr>
          <w:noProof/>
        </w:rPr>
        <w:fldChar w:fldCharType="end"/>
      </w:r>
    </w:p>
    <w:p w14:paraId="633A4766" w14:textId="770A1DC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_Toc171690390 \h </w:instrText>
      </w:r>
      <w:r>
        <w:rPr>
          <w:noProof/>
        </w:rPr>
      </w:r>
      <w:r>
        <w:rPr>
          <w:noProof/>
        </w:rPr>
        <w:fldChar w:fldCharType="separate"/>
      </w:r>
      <w:r>
        <w:rPr>
          <w:noProof/>
        </w:rPr>
        <w:t>106</w:t>
      </w:r>
      <w:r>
        <w:rPr>
          <w:noProof/>
        </w:rPr>
        <w:fldChar w:fldCharType="end"/>
      </w:r>
    </w:p>
    <w:p w14:paraId="4DD1EE6B" w14:textId="4483B0B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Transmission Request message</w:t>
      </w:r>
      <w:r>
        <w:rPr>
          <w:noProof/>
        </w:rPr>
        <w:tab/>
      </w:r>
      <w:r>
        <w:rPr>
          <w:noProof/>
        </w:rPr>
        <w:fldChar w:fldCharType="begin" w:fldLock="1"/>
      </w:r>
      <w:r>
        <w:rPr>
          <w:noProof/>
        </w:rPr>
        <w:instrText xml:space="preserve"> PAGEREF _Toc171690391 \h </w:instrText>
      </w:r>
      <w:r>
        <w:rPr>
          <w:noProof/>
        </w:rPr>
      </w:r>
      <w:r>
        <w:rPr>
          <w:noProof/>
        </w:rPr>
        <w:fldChar w:fldCharType="separate"/>
      </w:r>
      <w:r>
        <w:rPr>
          <w:noProof/>
        </w:rPr>
        <w:t>106</w:t>
      </w:r>
      <w:r>
        <w:rPr>
          <w:noProof/>
        </w:rPr>
        <w:fldChar w:fldCharType="end"/>
      </w:r>
    </w:p>
    <w:p w14:paraId="09B45AF6" w14:textId="5FDAC66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w:t>
      </w:r>
      <w:r>
        <w:rPr>
          <w:noProof/>
        </w:rPr>
        <w:tab/>
      </w:r>
      <w:r>
        <w:rPr>
          <w:noProof/>
        </w:rPr>
        <w:fldChar w:fldCharType="begin" w:fldLock="1"/>
      </w:r>
      <w:r>
        <w:rPr>
          <w:noProof/>
        </w:rPr>
        <w:instrText xml:space="preserve"> PAGEREF _Toc171690392 \h </w:instrText>
      </w:r>
      <w:r>
        <w:rPr>
          <w:noProof/>
        </w:rPr>
      </w:r>
      <w:r>
        <w:rPr>
          <w:noProof/>
        </w:rPr>
        <w:fldChar w:fldCharType="separate"/>
      </w:r>
      <w:r>
        <w:rPr>
          <w:noProof/>
        </w:rPr>
        <w:t>106</w:t>
      </w:r>
      <w:r>
        <w:rPr>
          <w:noProof/>
        </w:rPr>
        <w:fldChar w:fldCharType="end"/>
      </w:r>
    </w:p>
    <w:p w14:paraId="67124BE8" w14:textId="15BAD24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Queue Position Request message</w:t>
      </w:r>
      <w:r>
        <w:rPr>
          <w:noProof/>
        </w:rPr>
        <w:tab/>
      </w:r>
      <w:r>
        <w:rPr>
          <w:noProof/>
        </w:rPr>
        <w:fldChar w:fldCharType="begin" w:fldLock="1"/>
      </w:r>
      <w:r>
        <w:rPr>
          <w:noProof/>
        </w:rPr>
        <w:instrText xml:space="preserve"> PAGEREF _Toc171690393 \h </w:instrText>
      </w:r>
      <w:r>
        <w:rPr>
          <w:noProof/>
        </w:rPr>
      </w:r>
      <w:r>
        <w:rPr>
          <w:noProof/>
        </w:rPr>
        <w:fldChar w:fldCharType="separate"/>
      </w:r>
      <w:r>
        <w:rPr>
          <w:noProof/>
        </w:rPr>
        <w:t>107</w:t>
      </w:r>
      <w:r>
        <w:rPr>
          <w:noProof/>
        </w:rPr>
        <w:fldChar w:fldCharType="end"/>
      </w:r>
    </w:p>
    <w:p w14:paraId="43F6FA7E" w14:textId="3E28CAF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Ack message</w:t>
      </w:r>
      <w:r>
        <w:rPr>
          <w:noProof/>
        </w:rPr>
        <w:tab/>
      </w:r>
      <w:r>
        <w:rPr>
          <w:noProof/>
        </w:rPr>
        <w:fldChar w:fldCharType="begin" w:fldLock="1"/>
      </w:r>
      <w:r>
        <w:rPr>
          <w:noProof/>
        </w:rPr>
        <w:instrText xml:space="preserve"> PAGEREF _Toc171690394 \h </w:instrText>
      </w:r>
      <w:r>
        <w:rPr>
          <w:noProof/>
        </w:rPr>
      </w:r>
      <w:r>
        <w:rPr>
          <w:noProof/>
        </w:rPr>
        <w:fldChar w:fldCharType="separate"/>
      </w:r>
      <w:r>
        <w:rPr>
          <w:noProof/>
        </w:rPr>
        <w:t>107</w:t>
      </w:r>
      <w:r>
        <w:rPr>
          <w:noProof/>
        </w:rPr>
        <w:fldChar w:fldCharType="end"/>
      </w:r>
    </w:p>
    <w:p w14:paraId="74F48D3C" w14:textId="7A7C78C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w:t>
      </w:r>
      <w:r>
        <w:rPr>
          <w:noProof/>
        </w:rPr>
        <w:tab/>
      </w:r>
      <w:r>
        <w:rPr>
          <w:noProof/>
        </w:rPr>
        <w:fldChar w:fldCharType="begin" w:fldLock="1"/>
      </w:r>
      <w:r>
        <w:rPr>
          <w:noProof/>
        </w:rPr>
        <w:instrText xml:space="preserve"> PAGEREF _Toc171690395 \h </w:instrText>
      </w:r>
      <w:r>
        <w:rPr>
          <w:noProof/>
        </w:rPr>
      </w:r>
      <w:r>
        <w:rPr>
          <w:noProof/>
        </w:rPr>
        <w:fldChar w:fldCharType="separate"/>
      </w:r>
      <w:r>
        <w:rPr>
          <w:noProof/>
        </w:rPr>
        <w:t>107</w:t>
      </w:r>
      <w:r>
        <w:rPr>
          <w:noProof/>
        </w:rPr>
        <w:fldChar w:fldCharType="end"/>
      </w:r>
    </w:p>
    <w:p w14:paraId="64DB325A" w14:textId="7A94795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w:t>
      </w:r>
      <w:r>
        <w:rPr>
          <w:noProof/>
        </w:rPr>
        <w:tab/>
      </w:r>
      <w:r>
        <w:rPr>
          <w:noProof/>
        </w:rPr>
        <w:fldChar w:fldCharType="begin" w:fldLock="1"/>
      </w:r>
      <w:r>
        <w:rPr>
          <w:noProof/>
        </w:rPr>
        <w:instrText xml:space="preserve"> PAGEREF _Toc171690396 \h </w:instrText>
      </w:r>
      <w:r>
        <w:rPr>
          <w:noProof/>
        </w:rPr>
      </w:r>
      <w:r>
        <w:rPr>
          <w:noProof/>
        </w:rPr>
        <w:fldChar w:fldCharType="separate"/>
      </w:r>
      <w:r>
        <w:rPr>
          <w:noProof/>
        </w:rPr>
        <w:t>108</w:t>
      </w:r>
      <w:r>
        <w:rPr>
          <w:noProof/>
        </w:rPr>
        <w:fldChar w:fldCharType="end"/>
      </w:r>
    </w:p>
    <w:p w14:paraId="482794C4" w14:textId="752D91F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w:t>
      </w:r>
      <w:r>
        <w:rPr>
          <w:noProof/>
        </w:rPr>
        <w:tab/>
      </w:r>
      <w:r>
        <w:rPr>
          <w:noProof/>
        </w:rPr>
        <w:fldChar w:fldCharType="begin" w:fldLock="1"/>
      </w:r>
      <w:r>
        <w:rPr>
          <w:noProof/>
        </w:rPr>
        <w:instrText xml:space="preserve"> PAGEREF _Toc171690397 \h </w:instrText>
      </w:r>
      <w:r>
        <w:rPr>
          <w:noProof/>
        </w:rPr>
      </w:r>
      <w:r>
        <w:rPr>
          <w:noProof/>
        </w:rPr>
        <w:fldChar w:fldCharType="separate"/>
      </w:r>
      <w:r>
        <w:rPr>
          <w:noProof/>
        </w:rPr>
        <w:t>108</w:t>
      </w:r>
      <w:r>
        <w:rPr>
          <w:noProof/>
        </w:rPr>
        <w:fldChar w:fldCharType="end"/>
      </w:r>
    </w:p>
    <w:p w14:paraId="3182F686" w14:textId="5B73A7A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w:t>
      </w:r>
      <w:r>
        <w:rPr>
          <w:noProof/>
        </w:rPr>
        <w:tab/>
      </w:r>
      <w:r>
        <w:rPr>
          <w:noProof/>
        </w:rPr>
        <w:fldChar w:fldCharType="begin" w:fldLock="1"/>
      </w:r>
      <w:r>
        <w:rPr>
          <w:noProof/>
        </w:rPr>
        <w:instrText xml:space="preserve"> PAGEREF _Toc171690398 \h </w:instrText>
      </w:r>
      <w:r>
        <w:rPr>
          <w:noProof/>
        </w:rPr>
      </w:r>
      <w:r>
        <w:rPr>
          <w:noProof/>
        </w:rPr>
        <w:fldChar w:fldCharType="separate"/>
      </w:r>
      <w:r>
        <w:rPr>
          <w:noProof/>
        </w:rPr>
        <w:t>109</w:t>
      </w:r>
      <w:r>
        <w:rPr>
          <w:noProof/>
        </w:rPr>
        <w:fldChar w:fldCharType="end"/>
      </w:r>
    </w:p>
    <w:p w14:paraId="08384BEC" w14:textId="592A46F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w:t>
      </w:r>
      <w:r>
        <w:rPr>
          <w:noProof/>
        </w:rPr>
        <w:tab/>
      </w:r>
      <w:r>
        <w:rPr>
          <w:noProof/>
        </w:rPr>
        <w:fldChar w:fldCharType="begin" w:fldLock="1"/>
      </w:r>
      <w:r>
        <w:rPr>
          <w:noProof/>
        </w:rPr>
        <w:instrText xml:space="preserve"> PAGEREF _Toc171690399 \h </w:instrText>
      </w:r>
      <w:r>
        <w:rPr>
          <w:noProof/>
        </w:rPr>
      </w:r>
      <w:r>
        <w:rPr>
          <w:noProof/>
        </w:rPr>
        <w:fldChar w:fldCharType="separate"/>
      </w:r>
      <w:r>
        <w:rPr>
          <w:noProof/>
        </w:rPr>
        <w:t>110</w:t>
      </w:r>
      <w:r>
        <w:rPr>
          <w:noProof/>
        </w:rPr>
        <w:fldChar w:fldCharType="end"/>
      </w:r>
    </w:p>
    <w:p w14:paraId="72C55D05" w14:textId="0E3CA9E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Queue Position Info message</w:t>
      </w:r>
      <w:r>
        <w:rPr>
          <w:noProof/>
        </w:rPr>
        <w:tab/>
      </w:r>
      <w:r>
        <w:rPr>
          <w:noProof/>
        </w:rPr>
        <w:fldChar w:fldCharType="begin" w:fldLock="1"/>
      </w:r>
      <w:r>
        <w:rPr>
          <w:noProof/>
        </w:rPr>
        <w:instrText xml:space="preserve"> PAGEREF _Toc171690400 \h </w:instrText>
      </w:r>
      <w:r>
        <w:rPr>
          <w:noProof/>
        </w:rPr>
      </w:r>
      <w:r>
        <w:rPr>
          <w:noProof/>
        </w:rPr>
        <w:fldChar w:fldCharType="separate"/>
      </w:r>
      <w:r>
        <w:rPr>
          <w:noProof/>
        </w:rPr>
        <w:t>110</w:t>
      </w:r>
      <w:r>
        <w:rPr>
          <w:noProof/>
        </w:rPr>
        <w:fldChar w:fldCharType="end"/>
      </w:r>
    </w:p>
    <w:p w14:paraId="188E832D" w14:textId="254169F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MCVideo function</w:t>
      </w:r>
      <w:r>
        <w:rPr>
          <w:noProof/>
        </w:rPr>
        <w:tab/>
      </w:r>
      <w:r>
        <w:rPr>
          <w:noProof/>
        </w:rPr>
        <w:fldChar w:fldCharType="begin" w:fldLock="1"/>
      </w:r>
      <w:r>
        <w:rPr>
          <w:noProof/>
        </w:rPr>
        <w:instrText xml:space="preserve"> PAGEREF _Toc171690401 \h </w:instrText>
      </w:r>
      <w:r>
        <w:rPr>
          <w:noProof/>
        </w:rPr>
      </w:r>
      <w:r>
        <w:rPr>
          <w:noProof/>
        </w:rPr>
        <w:fldChar w:fldCharType="separate"/>
      </w:r>
      <w:r>
        <w:rPr>
          <w:noProof/>
        </w:rPr>
        <w:t>110</w:t>
      </w:r>
      <w:r>
        <w:rPr>
          <w:noProof/>
        </w:rPr>
        <w:fldChar w:fldCharType="end"/>
      </w:r>
    </w:p>
    <w:p w14:paraId="2E4B20A7" w14:textId="50B55FC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MCVideo client</w:t>
      </w:r>
      <w:r>
        <w:rPr>
          <w:noProof/>
        </w:rPr>
        <w:tab/>
      </w:r>
      <w:r>
        <w:rPr>
          <w:noProof/>
        </w:rPr>
        <w:fldChar w:fldCharType="begin" w:fldLock="1"/>
      </w:r>
      <w:r>
        <w:rPr>
          <w:noProof/>
        </w:rPr>
        <w:instrText xml:space="preserve"> PAGEREF _Toc171690402 \h </w:instrText>
      </w:r>
      <w:r>
        <w:rPr>
          <w:noProof/>
        </w:rPr>
      </w:r>
      <w:r>
        <w:rPr>
          <w:noProof/>
        </w:rPr>
        <w:fldChar w:fldCharType="separate"/>
      </w:r>
      <w:r>
        <w:rPr>
          <w:noProof/>
        </w:rPr>
        <w:t>111</w:t>
      </w:r>
      <w:r>
        <w:rPr>
          <w:noProof/>
        </w:rPr>
        <w:fldChar w:fldCharType="end"/>
      </w:r>
    </w:p>
    <w:p w14:paraId="13306F34" w14:textId="0116D97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1</w:t>
      </w:r>
      <w:r>
        <w:rPr>
          <w:noProof/>
        </w:rPr>
        <w:tab/>
      </w:r>
      <w:r>
        <w:rPr>
          <w:noProof/>
        </w:rPr>
        <w:fldChar w:fldCharType="begin" w:fldLock="1"/>
      </w:r>
      <w:r>
        <w:rPr>
          <w:noProof/>
        </w:rPr>
        <w:instrText xml:space="preserve"> PAGEREF _Toc171690403 \h </w:instrText>
      </w:r>
      <w:r>
        <w:rPr>
          <w:noProof/>
        </w:rPr>
      </w:r>
      <w:r>
        <w:rPr>
          <w:noProof/>
        </w:rPr>
        <w:fldChar w:fldCharType="separate"/>
      </w:r>
      <w:r>
        <w:rPr>
          <w:noProof/>
        </w:rPr>
        <w:t>111</w:t>
      </w:r>
      <w:r>
        <w:rPr>
          <w:noProof/>
        </w:rPr>
        <w:fldChar w:fldCharType="end"/>
      </w:r>
    </w:p>
    <w:p w14:paraId="4426CAC6" w14:textId="246C2DE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2</w:t>
      </w:r>
      <w:r>
        <w:rPr>
          <w:noProof/>
        </w:rPr>
        <w:tab/>
      </w:r>
      <w:r>
        <w:rPr>
          <w:noProof/>
        </w:rPr>
        <w:fldChar w:fldCharType="begin" w:fldLock="1"/>
      </w:r>
      <w:r>
        <w:rPr>
          <w:noProof/>
        </w:rPr>
        <w:instrText xml:space="preserve"> PAGEREF _Toc171690404 \h </w:instrText>
      </w:r>
      <w:r>
        <w:rPr>
          <w:noProof/>
        </w:rPr>
      </w:r>
      <w:r>
        <w:rPr>
          <w:noProof/>
        </w:rPr>
        <w:fldChar w:fldCharType="separate"/>
      </w:r>
      <w:r>
        <w:rPr>
          <w:noProof/>
        </w:rPr>
        <w:t>111</w:t>
      </w:r>
      <w:r>
        <w:rPr>
          <w:noProof/>
        </w:rPr>
        <w:fldChar w:fldCharType="end"/>
      </w:r>
    </w:p>
    <w:p w14:paraId="1F3DE034" w14:textId="6F175E9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_Toc171690405 \h </w:instrText>
      </w:r>
      <w:r>
        <w:rPr>
          <w:noProof/>
        </w:rPr>
      </w:r>
      <w:r>
        <w:rPr>
          <w:noProof/>
        </w:rPr>
        <w:fldChar w:fldCharType="separate"/>
      </w:r>
      <w:r>
        <w:rPr>
          <w:noProof/>
        </w:rPr>
        <w:t>111</w:t>
      </w:r>
      <w:r>
        <w:rPr>
          <w:noProof/>
        </w:rPr>
        <w:fldChar w:fldCharType="end"/>
      </w:r>
    </w:p>
    <w:p w14:paraId="23CEEF4D" w14:textId="06238B1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_Toc171690406 \h </w:instrText>
      </w:r>
      <w:r>
        <w:rPr>
          <w:noProof/>
        </w:rPr>
      </w:r>
      <w:r>
        <w:rPr>
          <w:noProof/>
        </w:rPr>
        <w:fldChar w:fldCharType="separate"/>
      </w:r>
      <w:r>
        <w:rPr>
          <w:noProof/>
        </w:rPr>
        <w:t>111</w:t>
      </w:r>
      <w:r>
        <w:rPr>
          <w:noProof/>
        </w:rPr>
        <w:fldChar w:fldCharType="end"/>
      </w:r>
    </w:p>
    <w:p w14:paraId="54BF3097" w14:textId="3C47E6E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_Toc171690407 \h </w:instrText>
      </w:r>
      <w:r>
        <w:rPr>
          <w:noProof/>
        </w:rPr>
      </w:r>
      <w:r>
        <w:rPr>
          <w:noProof/>
        </w:rPr>
        <w:fldChar w:fldCharType="separate"/>
      </w:r>
      <w:r>
        <w:rPr>
          <w:noProof/>
        </w:rPr>
        <w:t>111</w:t>
      </w:r>
      <w:r>
        <w:rPr>
          <w:noProof/>
        </w:rPr>
        <w:fldChar w:fldCharType="end"/>
      </w:r>
    </w:p>
    <w:p w14:paraId="45B805F8" w14:textId="5CC8A4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_Toc171690408 \h </w:instrText>
      </w:r>
      <w:r>
        <w:rPr>
          <w:noProof/>
        </w:rPr>
      </w:r>
      <w:r>
        <w:rPr>
          <w:noProof/>
        </w:rPr>
        <w:fldChar w:fldCharType="separate"/>
      </w:r>
      <w:r>
        <w:rPr>
          <w:noProof/>
        </w:rPr>
        <w:t>112</w:t>
      </w:r>
      <w:r>
        <w:rPr>
          <w:noProof/>
        </w:rPr>
        <w:fldChar w:fldCharType="end"/>
      </w:r>
    </w:p>
    <w:p w14:paraId="3FC9D143" w14:textId="5E0D34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_Toc171690409 \h </w:instrText>
      </w:r>
      <w:r>
        <w:rPr>
          <w:noProof/>
        </w:rPr>
      </w:r>
      <w:r>
        <w:rPr>
          <w:noProof/>
        </w:rPr>
        <w:fldChar w:fldCharType="separate"/>
      </w:r>
      <w:r>
        <w:rPr>
          <w:noProof/>
        </w:rPr>
        <w:t>112</w:t>
      </w:r>
      <w:r>
        <w:rPr>
          <w:noProof/>
        </w:rPr>
        <w:fldChar w:fldCharType="end"/>
      </w:r>
    </w:p>
    <w:p w14:paraId="3C6DCCD5" w14:textId="241AEEC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_Toc171690410 \h </w:instrText>
      </w:r>
      <w:r>
        <w:rPr>
          <w:noProof/>
        </w:rPr>
      </w:r>
      <w:r>
        <w:rPr>
          <w:noProof/>
        </w:rPr>
        <w:fldChar w:fldCharType="separate"/>
      </w:r>
      <w:r>
        <w:rPr>
          <w:noProof/>
        </w:rPr>
        <w:t>112</w:t>
      </w:r>
      <w:r>
        <w:rPr>
          <w:noProof/>
        </w:rPr>
        <w:fldChar w:fldCharType="end"/>
      </w:r>
    </w:p>
    <w:p w14:paraId="5B57EAE2" w14:textId="2BAF4E8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_Toc171690411 \h </w:instrText>
      </w:r>
      <w:r>
        <w:rPr>
          <w:noProof/>
        </w:rPr>
      </w:r>
      <w:r>
        <w:rPr>
          <w:noProof/>
        </w:rPr>
        <w:fldChar w:fldCharType="separate"/>
      </w:r>
      <w:r>
        <w:rPr>
          <w:noProof/>
        </w:rPr>
        <w:t>113</w:t>
      </w:r>
      <w:r>
        <w:rPr>
          <w:noProof/>
        </w:rPr>
        <w:fldChar w:fldCharType="end"/>
      </w:r>
    </w:p>
    <w:p w14:paraId="56DAC255" w14:textId="56D5735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_Toc171690412 \h </w:instrText>
      </w:r>
      <w:r>
        <w:rPr>
          <w:noProof/>
        </w:rPr>
      </w:r>
      <w:r>
        <w:rPr>
          <w:noProof/>
        </w:rPr>
        <w:fldChar w:fldCharType="separate"/>
      </w:r>
      <w:r>
        <w:rPr>
          <w:noProof/>
        </w:rPr>
        <w:t>113</w:t>
      </w:r>
      <w:r>
        <w:rPr>
          <w:noProof/>
        </w:rPr>
        <w:fldChar w:fldCharType="end"/>
      </w:r>
    </w:p>
    <w:p w14:paraId="215E15BE" w14:textId="05E649C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 (R: Transmission Idle)</w:t>
      </w:r>
      <w:r>
        <w:rPr>
          <w:noProof/>
        </w:rPr>
        <w:tab/>
      </w:r>
      <w:r>
        <w:rPr>
          <w:noProof/>
        </w:rPr>
        <w:fldChar w:fldCharType="begin" w:fldLock="1"/>
      </w:r>
      <w:r>
        <w:rPr>
          <w:noProof/>
        </w:rPr>
        <w:instrText xml:space="preserve"> PAGEREF _Toc171690413 \h </w:instrText>
      </w:r>
      <w:r>
        <w:rPr>
          <w:noProof/>
        </w:rPr>
      </w:r>
      <w:r>
        <w:rPr>
          <w:noProof/>
        </w:rPr>
        <w:fldChar w:fldCharType="separate"/>
      </w:r>
      <w:r>
        <w:rPr>
          <w:noProof/>
        </w:rPr>
        <w:t>113</w:t>
      </w:r>
      <w:r>
        <w:rPr>
          <w:noProof/>
        </w:rPr>
        <w:fldChar w:fldCharType="end"/>
      </w:r>
    </w:p>
    <w:p w14:paraId="3174CBDA" w14:textId="1CC8522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_Toc171690414 \h </w:instrText>
      </w:r>
      <w:r>
        <w:rPr>
          <w:noProof/>
        </w:rPr>
      </w:r>
      <w:r>
        <w:rPr>
          <w:noProof/>
        </w:rPr>
        <w:fldChar w:fldCharType="separate"/>
      </w:r>
      <w:r>
        <w:rPr>
          <w:noProof/>
        </w:rPr>
        <w:t>113</w:t>
      </w:r>
      <w:r>
        <w:rPr>
          <w:noProof/>
        </w:rPr>
        <w:fldChar w:fldCharType="end"/>
      </w:r>
    </w:p>
    <w:p w14:paraId="68BD3C04" w14:textId="161874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_Toc171690415 \h </w:instrText>
      </w:r>
      <w:r>
        <w:rPr>
          <w:noProof/>
        </w:rPr>
      </w:r>
      <w:r>
        <w:rPr>
          <w:noProof/>
        </w:rPr>
        <w:fldChar w:fldCharType="separate"/>
      </w:r>
      <w:r>
        <w:rPr>
          <w:noProof/>
        </w:rPr>
        <w:t>113</w:t>
      </w:r>
      <w:r>
        <w:rPr>
          <w:noProof/>
        </w:rPr>
        <w:fldChar w:fldCharType="end"/>
      </w:r>
    </w:p>
    <w:p w14:paraId="3EB44CC8" w14:textId="3E6A38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_Toc171690416 \h </w:instrText>
      </w:r>
      <w:r>
        <w:rPr>
          <w:noProof/>
        </w:rPr>
      </w:r>
      <w:r>
        <w:rPr>
          <w:noProof/>
        </w:rPr>
        <w:fldChar w:fldCharType="separate"/>
      </w:r>
      <w:r>
        <w:rPr>
          <w:noProof/>
        </w:rPr>
        <w:t>113</w:t>
      </w:r>
      <w:r>
        <w:rPr>
          <w:noProof/>
        </w:rPr>
        <w:fldChar w:fldCharType="end"/>
      </w:r>
    </w:p>
    <w:p w14:paraId="25F25AA4" w14:textId="10E0B03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 (R: Transmission Rejected)</w:t>
      </w:r>
      <w:r>
        <w:rPr>
          <w:noProof/>
        </w:rPr>
        <w:tab/>
      </w:r>
      <w:r>
        <w:rPr>
          <w:noProof/>
        </w:rPr>
        <w:fldChar w:fldCharType="begin" w:fldLock="1"/>
      </w:r>
      <w:r>
        <w:rPr>
          <w:noProof/>
        </w:rPr>
        <w:instrText xml:space="preserve"> PAGEREF _Toc171690417 \h </w:instrText>
      </w:r>
      <w:r>
        <w:rPr>
          <w:noProof/>
        </w:rPr>
      </w:r>
      <w:r>
        <w:rPr>
          <w:noProof/>
        </w:rPr>
        <w:fldChar w:fldCharType="separate"/>
      </w:r>
      <w:r>
        <w:rPr>
          <w:noProof/>
        </w:rPr>
        <w:t>113</w:t>
      </w:r>
      <w:r>
        <w:rPr>
          <w:noProof/>
        </w:rPr>
        <w:fldChar w:fldCharType="end"/>
      </w:r>
    </w:p>
    <w:p w14:paraId="5D8C1214" w14:textId="0AFDD4D7"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6.5.5.3.7</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Info message (R: Queue Position Info)</w:t>
      </w:r>
      <w:r w:rsidRPr="00C82F8D">
        <w:rPr>
          <w:noProof/>
          <w:lang w:val="fr-FR"/>
        </w:rPr>
        <w:tab/>
      </w:r>
      <w:r>
        <w:rPr>
          <w:noProof/>
        </w:rPr>
        <w:fldChar w:fldCharType="begin" w:fldLock="1"/>
      </w:r>
      <w:r w:rsidRPr="00C82F8D">
        <w:rPr>
          <w:noProof/>
          <w:lang w:val="fr-FR"/>
        </w:rPr>
        <w:instrText xml:space="preserve"> PAGEREF _Toc171690418 \h </w:instrText>
      </w:r>
      <w:r>
        <w:rPr>
          <w:noProof/>
        </w:rPr>
      </w:r>
      <w:r>
        <w:rPr>
          <w:noProof/>
        </w:rPr>
        <w:fldChar w:fldCharType="separate"/>
      </w:r>
      <w:r w:rsidRPr="00C82F8D">
        <w:rPr>
          <w:noProof/>
          <w:lang w:val="fr-FR"/>
        </w:rPr>
        <w:t>114</w:t>
      </w:r>
      <w:r>
        <w:rPr>
          <w:noProof/>
        </w:rPr>
        <w:fldChar w:fldCharType="end"/>
      </w:r>
    </w:p>
    <w:p w14:paraId="619E7490" w14:textId="45311980"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6.5.5.3.8</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Request message (R: Queue Position Request)</w:t>
      </w:r>
      <w:r w:rsidRPr="00C82F8D">
        <w:rPr>
          <w:noProof/>
          <w:lang w:val="fr-FR"/>
        </w:rPr>
        <w:tab/>
      </w:r>
      <w:r>
        <w:rPr>
          <w:noProof/>
        </w:rPr>
        <w:fldChar w:fldCharType="begin" w:fldLock="1"/>
      </w:r>
      <w:r w:rsidRPr="00C82F8D">
        <w:rPr>
          <w:noProof/>
          <w:lang w:val="fr-FR"/>
        </w:rPr>
        <w:instrText xml:space="preserve"> PAGEREF _Toc171690419 \h </w:instrText>
      </w:r>
      <w:r>
        <w:rPr>
          <w:noProof/>
        </w:rPr>
      </w:r>
      <w:r>
        <w:rPr>
          <w:noProof/>
        </w:rPr>
        <w:fldChar w:fldCharType="separate"/>
      </w:r>
      <w:r w:rsidRPr="00C82F8D">
        <w:rPr>
          <w:noProof/>
          <w:lang w:val="fr-FR"/>
        </w:rPr>
        <w:t>114</w:t>
      </w:r>
      <w:r>
        <w:rPr>
          <w:noProof/>
        </w:rPr>
        <w:fldChar w:fldCharType="end"/>
      </w:r>
    </w:p>
    <w:p w14:paraId="16EA965A" w14:textId="20808A4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_Toc171690420 \h </w:instrText>
      </w:r>
      <w:r>
        <w:rPr>
          <w:noProof/>
        </w:rPr>
      </w:r>
      <w:r>
        <w:rPr>
          <w:noProof/>
        </w:rPr>
        <w:fldChar w:fldCharType="separate"/>
      </w:r>
      <w:r>
        <w:rPr>
          <w:noProof/>
        </w:rPr>
        <w:t>114</w:t>
      </w:r>
      <w:r>
        <w:rPr>
          <w:noProof/>
        </w:rPr>
        <w:fldChar w:fldCharType="end"/>
      </w:r>
    </w:p>
    <w:p w14:paraId="4096AC99" w14:textId="15A4B13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_Toc171690421 \h </w:instrText>
      </w:r>
      <w:r>
        <w:rPr>
          <w:noProof/>
        </w:rPr>
      </w:r>
      <w:r>
        <w:rPr>
          <w:noProof/>
        </w:rPr>
        <w:fldChar w:fldCharType="separate"/>
      </w:r>
      <w:r>
        <w:rPr>
          <w:noProof/>
        </w:rPr>
        <w:t>114</w:t>
      </w:r>
      <w:r>
        <w:rPr>
          <w:noProof/>
        </w:rPr>
        <w:fldChar w:fldCharType="end"/>
      </w:r>
    </w:p>
    <w:p w14:paraId="6F68425F" w14:textId="391D5F0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_Toc171690422 \h </w:instrText>
      </w:r>
      <w:r>
        <w:rPr>
          <w:noProof/>
        </w:rPr>
      </w:r>
      <w:r>
        <w:rPr>
          <w:noProof/>
        </w:rPr>
        <w:fldChar w:fldCharType="separate"/>
      </w:r>
      <w:r>
        <w:rPr>
          <w:noProof/>
        </w:rPr>
        <w:t>115</w:t>
      </w:r>
      <w:r>
        <w:rPr>
          <w:noProof/>
        </w:rPr>
        <w:fldChar w:fldCharType="end"/>
      </w:r>
    </w:p>
    <w:p w14:paraId="0DC719B8" w14:textId="4C759BE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_Toc171690423 \h </w:instrText>
      </w:r>
      <w:r>
        <w:rPr>
          <w:noProof/>
        </w:rPr>
      </w:r>
      <w:r>
        <w:rPr>
          <w:noProof/>
        </w:rPr>
        <w:fldChar w:fldCharType="separate"/>
      </w:r>
      <w:r>
        <w:rPr>
          <w:noProof/>
        </w:rPr>
        <w:t>115</w:t>
      </w:r>
      <w:r>
        <w:rPr>
          <w:noProof/>
        </w:rPr>
        <w:fldChar w:fldCharType="end"/>
      </w:r>
    </w:p>
    <w:p w14:paraId="2A326E34" w14:textId="40B523B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_Toc171690424 \h </w:instrText>
      </w:r>
      <w:r>
        <w:rPr>
          <w:noProof/>
        </w:rPr>
      </w:r>
      <w:r>
        <w:rPr>
          <w:noProof/>
        </w:rPr>
        <w:fldChar w:fldCharType="separate"/>
      </w:r>
      <w:r>
        <w:rPr>
          <w:noProof/>
        </w:rPr>
        <w:t>115</w:t>
      </w:r>
      <w:r>
        <w:rPr>
          <w:noProof/>
        </w:rPr>
        <w:fldChar w:fldCharType="end"/>
      </w:r>
    </w:p>
    <w:p w14:paraId="6BBA89DE" w14:textId="3D0DF3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_Toc171690425 \h </w:instrText>
      </w:r>
      <w:r>
        <w:rPr>
          <w:noProof/>
        </w:rPr>
      </w:r>
      <w:r>
        <w:rPr>
          <w:noProof/>
        </w:rPr>
        <w:fldChar w:fldCharType="separate"/>
      </w:r>
      <w:r>
        <w:rPr>
          <w:noProof/>
        </w:rPr>
        <w:t>115</w:t>
      </w:r>
      <w:r>
        <w:rPr>
          <w:noProof/>
        </w:rPr>
        <w:fldChar w:fldCharType="end"/>
      </w:r>
    </w:p>
    <w:p w14:paraId="6E4806B4" w14:textId="21D032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w:t>
      </w:r>
      <w:r>
        <w:rPr>
          <w:noProof/>
        </w:rPr>
        <w:tab/>
      </w:r>
      <w:r>
        <w:rPr>
          <w:noProof/>
        </w:rPr>
        <w:fldChar w:fldCharType="begin" w:fldLock="1"/>
      </w:r>
      <w:r>
        <w:rPr>
          <w:noProof/>
        </w:rPr>
        <w:instrText xml:space="preserve"> PAGEREF _Toc171690426 \h </w:instrText>
      </w:r>
      <w:r>
        <w:rPr>
          <w:noProof/>
        </w:rPr>
      </w:r>
      <w:r>
        <w:rPr>
          <w:noProof/>
        </w:rPr>
        <w:fldChar w:fldCharType="separate"/>
      </w:r>
      <w:r>
        <w:rPr>
          <w:noProof/>
        </w:rPr>
        <w:t>115</w:t>
      </w:r>
      <w:r>
        <w:rPr>
          <w:noProof/>
        </w:rPr>
        <w:fldChar w:fldCharType="end"/>
      </w:r>
    </w:p>
    <w:p w14:paraId="5C36075F" w14:textId="70613EA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Transmission Ack message</w:t>
      </w:r>
      <w:r>
        <w:rPr>
          <w:noProof/>
        </w:rPr>
        <w:tab/>
      </w:r>
      <w:r>
        <w:rPr>
          <w:noProof/>
        </w:rPr>
        <w:fldChar w:fldCharType="begin" w:fldLock="1"/>
      </w:r>
      <w:r>
        <w:rPr>
          <w:noProof/>
        </w:rPr>
        <w:instrText xml:space="preserve"> PAGEREF _Toc171690427 \h </w:instrText>
      </w:r>
      <w:r>
        <w:rPr>
          <w:noProof/>
        </w:rPr>
      </w:r>
      <w:r>
        <w:rPr>
          <w:noProof/>
        </w:rPr>
        <w:fldChar w:fldCharType="separate"/>
      </w:r>
      <w:r>
        <w:rPr>
          <w:noProof/>
        </w:rPr>
        <w:t>115</w:t>
      </w:r>
      <w:r>
        <w:rPr>
          <w:noProof/>
        </w:rPr>
        <w:fldChar w:fldCharType="end"/>
      </w:r>
    </w:p>
    <w:p w14:paraId="1FC5BB94" w14:textId="6C8819E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w:t>
      </w:r>
      <w:r>
        <w:rPr>
          <w:noProof/>
        </w:rPr>
        <w:tab/>
      </w:r>
      <w:r>
        <w:rPr>
          <w:noProof/>
        </w:rPr>
        <w:fldChar w:fldCharType="begin" w:fldLock="1"/>
      </w:r>
      <w:r>
        <w:rPr>
          <w:noProof/>
        </w:rPr>
        <w:instrText xml:space="preserve"> PAGEREF _Toc171690428 \h </w:instrText>
      </w:r>
      <w:r>
        <w:rPr>
          <w:noProof/>
        </w:rPr>
      </w:r>
      <w:r>
        <w:rPr>
          <w:noProof/>
        </w:rPr>
        <w:fldChar w:fldCharType="separate"/>
      </w:r>
      <w:r>
        <w:rPr>
          <w:noProof/>
        </w:rPr>
        <w:t>116</w:t>
      </w:r>
      <w:r>
        <w:rPr>
          <w:noProof/>
        </w:rPr>
        <w:fldChar w:fldCharType="end"/>
      </w:r>
    </w:p>
    <w:p w14:paraId="7FB9DE19" w14:textId="0C9EB09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w:t>
      </w:r>
      <w:r>
        <w:rPr>
          <w:noProof/>
        </w:rPr>
        <w:tab/>
      </w:r>
      <w:r>
        <w:rPr>
          <w:noProof/>
        </w:rPr>
        <w:fldChar w:fldCharType="begin" w:fldLock="1"/>
      </w:r>
      <w:r>
        <w:rPr>
          <w:noProof/>
        </w:rPr>
        <w:instrText xml:space="preserve"> PAGEREF _Toc171690429 \h </w:instrText>
      </w:r>
      <w:r>
        <w:rPr>
          <w:noProof/>
        </w:rPr>
      </w:r>
      <w:r>
        <w:rPr>
          <w:noProof/>
        </w:rPr>
        <w:fldChar w:fldCharType="separate"/>
      </w:r>
      <w:r>
        <w:rPr>
          <w:noProof/>
        </w:rPr>
        <w:t>116</w:t>
      </w:r>
      <w:r>
        <w:rPr>
          <w:noProof/>
        </w:rPr>
        <w:fldChar w:fldCharType="end"/>
      </w:r>
    </w:p>
    <w:p w14:paraId="188A7446" w14:textId="0CDA0BD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w:t>
      </w:r>
      <w:r>
        <w:rPr>
          <w:noProof/>
        </w:rPr>
        <w:tab/>
      </w:r>
      <w:r>
        <w:rPr>
          <w:noProof/>
        </w:rPr>
        <w:fldChar w:fldCharType="begin" w:fldLock="1"/>
      </w:r>
      <w:r>
        <w:rPr>
          <w:noProof/>
        </w:rPr>
        <w:instrText xml:space="preserve"> PAGEREF _Toc171690430 \h </w:instrText>
      </w:r>
      <w:r>
        <w:rPr>
          <w:noProof/>
        </w:rPr>
      </w:r>
      <w:r>
        <w:rPr>
          <w:noProof/>
        </w:rPr>
        <w:fldChar w:fldCharType="separate"/>
      </w:r>
      <w:r>
        <w:rPr>
          <w:noProof/>
        </w:rPr>
        <w:t>116</w:t>
      </w:r>
      <w:r>
        <w:rPr>
          <w:noProof/>
        </w:rPr>
        <w:fldChar w:fldCharType="end"/>
      </w:r>
    </w:p>
    <w:p w14:paraId="129B5967" w14:textId="10398C3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_Toc171690431 \h </w:instrText>
      </w:r>
      <w:r>
        <w:rPr>
          <w:noProof/>
        </w:rPr>
      </w:r>
      <w:r>
        <w:rPr>
          <w:noProof/>
        </w:rPr>
        <w:fldChar w:fldCharType="separate"/>
      </w:r>
      <w:r>
        <w:rPr>
          <w:noProof/>
        </w:rPr>
        <w:t>116</w:t>
      </w:r>
      <w:r>
        <w:rPr>
          <w:noProof/>
        </w:rPr>
        <w:fldChar w:fldCharType="end"/>
      </w:r>
    </w:p>
    <w:p w14:paraId="6CC19231" w14:textId="79FB45B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_Toc171690432 \h </w:instrText>
      </w:r>
      <w:r>
        <w:rPr>
          <w:noProof/>
        </w:rPr>
      </w:r>
      <w:r>
        <w:rPr>
          <w:noProof/>
        </w:rPr>
        <w:fldChar w:fldCharType="separate"/>
      </w:r>
      <w:r>
        <w:rPr>
          <w:noProof/>
        </w:rPr>
        <w:t>117</w:t>
      </w:r>
      <w:r>
        <w:rPr>
          <w:noProof/>
        </w:rPr>
        <w:fldChar w:fldCharType="end"/>
      </w:r>
    </w:p>
    <w:p w14:paraId="59125078" w14:textId="395BDB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_Toc171690433 \h </w:instrText>
      </w:r>
      <w:r>
        <w:rPr>
          <w:noProof/>
        </w:rPr>
      </w:r>
      <w:r>
        <w:rPr>
          <w:noProof/>
        </w:rPr>
        <w:fldChar w:fldCharType="separate"/>
      </w:r>
      <w:r>
        <w:rPr>
          <w:noProof/>
        </w:rPr>
        <w:t>117</w:t>
      </w:r>
      <w:r>
        <w:rPr>
          <w:noProof/>
        </w:rPr>
        <w:fldChar w:fldCharType="end"/>
      </w:r>
    </w:p>
    <w:p w14:paraId="2EA5F060" w14:textId="47CAAC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Transmission Ack message (R: Transmission Ack)</w:t>
      </w:r>
      <w:r>
        <w:rPr>
          <w:noProof/>
        </w:rPr>
        <w:tab/>
      </w:r>
      <w:r>
        <w:rPr>
          <w:noProof/>
        </w:rPr>
        <w:fldChar w:fldCharType="begin" w:fldLock="1"/>
      </w:r>
      <w:r>
        <w:rPr>
          <w:noProof/>
        </w:rPr>
        <w:instrText xml:space="preserve"> PAGEREF _Toc171690434 \h </w:instrText>
      </w:r>
      <w:r>
        <w:rPr>
          <w:noProof/>
        </w:rPr>
      </w:r>
      <w:r>
        <w:rPr>
          <w:noProof/>
        </w:rPr>
        <w:fldChar w:fldCharType="separate"/>
      </w:r>
      <w:r>
        <w:rPr>
          <w:noProof/>
        </w:rPr>
        <w:t>117</w:t>
      </w:r>
      <w:r>
        <w:rPr>
          <w:noProof/>
        </w:rPr>
        <w:fldChar w:fldCharType="end"/>
      </w:r>
    </w:p>
    <w:p w14:paraId="2F03521E" w14:textId="09E4C49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1 (MCVideo call release - 1)</w:t>
      </w:r>
      <w:r>
        <w:rPr>
          <w:noProof/>
        </w:rPr>
        <w:tab/>
      </w:r>
      <w:r>
        <w:rPr>
          <w:noProof/>
        </w:rPr>
        <w:fldChar w:fldCharType="begin" w:fldLock="1"/>
      </w:r>
      <w:r>
        <w:rPr>
          <w:noProof/>
        </w:rPr>
        <w:instrText xml:space="preserve"> PAGEREF _Toc171690435 \h </w:instrText>
      </w:r>
      <w:r>
        <w:rPr>
          <w:noProof/>
        </w:rPr>
      </w:r>
      <w:r>
        <w:rPr>
          <w:noProof/>
        </w:rPr>
        <w:fldChar w:fldCharType="separate"/>
      </w:r>
      <w:r>
        <w:rPr>
          <w:noProof/>
        </w:rPr>
        <w:t>117</w:t>
      </w:r>
      <w:r>
        <w:rPr>
          <w:noProof/>
        </w:rPr>
        <w:fldChar w:fldCharType="end"/>
      </w:r>
    </w:p>
    <w:p w14:paraId="2D720810" w14:textId="4F28AB0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_Toc171690436 \h </w:instrText>
      </w:r>
      <w:r>
        <w:rPr>
          <w:noProof/>
        </w:rPr>
      </w:r>
      <w:r>
        <w:rPr>
          <w:noProof/>
        </w:rPr>
        <w:fldChar w:fldCharType="separate"/>
      </w:r>
      <w:r>
        <w:rPr>
          <w:noProof/>
        </w:rPr>
        <w:t>117</w:t>
      </w:r>
      <w:r>
        <w:rPr>
          <w:noProof/>
        </w:rPr>
        <w:fldChar w:fldCharType="end"/>
      </w:r>
    </w:p>
    <w:p w14:paraId="0AAC2C60" w14:textId="0853EF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_Toc171690437 \h </w:instrText>
      </w:r>
      <w:r>
        <w:rPr>
          <w:noProof/>
        </w:rPr>
      </w:r>
      <w:r>
        <w:rPr>
          <w:noProof/>
        </w:rPr>
        <w:fldChar w:fldCharType="separate"/>
      </w:r>
      <w:r>
        <w:rPr>
          <w:noProof/>
        </w:rPr>
        <w:t>117</w:t>
      </w:r>
      <w:r>
        <w:rPr>
          <w:noProof/>
        </w:rPr>
        <w:fldChar w:fldCharType="end"/>
      </w:r>
    </w:p>
    <w:p w14:paraId="0A2F1B32" w14:textId="3AB63DF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2 (MCVideo call release - 2)</w:t>
      </w:r>
      <w:r>
        <w:rPr>
          <w:noProof/>
        </w:rPr>
        <w:tab/>
      </w:r>
      <w:r>
        <w:rPr>
          <w:noProof/>
        </w:rPr>
        <w:fldChar w:fldCharType="begin" w:fldLock="1"/>
      </w:r>
      <w:r>
        <w:rPr>
          <w:noProof/>
        </w:rPr>
        <w:instrText xml:space="preserve"> PAGEREF _Toc171690438 \h </w:instrText>
      </w:r>
      <w:r>
        <w:rPr>
          <w:noProof/>
        </w:rPr>
      </w:r>
      <w:r>
        <w:rPr>
          <w:noProof/>
        </w:rPr>
        <w:fldChar w:fldCharType="separate"/>
      </w:r>
      <w:r>
        <w:rPr>
          <w:noProof/>
        </w:rPr>
        <w:t>117</w:t>
      </w:r>
      <w:r>
        <w:rPr>
          <w:noProof/>
        </w:rPr>
        <w:fldChar w:fldCharType="end"/>
      </w:r>
    </w:p>
    <w:p w14:paraId="4C33091B" w14:textId="13AB020F"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MCVideo service media plane procedures</w:t>
      </w:r>
      <w:r>
        <w:rPr>
          <w:noProof/>
        </w:rPr>
        <w:tab/>
      </w:r>
      <w:r>
        <w:rPr>
          <w:noProof/>
        </w:rPr>
        <w:fldChar w:fldCharType="begin" w:fldLock="1"/>
      </w:r>
      <w:r>
        <w:rPr>
          <w:noProof/>
        </w:rPr>
        <w:instrText xml:space="preserve"> PAGEREF _Toc171690439 \h </w:instrText>
      </w:r>
      <w:r>
        <w:rPr>
          <w:noProof/>
        </w:rPr>
      </w:r>
      <w:r>
        <w:rPr>
          <w:noProof/>
        </w:rPr>
        <w:fldChar w:fldCharType="separate"/>
      </w:r>
      <w:r>
        <w:rPr>
          <w:noProof/>
        </w:rPr>
        <w:t>118</w:t>
      </w:r>
      <w:r>
        <w:rPr>
          <w:noProof/>
        </w:rPr>
        <w:fldChar w:fldCharType="end"/>
      </w:r>
    </w:p>
    <w:p w14:paraId="5CF136A2" w14:textId="64466902"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_Toc171690440 \h </w:instrText>
      </w:r>
      <w:r>
        <w:rPr>
          <w:noProof/>
        </w:rPr>
      </w:r>
      <w:r>
        <w:rPr>
          <w:noProof/>
        </w:rPr>
        <w:fldChar w:fldCharType="separate"/>
      </w:r>
      <w:r>
        <w:rPr>
          <w:noProof/>
        </w:rPr>
        <w:t>118</w:t>
      </w:r>
      <w:r>
        <w:rPr>
          <w:noProof/>
        </w:rPr>
        <w:fldChar w:fldCharType="end"/>
      </w:r>
    </w:p>
    <w:p w14:paraId="2CC9DF49" w14:textId="6BEC9B1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w:t>
      </w:r>
      <w:r w:rsidRPr="00351978">
        <w:rPr>
          <w:noProof/>
          <w:lang w:val="en-IN"/>
        </w:rPr>
        <w:t xml:space="preserve"> for single arbitrator approach</w:t>
      </w:r>
      <w:r>
        <w:rPr>
          <w:noProof/>
        </w:rPr>
        <w:tab/>
      </w:r>
      <w:r>
        <w:rPr>
          <w:noProof/>
        </w:rPr>
        <w:fldChar w:fldCharType="begin" w:fldLock="1"/>
      </w:r>
      <w:r>
        <w:rPr>
          <w:noProof/>
        </w:rPr>
        <w:instrText xml:space="preserve"> PAGEREF _Toc171690441 \h </w:instrText>
      </w:r>
      <w:r>
        <w:rPr>
          <w:noProof/>
        </w:rPr>
      </w:r>
      <w:r>
        <w:rPr>
          <w:noProof/>
        </w:rPr>
        <w:fldChar w:fldCharType="separate"/>
      </w:r>
      <w:r>
        <w:rPr>
          <w:noProof/>
        </w:rPr>
        <w:t>118</w:t>
      </w:r>
      <w:r>
        <w:rPr>
          <w:noProof/>
        </w:rPr>
        <w:fldChar w:fldCharType="end"/>
      </w:r>
    </w:p>
    <w:p w14:paraId="5787C5B7" w14:textId="259F8A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session initialisation</w:t>
      </w:r>
      <w:r>
        <w:rPr>
          <w:noProof/>
        </w:rPr>
        <w:tab/>
      </w:r>
      <w:r>
        <w:rPr>
          <w:noProof/>
        </w:rPr>
        <w:fldChar w:fldCharType="begin" w:fldLock="1"/>
      </w:r>
      <w:r>
        <w:rPr>
          <w:noProof/>
        </w:rPr>
        <w:instrText xml:space="preserve"> PAGEREF _Toc171690442 \h </w:instrText>
      </w:r>
      <w:r>
        <w:rPr>
          <w:noProof/>
        </w:rPr>
      </w:r>
      <w:r>
        <w:rPr>
          <w:noProof/>
        </w:rPr>
        <w:fldChar w:fldCharType="separate"/>
      </w:r>
      <w:r>
        <w:rPr>
          <w:noProof/>
        </w:rPr>
        <w:t>118</w:t>
      </w:r>
      <w:r>
        <w:rPr>
          <w:noProof/>
        </w:rPr>
        <w:fldChar w:fldCharType="end"/>
      </w:r>
    </w:p>
    <w:p w14:paraId="0EB8E14A" w14:textId="18AA7FA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Determine off-network transmission priority</w:t>
      </w:r>
      <w:r>
        <w:rPr>
          <w:noProof/>
        </w:rPr>
        <w:tab/>
      </w:r>
      <w:r>
        <w:rPr>
          <w:noProof/>
        </w:rPr>
        <w:fldChar w:fldCharType="begin" w:fldLock="1"/>
      </w:r>
      <w:r>
        <w:rPr>
          <w:noProof/>
        </w:rPr>
        <w:instrText xml:space="preserve"> PAGEREF _Toc171690443 \h </w:instrText>
      </w:r>
      <w:r>
        <w:rPr>
          <w:noProof/>
        </w:rPr>
      </w:r>
      <w:r>
        <w:rPr>
          <w:noProof/>
        </w:rPr>
        <w:fldChar w:fldCharType="separate"/>
      </w:r>
      <w:r>
        <w:rPr>
          <w:noProof/>
        </w:rPr>
        <w:t>119</w:t>
      </w:r>
      <w:r>
        <w:rPr>
          <w:noProof/>
        </w:rPr>
        <w:fldChar w:fldCharType="end"/>
      </w:r>
    </w:p>
    <w:p w14:paraId="65A78542" w14:textId="412BFC9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release</w:t>
      </w:r>
      <w:r>
        <w:rPr>
          <w:noProof/>
        </w:rPr>
        <w:tab/>
      </w:r>
      <w:r>
        <w:rPr>
          <w:noProof/>
        </w:rPr>
        <w:fldChar w:fldCharType="begin" w:fldLock="1"/>
      </w:r>
      <w:r>
        <w:rPr>
          <w:noProof/>
        </w:rPr>
        <w:instrText xml:space="preserve"> PAGEREF _Toc171690444 \h </w:instrText>
      </w:r>
      <w:r>
        <w:rPr>
          <w:noProof/>
        </w:rPr>
      </w:r>
      <w:r>
        <w:rPr>
          <w:noProof/>
        </w:rPr>
        <w:fldChar w:fldCharType="separate"/>
      </w:r>
      <w:r>
        <w:rPr>
          <w:noProof/>
        </w:rPr>
        <w:t>120</w:t>
      </w:r>
      <w:r>
        <w:rPr>
          <w:noProof/>
        </w:rPr>
        <w:fldChar w:fldCharType="end"/>
      </w:r>
    </w:p>
    <w:p w14:paraId="66B029B6" w14:textId="60245B2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diagram – basic operation</w:t>
      </w:r>
      <w:r>
        <w:rPr>
          <w:noProof/>
        </w:rPr>
        <w:tab/>
      </w:r>
      <w:r>
        <w:rPr>
          <w:noProof/>
        </w:rPr>
        <w:fldChar w:fldCharType="begin" w:fldLock="1"/>
      </w:r>
      <w:r>
        <w:rPr>
          <w:noProof/>
        </w:rPr>
        <w:instrText xml:space="preserve"> PAGEREF _Toc171690445 \h </w:instrText>
      </w:r>
      <w:r>
        <w:rPr>
          <w:noProof/>
        </w:rPr>
      </w:r>
      <w:r>
        <w:rPr>
          <w:noProof/>
        </w:rPr>
        <w:fldChar w:fldCharType="separate"/>
      </w:r>
      <w:r>
        <w:rPr>
          <w:noProof/>
        </w:rPr>
        <w:t>120</w:t>
      </w:r>
      <w:r>
        <w:rPr>
          <w:noProof/>
        </w:rPr>
        <w:fldChar w:fldCharType="end"/>
      </w:r>
    </w:p>
    <w:p w14:paraId="0F3D2B2C" w14:textId="71C662D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_Toc171690446 \h </w:instrText>
      </w:r>
      <w:r>
        <w:rPr>
          <w:noProof/>
        </w:rPr>
      </w:r>
      <w:r>
        <w:rPr>
          <w:noProof/>
        </w:rPr>
        <w:fldChar w:fldCharType="separate"/>
      </w:r>
      <w:r>
        <w:rPr>
          <w:noProof/>
        </w:rPr>
        <w:t>120</w:t>
      </w:r>
      <w:r>
        <w:rPr>
          <w:noProof/>
        </w:rPr>
        <w:fldChar w:fldCharType="end"/>
      </w:r>
    </w:p>
    <w:p w14:paraId="38ADFAB8" w14:textId="289CB21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_Toc171690447 \h </w:instrText>
      </w:r>
      <w:r>
        <w:rPr>
          <w:noProof/>
        </w:rPr>
      </w:r>
      <w:r>
        <w:rPr>
          <w:noProof/>
        </w:rPr>
        <w:fldChar w:fldCharType="separate"/>
      </w:r>
      <w:r>
        <w:rPr>
          <w:noProof/>
        </w:rPr>
        <w:t>121</w:t>
      </w:r>
      <w:r>
        <w:rPr>
          <w:noProof/>
        </w:rPr>
        <w:fldChar w:fldCharType="end"/>
      </w:r>
    </w:p>
    <w:p w14:paraId="0578467B" w14:textId="23520F0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_Toc171690448 \h </w:instrText>
      </w:r>
      <w:r>
        <w:rPr>
          <w:noProof/>
        </w:rPr>
      </w:r>
      <w:r>
        <w:rPr>
          <w:noProof/>
        </w:rPr>
        <w:fldChar w:fldCharType="separate"/>
      </w:r>
      <w:r>
        <w:rPr>
          <w:noProof/>
        </w:rPr>
        <w:t>121</w:t>
      </w:r>
      <w:r>
        <w:rPr>
          <w:noProof/>
        </w:rPr>
        <w:fldChar w:fldCharType="end"/>
      </w:r>
    </w:p>
    <w:p w14:paraId="723483CB" w14:textId="73CD065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MCVideo call established – originating MCVideo user</w:t>
      </w:r>
      <w:r>
        <w:rPr>
          <w:noProof/>
        </w:rPr>
        <w:tab/>
      </w:r>
      <w:r>
        <w:rPr>
          <w:noProof/>
        </w:rPr>
        <w:fldChar w:fldCharType="begin" w:fldLock="1"/>
      </w:r>
      <w:r>
        <w:rPr>
          <w:noProof/>
        </w:rPr>
        <w:instrText xml:space="preserve"> PAGEREF _Toc171690449 \h </w:instrText>
      </w:r>
      <w:r>
        <w:rPr>
          <w:noProof/>
        </w:rPr>
      </w:r>
      <w:r>
        <w:rPr>
          <w:noProof/>
        </w:rPr>
        <w:fldChar w:fldCharType="separate"/>
      </w:r>
      <w:r>
        <w:rPr>
          <w:noProof/>
        </w:rPr>
        <w:t>122</w:t>
      </w:r>
      <w:r>
        <w:rPr>
          <w:noProof/>
        </w:rPr>
        <w:fldChar w:fldCharType="end"/>
      </w:r>
    </w:p>
    <w:p w14:paraId="63B0FBE7" w14:textId="11801C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MCVideo group call established – terminating MCVideo user</w:t>
      </w:r>
      <w:r>
        <w:rPr>
          <w:noProof/>
        </w:rPr>
        <w:tab/>
      </w:r>
      <w:r>
        <w:rPr>
          <w:noProof/>
        </w:rPr>
        <w:fldChar w:fldCharType="begin" w:fldLock="1"/>
      </w:r>
      <w:r>
        <w:rPr>
          <w:noProof/>
        </w:rPr>
        <w:instrText xml:space="preserve"> PAGEREF _Toc171690450 \h </w:instrText>
      </w:r>
      <w:r>
        <w:rPr>
          <w:noProof/>
        </w:rPr>
      </w:r>
      <w:r>
        <w:rPr>
          <w:noProof/>
        </w:rPr>
        <w:fldChar w:fldCharType="separate"/>
      </w:r>
      <w:r>
        <w:rPr>
          <w:noProof/>
        </w:rPr>
        <w:t>122</w:t>
      </w:r>
      <w:r>
        <w:rPr>
          <w:noProof/>
        </w:rPr>
        <w:fldChar w:fldCharType="end"/>
      </w:r>
    </w:p>
    <w:p w14:paraId="17BCC22F" w14:textId="48F92B0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_Toc171690451 \h </w:instrText>
      </w:r>
      <w:r>
        <w:rPr>
          <w:noProof/>
        </w:rPr>
      </w:r>
      <w:r>
        <w:rPr>
          <w:noProof/>
        </w:rPr>
        <w:fldChar w:fldCharType="separate"/>
      </w:r>
      <w:r>
        <w:rPr>
          <w:noProof/>
        </w:rPr>
        <w:t>122</w:t>
      </w:r>
      <w:r>
        <w:rPr>
          <w:noProof/>
        </w:rPr>
        <w:fldChar w:fldCharType="end"/>
      </w:r>
    </w:p>
    <w:p w14:paraId="3F7242D1" w14:textId="1B41D94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Transmission Request message (</w:t>
      </w:r>
      <w:r w:rsidRPr="00351978">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_Toc171690452 \h </w:instrText>
      </w:r>
      <w:r>
        <w:rPr>
          <w:noProof/>
        </w:rPr>
      </w:r>
      <w:r>
        <w:rPr>
          <w:noProof/>
        </w:rPr>
        <w:fldChar w:fldCharType="separate"/>
      </w:r>
      <w:r>
        <w:rPr>
          <w:noProof/>
        </w:rPr>
        <w:t>122</w:t>
      </w:r>
      <w:r>
        <w:rPr>
          <w:noProof/>
        </w:rPr>
        <w:fldChar w:fldCharType="end"/>
      </w:r>
    </w:p>
    <w:p w14:paraId="1D7A192E" w14:textId="57A37CC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_Toc171690453 \h </w:instrText>
      </w:r>
      <w:r>
        <w:rPr>
          <w:noProof/>
        </w:rPr>
      </w:r>
      <w:r>
        <w:rPr>
          <w:noProof/>
        </w:rPr>
        <w:fldChar w:fldCharType="separate"/>
      </w:r>
      <w:r>
        <w:rPr>
          <w:noProof/>
        </w:rPr>
        <w:t>123</w:t>
      </w:r>
      <w:r>
        <w:rPr>
          <w:noProof/>
        </w:rPr>
        <w:fldChar w:fldCharType="end"/>
      </w:r>
    </w:p>
    <w:p w14:paraId="7024B799" w14:textId="7FF4FC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_Toc171690454 \h </w:instrText>
      </w:r>
      <w:r>
        <w:rPr>
          <w:noProof/>
        </w:rPr>
      </w:r>
      <w:r>
        <w:rPr>
          <w:noProof/>
        </w:rPr>
        <w:fldChar w:fldCharType="separate"/>
      </w:r>
      <w:r>
        <w:rPr>
          <w:noProof/>
        </w:rPr>
        <w:t>123</w:t>
      </w:r>
      <w:r>
        <w:rPr>
          <w:noProof/>
        </w:rPr>
        <w:fldChar w:fldCharType="end"/>
      </w:r>
    </w:p>
    <w:p w14:paraId="4BA46A22" w14:textId="22A07F3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eastAsia="ko-KR"/>
        </w:rPr>
        <w:t>7</w:t>
      </w:r>
      <w:r w:rsidRPr="00351978">
        <w:rPr>
          <w:noProof/>
          <w:lang w:val="nb-NO"/>
        </w:rPr>
        <w:t>.2.</w:t>
      </w:r>
      <w:r w:rsidRPr="00351978">
        <w:rPr>
          <w:noProof/>
          <w:lang w:val="nb-NO" w:eastAsia="ko-KR"/>
        </w:rPr>
        <w:t>3</w:t>
      </w:r>
      <w:r w:rsidRPr="00351978">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_Toc171690455 \h </w:instrText>
      </w:r>
      <w:r>
        <w:rPr>
          <w:noProof/>
        </w:rPr>
      </w:r>
      <w:r>
        <w:rPr>
          <w:noProof/>
        </w:rPr>
        <w:fldChar w:fldCharType="separate"/>
      </w:r>
      <w:r>
        <w:rPr>
          <w:noProof/>
        </w:rPr>
        <w:t>123</w:t>
      </w:r>
      <w:r>
        <w:rPr>
          <w:noProof/>
        </w:rPr>
        <w:fldChar w:fldCharType="end"/>
      </w:r>
    </w:p>
    <w:p w14:paraId="7D88766F" w14:textId="3B7F3C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MCVideo broadcast call established – terminating MCVideo user</w:t>
      </w:r>
      <w:r>
        <w:rPr>
          <w:noProof/>
        </w:rPr>
        <w:tab/>
      </w:r>
      <w:r>
        <w:rPr>
          <w:noProof/>
        </w:rPr>
        <w:fldChar w:fldCharType="begin" w:fldLock="1"/>
      </w:r>
      <w:r>
        <w:rPr>
          <w:noProof/>
        </w:rPr>
        <w:instrText xml:space="preserve"> PAGEREF _Toc171690456 \h </w:instrText>
      </w:r>
      <w:r>
        <w:rPr>
          <w:noProof/>
        </w:rPr>
      </w:r>
      <w:r>
        <w:rPr>
          <w:noProof/>
        </w:rPr>
        <w:fldChar w:fldCharType="separate"/>
      </w:r>
      <w:r>
        <w:rPr>
          <w:noProof/>
        </w:rPr>
        <w:t>123</w:t>
      </w:r>
      <w:r>
        <w:rPr>
          <w:noProof/>
        </w:rPr>
        <w:fldChar w:fldCharType="end"/>
      </w:r>
    </w:p>
    <w:p w14:paraId="77348997" w14:textId="23DD83F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_Toc171690457 \h </w:instrText>
      </w:r>
      <w:r>
        <w:rPr>
          <w:noProof/>
        </w:rPr>
      </w:r>
      <w:r>
        <w:rPr>
          <w:noProof/>
        </w:rPr>
        <w:fldChar w:fldCharType="separate"/>
      </w:r>
      <w:r>
        <w:rPr>
          <w:noProof/>
        </w:rPr>
        <w:t>123</w:t>
      </w:r>
      <w:r>
        <w:rPr>
          <w:noProof/>
        </w:rPr>
        <w:fldChar w:fldCharType="end"/>
      </w:r>
    </w:p>
    <w:p w14:paraId="358F5D11" w14:textId="3116CC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_Toc171690458 \h </w:instrText>
      </w:r>
      <w:r>
        <w:rPr>
          <w:noProof/>
        </w:rPr>
      </w:r>
      <w:r>
        <w:rPr>
          <w:noProof/>
        </w:rPr>
        <w:fldChar w:fldCharType="separate"/>
      </w:r>
      <w:r>
        <w:rPr>
          <w:noProof/>
        </w:rPr>
        <w:t>123</w:t>
      </w:r>
      <w:r>
        <w:rPr>
          <w:noProof/>
        </w:rPr>
        <w:fldChar w:fldCharType="end"/>
      </w:r>
    </w:p>
    <w:p w14:paraId="57F22EB7" w14:textId="3E92538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Transmission Request message (</w:t>
      </w:r>
      <w:r w:rsidRPr="00351978">
        <w:rPr>
          <w:noProof/>
          <w:lang w:val="en-US"/>
        </w:rPr>
        <w:t xml:space="preserve">click </w:t>
      </w:r>
      <w:r>
        <w:rPr>
          <w:noProof/>
          <w:lang w:eastAsia="ko-KR"/>
        </w:rPr>
        <w:t xml:space="preserve">video transmission </w:t>
      </w:r>
      <w:r w:rsidRPr="00351978">
        <w:rPr>
          <w:noProof/>
          <w:lang w:val="en-US" w:eastAsia="ko-KR"/>
        </w:rPr>
        <w:t xml:space="preserve">send </w:t>
      </w:r>
      <w:r>
        <w:rPr>
          <w:noProof/>
        </w:rPr>
        <w:t>button)</w:t>
      </w:r>
      <w:r>
        <w:rPr>
          <w:noProof/>
        </w:rPr>
        <w:tab/>
      </w:r>
      <w:r>
        <w:rPr>
          <w:noProof/>
        </w:rPr>
        <w:fldChar w:fldCharType="begin" w:fldLock="1"/>
      </w:r>
      <w:r>
        <w:rPr>
          <w:noProof/>
        </w:rPr>
        <w:instrText xml:space="preserve"> PAGEREF _Toc171690459 \h </w:instrText>
      </w:r>
      <w:r>
        <w:rPr>
          <w:noProof/>
        </w:rPr>
      </w:r>
      <w:r>
        <w:rPr>
          <w:noProof/>
        </w:rPr>
        <w:fldChar w:fldCharType="separate"/>
      </w:r>
      <w:r>
        <w:rPr>
          <w:noProof/>
        </w:rPr>
        <w:t>124</w:t>
      </w:r>
      <w:r>
        <w:rPr>
          <w:noProof/>
        </w:rPr>
        <w:fldChar w:fldCharType="end"/>
      </w:r>
    </w:p>
    <w:p w14:paraId="00F6FEA5" w14:textId="57820B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_Toc171690460 \h </w:instrText>
      </w:r>
      <w:r>
        <w:rPr>
          <w:noProof/>
        </w:rPr>
      </w:r>
      <w:r>
        <w:rPr>
          <w:noProof/>
        </w:rPr>
        <w:fldChar w:fldCharType="separate"/>
      </w:r>
      <w:r>
        <w:rPr>
          <w:noProof/>
        </w:rPr>
        <w:t>124</w:t>
      </w:r>
      <w:r>
        <w:rPr>
          <w:noProof/>
        </w:rPr>
        <w:fldChar w:fldCharType="end"/>
      </w:r>
    </w:p>
    <w:p w14:paraId="1E93C374" w14:textId="1410D39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_Toc171690461 \h </w:instrText>
      </w:r>
      <w:r>
        <w:rPr>
          <w:noProof/>
        </w:rPr>
      </w:r>
      <w:r>
        <w:rPr>
          <w:noProof/>
        </w:rPr>
        <w:fldChar w:fldCharType="separate"/>
      </w:r>
      <w:r>
        <w:rPr>
          <w:noProof/>
        </w:rPr>
        <w:t>124</w:t>
      </w:r>
      <w:r>
        <w:rPr>
          <w:noProof/>
        </w:rPr>
        <w:fldChar w:fldCharType="end"/>
      </w:r>
    </w:p>
    <w:p w14:paraId="25BE05DF" w14:textId="206A94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_Toc171690462 \h </w:instrText>
      </w:r>
      <w:r>
        <w:rPr>
          <w:noProof/>
        </w:rPr>
      </w:r>
      <w:r>
        <w:rPr>
          <w:noProof/>
        </w:rPr>
        <w:fldChar w:fldCharType="separate"/>
      </w:r>
      <w:r>
        <w:rPr>
          <w:noProof/>
        </w:rPr>
        <w:t>124</w:t>
      </w:r>
      <w:r>
        <w:rPr>
          <w:noProof/>
        </w:rPr>
        <w:fldChar w:fldCharType="end"/>
      </w:r>
    </w:p>
    <w:p w14:paraId="05F3FAFE" w14:textId="21D1B3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_Toc171690463 \h </w:instrText>
      </w:r>
      <w:r>
        <w:rPr>
          <w:noProof/>
        </w:rPr>
      </w:r>
      <w:r>
        <w:rPr>
          <w:noProof/>
        </w:rPr>
        <w:fldChar w:fldCharType="separate"/>
      </w:r>
      <w:r>
        <w:rPr>
          <w:noProof/>
        </w:rPr>
        <w:t>125</w:t>
      </w:r>
      <w:r>
        <w:rPr>
          <w:noProof/>
        </w:rPr>
        <w:fldChar w:fldCharType="end"/>
      </w:r>
    </w:p>
    <w:p w14:paraId="7BF09C3A" w14:textId="1B48C1F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_Toc171690464 \h </w:instrText>
      </w:r>
      <w:r>
        <w:rPr>
          <w:noProof/>
        </w:rPr>
      </w:r>
      <w:r>
        <w:rPr>
          <w:noProof/>
        </w:rPr>
        <w:fldChar w:fldCharType="separate"/>
      </w:r>
      <w:r>
        <w:rPr>
          <w:noProof/>
        </w:rPr>
        <w:t>125</w:t>
      </w:r>
      <w:r>
        <w:rPr>
          <w:noProof/>
        </w:rPr>
        <w:fldChar w:fldCharType="end"/>
      </w:r>
    </w:p>
    <w:p w14:paraId="58A65D3C" w14:textId="0CDF61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_Toc171690465 \h </w:instrText>
      </w:r>
      <w:r>
        <w:rPr>
          <w:noProof/>
        </w:rPr>
      </w:r>
      <w:r>
        <w:rPr>
          <w:noProof/>
        </w:rPr>
        <w:fldChar w:fldCharType="separate"/>
      </w:r>
      <w:r>
        <w:rPr>
          <w:noProof/>
        </w:rPr>
        <w:t>125</w:t>
      </w:r>
      <w:r>
        <w:rPr>
          <w:noProof/>
        </w:rPr>
        <w:fldChar w:fldCharType="end"/>
      </w:r>
    </w:p>
    <w:p w14:paraId="0153A848" w14:textId="572BD1B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_Toc171690466 \h </w:instrText>
      </w:r>
      <w:r>
        <w:rPr>
          <w:noProof/>
        </w:rPr>
      </w:r>
      <w:r>
        <w:rPr>
          <w:noProof/>
        </w:rPr>
        <w:fldChar w:fldCharType="separate"/>
      </w:r>
      <w:r>
        <w:rPr>
          <w:noProof/>
        </w:rPr>
        <w:t>125</w:t>
      </w:r>
      <w:r>
        <w:rPr>
          <w:noProof/>
        </w:rPr>
        <w:fldChar w:fldCharType="end"/>
      </w:r>
    </w:p>
    <w:p w14:paraId="016B91B3" w14:textId="66A7C0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Transmission Request message (</w:t>
      </w:r>
      <w:r w:rsidRPr="00351978">
        <w:rPr>
          <w:noProof/>
          <w:lang w:val="en-US"/>
        </w:rPr>
        <w:t xml:space="preserve">click </w:t>
      </w:r>
      <w:r>
        <w:rPr>
          <w:noProof/>
          <w:lang w:eastAsia="ko-KR"/>
        </w:rPr>
        <w:t xml:space="preserve">video transmission </w:t>
      </w:r>
      <w:r w:rsidRPr="00351978">
        <w:rPr>
          <w:noProof/>
          <w:lang w:val="en-US" w:eastAsia="ko-KR"/>
        </w:rPr>
        <w:t xml:space="preserve">send </w:t>
      </w:r>
      <w:r>
        <w:rPr>
          <w:noProof/>
        </w:rPr>
        <w:t>button)</w:t>
      </w:r>
      <w:r>
        <w:rPr>
          <w:noProof/>
        </w:rPr>
        <w:tab/>
      </w:r>
      <w:r>
        <w:rPr>
          <w:noProof/>
        </w:rPr>
        <w:fldChar w:fldCharType="begin" w:fldLock="1"/>
      </w:r>
      <w:r>
        <w:rPr>
          <w:noProof/>
        </w:rPr>
        <w:instrText xml:space="preserve"> PAGEREF _Toc171690467 \h </w:instrText>
      </w:r>
      <w:r>
        <w:rPr>
          <w:noProof/>
        </w:rPr>
      </w:r>
      <w:r>
        <w:rPr>
          <w:noProof/>
        </w:rPr>
        <w:fldChar w:fldCharType="separate"/>
      </w:r>
      <w:r>
        <w:rPr>
          <w:noProof/>
        </w:rPr>
        <w:t>125</w:t>
      </w:r>
      <w:r>
        <w:rPr>
          <w:noProof/>
        </w:rPr>
        <w:fldChar w:fldCharType="end"/>
      </w:r>
    </w:p>
    <w:p w14:paraId="16C134B5" w14:textId="6211C1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_Toc171690468 \h </w:instrText>
      </w:r>
      <w:r>
        <w:rPr>
          <w:noProof/>
        </w:rPr>
      </w:r>
      <w:r>
        <w:rPr>
          <w:noProof/>
        </w:rPr>
        <w:fldChar w:fldCharType="separate"/>
      </w:r>
      <w:r>
        <w:rPr>
          <w:noProof/>
        </w:rPr>
        <w:t>126</w:t>
      </w:r>
      <w:r>
        <w:rPr>
          <w:noProof/>
        </w:rPr>
        <w:fldChar w:fldCharType="end"/>
      </w:r>
    </w:p>
    <w:p w14:paraId="0D0FB6F8" w14:textId="2E91F6E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_Toc171690469 \h </w:instrText>
      </w:r>
      <w:r>
        <w:rPr>
          <w:noProof/>
        </w:rPr>
      </w:r>
      <w:r>
        <w:rPr>
          <w:noProof/>
        </w:rPr>
        <w:fldChar w:fldCharType="separate"/>
      </w:r>
      <w:r>
        <w:rPr>
          <w:noProof/>
        </w:rPr>
        <w:t>126</w:t>
      </w:r>
      <w:r>
        <w:rPr>
          <w:noProof/>
        </w:rPr>
        <w:fldChar w:fldCharType="end"/>
      </w:r>
    </w:p>
    <w:p w14:paraId="2EEAFD8E" w14:textId="6E8A5B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_Toc171690470 \h </w:instrText>
      </w:r>
      <w:r>
        <w:rPr>
          <w:noProof/>
        </w:rPr>
      </w:r>
      <w:r>
        <w:rPr>
          <w:noProof/>
        </w:rPr>
        <w:fldChar w:fldCharType="separate"/>
      </w:r>
      <w:r>
        <w:rPr>
          <w:noProof/>
        </w:rPr>
        <w:t>126</w:t>
      </w:r>
      <w:r>
        <w:rPr>
          <w:noProof/>
        </w:rPr>
        <w:fldChar w:fldCharType="end"/>
      </w:r>
    </w:p>
    <w:p w14:paraId="080E0E4A" w14:textId="3B078B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7.2.3.4.6</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_Toc171690471 \h </w:instrText>
      </w:r>
      <w:r>
        <w:rPr>
          <w:noProof/>
        </w:rPr>
      </w:r>
      <w:r>
        <w:rPr>
          <w:noProof/>
        </w:rPr>
        <w:fldChar w:fldCharType="separate"/>
      </w:r>
      <w:r>
        <w:rPr>
          <w:noProof/>
        </w:rPr>
        <w:t>126</w:t>
      </w:r>
      <w:r>
        <w:rPr>
          <w:noProof/>
        </w:rPr>
        <w:fldChar w:fldCharType="end"/>
      </w:r>
    </w:p>
    <w:p w14:paraId="1E46D29D" w14:textId="4EA4EC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7.2.3.4.7</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_Toc171690472 \h </w:instrText>
      </w:r>
      <w:r>
        <w:rPr>
          <w:noProof/>
        </w:rPr>
      </w:r>
      <w:r>
        <w:rPr>
          <w:noProof/>
        </w:rPr>
        <w:fldChar w:fldCharType="separate"/>
      </w:r>
      <w:r>
        <w:rPr>
          <w:noProof/>
        </w:rPr>
        <w:t>127</w:t>
      </w:r>
      <w:r>
        <w:rPr>
          <w:noProof/>
        </w:rPr>
        <w:fldChar w:fldCharType="end"/>
      </w:r>
    </w:p>
    <w:p w14:paraId="1E0A82D4" w14:textId="737EB5C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4.8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_Toc171690473 \h </w:instrText>
      </w:r>
      <w:r>
        <w:rPr>
          <w:noProof/>
        </w:rPr>
      </w:r>
      <w:r>
        <w:rPr>
          <w:noProof/>
        </w:rPr>
        <w:fldChar w:fldCharType="separate"/>
      </w:r>
      <w:r>
        <w:rPr>
          <w:noProof/>
        </w:rPr>
        <w:t>127</w:t>
      </w:r>
      <w:r>
        <w:rPr>
          <w:noProof/>
        </w:rPr>
        <w:fldChar w:fldCharType="end"/>
      </w:r>
    </w:p>
    <w:p w14:paraId="1449BA2D" w14:textId="6BCE8B0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7.2.3.4.9</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_Toc171690474 \h </w:instrText>
      </w:r>
      <w:r>
        <w:rPr>
          <w:noProof/>
        </w:rPr>
      </w:r>
      <w:r>
        <w:rPr>
          <w:noProof/>
        </w:rPr>
        <w:fldChar w:fldCharType="separate"/>
      </w:r>
      <w:r>
        <w:rPr>
          <w:noProof/>
        </w:rPr>
        <w:t>127</w:t>
      </w:r>
      <w:r>
        <w:rPr>
          <w:noProof/>
        </w:rPr>
        <w:fldChar w:fldCharType="end"/>
      </w:r>
    </w:p>
    <w:p w14:paraId="6B780030" w14:textId="08894ED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transmission arbitration'</w:t>
      </w:r>
      <w:r>
        <w:rPr>
          <w:noProof/>
        </w:rPr>
        <w:tab/>
      </w:r>
      <w:r>
        <w:rPr>
          <w:noProof/>
        </w:rPr>
        <w:fldChar w:fldCharType="begin" w:fldLock="1"/>
      </w:r>
      <w:r>
        <w:rPr>
          <w:noProof/>
        </w:rPr>
        <w:instrText xml:space="preserve"> PAGEREF _Toc171690475 \h </w:instrText>
      </w:r>
      <w:r>
        <w:rPr>
          <w:noProof/>
        </w:rPr>
      </w:r>
      <w:r>
        <w:rPr>
          <w:noProof/>
        </w:rPr>
        <w:fldChar w:fldCharType="separate"/>
      </w:r>
      <w:r>
        <w:rPr>
          <w:noProof/>
        </w:rPr>
        <w:t>128</w:t>
      </w:r>
      <w:r>
        <w:rPr>
          <w:noProof/>
        </w:rPr>
        <w:fldChar w:fldCharType="end"/>
      </w:r>
    </w:p>
    <w:p w14:paraId="75AC1D98" w14:textId="2331BDA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_Toc171690476 \h </w:instrText>
      </w:r>
      <w:r>
        <w:rPr>
          <w:noProof/>
        </w:rPr>
      </w:r>
      <w:r>
        <w:rPr>
          <w:noProof/>
        </w:rPr>
        <w:fldChar w:fldCharType="separate"/>
      </w:r>
      <w:r>
        <w:rPr>
          <w:noProof/>
        </w:rPr>
        <w:t>128</w:t>
      </w:r>
      <w:r>
        <w:rPr>
          <w:noProof/>
        </w:rPr>
        <w:fldChar w:fldCharType="end"/>
      </w:r>
    </w:p>
    <w:p w14:paraId="66F844E1" w14:textId="02A1E9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_Toc171690477 \h </w:instrText>
      </w:r>
      <w:r>
        <w:rPr>
          <w:noProof/>
        </w:rPr>
      </w:r>
      <w:r>
        <w:rPr>
          <w:noProof/>
        </w:rPr>
        <w:fldChar w:fldCharType="separate"/>
      </w:r>
      <w:r>
        <w:rPr>
          <w:noProof/>
        </w:rPr>
        <w:t>128</w:t>
      </w:r>
      <w:r>
        <w:rPr>
          <w:noProof/>
        </w:rPr>
        <w:fldChar w:fldCharType="end"/>
      </w:r>
    </w:p>
    <w:p w14:paraId="5D7764E5" w14:textId="12F705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_Toc171690478 \h </w:instrText>
      </w:r>
      <w:r>
        <w:rPr>
          <w:noProof/>
        </w:rPr>
      </w:r>
      <w:r>
        <w:rPr>
          <w:noProof/>
        </w:rPr>
        <w:fldChar w:fldCharType="separate"/>
      </w:r>
      <w:r>
        <w:rPr>
          <w:noProof/>
        </w:rPr>
        <w:t>128</w:t>
      </w:r>
      <w:r>
        <w:rPr>
          <w:noProof/>
        </w:rPr>
        <w:fldChar w:fldCharType="end"/>
      </w:r>
    </w:p>
    <w:p w14:paraId="48669A61" w14:textId="33D7A36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_Toc171690479 \h </w:instrText>
      </w:r>
      <w:r>
        <w:rPr>
          <w:noProof/>
        </w:rPr>
      </w:r>
      <w:r>
        <w:rPr>
          <w:noProof/>
        </w:rPr>
        <w:fldChar w:fldCharType="separate"/>
      </w:r>
      <w:r>
        <w:rPr>
          <w:noProof/>
        </w:rPr>
        <w:t>128</w:t>
      </w:r>
      <w:r>
        <w:rPr>
          <w:noProof/>
        </w:rPr>
        <w:fldChar w:fldCharType="end"/>
      </w:r>
    </w:p>
    <w:p w14:paraId="233D5860" w14:textId="107ED37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Transmission Arbitration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_Toc171690480 \h </w:instrText>
      </w:r>
      <w:r>
        <w:rPr>
          <w:noProof/>
        </w:rPr>
      </w:r>
      <w:r>
        <w:rPr>
          <w:noProof/>
        </w:rPr>
        <w:fldChar w:fldCharType="separate"/>
      </w:r>
      <w:r>
        <w:rPr>
          <w:noProof/>
        </w:rPr>
        <w:t>129</w:t>
      </w:r>
      <w:r>
        <w:rPr>
          <w:noProof/>
        </w:rPr>
        <w:fldChar w:fldCharType="end"/>
      </w:r>
    </w:p>
    <w:p w14:paraId="03742C40" w14:textId="2FE0625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Transmission Arbitration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 xml:space="preserve">button with non-empty </w:t>
      </w:r>
      <w:r w:rsidRPr="00351978">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_Toc171690481 \h </w:instrText>
      </w:r>
      <w:r>
        <w:rPr>
          <w:noProof/>
        </w:rPr>
      </w:r>
      <w:r>
        <w:rPr>
          <w:noProof/>
        </w:rPr>
        <w:fldChar w:fldCharType="separate"/>
      </w:r>
      <w:r>
        <w:rPr>
          <w:noProof/>
        </w:rPr>
        <w:t>129</w:t>
      </w:r>
      <w:r>
        <w:rPr>
          <w:noProof/>
        </w:rPr>
        <w:fldChar w:fldCharType="end"/>
      </w:r>
    </w:p>
    <w:p w14:paraId="1AD250C5" w14:textId="7396340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_Toc171690482 \h </w:instrText>
      </w:r>
      <w:r>
        <w:rPr>
          <w:noProof/>
        </w:rPr>
      </w:r>
      <w:r>
        <w:rPr>
          <w:noProof/>
        </w:rPr>
        <w:fldChar w:fldCharType="separate"/>
      </w:r>
      <w:r>
        <w:rPr>
          <w:noProof/>
        </w:rPr>
        <w:t>129</w:t>
      </w:r>
      <w:r>
        <w:rPr>
          <w:noProof/>
        </w:rPr>
        <w:fldChar w:fldCharType="end"/>
      </w:r>
    </w:p>
    <w:p w14:paraId="11714DEA" w14:textId="429DC1F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_Toc171690483 \h </w:instrText>
      </w:r>
      <w:r>
        <w:rPr>
          <w:noProof/>
        </w:rPr>
      </w:r>
      <w:r>
        <w:rPr>
          <w:noProof/>
        </w:rPr>
        <w:fldChar w:fldCharType="separate"/>
      </w:r>
      <w:r>
        <w:rPr>
          <w:noProof/>
        </w:rPr>
        <w:t>130</w:t>
      </w:r>
      <w:r>
        <w:rPr>
          <w:noProof/>
        </w:rPr>
        <w:fldChar w:fldCharType="end"/>
      </w:r>
    </w:p>
    <w:p w14:paraId="42C6D443" w14:textId="1B442B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_Toc171690484 \h </w:instrText>
      </w:r>
      <w:r>
        <w:rPr>
          <w:noProof/>
        </w:rPr>
      </w:r>
      <w:r>
        <w:rPr>
          <w:noProof/>
        </w:rPr>
        <w:fldChar w:fldCharType="separate"/>
      </w:r>
      <w:r>
        <w:rPr>
          <w:noProof/>
        </w:rPr>
        <w:t>131</w:t>
      </w:r>
      <w:r>
        <w:rPr>
          <w:noProof/>
        </w:rPr>
        <w:fldChar w:fldCharType="end"/>
      </w:r>
    </w:p>
    <w:p w14:paraId="60C9E867" w14:textId="289A135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_Toc171690485 \h </w:instrText>
      </w:r>
      <w:r>
        <w:rPr>
          <w:noProof/>
        </w:rPr>
      </w:r>
      <w:r>
        <w:rPr>
          <w:noProof/>
        </w:rPr>
        <w:fldChar w:fldCharType="separate"/>
      </w:r>
      <w:r>
        <w:rPr>
          <w:noProof/>
        </w:rPr>
        <w:t>131</w:t>
      </w:r>
      <w:r>
        <w:rPr>
          <w:noProof/>
        </w:rPr>
        <w:fldChar w:fldCharType="end"/>
      </w:r>
    </w:p>
    <w:p w14:paraId="3CE59DFF" w14:textId="2C177DE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_Toc171690486 \h </w:instrText>
      </w:r>
      <w:r>
        <w:rPr>
          <w:noProof/>
        </w:rPr>
      </w:r>
      <w:r>
        <w:rPr>
          <w:noProof/>
        </w:rPr>
        <w:fldChar w:fldCharType="separate"/>
      </w:r>
      <w:r>
        <w:rPr>
          <w:noProof/>
        </w:rPr>
        <w:t>131</w:t>
      </w:r>
      <w:r>
        <w:rPr>
          <w:noProof/>
        </w:rPr>
        <w:fldChar w:fldCharType="end"/>
      </w:r>
    </w:p>
    <w:p w14:paraId="4FEB0CAA" w14:textId="2E871B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7.2.3.5.12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_Toc171690487 \h </w:instrText>
      </w:r>
      <w:r>
        <w:rPr>
          <w:noProof/>
        </w:rPr>
      </w:r>
      <w:r>
        <w:rPr>
          <w:noProof/>
        </w:rPr>
        <w:fldChar w:fldCharType="separate"/>
      </w:r>
      <w:r>
        <w:rPr>
          <w:noProof/>
        </w:rPr>
        <w:t>131</w:t>
      </w:r>
      <w:r>
        <w:rPr>
          <w:noProof/>
        </w:rPr>
        <w:fldChar w:fldCharType="end"/>
      </w:r>
    </w:p>
    <w:p w14:paraId="0751A51C" w14:textId="71457B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_Toc171690488 \h </w:instrText>
      </w:r>
      <w:r>
        <w:rPr>
          <w:noProof/>
        </w:rPr>
      </w:r>
      <w:r>
        <w:rPr>
          <w:noProof/>
        </w:rPr>
        <w:fldChar w:fldCharType="separate"/>
      </w:r>
      <w:r>
        <w:rPr>
          <w:noProof/>
        </w:rPr>
        <w:t>132</w:t>
      </w:r>
      <w:r>
        <w:rPr>
          <w:noProof/>
        </w:rPr>
        <w:fldChar w:fldCharType="end"/>
      </w:r>
    </w:p>
    <w:p w14:paraId="6237E45C" w14:textId="7CF6F77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_Toc171690489 \h </w:instrText>
      </w:r>
      <w:r>
        <w:rPr>
          <w:noProof/>
        </w:rPr>
      </w:r>
      <w:r>
        <w:rPr>
          <w:noProof/>
        </w:rPr>
        <w:fldChar w:fldCharType="separate"/>
      </w:r>
      <w:r>
        <w:rPr>
          <w:noProof/>
        </w:rPr>
        <w:t>132</w:t>
      </w:r>
      <w:r>
        <w:rPr>
          <w:noProof/>
        </w:rPr>
        <w:fldChar w:fldCharType="end"/>
      </w:r>
    </w:p>
    <w:p w14:paraId="15407850" w14:textId="0819F3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7.2.3.5.15</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_Toc171690490 \h </w:instrText>
      </w:r>
      <w:r>
        <w:rPr>
          <w:noProof/>
        </w:rPr>
      </w:r>
      <w:r>
        <w:rPr>
          <w:noProof/>
        </w:rPr>
        <w:fldChar w:fldCharType="separate"/>
      </w:r>
      <w:r>
        <w:rPr>
          <w:noProof/>
        </w:rPr>
        <w:t>132</w:t>
      </w:r>
      <w:r>
        <w:rPr>
          <w:noProof/>
        </w:rPr>
        <w:fldChar w:fldCharType="end"/>
      </w:r>
    </w:p>
    <w:p w14:paraId="65545533" w14:textId="7C8F05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_Toc171690491 \h </w:instrText>
      </w:r>
      <w:r>
        <w:rPr>
          <w:noProof/>
        </w:rPr>
      </w:r>
      <w:r>
        <w:rPr>
          <w:noProof/>
        </w:rPr>
        <w:fldChar w:fldCharType="separate"/>
      </w:r>
      <w:r>
        <w:rPr>
          <w:noProof/>
        </w:rPr>
        <w:t>133</w:t>
      </w:r>
      <w:r>
        <w:rPr>
          <w:noProof/>
        </w:rPr>
        <w:fldChar w:fldCharType="end"/>
      </w:r>
    </w:p>
    <w:p w14:paraId="6F5571F2" w14:textId="3701AA1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_Toc171690492 \h </w:instrText>
      </w:r>
      <w:r>
        <w:rPr>
          <w:noProof/>
        </w:rPr>
      </w:r>
      <w:r>
        <w:rPr>
          <w:noProof/>
        </w:rPr>
        <w:fldChar w:fldCharType="separate"/>
      </w:r>
      <w:r>
        <w:rPr>
          <w:noProof/>
        </w:rPr>
        <w:t>133</w:t>
      </w:r>
      <w:r>
        <w:rPr>
          <w:noProof/>
        </w:rPr>
        <w:fldChar w:fldCharType="end"/>
      </w:r>
    </w:p>
    <w:p w14:paraId="3C014ABF" w14:textId="692A910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_Toc171690493 \h </w:instrText>
      </w:r>
      <w:r>
        <w:rPr>
          <w:noProof/>
        </w:rPr>
      </w:r>
      <w:r>
        <w:rPr>
          <w:noProof/>
        </w:rPr>
        <w:fldChar w:fldCharType="separate"/>
      </w:r>
      <w:r>
        <w:rPr>
          <w:noProof/>
        </w:rPr>
        <w:t>133</w:t>
      </w:r>
      <w:r>
        <w:rPr>
          <w:noProof/>
        </w:rPr>
        <w:fldChar w:fldCharType="end"/>
      </w:r>
    </w:p>
    <w:p w14:paraId="189D68B7" w14:textId="07D4229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_Toc171690494 \h </w:instrText>
      </w:r>
      <w:r>
        <w:rPr>
          <w:noProof/>
        </w:rPr>
      </w:r>
      <w:r>
        <w:rPr>
          <w:noProof/>
        </w:rPr>
        <w:fldChar w:fldCharType="separate"/>
      </w:r>
      <w:r>
        <w:rPr>
          <w:noProof/>
        </w:rPr>
        <w:t>133</w:t>
      </w:r>
      <w:r>
        <w:rPr>
          <w:noProof/>
        </w:rPr>
        <w:fldChar w:fldCharType="end"/>
      </w:r>
    </w:p>
    <w:p w14:paraId="69C6FA76" w14:textId="30C6E4A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Transmission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_Toc171690495 \h </w:instrText>
      </w:r>
      <w:r>
        <w:rPr>
          <w:noProof/>
        </w:rPr>
      </w:r>
      <w:r>
        <w:rPr>
          <w:noProof/>
        </w:rPr>
        <w:fldChar w:fldCharType="separate"/>
      </w:r>
      <w:r>
        <w:rPr>
          <w:noProof/>
        </w:rPr>
        <w:t>133</w:t>
      </w:r>
      <w:r>
        <w:rPr>
          <w:noProof/>
        </w:rPr>
        <w:fldChar w:fldCharType="end"/>
      </w:r>
    </w:p>
    <w:p w14:paraId="118373BC" w14:textId="44E4013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7.2.3.6.5</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_Toc171690496 \h </w:instrText>
      </w:r>
      <w:r>
        <w:rPr>
          <w:noProof/>
        </w:rPr>
      </w:r>
      <w:r>
        <w:rPr>
          <w:noProof/>
        </w:rPr>
        <w:fldChar w:fldCharType="separate"/>
      </w:r>
      <w:r>
        <w:rPr>
          <w:noProof/>
        </w:rPr>
        <w:t>133</w:t>
      </w:r>
      <w:r>
        <w:rPr>
          <w:noProof/>
        </w:rPr>
        <w:fldChar w:fldCharType="end"/>
      </w:r>
    </w:p>
    <w:p w14:paraId="7AFBB83A" w14:textId="31E56C4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_Toc171690497 \h </w:instrText>
      </w:r>
      <w:r>
        <w:rPr>
          <w:noProof/>
        </w:rPr>
      </w:r>
      <w:r>
        <w:rPr>
          <w:noProof/>
        </w:rPr>
        <w:fldChar w:fldCharType="separate"/>
      </w:r>
      <w:r>
        <w:rPr>
          <w:noProof/>
        </w:rPr>
        <w:t>134</w:t>
      </w:r>
      <w:r>
        <w:rPr>
          <w:noProof/>
        </w:rPr>
        <w:fldChar w:fldCharType="end"/>
      </w:r>
    </w:p>
    <w:p w14:paraId="25D78D78" w14:textId="095C8FD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Transmission time limit (Timer T207 expires)</w:t>
      </w:r>
      <w:r>
        <w:rPr>
          <w:noProof/>
        </w:rPr>
        <w:tab/>
      </w:r>
      <w:r>
        <w:rPr>
          <w:noProof/>
        </w:rPr>
        <w:fldChar w:fldCharType="begin" w:fldLock="1"/>
      </w:r>
      <w:r>
        <w:rPr>
          <w:noProof/>
        </w:rPr>
        <w:instrText xml:space="preserve"> PAGEREF _Toc171690498 \h </w:instrText>
      </w:r>
      <w:r>
        <w:rPr>
          <w:noProof/>
        </w:rPr>
      </w:r>
      <w:r>
        <w:rPr>
          <w:noProof/>
        </w:rPr>
        <w:fldChar w:fldCharType="separate"/>
      </w:r>
      <w:r>
        <w:rPr>
          <w:noProof/>
        </w:rPr>
        <w:t>134</w:t>
      </w:r>
      <w:r>
        <w:rPr>
          <w:noProof/>
        </w:rPr>
        <w:fldChar w:fldCharType="end"/>
      </w:r>
    </w:p>
    <w:p w14:paraId="595B0CEF" w14:textId="51C3BF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7.2.3.6.8</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_Toc171690499 \h </w:instrText>
      </w:r>
      <w:r>
        <w:rPr>
          <w:noProof/>
        </w:rPr>
      </w:r>
      <w:r>
        <w:rPr>
          <w:noProof/>
        </w:rPr>
        <w:fldChar w:fldCharType="separate"/>
      </w:r>
      <w:r>
        <w:rPr>
          <w:noProof/>
        </w:rPr>
        <w:t>134</w:t>
      </w:r>
      <w:r>
        <w:rPr>
          <w:noProof/>
        </w:rPr>
        <w:fldChar w:fldCharType="end"/>
      </w:r>
    </w:p>
    <w:p w14:paraId="150C0C96" w14:textId="7D6146D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7.2.3.6.9</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_Toc171690500 \h </w:instrText>
      </w:r>
      <w:r>
        <w:rPr>
          <w:noProof/>
        </w:rPr>
      </w:r>
      <w:r>
        <w:rPr>
          <w:noProof/>
        </w:rPr>
        <w:fldChar w:fldCharType="separate"/>
      </w:r>
      <w:r>
        <w:rPr>
          <w:noProof/>
        </w:rPr>
        <w:t>134</w:t>
      </w:r>
      <w:r>
        <w:rPr>
          <w:noProof/>
        </w:rPr>
        <w:fldChar w:fldCharType="end"/>
      </w:r>
    </w:p>
    <w:p w14:paraId="0A4B8F37" w14:textId="43905AE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_Toc171690501 \h </w:instrText>
      </w:r>
      <w:r>
        <w:rPr>
          <w:noProof/>
        </w:rPr>
      </w:r>
      <w:r>
        <w:rPr>
          <w:noProof/>
        </w:rPr>
        <w:fldChar w:fldCharType="separate"/>
      </w:r>
      <w:r>
        <w:rPr>
          <w:noProof/>
        </w:rPr>
        <w:t>134</w:t>
      </w:r>
      <w:r>
        <w:rPr>
          <w:noProof/>
        </w:rPr>
        <w:fldChar w:fldCharType="end"/>
      </w:r>
    </w:p>
    <w:p w14:paraId="0FC1F7B7" w14:textId="17014E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7.2.3.6.11</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_Toc171690502 \h </w:instrText>
      </w:r>
      <w:r>
        <w:rPr>
          <w:noProof/>
        </w:rPr>
      </w:r>
      <w:r>
        <w:rPr>
          <w:noProof/>
        </w:rPr>
        <w:fldChar w:fldCharType="separate"/>
      </w:r>
      <w:r>
        <w:rPr>
          <w:noProof/>
        </w:rPr>
        <w:t>135</w:t>
      </w:r>
      <w:r>
        <w:rPr>
          <w:noProof/>
        </w:rPr>
        <w:fldChar w:fldCharType="end"/>
      </w:r>
    </w:p>
    <w:p w14:paraId="1F48ECF1" w14:textId="29C4892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7.2.3.6.12</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_Toc171690503 \h </w:instrText>
      </w:r>
      <w:r>
        <w:rPr>
          <w:noProof/>
        </w:rPr>
      </w:r>
      <w:r>
        <w:rPr>
          <w:noProof/>
        </w:rPr>
        <w:fldChar w:fldCharType="separate"/>
      </w:r>
      <w:r>
        <w:rPr>
          <w:noProof/>
        </w:rPr>
        <w:t>135</w:t>
      </w:r>
      <w:r>
        <w:rPr>
          <w:noProof/>
        </w:rPr>
        <w:fldChar w:fldCharType="end"/>
      </w:r>
    </w:p>
    <w:p w14:paraId="4BB69BA3" w14:textId="339F99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7.2.3.6.13</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_Toc171690504 \h </w:instrText>
      </w:r>
      <w:r>
        <w:rPr>
          <w:noProof/>
        </w:rPr>
      </w:r>
      <w:r>
        <w:rPr>
          <w:noProof/>
        </w:rPr>
        <w:fldChar w:fldCharType="separate"/>
      </w:r>
      <w:r>
        <w:rPr>
          <w:noProof/>
        </w:rPr>
        <w:t>135</w:t>
      </w:r>
      <w:r>
        <w:rPr>
          <w:noProof/>
        </w:rPr>
        <w:fldChar w:fldCharType="end"/>
      </w:r>
    </w:p>
    <w:p w14:paraId="377D9DFF" w14:textId="736AB2D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7.2.3.7</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_Toc171690505 \h </w:instrText>
      </w:r>
      <w:r>
        <w:rPr>
          <w:noProof/>
        </w:rPr>
      </w:r>
      <w:r>
        <w:rPr>
          <w:noProof/>
        </w:rPr>
        <w:fldChar w:fldCharType="separate"/>
      </w:r>
      <w:r>
        <w:rPr>
          <w:noProof/>
        </w:rPr>
        <w:t>135</w:t>
      </w:r>
      <w:r>
        <w:rPr>
          <w:noProof/>
        </w:rPr>
        <w:fldChar w:fldCharType="end"/>
      </w:r>
    </w:p>
    <w:p w14:paraId="69231B0C" w14:textId="1779873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_Toc171690506 \h </w:instrText>
      </w:r>
      <w:r>
        <w:rPr>
          <w:noProof/>
        </w:rPr>
      </w:r>
      <w:r>
        <w:rPr>
          <w:noProof/>
        </w:rPr>
        <w:fldChar w:fldCharType="separate"/>
      </w:r>
      <w:r>
        <w:rPr>
          <w:noProof/>
        </w:rPr>
        <w:t>135</w:t>
      </w:r>
      <w:r>
        <w:rPr>
          <w:noProof/>
        </w:rPr>
        <w:fldChar w:fldCharType="end"/>
      </w:r>
    </w:p>
    <w:p w14:paraId="02D18C48" w14:textId="7F41BD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_Toc171690507 \h </w:instrText>
      </w:r>
      <w:r>
        <w:rPr>
          <w:noProof/>
        </w:rPr>
      </w:r>
      <w:r>
        <w:rPr>
          <w:noProof/>
        </w:rPr>
        <w:fldChar w:fldCharType="separate"/>
      </w:r>
      <w:r>
        <w:rPr>
          <w:noProof/>
        </w:rPr>
        <w:t>136</w:t>
      </w:r>
      <w:r>
        <w:rPr>
          <w:noProof/>
        </w:rPr>
        <w:fldChar w:fldCharType="end"/>
      </w:r>
    </w:p>
    <w:p w14:paraId="3BFF4F5E" w14:textId="44DA8A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_Toc171690508 \h </w:instrText>
      </w:r>
      <w:r>
        <w:rPr>
          <w:noProof/>
        </w:rPr>
      </w:r>
      <w:r>
        <w:rPr>
          <w:noProof/>
        </w:rPr>
        <w:fldChar w:fldCharType="separate"/>
      </w:r>
      <w:r>
        <w:rPr>
          <w:noProof/>
        </w:rPr>
        <w:t>136</w:t>
      </w:r>
      <w:r>
        <w:rPr>
          <w:noProof/>
        </w:rPr>
        <w:fldChar w:fldCharType="end"/>
      </w:r>
    </w:p>
    <w:p w14:paraId="4C949F3E" w14:textId="7ECF417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Send Transmission Release message</w:t>
      </w:r>
      <w:r>
        <w:rPr>
          <w:noProof/>
          <w:lang w:eastAsia="ko-KR"/>
        </w:rPr>
        <w:t xml:space="preserve"> </w:t>
      </w:r>
      <w:r>
        <w:rPr>
          <w:noProof/>
        </w:rPr>
        <w:t>(</w:t>
      </w:r>
      <w:r w:rsidRPr="00351978">
        <w:rPr>
          <w:noProof/>
          <w:lang w:val="en-US"/>
        </w:rPr>
        <w:t xml:space="preserve">click </w:t>
      </w:r>
      <w:r>
        <w:rPr>
          <w:noProof/>
        </w:rPr>
        <w:t xml:space="preserve">video transmission </w:t>
      </w:r>
      <w:r w:rsidRPr="00351978">
        <w:rPr>
          <w:noProof/>
          <w:lang w:val="en-US"/>
        </w:rPr>
        <w:t xml:space="preserve">end </w:t>
      </w:r>
      <w:r>
        <w:rPr>
          <w:noProof/>
        </w:rPr>
        <w:t>button with no t</w:t>
      </w:r>
      <w:r w:rsidRPr="00351978">
        <w:rPr>
          <w:noProof/>
          <w:lang w:val="en-US"/>
        </w:rPr>
        <w:t>ransmitter</w:t>
      </w:r>
      <w:r>
        <w:rPr>
          <w:noProof/>
        </w:rPr>
        <w:t>)</w:t>
      </w:r>
      <w:r>
        <w:rPr>
          <w:noProof/>
        </w:rPr>
        <w:tab/>
      </w:r>
      <w:r>
        <w:rPr>
          <w:noProof/>
        </w:rPr>
        <w:fldChar w:fldCharType="begin" w:fldLock="1"/>
      </w:r>
      <w:r>
        <w:rPr>
          <w:noProof/>
        </w:rPr>
        <w:instrText xml:space="preserve"> PAGEREF _Toc171690509 \h </w:instrText>
      </w:r>
      <w:r>
        <w:rPr>
          <w:noProof/>
        </w:rPr>
      </w:r>
      <w:r>
        <w:rPr>
          <w:noProof/>
        </w:rPr>
        <w:fldChar w:fldCharType="separate"/>
      </w:r>
      <w:r>
        <w:rPr>
          <w:noProof/>
        </w:rPr>
        <w:t>136</w:t>
      </w:r>
      <w:r>
        <w:rPr>
          <w:noProof/>
        </w:rPr>
        <w:fldChar w:fldCharType="end"/>
      </w:r>
    </w:p>
    <w:p w14:paraId="7CADF30C" w14:textId="463468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Transmission Release message</w:t>
      </w:r>
      <w:r>
        <w:rPr>
          <w:noProof/>
          <w:lang w:eastAsia="ko-KR"/>
        </w:rPr>
        <w:t xml:space="preserve"> </w:t>
      </w:r>
      <w:r>
        <w:rPr>
          <w:noProof/>
        </w:rPr>
        <w:t>(</w:t>
      </w:r>
      <w:r w:rsidRPr="00351978">
        <w:rPr>
          <w:noProof/>
          <w:lang w:val="en-US"/>
        </w:rPr>
        <w:t xml:space="preserve">click </w:t>
      </w:r>
      <w:r>
        <w:rPr>
          <w:noProof/>
        </w:rPr>
        <w:t xml:space="preserve">video transmission </w:t>
      </w:r>
      <w:r w:rsidRPr="00351978">
        <w:rPr>
          <w:noProof/>
          <w:lang w:val="en-US"/>
        </w:rPr>
        <w:t xml:space="preserve">end </w:t>
      </w:r>
      <w:r>
        <w:rPr>
          <w:noProof/>
        </w:rPr>
        <w:t xml:space="preserve">button with </w:t>
      </w:r>
      <w:r w:rsidRPr="00351978">
        <w:rPr>
          <w:noProof/>
          <w:lang w:val="en-US"/>
        </w:rPr>
        <w:t>transmitter</w:t>
      </w:r>
      <w:r>
        <w:rPr>
          <w:noProof/>
        </w:rPr>
        <w:t>)</w:t>
      </w:r>
      <w:r>
        <w:rPr>
          <w:noProof/>
        </w:rPr>
        <w:tab/>
      </w:r>
      <w:r>
        <w:rPr>
          <w:noProof/>
        </w:rPr>
        <w:fldChar w:fldCharType="begin" w:fldLock="1"/>
      </w:r>
      <w:r>
        <w:rPr>
          <w:noProof/>
        </w:rPr>
        <w:instrText xml:space="preserve"> PAGEREF _Toc171690510 \h </w:instrText>
      </w:r>
      <w:r>
        <w:rPr>
          <w:noProof/>
        </w:rPr>
      </w:r>
      <w:r>
        <w:rPr>
          <w:noProof/>
        </w:rPr>
        <w:fldChar w:fldCharType="separate"/>
      </w:r>
      <w:r>
        <w:rPr>
          <w:noProof/>
        </w:rPr>
        <w:t>137</w:t>
      </w:r>
      <w:r>
        <w:rPr>
          <w:noProof/>
        </w:rPr>
        <w:fldChar w:fldCharType="end"/>
      </w:r>
    </w:p>
    <w:p w14:paraId="38521848" w14:textId="404861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Transmission Arbitration Taken message (Timer T201 expired N times)</w:t>
      </w:r>
      <w:r>
        <w:rPr>
          <w:noProof/>
        </w:rPr>
        <w:tab/>
      </w:r>
      <w:r>
        <w:rPr>
          <w:noProof/>
        </w:rPr>
        <w:fldChar w:fldCharType="begin" w:fldLock="1"/>
      </w:r>
      <w:r>
        <w:rPr>
          <w:noProof/>
        </w:rPr>
        <w:instrText xml:space="preserve"> PAGEREF _Toc171690511 \h </w:instrText>
      </w:r>
      <w:r>
        <w:rPr>
          <w:noProof/>
        </w:rPr>
      </w:r>
      <w:r>
        <w:rPr>
          <w:noProof/>
        </w:rPr>
        <w:fldChar w:fldCharType="separate"/>
      </w:r>
      <w:r>
        <w:rPr>
          <w:noProof/>
        </w:rPr>
        <w:t>137</w:t>
      </w:r>
      <w:r>
        <w:rPr>
          <w:noProof/>
        </w:rPr>
        <w:fldChar w:fldCharType="end"/>
      </w:r>
    </w:p>
    <w:p w14:paraId="407A64FD" w14:textId="2A60A49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_Toc171690512 \h </w:instrText>
      </w:r>
      <w:r>
        <w:rPr>
          <w:noProof/>
        </w:rPr>
      </w:r>
      <w:r>
        <w:rPr>
          <w:noProof/>
        </w:rPr>
        <w:fldChar w:fldCharType="separate"/>
      </w:r>
      <w:r>
        <w:rPr>
          <w:noProof/>
        </w:rPr>
        <w:t>137</w:t>
      </w:r>
      <w:r>
        <w:rPr>
          <w:noProof/>
        </w:rPr>
        <w:fldChar w:fldCharType="end"/>
      </w:r>
    </w:p>
    <w:p w14:paraId="328107CA" w14:textId="06F5C70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_Toc171690513 \h </w:instrText>
      </w:r>
      <w:r>
        <w:rPr>
          <w:noProof/>
        </w:rPr>
      </w:r>
      <w:r>
        <w:rPr>
          <w:noProof/>
        </w:rPr>
        <w:fldChar w:fldCharType="separate"/>
      </w:r>
      <w:r>
        <w:rPr>
          <w:noProof/>
        </w:rPr>
        <w:t>138</w:t>
      </w:r>
      <w:r>
        <w:rPr>
          <w:noProof/>
        </w:rPr>
        <w:fldChar w:fldCharType="end"/>
      </w:r>
    </w:p>
    <w:p w14:paraId="1B14ADF9" w14:textId="4048085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_Toc171690514 \h </w:instrText>
      </w:r>
      <w:r>
        <w:rPr>
          <w:noProof/>
        </w:rPr>
      </w:r>
      <w:r>
        <w:rPr>
          <w:noProof/>
        </w:rPr>
        <w:fldChar w:fldCharType="separate"/>
      </w:r>
      <w:r>
        <w:rPr>
          <w:noProof/>
        </w:rPr>
        <w:t>138</w:t>
      </w:r>
      <w:r>
        <w:rPr>
          <w:noProof/>
        </w:rPr>
        <w:fldChar w:fldCharType="end"/>
      </w:r>
    </w:p>
    <w:p w14:paraId="0362D7EB" w14:textId="38F5AB5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_Toc171690515 \h </w:instrText>
      </w:r>
      <w:r>
        <w:rPr>
          <w:noProof/>
        </w:rPr>
      </w:r>
      <w:r>
        <w:rPr>
          <w:noProof/>
        </w:rPr>
        <w:fldChar w:fldCharType="separate"/>
      </w:r>
      <w:r>
        <w:rPr>
          <w:noProof/>
        </w:rPr>
        <w:t>138</w:t>
      </w:r>
      <w:r>
        <w:rPr>
          <w:noProof/>
        </w:rPr>
        <w:fldChar w:fldCharType="end"/>
      </w:r>
    </w:p>
    <w:p w14:paraId="0201F72A" w14:textId="29DA357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_Toc171690516 \h </w:instrText>
      </w:r>
      <w:r>
        <w:rPr>
          <w:noProof/>
        </w:rPr>
      </w:r>
      <w:r>
        <w:rPr>
          <w:noProof/>
        </w:rPr>
        <w:fldChar w:fldCharType="separate"/>
      </w:r>
      <w:r>
        <w:rPr>
          <w:noProof/>
        </w:rPr>
        <w:t>138</w:t>
      </w:r>
      <w:r>
        <w:rPr>
          <w:noProof/>
        </w:rPr>
        <w:fldChar w:fldCharType="end"/>
      </w:r>
    </w:p>
    <w:p w14:paraId="2073C0DB" w14:textId="77FD4E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_Toc171690517 \h </w:instrText>
      </w:r>
      <w:r>
        <w:rPr>
          <w:noProof/>
        </w:rPr>
      </w:r>
      <w:r>
        <w:rPr>
          <w:noProof/>
        </w:rPr>
        <w:fldChar w:fldCharType="separate"/>
      </w:r>
      <w:r>
        <w:rPr>
          <w:noProof/>
        </w:rPr>
        <w:t>139</w:t>
      </w:r>
      <w:r>
        <w:rPr>
          <w:noProof/>
        </w:rPr>
        <w:fldChar w:fldCharType="end"/>
      </w:r>
    </w:p>
    <w:p w14:paraId="13BA46B0" w14:textId="12E5AE2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7.2.3.7.13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_Toc171690518 \h </w:instrText>
      </w:r>
      <w:r>
        <w:rPr>
          <w:noProof/>
        </w:rPr>
      </w:r>
      <w:r>
        <w:rPr>
          <w:noProof/>
        </w:rPr>
        <w:fldChar w:fldCharType="separate"/>
      </w:r>
      <w:r>
        <w:rPr>
          <w:noProof/>
        </w:rPr>
        <w:t>139</w:t>
      </w:r>
      <w:r>
        <w:rPr>
          <w:noProof/>
        </w:rPr>
        <w:fldChar w:fldCharType="end"/>
      </w:r>
    </w:p>
    <w:p w14:paraId="6C369019" w14:textId="4FB805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7.2.3.7.14</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_Toc171690519 \h </w:instrText>
      </w:r>
      <w:r>
        <w:rPr>
          <w:noProof/>
        </w:rPr>
      </w:r>
      <w:r>
        <w:rPr>
          <w:noProof/>
        </w:rPr>
        <w:fldChar w:fldCharType="separate"/>
      </w:r>
      <w:r>
        <w:rPr>
          <w:noProof/>
        </w:rPr>
        <w:t>139</w:t>
      </w:r>
      <w:r>
        <w:rPr>
          <w:noProof/>
        </w:rPr>
        <w:fldChar w:fldCharType="end"/>
      </w:r>
    </w:p>
    <w:p w14:paraId="0442F7D6" w14:textId="4E2445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7.2.3.8</w:t>
      </w:r>
      <w:r>
        <w:rPr>
          <w:rFonts w:asciiTheme="minorHAnsi" w:eastAsiaTheme="minorEastAsia" w:hAnsiTheme="minorHAnsi" w:cstheme="minorBidi"/>
          <w:noProof/>
          <w:kern w:val="2"/>
          <w:sz w:val="22"/>
          <w:szCs w:val="22"/>
          <w:lang w:eastAsia="en-GB"/>
          <w14:ligatures w14:val="standardContextual"/>
        </w:rPr>
        <w:tab/>
      </w:r>
      <w:r>
        <w:rPr>
          <w:noProof/>
        </w:rPr>
        <w:t>State: 'O: pending delegated'</w:t>
      </w:r>
      <w:r>
        <w:rPr>
          <w:noProof/>
        </w:rPr>
        <w:tab/>
      </w:r>
      <w:r>
        <w:rPr>
          <w:noProof/>
        </w:rPr>
        <w:fldChar w:fldCharType="begin" w:fldLock="1"/>
      </w:r>
      <w:r>
        <w:rPr>
          <w:noProof/>
        </w:rPr>
        <w:instrText xml:space="preserve"> PAGEREF _Toc171690520 \h </w:instrText>
      </w:r>
      <w:r>
        <w:rPr>
          <w:noProof/>
        </w:rPr>
      </w:r>
      <w:r>
        <w:rPr>
          <w:noProof/>
        </w:rPr>
        <w:fldChar w:fldCharType="separate"/>
      </w:r>
      <w:r>
        <w:rPr>
          <w:noProof/>
        </w:rPr>
        <w:t>139</w:t>
      </w:r>
      <w:r>
        <w:rPr>
          <w:noProof/>
        </w:rPr>
        <w:fldChar w:fldCharType="end"/>
      </w:r>
    </w:p>
    <w:p w14:paraId="182A7DD3" w14:textId="125DEC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_Toc171690521 \h </w:instrText>
      </w:r>
      <w:r>
        <w:rPr>
          <w:noProof/>
        </w:rPr>
      </w:r>
      <w:r>
        <w:rPr>
          <w:noProof/>
        </w:rPr>
        <w:fldChar w:fldCharType="separate"/>
      </w:r>
      <w:r>
        <w:rPr>
          <w:noProof/>
        </w:rPr>
        <w:t>139</w:t>
      </w:r>
      <w:r>
        <w:rPr>
          <w:noProof/>
        </w:rPr>
        <w:fldChar w:fldCharType="end"/>
      </w:r>
    </w:p>
    <w:p w14:paraId="3129BA28" w14:textId="1FBC494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7.2.3.8.2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_Toc171690522 \h </w:instrText>
      </w:r>
      <w:r>
        <w:rPr>
          <w:noProof/>
        </w:rPr>
      </w:r>
      <w:r>
        <w:rPr>
          <w:noProof/>
        </w:rPr>
        <w:fldChar w:fldCharType="separate"/>
      </w:r>
      <w:r>
        <w:rPr>
          <w:noProof/>
        </w:rPr>
        <w:t>139</w:t>
      </w:r>
      <w:r>
        <w:rPr>
          <w:noProof/>
        </w:rPr>
        <w:fldChar w:fldCharType="end"/>
      </w:r>
    </w:p>
    <w:p w14:paraId="28D75458" w14:textId="1F3B3A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_Toc171690523 \h </w:instrText>
      </w:r>
      <w:r>
        <w:rPr>
          <w:noProof/>
        </w:rPr>
      </w:r>
      <w:r>
        <w:rPr>
          <w:noProof/>
        </w:rPr>
        <w:fldChar w:fldCharType="separate"/>
      </w:r>
      <w:r>
        <w:rPr>
          <w:noProof/>
        </w:rPr>
        <w:t>140</w:t>
      </w:r>
      <w:r>
        <w:rPr>
          <w:noProof/>
        </w:rPr>
        <w:fldChar w:fldCharType="end"/>
      </w:r>
    </w:p>
    <w:p w14:paraId="67CB7634" w14:textId="5A2CB0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_Toc171690524 \h </w:instrText>
      </w:r>
      <w:r>
        <w:rPr>
          <w:noProof/>
        </w:rPr>
      </w:r>
      <w:r>
        <w:rPr>
          <w:noProof/>
        </w:rPr>
        <w:fldChar w:fldCharType="separate"/>
      </w:r>
      <w:r>
        <w:rPr>
          <w:noProof/>
        </w:rPr>
        <w:t>140</w:t>
      </w:r>
      <w:r>
        <w:rPr>
          <w:noProof/>
        </w:rPr>
        <w:fldChar w:fldCharType="end"/>
      </w:r>
    </w:p>
    <w:p w14:paraId="0382989D" w14:textId="4C356C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_Toc171690525 \h </w:instrText>
      </w:r>
      <w:r>
        <w:rPr>
          <w:noProof/>
        </w:rPr>
      </w:r>
      <w:r>
        <w:rPr>
          <w:noProof/>
        </w:rPr>
        <w:fldChar w:fldCharType="separate"/>
      </w:r>
      <w:r>
        <w:rPr>
          <w:noProof/>
        </w:rPr>
        <w:t>141</w:t>
      </w:r>
      <w:r>
        <w:rPr>
          <w:noProof/>
        </w:rPr>
        <w:fldChar w:fldCharType="end"/>
      </w:r>
    </w:p>
    <w:p w14:paraId="44256BD8" w14:textId="128EFB5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_Toc171690526 \h </w:instrText>
      </w:r>
      <w:r>
        <w:rPr>
          <w:noProof/>
        </w:rPr>
      </w:r>
      <w:r>
        <w:rPr>
          <w:noProof/>
        </w:rPr>
        <w:fldChar w:fldCharType="separate"/>
      </w:r>
      <w:r>
        <w:rPr>
          <w:noProof/>
        </w:rPr>
        <w:t>141</w:t>
      </w:r>
      <w:r>
        <w:rPr>
          <w:noProof/>
        </w:rPr>
        <w:fldChar w:fldCharType="end"/>
      </w:r>
    </w:p>
    <w:p w14:paraId="6AA708C5" w14:textId="06C564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_Toc171690527 \h </w:instrText>
      </w:r>
      <w:r>
        <w:rPr>
          <w:noProof/>
        </w:rPr>
      </w:r>
      <w:r>
        <w:rPr>
          <w:noProof/>
        </w:rPr>
        <w:fldChar w:fldCharType="separate"/>
      </w:r>
      <w:r>
        <w:rPr>
          <w:noProof/>
        </w:rPr>
        <w:t>141</w:t>
      </w:r>
      <w:r>
        <w:rPr>
          <w:noProof/>
        </w:rPr>
        <w:fldChar w:fldCharType="end"/>
      </w:r>
    </w:p>
    <w:p w14:paraId="25085C76" w14:textId="2BC4B8D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_Toc171690528 \h </w:instrText>
      </w:r>
      <w:r>
        <w:rPr>
          <w:noProof/>
        </w:rPr>
      </w:r>
      <w:r>
        <w:rPr>
          <w:noProof/>
        </w:rPr>
        <w:fldChar w:fldCharType="separate"/>
      </w:r>
      <w:r>
        <w:rPr>
          <w:noProof/>
        </w:rPr>
        <w:t>141</w:t>
      </w:r>
      <w:r>
        <w:rPr>
          <w:noProof/>
        </w:rPr>
        <w:fldChar w:fldCharType="end"/>
      </w:r>
    </w:p>
    <w:p w14:paraId="4CCFEE1D" w14:textId="6A1126C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_Toc171690529 \h </w:instrText>
      </w:r>
      <w:r>
        <w:rPr>
          <w:noProof/>
        </w:rPr>
      </w:r>
      <w:r>
        <w:rPr>
          <w:noProof/>
        </w:rPr>
        <w:fldChar w:fldCharType="separate"/>
      </w:r>
      <w:r>
        <w:rPr>
          <w:noProof/>
        </w:rPr>
        <w:t>141</w:t>
      </w:r>
      <w:r>
        <w:rPr>
          <w:noProof/>
        </w:rPr>
        <w:fldChar w:fldCharType="end"/>
      </w:r>
    </w:p>
    <w:p w14:paraId="5FEEA0CE" w14:textId="4D4ECAF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_Toc171690530 \h </w:instrText>
      </w:r>
      <w:r>
        <w:rPr>
          <w:noProof/>
        </w:rPr>
      </w:r>
      <w:r>
        <w:rPr>
          <w:noProof/>
        </w:rPr>
        <w:fldChar w:fldCharType="separate"/>
      </w:r>
      <w:r>
        <w:rPr>
          <w:noProof/>
        </w:rPr>
        <w:t>142</w:t>
      </w:r>
      <w:r>
        <w:rPr>
          <w:noProof/>
        </w:rPr>
        <w:fldChar w:fldCharType="end"/>
      </w:r>
    </w:p>
    <w:p w14:paraId="609BE99B" w14:textId="5CA7183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_Toc171690531 \h </w:instrText>
      </w:r>
      <w:r>
        <w:rPr>
          <w:noProof/>
        </w:rPr>
      </w:r>
      <w:r>
        <w:rPr>
          <w:noProof/>
        </w:rPr>
        <w:fldChar w:fldCharType="separate"/>
      </w:r>
      <w:r>
        <w:rPr>
          <w:noProof/>
        </w:rPr>
        <w:t>142</w:t>
      </w:r>
      <w:r>
        <w:rPr>
          <w:noProof/>
        </w:rPr>
        <w:fldChar w:fldCharType="end"/>
      </w:r>
    </w:p>
    <w:p w14:paraId="585DD94A" w14:textId="281633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_Toc171690532 \h </w:instrText>
      </w:r>
      <w:r>
        <w:rPr>
          <w:noProof/>
        </w:rPr>
      </w:r>
      <w:r>
        <w:rPr>
          <w:noProof/>
        </w:rPr>
        <w:fldChar w:fldCharType="separate"/>
      </w:r>
      <w:r>
        <w:rPr>
          <w:noProof/>
        </w:rPr>
        <w:t>143</w:t>
      </w:r>
      <w:r>
        <w:rPr>
          <w:noProof/>
        </w:rPr>
        <w:fldChar w:fldCharType="end"/>
      </w:r>
    </w:p>
    <w:p w14:paraId="2365E0FF" w14:textId="4AD35BC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_Toc171690533 \h </w:instrText>
      </w:r>
      <w:r>
        <w:rPr>
          <w:noProof/>
        </w:rPr>
      </w:r>
      <w:r>
        <w:rPr>
          <w:noProof/>
        </w:rPr>
        <w:fldChar w:fldCharType="separate"/>
      </w:r>
      <w:r>
        <w:rPr>
          <w:noProof/>
        </w:rPr>
        <w:t>143</w:t>
      </w:r>
      <w:r>
        <w:rPr>
          <w:noProof/>
        </w:rPr>
        <w:fldChar w:fldCharType="end"/>
      </w:r>
    </w:p>
    <w:p w14:paraId="16756CCF" w14:textId="0411FCE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_Toc171690534 \h </w:instrText>
      </w:r>
      <w:r>
        <w:rPr>
          <w:noProof/>
        </w:rPr>
      </w:r>
      <w:r>
        <w:rPr>
          <w:noProof/>
        </w:rPr>
        <w:fldChar w:fldCharType="separate"/>
      </w:r>
      <w:r>
        <w:rPr>
          <w:noProof/>
        </w:rPr>
        <w:t>143</w:t>
      </w:r>
      <w:r>
        <w:rPr>
          <w:noProof/>
        </w:rPr>
        <w:fldChar w:fldCharType="end"/>
      </w:r>
    </w:p>
    <w:p w14:paraId="31DBF055" w14:textId="6C329F1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(R: MCVideo call release)</w:t>
      </w:r>
      <w:r>
        <w:rPr>
          <w:noProof/>
        </w:rPr>
        <w:tab/>
      </w:r>
      <w:r>
        <w:rPr>
          <w:noProof/>
        </w:rPr>
        <w:fldChar w:fldCharType="begin" w:fldLock="1"/>
      </w:r>
      <w:r>
        <w:rPr>
          <w:noProof/>
        </w:rPr>
        <w:instrText xml:space="preserve"> PAGEREF _Toc171690535 \h </w:instrText>
      </w:r>
      <w:r>
        <w:rPr>
          <w:noProof/>
        </w:rPr>
      </w:r>
      <w:r>
        <w:rPr>
          <w:noProof/>
        </w:rPr>
        <w:fldChar w:fldCharType="separate"/>
      </w:r>
      <w:r>
        <w:rPr>
          <w:noProof/>
        </w:rPr>
        <w:t>143</w:t>
      </w:r>
      <w:r>
        <w:rPr>
          <w:noProof/>
        </w:rPr>
        <w:fldChar w:fldCharType="end"/>
      </w:r>
    </w:p>
    <w:p w14:paraId="5D9FAA05" w14:textId="2AE759A5"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Communication release media plane procedures</w:t>
      </w:r>
      <w:r>
        <w:rPr>
          <w:noProof/>
        </w:rPr>
        <w:tab/>
      </w:r>
      <w:r>
        <w:rPr>
          <w:noProof/>
        </w:rPr>
        <w:fldChar w:fldCharType="begin" w:fldLock="1"/>
      </w:r>
      <w:r>
        <w:rPr>
          <w:noProof/>
        </w:rPr>
        <w:instrText xml:space="preserve"> PAGEREF _Toc171690536 \h </w:instrText>
      </w:r>
      <w:r>
        <w:rPr>
          <w:noProof/>
        </w:rPr>
      </w:r>
      <w:r>
        <w:rPr>
          <w:noProof/>
        </w:rPr>
        <w:fldChar w:fldCharType="separate"/>
      </w:r>
      <w:r>
        <w:rPr>
          <w:noProof/>
        </w:rPr>
        <w:t>143</w:t>
      </w:r>
      <w:r>
        <w:rPr>
          <w:noProof/>
        </w:rPr>
        <w:fldChar w:fldCharType="end"/>
      </w:r>
    </w:p>
    <w:p w14:paraId="514A640C" w14:textId="2788F626"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_Toc171690537 \h </w:instrText>
      </w:r>
      <w:r>
        <w:rPr>
          <w:noProof/>
        </w:rPr>
      </w:r>
      <w:r>
        <w:rPr>
          <w:noProof/>
        </w:rPr>
        <w:fldChar w:fldCharType="separate"/>
      </w:r>
      <w:r>
        <w:rPr>
          <w:noProof/>
        </w:rPr>
        <w:t>143</w:t>
      </w:r>
      <w:r>
        <w:rPr>
          <w:noProof/>
        </w:rPr>
        <w:fldChar w:fldCharType="end"/>
      </w:r>
    </w:p>
    <w:p w14:paraId="2DECFF38" w14:textId="1807A56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_Toc171690538 \h </w:instrText>
      </w:r>
      <w:r>
        <w:rPr>
          <w:noProof/>
        </w:rPr>
      </w:r>
      <w:r>
        <w:rPr>
          <w:noProof/>
        </w:rPr>
        <w:fldChar w:fldCharType="separate"/>
      </w:r>
      <w:r>
        <w:rPr>
          <w:noProof/>
        </w:rPr>
        <w:t>143</w:t>
      </w:r>
      <w:r>
        <w:rPr>
          <w:noProof/>
        </w:rPr>
        <w:fldChar w:fldCharType="end"/>
      </w:r>
    </w:p>
    <w:p w14:paraId="7807DF88" w14:textId="2AB1604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_Toc171690539 \h </w:instrText>
      </w:r>
      <w:r>
        <w:rPr>
          <w:noProof/>
        </w:rPr>
      </w:r>
      <w:r>
        <w:rPr>
          <w:noProof/>
        </w:rPr>
        <w:fldChar w:fldCharType="separate"/>
      </w:r>
      <w:r>
        <w:rPr>
          <w:noProof/>
        </w:rPr>
        <w:t>143</w:t>
      </w:r>
      <w:r>
        <w:rPr>
          <w:noProof/>
        </w:rPr>
        <w:fldChar w:fldCharType="end"/>
      </w:r>
    </w:p>
    <w:p w14:paraId="61175C97" w14:textId="4208B0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_Toc171690540 \h </w:instrText>
      </w:r>
      <w:r>
        <w:rPr>
          <w:noProof/>
        </w:rPr>
      </w:r>
      <w:r>
        <w:rPr>
          <w:noProof/>
        </w:rPr>
        <w:fldChar w:fldCharType="separate"/>
      </w:r>
      <w:r>
        <w:rPr>
          <w:noProof/>
        </w:rPr>
        <w:t>144</w:t>
      </w:r>
      <w:r>
        <w:rPr>
          <w:noProof/>
        </w:rPr>
        <w:fldChar w:fldCharType="end"/>
      </w:r>
    </w:p>
    <w:p w14:paraId="5847F42E" w14:textId="7A9483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_Toc171690541 \h </w:instrText>
      </w:r>
      <w:r>
        <w:rPr>
          <w:noProof/>
        </w:rPr>
      </w:r>
      <w:r>
        <w:rPr>
          <w:noProof/>
        </w:rPr>
        <w:fldChar w:fldCharType="separate"/>
      </w:r>
      <w:r>
        <w:rPr>
          <w:noProof/>
        </w:rPr>
        <w:t>145</w:t>
      </w:r>
      <w:r>
        <w:rPr>
          <w:noProof/>
        </w:rPr>
        <w:fldChar w:fldCharType="end"/>
      </w:r>
    </w:p>
    <w:p w14:paraId="5B6F750E" w14:textId="3C64384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_Toc171690542 \h </w:instrText>
      </w:r>
      <w:r>
        <w:rPr>
          <w:noProof/>
        </w:rPr>
      </w:r>
      <w:r>
        <w:rPr>
          <w:noProof/>
        </w:rPr>
        <w:fldChar w:fldCharType="separate"/>
      </w:r>
      <w:r>
        <w:rPr>
          <w:noProof/>
        </w:rPr>
        <w:t>146</w:t>
      </w:r>
      <w:r>
        <w:rPr>
          <w:noProof/>
        </w:rPr>
        <w:fldChar w:fldCharType="end"/>
      </w:r>
    </w:p>
    <w:p w14:paraId="5DEA8CF3" w14:textId="0711FFC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fldLock="1"/>
      </w:r>
      <w:r>
        <w:rPr>
          <w:noProof/>
        </w:rPr>
        <w:instrText xml:space="preserve"> PAGEREF _Toc171690543 \h </w:instrText>
      </w:r>
      <w:r>
        <w:rPr>
          <w:noProof/>
        </w:rPr>
      </w:r>
      <w:r>
        <w:rPr>
          <w:noProof/>
        </w:rPr>
        <w:fldChar w:fldCharType="separate"/>
      </w:r>
      <w:r>
        <w:rPr>
          <w:noProof/>
        </w:rPr>
        <w:t>146</w:t>
      </w:r>
      <w:r>
        <w:rPr>
          <w:noProof/>
        </w:rPr>
        <w:fldChar w:fldCharType="end"/>
      </w:r>
    </w:p>
    <w:p w14:paraId="0A2E3194" w14:textId="154A722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_Toc171690544 \h </w:instrText>
      </w:r>
      <w:r>
        <w:rPr>
          <w:noProof/>
        </w:rPr>
      </w:r>
      <w:r>
        <w:rPr>
          <w:noProof/>
        </w:rPr>
        <w:fldChar w:fldCharType="separate"/>
      </w:r>
      <w:r>
        <w:rPr>
          <w:noProof/>
        </w:rPr>
        <w:t>146</w:t>
      </w:r>
      <w:r>
        <w:rPr>
          <w:noProof/>
        </w:rPr>
        <w:fldChar w:fldCharType="end"/>
      </w:r>
    </w:p>
    <w:p w14:paraId="2930B270" w14:textId="363FB02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Transmission control messages</w:t>
      </w:r>
      <w:r>
        <w:rPr>
          <w:noProof/>
        </w:rPr>
        <w:tab/>
      </w:r>
      <w:r>
        <w:rPr>
          <w:noProof/>
        </w:rPr>
        <w:fldChar w:fldCharType="begin" w:fldLock="1"/>
      </w:r>
      <w:r>
        <w:rPr>
          <w:noProof/>
        </w:rPr>
        <w:instrText xml:space="preserve"> PAGEREF _Toc171690545 \h </w:instrText>
      </w:r>
      <w:r>
        <w:rPr>
          <w:noProof/>
        </w:rPr>
      </w:r>
      <w:r>
        <w:rPr>
          <w:noProof/>
        </w:rPr>
        <w:fldChar w:fldCharType="separate"/>
      </w:r>
      <w:r>
        <w:rPr>
          <w:noProof/>
        </w:rPr>
        <w:t>146</w:t>
      </w:r>
      <w:r>
        <w:rPr>
          <w:noProof/>
        </w:rPr>
        <w:fldChar w:fldCharType="end"/>
      </w:r>
    </w:p>
    <w:p w14:paraId="4C3A4AF4" w14:textId="74B70F8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_Toc171690546 \h </w:instrText>
      </w:r>
      <w:r>
        <w:rPr>
          <w:noProof/>
        </w:rPr>
      </w:r>
      <w:r>
        <w:rPr>
          <w:noProof/>
        </w:rPr>
        <w:fldChar w:fldCharType="separate"/>
      </w:r>
      <w:r>
        <w:rPr>
          <w:noProof/>
        </w:rPr>
        <w:t>146</w:t>
      </w:r>
      <w:r>
        <w:rPr>
          <w:noProof/>
        </w:rPr>
        <w:fldChar w:fldCharType="end"/>
      </w:r>
    </w:p>
    <w:p w14:paraId="735A4B6E" w14:textId="106F3B6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Transmission control specific fields</w:t>
      </w:r>
      <w:r>
        <w:rPr>
          <w:noProof/>
        </w:rPr>
        <w:tab/>
      </w:r>
      <w:r>
        <w:rPr>
          <w:noProof/>
        </w:rPr>
        <w:fldChar w:fldCharType="begin" w:fldLock="1"/>
      </w:r>
      <w:r>
        <w:rPr>
          <w:noProof/>
        </w:rPr>
        <w:instrText xml:space="preserve"> PAGEREF _Toc171690547 \h </w:instrText>
      </w:r>
      <w:r>
        <w:rPr>
          <w:noProof/>
        </w:rPr>
      </w:r>
      <w:r>
        <w:rPr>
          <w:noProof/>
        </w:rPr>
        <w:fldChar w:fldCharType="separate"/>
      </w:r>
      <w:r>
        <w:rPr>
          <w:noProof/>
        </w:rPr>
        <w:t>148</w:t>
      </w:r>
      <w:r>
        <w:rPr>
          <w:noProof/>
        </w:rPr>
        <w:fldChar w:fldCharType="end"/>
      </w:r>
    </w:p>
    <w:p w14:paraId="6A0C9E2A" w14:textId="4E72FB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_Toc171690548 \h </w:instrText>
      </w:r>
      <w:r>
        <w:rPr>
          <w:noProof/>
        </w:rPr>
      </w:r>
      <w:r>
        <w:rPr>
          <w:noProof/>
        </w:rPr>
        <w:fldChar w:fldCharType="separate"/>
      </w:r>
      <w:r>
        <w:rPr>
          <w:noProof/>
        </w:rPr>
        <w:t>148</w:t>
      </w:r>
      <w:r>
        <w:rPr>
          <w:noProof/>
        </w:rPr>
        <w:fldChar w:fldCharType="end"/>
      </w:r>
    </w:p>
    <w:p w14:paraId="011C9DFC" w14:textId="3504D9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Transmission Priority field</w:t>
      </w:r>
      <w:r>
        <w:rPr>
          <w:noProof/>
        </w:rPr>
        <w:tab/>
      </w:r>
      <w:r>
        <w:rPr>
          <w:noProof/>
        </w:rPr>
        <w:fldChar w:fldCharType="begin" w:fldLock="1"/>
      </w:r>
      <w:r>
        <w:rPr>
          <w:noProof/>
        </w:rPr>
        <w:instrText xml:space="preserve"> PAGEREF _Toc171690549 \h </w:instrText>
      </w:r>
      <w:r>
        <w:rPr>
          <w:noProof/>
        </w:rPr>
      </w:r>
      <w:r>
        <w:rPr>
          <w:noProof/>
        </w:rPr>
        <w:fldChar w:fldCharType="separate"/>
      </w:r>
      <w:r>
        <w:rPr>
          <w:noProof/>
        </w:rPr>
        <w:t>149</w:t>
      </w:r>
      <w:r>
        <w:rPr>
          <w:noProof/>
        </w:rPr>
        <w:fldChar w:fldCharType="end"/>
      </w:r>
    </w:p>
    <w:p w14:paraId="41E56F2A" w14:textId="62EA639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_Toc171690550 \h </w:instrText>
      </w:r>
      <w:r>
        <w:rPr>
          <w:noProof/>
        </w:rPr>
      </w:r>
      <w:r>
        <w:rPr>
          <w:noProof/>
        </w:rPr>
        <w:fldChar w:fldCharType="separate"/>
      </w:r>
      <w:r>
        <w:rPr>
          <w:noProof/>
        </w:rPr>
        <w:t>149</w:t>
      </w:r>
      <w:r>
        <w:rPr>
          <w:noProof/>
        </w:rPr>
        <w:fldChar w:fldCharType="end"/>
      </w:r>
    </w:p>
    <w:p w14:paraId="19E674F4" w14:textId="2B763D1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_Toc171690551 \h </w:instrText>
      </w:r>
      <w:r>
        <w:rPr>
          <w:noProof/>
        </w:rPr>
      </w:r>
      <w:r>
        <w:rPr>
          <w:noProof/>
        </w:rPr>
        <w:fldChar w:fldCharType="separate"/>
      </w:r>
      <w:r>
        <w:rPr>
          <w:noProof/>
        </w:rPr>
        <w:t>149</w:t>
      </w:r>
      <w:r>
        <w:rPr>
          <w:noProof/>
        </w:rPr>
        <w:fldChar w:fldCharType="end"/>
      </w:r>
    </w:p>
    <w:p w14:paraId="392179A6" w14:textId="5FA1DD9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_Toc171690552 \h </w:instrText>
      </w:r>
      <w:r>
        <w:rPr>
          <w:noProof/>
        </w:rPr>
      </w:r>
      <w:r>
        <w:rPr>
          <w:noProof/>
        </w:rPr>
        <w:fldChar w:fldCharType="separate"/>
      </w:r>
      <w:r>
        <w:rPr>
          <w:noProof/>
        </w:rPr>
        <w:t>150</w:t>
      </w:r>
      <w:r>
        <w:rPr>
          <w:noProof/>
        </w:rPr>
        <w:fldChar w:fldCharType="end"/>
      </w:r>
    </w:p>
    <w:p w14:paraId="5444BA4F" w14:textId="31E4A40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User Id of the Transmitting User field</w:t>
      </w:r>
      <w:r>
        <w:rPr>
          <w:noProof/>
        </w:rPr>
        <w:tab/>
      </w:r>
      <w:r>
        <w:rPr>
          <w:noProof/>
        </w:rPr>
        <w:fldChar w:fldCharType="begin" w:fldLock="1"/>
      </w:r>
      <w:r>
        <w:rPr>
          <w:noProof/>
        </w:rPr>
        <w:instrText xml:space="preserve"> PAGEREF _Toc171690553 \h </w:instrText>
      </w:r>
      <w:r>
        <w:rPr>
          <w:noProof/>
        </w:rPr>
      </w:r>
      <w:r>
        <w:rPr>
          <w:noProof/>
        </w:rPr>
        <w:fldChar w:fldCharType="separate"/>
      </w:r>
      <w:r>
        <w:rPr>
          <w:noProof/>
        </w:rPr>
        <w:t>150</w:t>
      </w:r>
      <w:r>
        <w:rPr>
          <w:noProof/>
        </w:rPr>
        <w:fldChar w:fldCharType="end"/>
      </w:r>
    </w:p>
    <w:p w14:paraId="6BAC3CD7" w14:textId="1CEEF93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Transmission field</w:t>
      </w:r>
      <w:r>
        <w:rPr>
          <w:noProof/>
        </w:rPr>
        <w:tab/>
      </w:r>
      <w:r>
        <w:rPr>
          <w:noProof/>
        </w:rPr>
        <w:fldChar w:fldCharType="begin" w:fldLock="1"/>
      </w:r>
      <w:r>
        <w:rPr>
          <w:noProof/>
        </w:rPr>
        <w:instrText xml:space="preserve"> PAGEREF _Toc171690554 \h </w:instrText>
      </w:r>
      <w:r>
        <w:rPr>
          <w:noProof/>
        </w:rPr>
      </w:r>
      <w:r>
        <w:rPr>
          <w:noProof/>
        </w:rPr>
        <w:fldChar w:fldCharType="separate"/>
      </w:r>
      <w:r>
        <w:rPr>
          <w:noProof/>
        </w:rPr>
        <w:t>151</w:t>
      </w:r>
      <w:r>
        <w:rPr>
          <w:noProof/>
        </w:rPr>
        <w:fldChar w:fldCharType="end"/>
      </w:r>
    </w:p>
    <w:p w14:paraId="49A703A2" w14:textId="060F0B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_Toc171690555 \h </w:instrText>
      </w:r>
      <w:r>
        <w:rPr>
          <w:noProof/>
        </w:rPr>
      </w:r>
      <w:r>
        <w:rPr>
          <w:noProof/>
        </w:rPr>
        <w:fldChar w:fldCharType="separate"/>
      </w:r>
      <w:r>
        <w:rPr>
          <w:noProof/>
        </w:rPr>
        <w:t>151</w:t>
      </w:r>
      <w:r>
        <w:rPr>
          <w:noProof/>
        </w:rPr>
        <w:fldChar w:fldCharType="end"/>
      </w:r>
    </w:p>
    <w:p w14:paraId="27433DB0" w14:textId="6684111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9.2.3.9</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_Toc171690556 \h </w:instrText>
      </w:r>
      <w:r>
        <w:rPr>
          <w:noProof/>
        </w:rPr>
      </w:r>
      <w:r>
        <w:rPr>
          <w:noProof/>
        </w:rPr>
        <w:fldChar w:fldCharType="separate"/>
      </w:r>
      <w:r>
        <w:rPr>
          <w:noProof/>
        </w:rPr>
        <w:t>152</w:t>
      </w:r>
      <w:r>
        <w:rPr>
          <w:noProof/>
        </w:rPr>
        <w:fldChar w:fldCharType="end"/>
      </w:r>
    </w:p>
    <w:p w14:paraId="59A248A0" w14:textId="1205A09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9.2.3.10</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_Toc171690557 \h </w:instrText>
      </w:r>
      <w:r>
        <w:rPr>
          <w:noProof/>
        </w:rPr>
      </w:r>
      <w:r>
        <w:rPr>
          <w:noProof/>
        </w:rPr>
        <w:fldChar w:fldCharType="separate"/>
      </w:r>
      <w:r>
        <w:rPr>
          <w:noProof/>
        </w:rPr>
        <w:t>152</w:t>
      </w:r>
      <w:r>
        <w:rPr>
          <w:noProof/>
        </w:rPr>
        <w:fldChar w:fldCharType="end"/>
      </w:r>
    </w:p>
    <w:p w14:paraId="41C90B1A" w14:textId="6390086E"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9.2.3.11</w:t>
      </w:r>
      <w:r>
        <w:rPr>
          <w:rFonts w:asciiTheme="minorHAnsi" w:eastAsiaTheme="minorEastAsia" w:hAnsiTheme="minorHAnsi" w:cstheme="minorBidi"/>
          <w:noProof/>
          <w:kern w:val="2"/>
          <w:sz w:val="22"/>
          <w:szCs w:val="22"/>
          <w:lang w:eastAsia="en-GB"/>
          <w14:ligatures w14:val="standardContextual"/>
        </w:rPr>
        <w:tab/>
      </w:r>
      <w:r>
        <w:rPr>
          <w:noProof/>
        </w:rPr>
        <w:t>Transmission Indicator field</w:t>
      </w:r>
      <w:r>
        <w:rPr>
          <w:noProof/>
        </w:rPr>
        <w:tab/>
      </w:r>
      <w:r>
        <w:rPr>
          <w:noProof/>
        </w:rPr>
        <w:fldChar w:fldCharType="begin" w:fldLock="1"/>
      </w:r>
      <w:r>
        <w:rPr>
          <w:noProof/>
        </w:rPr>
        <w:instrText xml:space="preserve"> PAGEREF _Toc171690558 \h </w:instrText>
      </w:r>
      <w:r>
        <w:rPr>
          <w:noProof/>
        </w:rPr>
      </w:r>
      <w:r>
        <w:rPr>
          <w:noProof/>
        </w:rPr>
        <w:fldChar w:fldCharType="separate"/>
      </w:r>
      <w:r>
        <w:rPr>
          <w:noProof/>
        </w:rPr>
        <w:t>153</w:t>
      </w:r>
      <w:r>
        <w:rPr>
          <w:noProof/>
        </w:rPr>
        <w:fldChar w:fldCharType="end"/>
      </w:r>
    </w:p>
    <w:p w14:paraId="58BBAA47" w14:textId="6270A39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_Toc171690559 \h </w:instrText>
      </w:r>
      <w:r>
        <w:rPr>
          <w:noProof/>
        </w:rPr>
      </w:r>
      <w:r>
        <w:rPr>
          <w:noProof/>
        </w:rPr>
        <w:fldChar w:fldCharType="separate"/>
      </w:r>
      <w:r>
        <w:rPr>
          <w:noProof/>
        </w:rPr>
        <w:t>153</w:t>
      </w:r>
      <w:r>
        <w:rPr>
          <w:noProof/>
        </w:rPr>
        <w:fldChar w:fldCharType="end"/>
      </w:r>
    </w:p>
    <w:p w14:paraId="32804AB9" w14:textId="5B6DE55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_Toc171690560 \h </w:instrText>
      </w:r>
      <w:r>
        <w:rPr>
          <w:noProof/>
        </w:rPr>
      </w:r>
      <w:r>
        <w:rPr>
          <w:noProof/>
        </w:rPr>
        <w:fldChar w:fldCharType="separate"/>
      </w:r>
      <w:r>
        <w:rPr>
          <w:noProof/>
        </w:rPr>
        <w:t>154</w:t>
      </w:r>
      <w:r>
        <w:rPr>
          <w:noProof/>
        </w:rPr>
        <w:fldChar w:fldCharType="end"/>
      </w:r>
    </w:p>
    <w:p w14:paraId="7EBF6861" w14:textId="62C5EFF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w:t>
      </w:r>
      <w:r w:rsidRPr="0035197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_Toc171690561 \h </w:instrText>
      </w:r>
      <w:r>
        <w:rPr>
          <w:noProof/>
        </w:rPr>
      </w:r>
      <w:r>
        <w:rPr>
          <w:noProof/>
        </w:rPr>
        <w:fldChar w:fldCharType="separate"/>
      </w:r>
      <w:r>
        <w:rPr>
          <w:noProof/>
        </w:rPr>
        <w:t>155</w:t>
      </w:r>
      <w:r>
        <w:rPr>
          <w:noProof/>
        </w:rPr>
        <w:fldChar w:fldCharType="end"/>
      </w:r>
    </w:p>
    <w:p w14:paraId="101454E4" w14:textId="3F680DB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w:t>
      </w:r>
      <w:r w:rsidRPr="00351978">
        <w:rPr>
          <w:noProof/>
          <w:lang w:val="en-US"/>
        </w:rPr>
        <w:t>15</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_Toc171690562 \h </w:instrText>
      </w:r>
      <w:r>
        <w:rPr>
          <w:noProof/>
        </w:rPr>
      </w:r>
      <w:r>
        <w:rPr>
          <w:noProof/>
        </w:rPr>
        <w:fldChar w:fldCharType="separate"/>
      </w:r>
      <w:r>
        <w:rPr>
          <w:noProof/>
        </w:rPr>
        <w:t>155</w:t>
      </w:r>
      <w:r>
        <w:rPr>
          <w:noProof/>
        </w:rPr>
        <w:fldChar w:fldCharType="end"/>
      </w:r>
    </w:p>
    <w:p w14:paraId="770967D8" w14:textId="3AC5CEC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.2.3.16</w:t>
      </w:r>
      <w:r>
        <w:rPr>
          <w:rFonts w:asciiTheme="minorHAnsi" w:eastAsiaTheme="minorEastAsia" w:hAnsiTheme="minorHAnsi" w:cstheme="minorBidi"/>
          <w:noProof/>
          <w:kern w:val="2"/>
          <w:sz w:val="22"/>
          <w:szCs w:val="22"/>
          <w:lang w:eastAsia="en-GB"/>
          <w14:ligatures w14:val="standardContextual"/>
        </w:rPr>
        <w:tab/>
      </w:r>
      <w:r>
        <w:rPr>
          <w:noProof/>
        </w:rPr>
        <w:t>Audio SSRC of Transmitting Participant field</w:t>
      </w:r>
      <w:r>
        <w:rPr>
          <w:noProof/>
        </w:rPr>
        <w:tab/>
      </w:r>
      <w:r>
        <w:rPr>
          <w:noProof/>
        </w:rPr>
        <w:fldChar w:fldCharType="begin" w:fldLock="1"/>
      </w:r>
      <w:r>
        <w:rPr>
          <w:noProof/>
        </w:rPr>
        <w:instrText xml:space="preserve"> PAGEREF _Toc171690563 \h </w:instrText>
      </w:r>
      <w:r>
        <w:rPr>
          <w:noProof/>
        </w:rPr>
      </w:r>
      <w:r>
        <w:rPr>
          <w:noProof/>
        </w:rPr>
        <w:fldChar w:fldCharType="separate"/>
      </w:r>
      <w:r>
        <w:rPr>
          <w:noProof/>
        </w:rPr>
        <w:t>155</w:t>
      </w:r>
      <w:r>
        <w:rPr>
          <w:noProof/>
        </w:rPr>
        <w:fldChar w:fldCharType="end"/>
      </w:r>
    </w:p>
    <w:p w14:paraId="3EE1D270" w14:textId="0CC290C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9.2.3.17</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_Toc171690564 \h </w:instrText>
      </w:r>
      <w:r>
        <w:rPr>
          <w:noProof/>
        </w:rPr>
      </w:r>
      <w:r>
        <w:rPr>
          <w:noProof/>
        </w:rPr>
        <w:fldChar w:fldCharType="separate"/>
      </w:r>
      <w:r>
        <w:rPr>
          <w:noProof/>
        </w:rPr>
        <w:t>156</w:t>
      </w:r>
      <w:r>
        <w:rPr>
          <w:noProof/>
        </w:rPr>
        <w:fldChar w:fldCharType="end"/>
      </w:r>
    </w:p>
    <w:p w14:paraId="7852EE06" w14:textId="2A42EA3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9.2.3.18</w:t>
      </w:r>
      <w:r>
        <w:rPr>
          <w:rFonts w:asciiTheme="minorHAnsi" w:eastAsiaTheme="minorEastAsia" w:hAnsiTheme="minorHAnsi" w:cstheme="minorBidi"/>
          <w:noProof/>
          <w:kern w:val="2"/>
          <w:sz w:val="22"/>
          <w:szCs w:val="22"/>
          <w:lang w:eastAsia="en-GB"/>
          <w14:ligatures w14:val="standardContextual"/>
        </w:rPr>
        <w:tab/>
      </w:r>
      <w:r>
        <w:rPr>
          <w:noProof/>
        </w:rPr>
        <w:t>Message Name field</w:t>
      </w:r>
      <w:r>
        <w:rPr>
          <w:noProof/>
        </w:rPr>
        <w:tab/>
      </w:r>
      <w:r>
        <w:rPr>
          <w:noProof/>
        </w:rPr>
        <w:fldChar w:fldCharType="begin" w:fldLock="1"/>
      </w:r>
      <w:r>
        <w:rPr>
          <w:noProof/>
        </w:rPr>
        <w:instrText xml:space="preserve"> PAGEREF _Toc171690565 \h </w:instrText>
      </w:r>
      <w:r>
        <w:rPr>
          <w:noProof/>
        </w:rPr>
      </w:r>
      <w:r>
        <w:rPr>
          <w:noProof/>
        </w:rPr>
        <w:fldChar w:fldCharType="separate"/>
      </w:r>
      <w:r>
        <w:rPr>
          <w:noProof/>
        </w:rPr>
        <w:t>156</w:t>
      </w:r>
      <w:r>
        <w:rPr>
          <w:noProof/>
        </w:rPr>
        <w:fldChar w:fldCharType="end"/>
      </w:r>
    </w:p>
    <w:p w14:paraId="20824621" w14:textId="27C9010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9.2.3.19</w:t>
      </w:r>
      <w:r>
        <w:rPr>
          <w:rFonts w:asciiTheme="minorHAnsi" w:eastAsiaTheme="minorEastAsia" w:hAnsiTheme="minorHAnsi" w:cstheme="minorBidi"/>
          <w:noProof/>
          <w:kern w:val="2"/>
          <w:sz w:val="22"/>
          <w:szCs w:val="22"/>
          <w:lang w:eastAsia="en-GB"/>
          <w14:ligatures w14:val="standardContextual"/>
        </w:rPr>
        <w:tab/>
      </w:r>
      <w:r>
        <w:rPr>
          <w:noProof/>
        </w:rPr>
        <w:t>Reception Priority field</w:t>
      </w:r>
      <w:r>
        <w:rPr>
          <w:noProof/>
        </w:rPr>
        <w:tab/>
      </w:r>
      <w:r>
        <w:rPr>
          <w:noProof/>
        </w:rPr>
        <w:fldChar w:fldCharType="begin" w:fldLock="1"/>
      </w:r>
      <w:r>
        <w:rPr>
          <w:noProof/>
        </w:rPr>
        <w:instrText xml:space="preserve"> PAGEREF _Toc171690566 \h </w:instrText>
      </w:r>
      <w:r>
        <w:rPr>
          <w:noProof/>
        </w:rPr>
      </w:r>
      <w:r>
        <w:rPr>
          <w:noProof/>
        </w:rPr>
        <w:fldChar w:fldCharType="separate"/>
      </w:r>
      <w:r>
        <w:rPr>
          <w:noProof/>
        </w:rPr>
        <w:t>157</w:t>
      </w:r>
      <w:r>
        <w:rPr>
          <w:noProof/>
        </w:rPr>
        <w:fldChar w:fldCharType="end"/>
      </w:r>
    </w:p>
    <w:p w14:paraId="40C933D5" w14:textId="5B747E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9.2.3.20</w:t>
      </w:r>
      <w:r>
        <w:rPr>
          <w:rFonts w:asciiTheme="minorHAnsi" w:eastAsiaTheme="minorEastAsia" w:hAnsiTheme="minorHAnsi" w:cstheme="minorBidi"/>
          <w:noProof/>
          <w:kern w:val="2"/>
          <w:sz w:val="22"/>
          <w:szCs w:val="22"/>
          <w:lang w:eastAsia="en-GB"/>
          <w14:ligatures w14:val="standardContextual"/>
        </w:rPr>
        <w:tab/>
      </w:r>
      <w:r>
        <w:rPr>
          <w:noProof/>
        </w:rPr>
        <w:t>MCVideo Group Identity field</w:t>
      </w:r>
      <w:r>
        <w:rPr>
          <w:noProof/>
        </w:rPr>
        <w:tab/>
      </w:r>
      <w:r>
        <w:rPr>
          <w:noProof/>
        </w:rPr>
        <w:fldChar w:fldCharType="begin" w:fldLock="1"/>
      </w:r>
      <w:r>
        <w:rPr>
          <w:noProof/>
        </w:rPr>
        <w:instrText xml:space="preserve"> PAGEREF _Toc171690567 \h </w:instrText>
      </w:r>
      <w:r>
        <w:rPr>
          <w:noProof/>
        </w:rPr>
      </w:r>
      <w:r>
        <w:rPr>
          <w:noProof/>
        </w:rPr>
        <w:fldChar w:fldCharType="separate"/>
      </w:r>
      <w:r>
        <w:rPr>
          <w:noProof/>
        </w:rPr>
        <w:t>157</w:t>
      </w:r>
      <w:r>
        <w:rPr>
          <w:noProof/>
        </w:rPr>
        <w:fldChar w:fldCharType="end"/>
      </w:r>
    </w:p>
    <w:p w14:paraId="01D6560A" w14:textId="2F9DCA9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9.2.3.21</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Functional Alias</w:t>
      </w:r>
      <w:r>
        <w:rPr>
          <w:noProof/>
        </w:rPr>
        <w:t xml:space="preserve"> field</w:t>
      </w:r>
      <w:r>
        <w:rPr>
          <w:noProof/>
        </w:rPr>
        <w:tab/>
      </w:r>
      <w:r>
        <w:rPr>
          <w:noProof/>
        </w:rPr>
        <w:fldChar w:fldCharType="begin" w:fldLock="1"/>
      </w:r>
      <w:r>
        <w:rPr>
          <w:noProof/>
        </w:rPr>
        <w:instrText xml:space="preserve"> PAGEREF _Toc171690568 \h </w:instrText>
      </w:r>
      <w:r>
        <w:rPr>
          <w:noProof/>
        </w:rPr>
      </w:r>
      <w:r>
        <w:rPr>
          <w:noProof/>
        </w:rPr>
        <w:fldChar w:fldCharType="separate"/>
      </w:r>
      <w:r>
        <w:rPr>
          <w:noProof/>
        </w:rPr>
        <w:t>158</w:t>
      </w:r>
      <w:r>
        <w:rPr>
          <w:noProof/>
        </w:rPr>
        <w:fldChar w:fldCharType="end"/>
      </w:r>
    </w:p>
    <w:p w14:paraId="16AF6114" w14:textId="1244A5D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9.2.3.22</w:t>
      </w:r>
      <w:r>
        <w:rPr>
          <w:rFonts w:asciiTheme="minorHAnsi" w:eastAsiaTheme="minorEastAsia" w:hAnsiTheme="minorHAnsi" w:cstheme="minorBidi"/>
          <w:noProof/>
          <w:kern w:val="2"/>
          <w:sz w:val="22"/>
          <w:szCs w:val="22"/>
          <w:lang w:eastAsia="en-GB"/>
          <w14:ligatures w14:val="standardContextual"/>
        </w:rPr>
        <w:tab/>
      </w:r>
      <w:r>
        <w:rPr>
          <w:noProof/>
        </w:rPr>
        <w:t>Reception Mode Field</w:t>
      </w:r>
      <w:r>
        <w:rPr>
          <w:noProof/>
        </w:rPr>
        <w:tab/>
      </w:r>
      <w:r>
        <w:rPr>
          <w:noProof/>
        </w:rPr>
        <w:fldChar w:fldCharType="begin" w:fldLock="1"/>
      </w:r>
      <w:r>
        <w:rPr>
          <w:noProof/>
        </w:rPr>
        <w:instrText xml:space="preserve"> PAGEREF _Toc171690569 \h </w:instrText>
      </w:r>
      <w:r>
        <w:rPr>
          <w:noProof/>
        </w:rPr>
      </w:r>
      <w:r>
        <w:rPr>
          <w:noProof/>
        </w:rPr>
        <w:fldChar w:fldCharType="separate"/>
      </w:r>
      <w:r>
        <w:rPr>
          <w:noProof/>
        </w:rPr>
        <w:t>158</w:t>
      </w:r>
      <w:r>
        <w:rPr>
          <w:noProof/>
        </w:rPr>
        <w:fldChar w:fldCharType="end"/>
      </w:r>
    </w:p>
    <w:p w14:paraId="612BEC85" w14:textId="6DAE65E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9.2.3.23</w:t>
      </w:r>
      <w:r>
        <w:rPr>
          <w:rFonts w:asciiTheme="minorHAnsi" w:eastAsiaTheme="minorEastAsia" w:hAnsiTheme="minorHAnsi" w:cstheme="minorBidi"/>
          <w:noProof/>
          <w:kern w:val="2"/>
          <w:sz w:val="22"/>
          <w:szCs w:val="22"/>
          <w:lang w:eastAsia="en-GB"/>
          <w14:ligatures w14:val="standardContextual"/>
        </w:rPr>
        <w:tab/>
      </w:r>
      <w:r>
        <w:rPr>
          <w:noProof/>
        </w:rPr>
        <w:t>Video SSRC of the Transmitting User field</w:t>
      </w:r>
      <w:r>
        <w:rPr>
          <w:noProof/>
        </w:rPr>
        <w:tab/>
      </w:r>
      <w:r>
        <w:rPr>
          <w:noProof/>
        </w:rPr>
        <w:fldChar w:fldCharType="begin" w:fldLock="1"/>
      </w:r>
      <w:r>
        <w:rPr>
          <w:noProof/>
        </w:rPr>
        <w:instrText xml:space="preserve"> PAGEREF _Toc171690570 \h </w:instrText>
      </w:r>
      <w:r>
        <w:rPr>
          <w:noProof/>
        </w:rPr>
      </w:r>
      <w:r>
        <w:rPr>
          <w:noProof/>
        </w:rPr>
        <w:fldChar w:fldCharType="separate"/>
      </w:r>
      <w:r>
        <w:rPr>
          <w:noProof/>
        </w:rPr>
        <w:t>159</w:t>
      </w:r>
      <w:r>
        <w:rPr>
          <w:noProof/>
        </w:rPr>
        <w:fldChar w:fldCharType="end"/>
      </w:r>
    </w:p>
    <w:p w14:paraId="6D1D9A42" w14:textId="05C6FB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Transmission Request message</w:t>
      </w:r>
      <w:r>
        <w:rPr>
          <w:noProof/>
        </w:rPr>
        <w:tab/>
      </w:r>
      <w:r>
        <w:rPr>
          <w:noProof/>
        </w:rPr>
        <w:fldChar w:fldCharType="begin" w:fldLock="1"/>
      </w:r>
      <w:r>
        <w:rPr>
          <w:noProof/>
        </w:rPr>
        <w:instrText xml:space="preserve"> PAGEREF _Toc171690571 \h </w:instrText>
      </w:r>
      <w:r>
        <w:rPr>
          <w:noProof/>
        </w:rPr>
      </w:r>
      <w:r>
        <w:rPr>
          <w:noProof/>
        </w:rPr>
        <w:fldChar w:fldCharType="separate"/>
      </w:r>
      <w:r>
        <w:rPr>
          <w:noProof/>
        </w:rPr>
        <w:t>159</w:t>
      </w:r>
      <w:r>
        <w:rPr>
          <w:noProof/>
        </w:rPr>
        <w:fldChar w:fldCharType="end"/>
      </w:r>
    </w:p>
    <w:p w14:paraId="23B3BE0E" w14:textId="053AC6A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Transmission Granted message</w:t>
      </w:r>
      <w:r>
        <w:rPr>
          <w:noProof/>
        </w:rPr>
        <w:tab/>
      </w:r>
      <w:r>
        <w:rPr>
          <w:noProof/>
        </w:rPr>
        <w:fldChar w:fldCharType="begin" w:fldLock="1"/>
      </w:r>
      <w:r>
        <w:rPr>
          <w:noProof/>
        </w:rPr>
        <w:instrText xml:space="preserve"> PAGEREF _Toc171690572 \h </w:instrText>
      </w:r>
      <w:r>
        <w:rPr>
          <w:noProof/>
        </w:rPr>
      </w:r>
      <w:r>
        <w:rPr>
          <w:noProof/>
        </w:rPr>
        <w:fldChar w:fldCharType="separate"/>
      </w:r>
      <w:r>
        <w:rPr>
          <w:noProof/>
        </w:rPr>
        <w:t>160</w:t>
      </w:r>
      <w:r>
        <w:rPr>
          <w:noProof/>
        </w:rPr>
        <w:fldChar w:fldCharType="end"/>
      </w:r>
    </w:p>
    <w:p w14:paraId="418EDE1A" w14:textId="0844418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9.2.6</w:t>
      </w:r>
      <w:r>
        <w:rPr>
          <w:rFonts w:asciiTheme="minorHAnsi" w:eastAsiaTheme="minorEastAsia" w:hAnsiTheme="minorHAnsi" w:cstheme="minorBidi"/>
          <w:noProof/>
          <w:kern w:val="2"/>
          <w:sz w:val="22"/>
          <w:szCs w:val="22"/>
          <w:lang w:eastAsia="en-GB"/>
          <w14:ligatures w14:val="standardContextual"/>
        </w:rPr>
        <w:tab/>
      </w:r>
      <w:r>
        <w:rPr>
          <w:noProof/>
        </w:rPr>
        <w:t>Transmission Rejected message</w:t>
      </w:r>
      <w:r>
        <w:rPr>
          <w:noProof/>
        </w:rPr>
        <w:tab/>
      </w:r>
      <w:r>
        <w:rPr>
          <w:noProof/>
        </w:rPr>
        <w:fldChar w:fldCharType="begin" w:fldLock="1"/>
      </w:r>
      <w:r>
        <w:rPr>
          <w:noProof/>
        </w:rPr>
        <w:instrText xml:space="preserve"> PAGEREF _Toc171690573 \h </w:instrText>
      </w:r>
      <w:r>
        <w:rPr>
          <w:noProof/>
        </w:rPr>
      </w:r>
      <w:r>
        <w:rPr>
          <w:noProof/>
        </w:rPr>
        <w:fldChar w:fldCharType="separate"/>
      </w:r>
      <w:r>
        <w:rPr>
          <w:noProof/>
        </w:rPr>
        <w:t>162</w:t>
      </w:r>
      <w:r>
        <w:rPr>
          <w:noProof/>
        </w:rPr>
        <w:fldChar w:fldCharType="end"/>
      </w:r>
    </w:p>
    <w:p w14:paraId="20EB5C12" w14:textId="4CF1DDB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_Toc171690574 \h </w:instrText>
      </w:r>
      <w:r>
        <w:rPr>
          <w:noProof/>
        </w:rPr>
      </w:r>
      <w:r>
        <w:rPr>
          <w:noProof/>
        </w:rPr>
        <w:fldChar w:fldCharType="separate"/>
      </w:r>
      <w:r>
        <w:rPr>
          <w:noProof/>
        </w:rPr>
        <w:t>162</w:t>
      </w:r>
      <w:r>
        <w:rPr>
          <w:noProof/>
        </w:rPr>
        <w:fldChar w:fldCharType="end"/>
      </w:r>
    </w:p>
    <w:p w14:paraId="0037E31A" w14:textId="2FE116C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C75F58">
        <w:rPr>
          <w:noProof/>
        </w:rPr>
        <w:t>9.2.6.2</w:t>
      </w:r>
      <w:r>
        <w:rPr>
          <w:rFonts w:asciiTheme="minorHAnsi" w:eastAsiaTheme="minorEastAsia" w:hAnsiTheme="minorHAnsi" w:cstheme="minorBidi"/>
          <w:noProof/>
          <w:kern w:val="2"/>
          <w:sz w:val="22"/>
          <w:szCs w:val="22"/>
          <w:lang w:eastAsia="en-GB"/>
          <w14:ligatures w14:val="standardContextual"/>
        </w:rPr>
        <w:tab/>
      </w:r>
      <w:r w:rsidRPr="00C75F58">
        <w:rPr>
          <w:noProof/>
        </w:rPr>
        <w:t>Rejection cause codes and rejection cause phrase</w:t>
      </w:r>
      <w:r>
        <w:rPr>
          <w:noProof/>
        </w:rPr>
        <w:tab/>
      </w:r>
      <w:r>
        <w:rPr>
          <w:noProof/>
        </w:rPr>
        <w:fldChar w:fldCharType="begin" w:fldLock="1"/>
      </w:r>
      <w:r>
        <w:rPr>
          <w:noProof/>
        </w:rPr>
        <w:instrText xml:space="preserve"> PAGEREF _Toc171690575 \h </w:instrText>
      </w:r>
      <w:r>
        <w:rPr>
          <w:noProof/>
        </w:rPr>
      </w:r>
      <w:r>
        <w:rPr>
          <w:noProof/>
        </w:rPr>
        <w:fldChar w:fldCharType="separate"/>
      </w:r>
      <w:r>
        <w:rPr>
          <w:noProof/>
        </w:rPr>
        <w:t>163</w:t>
      </w:r>
      <w:r>
        <w:rPr>
          <w:noProof/>
        </w:rPr>
        <w:fldChar w:fldCharType="end"/>
      </w:r>
    </w:p>
    <w:p w14:paraId="7B1017A3" w14:textId="74F600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9.2.7</w:t>
      </w:r>
      <w:r>
        <w:rPr>
          <w:rFonts w:asciiTheme="minorHAnsi" w:eastAsiaTheme="minorEastAsia" w:hAnsiTheme="minorHAnsi" w:cstheme="minorBidi"/>
          <w:noProof/>
          <w:kern w:val="2"/>
          <w:sz w:val="22"/>
          <w:szCs w:val="22"/>
          <w:lang w:eastAsia="en-GB"/>
          <w14:ligatures w14:val="standardContextual"/>
        </w:rPr>
        <w:tab/>
      </w:r>
      <w:r>
        <w:rPr>
          <w:noProof/>
        </w:rPr>
        <w:t>Transmission Release message</w:t>
      </w:r>
      <w:r>
        <w:rPr>
          <w:noProof/>
        </w:rPr>
        <w:tab/>
      </w:r>
      <w:r>
        <w:rPr>
          <w:noProof/>
        </w:rPr>
        <w:fldChar w:fldCharType="begin" w:fldLock="1"/>
      </w:r>
      <w:r>
        <w:rPr>
          <w:noProof/>
        </w:rPr>
        <w:instrText xml:space="preserve"> PAGEREF _Toc171690576 \h </w:instrText>
      </w:r>
      <w:r>
        <w:rPr>
          <w:noProof/>
        </w:rPr>
      </w:r>
      <w:r>
        <w:rPr>
          <w:noProof/>
        </w:rPr>
        <w:fldChar w:fldCharType="separate"/>
      </w:r>
      <w:r>
        <w:rPr>
          <w:noProof/>
        </w:rPr>
        <w:t>163</w:t>
      </w:r>
      <w:r>
        <w:rPr>
          <w:noProof/>
        </w:rPr>
        <w:fldChar w:fldCharType="end"/>
      </w:r>
    </w:p>
    <w:p w14:paraId="3367B517" w14:textId="5131E37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9.2.8</w:t>
      </w:r>
      <w:r>
        <w:rPr>
          <w:rFonts w:asciiTheme="minorHAnsi" w:eastAsiaTheme="minorEastAsia" w:hAnsiTheme="minorHAnsi" w:cstheme="minorBidi"/>
          <w:noProof/>
          <w:kern w:val="2"/>
          <w:sz w:val="22"/>
          <w:szCs w:val="22"/>
          <w:lang w:eastAsia="en-GB"/>
          <w14:ligatures w14:val="standardContextual"/>
        </w:rPr>
        <w:tab/>
      </w:r>
      <w:r>
        <w:rPr>
          <w:noProof/>
        </w:rPr>
        <w:t>Transmission Arbitration Taken message</w:t>
      </w:r>
      <w:r>
        <w:rPr>
          <w:noProof/>
        </w:rPr>
        <w:tab/>
      </w:r>
      <w:r>
        <w:rPr>
          <w:noProof/>
        </w:rPr>
        <w:fldChar w:fldCharType="begin" w:fldLock="1"/>
      </w:r>
      <w:r>
        <w:rPr>
          <w:noProof/>
        </w:rPr>
        <w:instrText xml:space="preserve"> PAGEREF _Toc171690577 \h </w:instrText>
      </w:r>
      <w:r>
        <w:rPr>
          <w:noProof/>
        </w:rPr>
      </w:r>
      <w:r>
        <w:rPr>
          <w:noProof/>
        </w:rPr>
        <w:fldChar w:fldCharType="separate"/>
      </w:r>
      <w:r>
        <w:rPr>
          <w:noProof/>
        </w:rPr>
        <w:t>164</w:t>
      </w:r>
      <w:r>
        <w:rPr>
          <w:noProof/>
        </w:rPr>
        <w:fldChar w:fldCharType="end"/>
      </w:r>
    </w:p>
    <w:p w14:paraId="2C9AF25F" w14:textId="5D393AC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9.2.9</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Released message</w:t>
      </w:r>
      <w:r>
        <w:rPr>
          <w:noProof/>
        </w:rPr>
        <w:tab/>
      </w:r>
      <w:r>
        <w:rPr>
          <w:noProof/>
        </w:rPr>
        <w:fldChar w:fldCharType="begin" w:fldLock="1"/>
      </w:r>
      <w:r>
        <w:rPr>
          <w:noProof/>
        </w:rPr>
        <w:instrText xml:space="preserve"> PAGEREF _Toc171690578 \h </w:instrText>
      </w:r>
      <w:r>
        <w:rPr>
          <w:noProof/>
        </w:rPr>
      </w:r>
      <w:r>
        <w:rPr>
          <w:noProof/>
        </w:rPr>
        <w:fldChar w:fldCharType="separate"/>
      </w:r>
      <w:r>
        <w:rPr>
          <w:noProof/>
        </w:rPr>
        <w:t>166</w:t>
      </w:r>
      <w:r>
        <w:rPr>
          <w:noProof/>
        </w:rPr>
        <w:fldChar w:fldCharType="end"/>
      </w:r>
    </w:p>
    <w:p w14:paraId="4F50F722" w14:textId="287EC51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9.2.10</w:t>
      </w:r>
      <w:r>
        <w:rPr>
          <w:rFonts w:asciiTheme="minorHAnsi" w:eastAsiaTheme="minorEastAsia" w:hAnsiTheme="minorHAnsi" w:cstheme="minorBidi"/>
          <w:noProof/>
          <w:kern w:val="2"/>
          <w:sz w:val="22"/>
          <w:szCs w:val="22"/>
          <w:lang w:eastAsia="en-GB"/>
          <w14:ligatures w14:val="standardContextual"/>
        </w:rPr>
        <w:tab/>
      </w:r>
      <w:r>
        <w:rPr>
          <w:noProof/>
        </w:rPr>
        <w:t>Transmission Revoked message</w:t>
      </w:r>
      <w:r>
        <w:rPr>
          <w:noProof/>
        </w:rPr>
        <w:tab/>
      </w:r>
      <w:r>
        <w:rPr>
          <w:noProof/>
        </w:rPr>
        <w:fldChar w:fldCharType="begin" w:fldLock="1"/>
      </w:r>
      <w:r>
        <w:rPr>
          <w:noProof/>
        </w:rPr>
        <w:instrText xml:space="preserve"> PAGEREF _Toc171690579 \h </w:instrText>
      </w:r>
      <w:r>
        <w:rPr>
          <w:noProof/>
        </w:rPr>
      </w:r>
      <w:r>
        <w:rPr>
          <w:noProof/>
        </w:rPr>
        <w:fldChar w:fldCharType="separate"/>
      </w:r>
      <w:r>
        <w:rPr>
          <w:noProof/>
        </w:rPr>
        <w:t>167</w:t>
      </w:r>
      <w:r>
        <w:rPr>
          <w:noProof/>
        </w:rPr>
        <w:fldChar w:fldCharType="end"/>
      </w:r>
    </w:p>
    <w:p w14:paraId="7025BE46" w14:textId="1388F9D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_Toc171690580 \h </w:instrText>
      </w:r>
      <w:r>
        <w:rPr>
          <w:noProof/>
        </w:rPr>
      </w:r>
      <w:r>
        <w:rPr>
          <w:noProof/>
        </w:rPr>
        <w:fldChar w:fldCharType="separate"/>
      </w:r>
      <w:r>
        <w:rPr>
          <w:noProof/>
        </w:rPr>
        <w:t>167</w:t>
      </w:r>
      <w:r>
        <w:rPr>
          <w:noProof/>
        </w:rPr>
        <w:fldChar w:fldCharType="end"/>
      </w:r>
    </w:p>
    <w:p w14:paraId="730164FC" w14:textId="6FC557F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9.2.10.2</w:t>
      </w:r>
      <w:r>
        <w:rPr>
          <w:rFonts w:asciiTheme="minorHAnsi" w:eastAsiaTheme="minorEastAsia" w:hAnsiTheme="minorHAnsi" w:cstheme="minorBidi"/>
          <w:noProof/>
          <w:kern w:val="2"/>
          <w:sz w:val="22"/>
          <w:szCs w:val="22"/>
          <w:lang w:eastAsia="en-GB"/>
          <w14:ligatures w14:val="standardContextual"/>
        </w:rPr>
        <w:tab/>
      </w:r>
      <w:r>
        <w:rPr>
          <w:noProof/>
        </w:rPr>
        <w:t>Transmission revoked cause codes and revoked cause phrases</w:t>
      </w:r>
      <w:r>
        <w:rPr>
          <w:noProof/>
        </w:rPr>
        <w:tab/>
      </w:r>
      <w:r>
        <w:rPr>
          <w:noProof/>
        </w:rPr>
        <w:fldChar w:fldCharType="begin" w:fldLock="1"/>
      </w:r>
      <w:r>
        <w:rPr>
          <w:noProof/>
        </w:rPr>
        <w:instrText xml:space="preserve"> PAGEREF _Toc171690581 \h </w:instrText>
      </w:r>
      <w:r>
        <w:rPr>
          <w:noProof/>
        </w:rPr>
      </w:r>
      <w:r>
        <w:rPr>
          <w:noProof/>
        </w:rPr>
        <w:fldChar w:fldCharType="separate"/>
      </w:r>
      <w:r>
        <w:rPr>
          <w:noProof/>
        </w:rPr>
        <w:t>168</w:t>
      </w:r>
      <w:r>
        <w:rPr>
          <w:noProof/>
        </w:rPr>
        <w:fldChar w:fldCharType="end"/>
      </w:r>
    </w:p>
    <w:p w14:paraId="178C0492" w14:textId="3AE6311A"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9.2.11</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Queue Position Request message</w:t>
      </w:r>
      <w:r w:rsidRPr="00C75F58">
        <w:rPr>
          <w:noProof/>
          <w:lang w:val="fr-FR"/>
        </w:rPr>
        <w:tab/>
      </w:r>
      <w:r>
        <w:rPr>
          <w:noProof/>
        </w:rPr>
        <w:fldChar w:fldCharType="begin" w:fldLock="1"/>
      </w:r>
      <w:r w:rsidRPr="00C75F58">
        <w:rPr>
          <w:noProof/>
          <w:lang w:val="fr-FR"/>
        </w:rPr>
        <w:instrText xml:space="preserve"> PAGEREF _Toc171690582 \h </w:instrText>
      </w:r>
      <w:r>
        <w:rPr>
          <w:noProof/>
        </w:rPr>
      </w:r>
      <w:r>
        <w:rPr>
          <w:noProof/>
        </w:rPr>
        <w:fldChar w:fldCharType="separate"/>
      </w:r>
      <w:r w:rsidRPr="00C75F58">
        <w:rPr>
          <w:noProof/>
          <w:lang w:val="fr-FR"/>
        </w:rPr>
        <w:t>168</w:t>
      </w:r>
      <w:r>
        <w:rPr>
          <w:noProof/>
        </w:rPr>
        <w:fldChar w:fldCharType="end"/>
      </w:r>
    </w:p>
    <w:p w14:paraId="7198139A" w14:textId="4ACB2F5B"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9.2.12</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Queue Position Info message</w:t>
      </w:r>
      <w:r w:rsidRPr="00C75F58">
        <w:rPr>
          <w:noProof/>
          <w:lang w:val="fr-FR"/>
        </w:rPr>
        <w:tab/>
      </w:r>
      <w:r>
        <w:rPr>
          <w:noProof/>
        </w:rPr>
        <w:fldChar w:fldCharType="begin" w:fldLock="1"/>
      </w:r>
      <w:r w:rsidRPr="00C75F58">
        <w:rPr>
          <w:noProof/>
          <w:lang w:val="fr-FR"/>
        </w:rPr>
        <w:instrText xml:space="preserve"> PAGEREF _Toc171690583 \h </w:instrText>
      </w:r>
      <w:r>
        <w:rPr>
          <w:noProof/>
        </w:rPr>
      </w:r>
      <w:r>
        <w:rPr>
          <w:noProof/>
        </w:rPr>
        <w:fldChar w:fldCharType="separate"/>
      </w:r>
      <w:r w:rsidRPr="00C75F58">
        <w:rPr>
          <w:noProof/>
          <w:lang w:val="fr-FR"/>
        </w:rPr>
        <w:t>169</w:t>
      </w:r>
      <w:r>
        <w:rPr>
          <w:noProof/>
        </w:rPr>
        <w:fldChar w:fldCharType="end"/>
      </w:r>
    </w:p>
    <w:p w14:paraId="7234EE7B" w14:textId="398BDEB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fldLock="1"/>
      </w:r>
      <w:r>
        <w:rPr>
          <w:noProof/>
        </w:rPr>
        <w:instrText xml:space="preserve"> PAGEREF _Toc171690584 \h </w:instrText>
      </w:r>
      <w:r>
        <w:rPr>
          <w:noProof/>
        </w:rPr>
      </w:r>
      <w:r>
        <w:rPr>
          <w:noProof/>
        </w:rPr>
        <w:fldChar w:fldCharType="separate"/>
      </w:r>
      <w:r>
        <w:rPr>
          <w:noProof/>
        </w:rPr>
        <w:t>170</w:t>
      </w:r>
      <w:r>
        <w:rPr>
          <w:noProof/>
        </w:rPr>
        <w:fldChar w:fldCharType="end"/>
      </w:r>
    </w:p>
    <w:p w14:paraId="73ADE87B" w14:textId="381C16D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fldLock="1"/>
      </w:r>
      <w:r>
        <w:rPr>
          <w:noProof/>
        </w:rPr>
        <w:instrText xml:space="preserve"> PAGEREF _Toc171690585 \h </w:instrText>
      </w:r>
      <w:r>
        <w:rPr>
          <w:noProof/>
        </w:rPr>
      </w:r>
      <w:r>
        <w:rPr>
          <w:noProof/>
        </w:rPr>
        <w:fldChar w:fldCharType="separate"/>
      </w:r>
      <w:r>
        <w:rPr>
          <w:noProof/>
        </w:rPr>
        <w:t>172</w:t>
      </w:r>
      <w:r>
        <w:rPr>
          <w:noProof/>
        </w:rPr>
        <w:fldChar w:fldCharType="end"/>
      </w:r>
    </w:p>
    <w:p w14:paraId="71BCA400" w14:textId="050B6CD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fldLock="1"/>
      </w:r>
      <w:r>
        <w:rPr>
          <w:noProof/>
        </w:rPr>
        <w:instrText xml:space="preserve"> PAGEREF _Toc171690586 \h </w:instrText>
      </w:r>
      <w:r>
        <w:rPr>
          <w:noProof/>
        </w:rPr>
      </w:r>
      <w:r>
        <w:rPr>
          <w:noProof/>
        </w:rPr>
        <w:fldChar w:fldCharType="separate"/>
      </w:r>
      <w:r>
        <w:rPr>
          <w:noProof/>
        </w:rPr>
        <w:t>173</w:t>
      </w:r>
      <w:r>
        <w:rPr>
          <w:noProof/>
        </w:rPr>
        <w:fldChar w:fldCharType="end"/>
      </w:r>
    </w:p>
    <w:p w14:paraId="6CEC94CD" w14:textId="0349D96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_Toc171690587 \h </w:instrText>
      </w:r>
      <w:r>
        <w:rPr>
          <w:noProof/>
        </w:rPr>
      </w:r>
      <w:r>
        <w:rPr>
          <w:noProof/>
        </w:rPr>
        <w:fldChar w:fldCharType="separate"/>
      </w:r>
      <w:r>
        <w:rPr>
          <w:noProof/>
        </w:rPr>
        <w:t>173</w:t>
      </w:r>
      <w:r>
        <w:rPr>
          <w:noProof/>
        </w:rPr>
        <w:fldChar w:fldCharType="end"/>
      </w:r>
    </w:p>
    <w:p w14:paraId="4B155F9A" w14:textId="46403C8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C75F58">
        <w:rPr>
          <w:noProof/>
        </w:rPr>
        <w:lastRenderedPageBreak/>
        <w:t>9.2.15.2</w:t>
      </w:r>
      <w:r>
        <w:rPr>
          <w:rFonts w:asciiTheme="minorHAnsi" w:eastAsiaTheme="minorEastAsia" w:hAnsiTheme="minorHAnsi" w:cstheme="minorBidi"/>
          <w:noProof/>
          <w:kern w:val="2"/>
          <w:sz w:val="22"/>
          <w:szCs w:val="22"/>
          <w:lang w:eastAsia="en-GB"/>
          <w14:ligatures w14:val="standardContextual"/>
        </w:rPr>
        <w:tab/>
      </w:r>
      <w:r w:rsidRPr="00C75F58">
        <w:rPr>
          <w:noProof/>
        </w:rPr>
        <w:t>Rejection cause codes and rejection cause phrase</w:t>
      </w:r>
      <w:r>
        <w:rPr>
          <w:noProof/>
        </w:rPr>
        <w:tab/>
      </w:r>
      <w:r>
        <w:rPr>
          <w:noProof/>
        </w:rPr>
        <w:fldChar w:fldCharType="begin" w:fldLock="1"/>
      </w:r>
      <w:r>
        <w:rPr>
          <w:noProof/>
        </w:rPr>
        <w:instrText xml:space="preserve"> PAGEREF _Toc171690588 \h </w:instrText>
      </w:r>
      <w:r>
        <w:rPr>
          <w:noProof/>
        </w:rPr>
      </w:r>
      <w:r>
        <w:rPr>
          <w:noProof/>
        </w:rPr>
        <w:fldChar w:fldCharType="separate"/>
      </w:r>
      <w:r>
        <w:rPr>
          <w:noProof/>
        </w:rPr>
        <w:t>175</w:t>
      </w:r>
      <w:r>
        <w:rPr>
          <w:noProof/>
        </w:rPr>
        <w:fldChar w:fldCharType="end"/>
      </w:r>
    </w:p>
    <w:p w14:paraId="0E017CC7" w14:textId="227D0B4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fldLock="1"/>
      </w:r>
      <w:r>
        <w:rPr>
          <w:noProof/>
        </w:rPr>
        <w:instrText xml:space="preserve"> PAGEREF _Toc171690589 \h </w:instrText>
      </w:r>
      <w:r>
        <w:rPr>
          <w:noProof/>
        </w:rPr>
      </w:r>
      <w:r>
        <w:rPr>
          <w:noProof/>
        </w:rPr>
        <w:fldChar w:fldCharType="separate"/>
      </w:r>
      <w:r>
        <w:rPr>
          <w:noProof/>
        </w:rPr>
        <w:t>175</w:t>
      </w:r>
      <w:r>
        <w:rPr>
          <w:noProof/>
        </w:rPr>
        <w:fldChar w:fldCharType="end"/>
      </w:r>
    </w:p>
    <w:p w14:paraId="6A1C8BFF" w14:textId="7B1899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_Toc171690590 \h </w:instrText>
      </w:r>
      <w:r>
        <w:rPr>
          <w:noProof/>
        </w:rPr>
      </w:r>
      <w:r>
        <w:rPr>
          <w:noProof/>
        </w:rPr>
        <w:fldChar w:fldCharType="separate"/>
      </w:r>
      <w:r>
        <w:rPr>
          <w:noProof/>
        </w:rPr>
        <w:t>177</w:t>
      </w:r>
      <w:r>
        <w:rPr>
          <w:noProof/>
        </w:rPr>
        <w:fldChar w:fldCharType="end"/>
      </w:r>
    </w:p>
    <w:p w14:paraId="6433AE32" w14:textId="51C345B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_Toc171690591 \h </w:instrText>
      </w:r>
      <w:r>
        <w:rPr>
          <w:noProof/>
        </w:rPr>
      </w:r>
      <w:r>
        <w:rPr>
          <w:noProof/>
        </w:rPr>
        <w:fldChar w:fldCharType="separate"/>
      </w:r>
      <w:r>
        <w:rPr>
          <w:noProof/>
        </w:rPr>
        <w:t>177</w:t>
      </w:r>
      <w:r>
        <w:rPr>
          <w:noProof/>
        </w:rPr>
        <w:fldChar w:fldCharType="end"/>
      </w:r>
    </w:p>
    <w:p w14:paraId="2DAE97F8" w14:textId="3A9A5C1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9.2.19</w:t>
      </w:r>
      <w:r>
        <w:rPr>
          <w:rFonts w:asciiTheme="minorHAnsi" w:eastAsiaTheme="minorEastAsia" w:hAnsiTheme="minorHAnsi" w:cstheme="minorBidi"/>
          <w:noProof/>
          <w:kern w:val="2"/>
          <w:sz w:val="22"/>
          <w:szCs w:val="22"/>
          <w:lang w:eastAsia="en-GB"/>
          <w14:ligatures w14:val="standardContextual"/>
        </w:rPr>
        <w:tab/>
      </w:r>
      <w:r>
        <w:rPr>
          <w:noProof/>
        </w:rPr>
        <w:t>Transmission cancel request notify</w:t>
      </w:r>
      <w:r>
        <w:rPr>
          <w:noProof/>
        </w:rPr>
        <w:tab/>
      </w:r>
      <w:r>
        <w:rPr>
          <w:noProof/>
        </w:rPr>
        <w:fldChar w:fldCharType="begin" w:fldLock="1"/>
      </w:r>
      <w:r>
        <w:rPr>
          <w:noProof/>
        </w:rPr>
        <w:instrText xml:space="preserve"> PAGEREF _Toc171690592 \h </w:instrText>
      </w:r>
      <w:r>
        <w:rPr>
          <w:noProof/>
        </w:rPr>
      </w:r>
      <w:r>
        <w:rPr>
          <w:noProof/>
        </w:rPr>
        <w:fldChar w:fldCharType="separate"/>
      </w:r>
      <w:r>
        <w:rPr>
          <w:noProof/>
        </w:rPr>
        <w:t>177</w:t>
      </w:r>
      <w:r>
        <w:rPr>
          <w:noProof/>
        </w:rPr>
        <w:fldChar w:fldCharType="end"/>
      </w:r>
    </w:p>
    <w:p w14:paraId="1E08DCD6" w14:textId="07371E7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9.2.20</w:t>
      </w:r>
      <w:r>
        <w:rPr>
          <w:rFonts w:asciiTheme="minorHAnsi" w:eastAsiaTheme="minorEastAsia" w:hAnsiTheme="minorHAnsi" w:cstheme="minorBidi"/>
          <w:noProof/>
          <w:kern w:val="2"/>
          <w:sz w:val="22"/>
          <w:szCs w:val="22"/>
          <w:lang w:eastAsia="en-GB"/>
          <w14:ligatures w14:val="standardContextual"/>
        </w:rPr>
        <w:tab/>
      </w:r>
      <w:r>
        <w:rPr>
          <w:noProof/>
        </w:rPr>
        <w:t>Transmission end request</w:t>
      </w:r>
      <w:r>
        <w:rPr>
          <w:noProof/>
        </w:rPr>
        <w:tab/>
      </w:r>
      <w:r>
        <w:rPr>
          <w:noProof/>
        </w:rPr>
        <w:fldChar w:fldCharType="begin" w:fldLock="1"/>
      </w:r>
      <w:r>
        <w:rPr>
          <w:noProof/>
        </w:rPr>
        <w:instrText xml:space="preserve"> PAGEREF _Toc171690593 \h </w:instrText>
      </w:r>
      <w:r>
        <w:rPr>
          <w:noProof/>
        </w:rPr>
      </w:r>
      <w:r>
        <w:rPr>
          <w:noProof/>
        </w:rPr>
        <w:fldChar w:fldCharType="separate"/>
      </w:r>
      <w:r>
        <w:rPr>
          <w:noProof/>
        </w:rPr>
        <w:t>177</w:t>
      </w:r>
      <w:r>
        <w:rPr>
          <w:noProof/>
        </w:rPr>
        <w:fldChar w:fldCharType="end"/>
      </w:r>
    </w:p>
    <w:p w14:paraId="550CCC1E" w14:textId="52E8FA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Transmission end response</w:t>
      </w:r>
      <w:r>
        <w:rPr>
          <w:noProof/>
        </w:rPr>
        <w:tab/>
      </w:r>
      <w:r>
        <w:rPr>
          <w:noProof/>
        </w:rPr>
        <w:fldChar w:fldCharType="begin" w:fldLock="1"/>
      </w:r>
      <w:r>
        <w:rPr>
          <w:noProof/>
        </w:rPr>
        <w:instrText xml:space="preserve"> PAGEREF _Toc171690594 \h </w:instrText>
      </w:r>
      <w:r>
        <w:rPr>
          <w:noProof/>
        </w:rPr>
      </w:r>
      <w:r>
        <w:rPr>
          <w:noProof/>
        </w:rPr>
        <w:fldChar w:fldCharType="separate"/>
      </w:r>
      <w:r>
        <w:rPr>
          <w:noProof/>
        </w:rPr>
        <w:t>178</w:t>
      </w:r>
      <w:r>
        <w:rPr>
          <w:noProof/>
        </w:rPr>
        <w:fldChar w:fldCharType="end"/>
      </w:r>
    </w:p>
    <w:p w14:paraId="66FF7496" w14:textId="566D21A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Remote Transmission request</w:t>
      </w:r>
      <w:r>
        <w:rPr>
          <w:noProof/>
        </w:rPr>
        <w:tab/>
      </w:r>
      <w:r>
        <w:rPr>
          <w:noProof/>
        </w:rPr>
        <w:fldChar w:fldCharType="begin" w:fldLock="1"/>
      </w:r>
      <w:r>
        <w:rPr>
          <w:noProof/>
        </w:rPr>
        <w:instrText xml:space="preserve"> PAGEREF _Toc171690595 \h </w:instrText>
      </w:r>
      <w:r>
        <w:rPr>
          <w:noProof/>
        </w:rPr>
      </w:r>
      <w:r>
        <w:rPr>
          <w:noProof/>
        </w:rPr>
        <w:fldChar w:fldCharType="separate"/>
      </w:r>
      <w:r>
        <w:rPr>
          <w:noProof/>
        </w:rPr>
        <w:t>179</w:t>
      </w:r>
      <w:r>
        <w:rPr>
          <w:noProof/>
        </w:rPr>
        <w:fldChar w:fldCharType="end"/>
      </w:r>
    </w:p>
    <w:p w14:paraId="71288897" w14:textId="350ED52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Remote Transmission response</w:t>
      </w:r>
      <w:r>
        <w:rPr>
          <w:noProof/>
        </w:rPr>
        <w:tab/>
      </w:r>
      <w:r>
        <w:rPr>
          <w:noProof/>
        </w:rPr>
        <w:fldChar w:fldCharType="begin" w:fldLock="1"/>
      </w:r>
      <w:r>
        <w:rPr>
          <w:noProof/>
        </w:rPr>
        <w:instrText xml:space="preserve"> PAGEREF _Toc171690596 \h </w:instrText>
      </w:r>
      <w:r>
        <w:rPr>
          <w:noProof/>
        </w:rPr>
      </w:r>
      <w:r>
        <w:rPr>
          <w:noProof/>
        </w:rPr>
        <w:fldChar w:fldCharType="separate"/>
      </w:r>
      <w:r>
        <w:rPr>
          <w:noProof/>
        </w:rPr>
        <w:t>180</w:t>
      </w:r>
      <w:r>
        <w:rPr>
          <w:noProof/>
        </w:rPr>
        <w:fldChar w:fldCharType="end"/>
      </w:r>
    </w:p>
    <w:p w14:paraId="3B0CEA7D" w14:textId="3BA91DF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Remote Transmission cancel request</w:t>
      </w:r>
      <w:r>
        <w:rPr>
          <w:noProof/>
        </w:rPr>
        <w:tab/>
      </w:r>
      <w:r>
        <w:rPr>
          <w:noProof/>
        </w:rPr>
        <w:fldChar w:fldCharType="begin" w:fldLock="1"/>
      </w:r>
      <w:r>
        <w:rPr>
          <w:noProof/>
        </w:rPr>
        <w:instrText xml:space="preserve"> PAGEREF _Toc171690597 \h </w:instrText>
      </w:r>
      <w:r>
        <w:rPr>
          <w:noProof/>
        </w:rPr>
      </w:r>
      <w:r>
        <w:rPr>
          <w:noProof/>
        </w:rPr>
        <w:fldChar w:fldCharType="separate"/>
      </w:r>
      <w:r>
        <w:rPr>
          <w:noProof/>
        </w:rPr>
        <w:t>181</w:t>
      </w:r>
      <w:r>
        <w:rPr>
          <w:noProof/>
        </w:rPr>
        <w:fldChar w:fldCharType="end"/>
      </w:r>
    </w:p>
    <w:p w14:paraId="798C8AF5" w14:textId="5DDB0E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Remote Transmission cancel response</w:t>
      </w:r>
      <w:r>
        <w:rPr>
          <w:noProof/>
        </w:rPr>
        <w:tab/>
      </w:r>
      <w:r>
        <w:rPr>
          <w:noProof/>
        </w:rPr>
        <w:fldChar w:fldCharType="begin" w:fldLock="1"/>
      </w:r>
      <w:r>
        <w:rPr>
          <w:noProof/>
        </w:rPr>
        <w:instrText xml:space="preserve"> PAGEREF _Toc171690598 \h </w:instrText>
      </w:r>
      <w:r>
        <w:rPr>
          <w:noProof/>
        </w:rPr>
      </w:r>
      <w:r>
        <w:rPr>
          <w:noProof/>
        </w:rPr>
        <w:fldChar w:fldCharType="separate"/>
      </w:r>
      <w:r>
        <w:rPr>
          <w:noProof/>
        </w:rPr>
        <w:t>181</w:t>
      </w:r>
      <w:r>
        <w:rPr>
          <w:noProof/>
        </w:rPr>
        <w:fldChar w:fldCharType="end"/>
      </w:r>
    </w:p>
    <w:p w14:paraId="1FBBD922" w14:textId="6989787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fldLock="1"/>
      </w:r>
      <w:r>
        <w:rPr>
          <w:noProof/>
        </w:rPr>
        <w:instrText xml:space="preserve"> PAGEREF _Toc171690599 \h </w:instrText>
      </w:r>
      <w:r>
        <w:rPr>
          <w:noProof/>
        </w:rPr>
      </w:r>
      <w:r>
        <w:rPr>
          <w:noProof/>
        </w:rPr>
        <w:fldChar w:fldCharType="separate"/>
      </w:r>
      <w:r>
        <w:rPr>
          <w:noProof/>
        </w:rPr>
        <w:t>182</w:t>
      </w:r>
      <w:r>
        <w:rPr>
          <w:noProof/>
        </w:rPr>
        <w:fldChar w:fldCharType="end"/>
      </w:r>
    </w:p>
    <w:p w14:paraId="0485B835" w14:textId="2675BE3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fldLock="1"/>
      </w:r>
      <w:r>
        <w:rPr>
          <w:noProof/>
        </w:rPr>
        <w:instrText xml:space="preserve"> PAGEREF _Toc171690600 \h </w:instrText>
      </w:r>
      <w:r>
        <w:rPr>
          <w:noProof/>
        </w:rPr>
      </w:r>
      <w:r>
        <w:rPr>
          <w:noProof/>
        </w:rPr>
        <w:fldChar w:fldCharType="separate"/>
      </w:r>
      <w:r>
        <w:rPr>
          <w:noProof/>
        </w:rPr>
        <w:t>183</w:t>
      </w:r>
      <w:r>
        <w:rPr>
          <w:noProof/>
        </w:rPr>
        <w:fldChar w:fldCharType="end"/>
      </w:r>
    </w:p>
    <w:p w14:paraId="18F88E57" w14:textId="3B973F0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fldLock="1"/>
      </w:r>
      <w:r>
        <w:rPr>
          <w:noProof/>
        </w:rPr>
        <w:instrText xml:space="preserve"> PAGEREF _Toc171690601 \h </w:instrText>
      </w:r>
      <w:r>
        <w:rPr>
          <w:noProof/>
        </w:rPr>
      </w:r>
      <w:r>
        <w:rPr>
          <w:noProof/>
        </w:rPr>
        <w:fldChar w:fldCharType="separate"/>
      </w:r>
      <w:r>
        <w:rPr>
          <w:noProof/>
        </w:rPr>
        <w:t>184</w:t>
      </w:r>
      <w:r>
        <w:rPr>
          <w:noProof/>
        </w:rPr>
        <w:fldChar w:fldCharType="end"/>
      </w:r>
    </w:p>
    <w:p w14:paraId="12796538" w14:textId="047F178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Transmission end notify</w:t>
      </w:r>
      <w:r>
        <w:rPr>
          <w:noProof/>
        </w:rPr>
        <w:tab/>
      </w:r>
      <w:r>
        <w:rPr>
          <w:noProof/>
        </w:rPr>
        <w:fldChar w:fldCharType="begin" w:fldLock="1"/>
      </w:r>
      <w:r>
        <w:rPr>
          <w:noProof/>
        </w:rPr>
        <w:instrText xml:space="preserve"> PAGEREF _Toc171690602 \h </w:instrText>
      </w:r>
      <w:r>
        <w:rPr>
          <w:noProof/>
        </w:rPr>
      </w:r>
      <w:r>
        <w:rPr>
          <w:noProof/>
        </w:rPr>
        <w:fldChar w:fldCharType="separate"/>
      </w:r>
      <w:r>
        <w:rPr>
          <w:noProof/>
        </w:rPr>
        <w:t>185</w:t>
      </w:r>
      <w:r>
        <w:rPr>
          <w:noProof/>
        </w:rPr>
        <w:fldChar w:fldCharType="end"/>
      </w:r>
    </w:p>
    <w:p w14:paraId="562CBF01" w14:textId="3BE8820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9.2.30</w:t>
      </w:r>
      <w:r>
        <w:rPr>
          <w:rFonts w:asciiTheme="minorHAnsi" w:eastAsiaTheme="minorEastAsia" w:hAnsiTheme="minorHAnsi" w:cstheme="minorBidi"/>
          <w:noProof/>
          <w:kern w:val="2"/>
          <w:sz w:val="22"/>
          <w:szCs w:val="22"/>
          <w:lang w:eastAsia="en-GB"/>
          <w14:ligatures w14:val="standardContextual"/>
        </w:rPr>
        <w:tab/>
      </w:r>
      <w:r>
        <w:rPr>
          <w:noProof/>
        </w:rPr>
        <w:t>Transmission idle</w:t>
      </w:r>
      <w:r>
        <w:rPr>
          <w:noProof/>
        </w:rPr>
        <w:tab/>
      </w:r>
      <w:r>
        <w:rPr>
          <w:noProof/>
        </w:rPr>
        <w:fldChar w:fldCharType="begin" w:fldLock="1"/>
      </w:r>
      <w:r>
        <w:rPr>
          <w:noProof/>
        </w:rPr>
        <w:instrText xml:space="preserve"> PAGEREF _Toc171690603 \h </w:instrText>
      </w:r>
      <w:r>
        <w:rPr>
          <w:noProof/>
        </w:rPr>
      </w:r>
      <w:r>
        <w:rPr>
          <w:noProof/>
        </w:rPr>
        <w:fldChar w:fldCharType="separate"/>
      </w:r>
      <w:r>
        <w:rPr>
          <w:noProof/>
        </w:rPr>
        <w:t>186</w:t>
      </w:r>
      <w:r>
        <w:rPr>
          <w:noProof/>
        </w:rPr>
        <w:fldChar w:fldCharType="end"/>
      </w:r>
    </w:p>
    <w:p w14:paraId="0DA862E8" w14:textId="1D84DBC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Transmission control ack</w:t>
      </w:r>
      <w:r>
        <w:rPr>
          <w:noProof/>
        </w:rPr>
        <w:tab/>
      </w:r>
      <w:r>
        <w:rPr>
          <w:noProof/>
        </w:rPr>
        <w:fldChar w:fldCharType="begin" w:fldLock="1"/>
      </w:r>
      <w:r>
        <w:rPr>
          <w:noProof/>
        </w:rPr>
        <w:instrText xml:space="preserve"> PAGEREF _Toc171690604 \h </w:instrText>
      </w:r>
      <w:r>
        <w:rPr>
          <w:noProof/>
        </w:rPr>
      </w:r>
      <w:r>
        <w:rPr>
          <w:noProof/>
        </w:rPr>
        <w:fldChar w:fldCharType="separate"/>
      </w:r>
      <w:r>
        <w:rPr>
          <w:noProof/>
        </w:rPr>
        <w:t>186</w:t>
      </w:r>
      <w:r>
        <w:rPr>
          <w:noProof/>
        </w:rPr>
        <w:fldChar w:fldCharType="end"/>
      </w:r>
    </w:p>
    <w:p w14:paraId="0FE71415" w14:textId="76BA971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_Toc171690605 \h </w:instrText>
      </w:r>
      <w:r>
        <w:rPr>
          <w:noProof/>
        </w:rPr>
      </w:r>
      <w:r>
        <w:rPr>
          <w:noProof/>
        </w:rPr>
        <w:fldChar w:fldCharType="separate"/>
      </w:r>
      <w:r>
        <w:rPr>
          <w:noProof/>
        </w:rPr>
        <w:t>187</w:t>
      </w:r>
      <w:r>
        <w:rPr>
          <w:noProof/>
        </w:rPr>
        <w:fldChar w:fldCharType="end"/>
      </w:r>
    </w:p>
    <w:p w14:paraId="2EFA2D24" w14:textId="59D48EC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_Toc171690606 \h </w:instrText>
      </w:r>
      <w:r>
        <w:rPr>
          <w:noProof/>
        </w:rPr>
      </w:r>
      <w:r>
        <w:rPr>
          <w:noProof/>
        </w:rPr>
        <w:fldChar w:fldCharType="separate"/>
      </w:r>
      <w:r>
        <w:rPr>
          <w:noProof/>
        </w:rPr>
        <w:t>187</w:t>
      </w:r>
      <w:r>
        <w:rPr>
          <w:noProof/>
        </w:rPr>
        <w:fldChar w:fldCharType="end"/>
      </w:r>
    </w:p>
    <w:p w14:paraId="4EA28ACE" w14:textId="75B2CE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_Toc171690607 \h </w:instrText>
      </w:r>
      <w:r>
        <w:rPr>
          <w:noProof/>
        </w:rPr>
      </w:r>
      <w:r>
        <w:rPr>
          <w:noProof/>
        </w:rPr>
        <w:fldChar w:fldCharType="separate"/>
      </w:r>
      <w:r>
        <w:rPr>
          <w:noProof/>
        </w:rPr>
        <w:t>188</w:t>
      </w:r>
      <w:r>
        <w:rPr>
          <w:noProof/>
        </w:rPr>
        <w:fldChar w:fldCharType="end"/>
      </w:r>
    </w:p>
    <w:p w14:paraId="4CB3DAAD" w14:textId="5A6AF55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_Toc171690608 \h </w:instrText>
      </w:r>
      <w:r>
        <w:rPr>
          <w:noProof/>
        </w:rPr>
      </w:r>
      <w:r>
        <w:rPr>
          <w:noProof/>
        </w:rPr>
        <w:fldChar w:fldCharType="separate"/>
      </w:r>
      <w:r>
        <w:rPr>
          <w:noProof/>
        </w:rPr>
        <w:t>188</w:t>
      </w:r>
      <w:r>
        <w:rPr>
          <w:noProof/>
        </w:rPr>
        <w:fldChar w:fldCharType="end"/>
      </w:r>
    </w:p>
    <w:p w14:paraId="2AD8F085" w14:textId="3A2292E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_Toc171690609 \h </w:instrText>
      </w:r>
      <w:r>
        <w:rPr>
          <w:noProof/>
        </w:rPr>
      </w:r>
      <w:r>
        <w:rPr>
          <w:noProof/>
        </w:rPr>
        <w:fldChar w:fldCharType="separate"/>
      </w:r>
      <w:r>
        <w:rPr>
          <w:noProof/>
        </w:rPr>
        <w:t>188</w:t>
      </w:r>
      <w:r>
        <w:rPr>
          <w:noProof/>
        </w:rPr>
        <w:fldChar w:fldCharType="end"/>
      </w:r>
    </w:p>
    <w:p w14:paraId="5F8FF7B4" w14:textId="527B9CB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MCVideo Group ID field</w:t>
      </w:r>
      <w:r>
        <w:rPr>
          <w:noProof/>
        </w:rPr>
        <w:tab/>
      </w:r>
      <w:r>
        <w:rPr>
          <w:noProof/>
        </w:rPr>
        <w:fldChar w:fldCharType="begin" w:fldLock="1"/>
      </w:r>
      <w:r>
        <w:rPr>
          <w:noProof/>
        </w:rPr>
        <w:instrText xml:space="preserve"> PAGEREF _Toc171690610 \h </w:instrText>
      </w:r>
      <w:r>
        <w:rPr>
          <w:noProof/>
        </w:rPr>
      </w:r>
      <w:r>
        <w:rPr>
          <w:noProof/>
        </w:rPr>
        <w:fldChar w:fldCharType="separate"/>
      </w:r>
      <w:r>
        <w:rPr>
          <w:noProof/>
        </w:rPr>
        <w:t>188</w:t>
      </w:r>
      <w:r>
        <w:rPr>
          <w:noProof/>
        </w:rPr>
        <w:fldChar w:fldCharType="end"/>
      </w:r>
    </w:p>
    <w:p w14:paraId="311EA8FB" w14:textId="30583A4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_Toc171690611 \h </w:instrText>
      </w:r>
      <w:r>
        <w:rPr>
          <w:noProof/>
        </w:rPr>
      </w:r>
      <w:r>
        <w:rPr>
          <w:noProof/>
        </w:rPr>
        <w:fldChar w:fldCharType="separate"/>
      </w:r>
      <w:r>
        <w:rPr>
          <w:noProof/>
        </w:rPr>
        <w:t>188</w:t>
      </w:r>
      <w:r>
        <w:rPr>
          <w:noProof/>
        </w:rPr>
        <w:fldChar w:fldCharType="end"/>
      </w:r>
    </w:p>
    <w:p w14:paraId="004570F1" w14:textId="161DF67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_Toc171690612 \h </w:instrText>
      </w:r>
      <w:r>
        <w:rPr>
          <w:noProof/>
        </w:rPr>
      </w:r>
      <w:r>
        <w:rPr>
          <w:noProof/>
        </w:rPr>
        <w:fldChar w:fldCharType="separate"/>
      </w:r>
      <w:r>
        <w:rPr>
          <w:noProof/>
        </w:rPr>
        <w:t>190</w:t>
      </w:r>
      <w:r>
        <w:rPr>
          <w:noProof/>
        </w:rPr>
        <w:fldChar w:fldCharType="end"/>
      </w:r>
    </w:p>
    <w:p w14:paraId="030A732B" w14:textId="258B43B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_Toc171690613 \h </w:instrText>
      </w:r>
      <w:r>
        <w:rPr>
          <w:noProof/>
        </w:rPr>
      </w:r>
      <w:r>
        <w:rPr>
          <w:noProof/>
        </w:rPr>
        <w:fldChar w:fldCharType="separate"/>
      </w:r>
      <w:r>
        <w:rPr>
          <w:noProof/>
        </w:rPr>
        <w:t>190</w:t>
      </w:r>
      <w:r>
        <w:rPr>
          <w:noProof/>
        </w:rPr>
        <w:fldChar w:fldCharType="end"/>
      </w:r>
    </w:p>
    <w:p w14:paraId="42F0F324" w14:textId="7C77883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_Toc171690614 \h </w:instrText>
      </w:r>
      <w:r>
        <w:rPr>
          <w:noProof/>
        </w:rPr>
      </w:r>
      <w:r>
        <w:rPr>
          <w:noProof/>
        </w:rPr>
        <w:fldChar w:fldCharType="separate"/>
      </w:r>
      <w:r>
        <w:rPr>
          <w:noProof/>
        </w:rPr>
        <w:t>190</w:t>
      </w:r>
      <w:r>
        <w:rPr>
          <w:noProof/>
        </w:rPr>
        <w:fldChar w:fldCharType="end"/>
      </w:r>
    </w:p>
    <w:p w14:paraId="30AC8EF9" w14:textId="4DDC89E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_Toc171690615 \h </w:instrText>
      </w:r>
      <w:r>
        <w:rPr>
          <w:noProof/>
        </w:rPr>
      </w:r>
      <w:r>
        <w:rPr>
          <w:noProof/>
        </w:rPr>
        <w:fldChar w:fldCharType="separate"/>
      </w:r>
      <w:r>
        <w:rPr>
          <w:noProof/>
        </w:rPr>
        <w:t>191</w:t>
      </w:r>
      <w:r>
        <w:rPr>
          <w:noProof/>
        </w:rPr>
        <w:fldChar w:fldCharType="end"/>
      </w:r>
    </w:p>
    <w:p w14:paraId="66F5B761" w14:textId="4E60CF0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_Toc171690616 \h </w:instrText>
      </w:r>
      <w:r>
        <w:rPr>
          <w:noProof/>
        </w:rPr>
      </w:r>
      <w:r>
        <w:rPr>
          <w:noProof/>
        </w:rPr>
        <w:fldChar w:fldCharType="separate"/>
      </w:r>
      <w:r>
        <w:rPr>
          <w:noProof/>
        </w:rPr>
        <w:t>192</w:t>
      </w:r>
      <w:r>
        <w:rPr>
          <w:noProof/>
        </w:rPr>
        <w:fldChar w:fldCharType="end"/>
      </w:r>
    </w:p>
    <w:p w14:paraId="7B88E4AB" w14:textId="3FEFF35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_Toc171690617 \h </w:instrText>
      </w:r>
      <w:r>
        <w:rPr>
          <w:noProof/>
        </w:rPr>
      </w:r>
      <w:r>
        <w:rPr>
          <w:noProof/>
        </w:rPr>
        <w:fldChar w:fldCharType="separate"/>
      </w:r>
      <w:r>
        <w:rPr>
          <w:noProof/>
        </w:rPr>
        <w:t>192</w:t>
      </w:r>
      <w:r>
        <w:rPr>
          <w:noProof/>
        </w:rPr>
        <w:fldChar w:fldCharType="end"/>
      </w:r>
    </w:p>
    <w:p w14:paraId="4DB96B8E" w14:textId="19AF8D0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_Toc171690618 \h </w:instrText>
      </w:r>
      <w:r>
        <w:rPr>
          <w:noProof/>
        </w:rPr>
      </w:r>
      <w:r>
        <w:rPr>
          <w:noProof/>
        </w:rPr>
        <w:fldChar w:fldCharType="separate"/>
      </w:r>
      <w:r>
        <w:rPr>
          <w:noProof/>
        </w:rPr>
        <w:t>193</w:t>
      </w:r>
      <w:r>
        <w:rPr>
          <w:noProof/>
        </w:rPr>
        <w:fldChar w:fldCharType="end"/>
      </w:r>
    </w:p>
    <w:p w14:paraId="5D60151B" w14:textId="2E2BC1C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_Toc171690619 \h </w:instrText>
      </w:r>
      <w:r>
        <w:rPr>
          <w:noProof/>
        </w:rPr>
      </w:r>
      <w:r>
        <w:rPr>
          <w:noProof/>
        </w:rPr>
        <w:fldChar w:fldCharType="separate"/>
      </w:r>
      <w:r>
        <w:rPr>
          <w:noProof/>
        </w:rPr>
        <w:t>193</w:t>
      </w:r>
      <w:r>
        <w:rPr>
          <w:noProof/>
        </w:rPr>
        <w:fldChar w:fldCharType="end"/>
      </w:r>
    </w:p>
    <w:p w14:paraId="4A168393" w14:textId="1D7BF9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_Toc171690620 \h </w:instrText>
      </w:r>
      <w:r>
        <w:rPr>
          <w:noProof/>
        </w:rPr>
      </w:r>
      <w:r>
        <w:rPr>
          <w:noProof/>
        </w:rPr>
        <w:fldChar w:fldCharType="separate"/>
      </w:r>
      <w:r>
        <w:rPr>
          <w:noProof/>
        </w:rPr>
        <w:t>193</w:t>
      </w:r>
      <w:r>
        <w:rPr>
          <w:noProof/>
        </w:rPr>
        <w:fldChar w:fldCharType="end"/>
      </w:r>
    </w:p>
    <w:p w14:paraId="5CC28547" w14:textId="140D283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_Toc171690621 \h </w:instrText>
      </w:r>
      <w:r>
        <w:rPr>
          <w:noProof/>
        </w:rPr>
      </w:r>
      <w:r>
        <w:rPr>
          <w:noProof/>
        </w:rPr>
        <w:fldChar w:fldCharType="separate"/>
      </w:r>
      <w:r>
        <w:rPr>
          <w:noProof/>
        </w:rPr>
        <w:t>194</w:t>
      </w:r>
      <w:r>
        <w:rPr>
          <w:noProof/>
        </w:rPr>
        <w:fldChar w:fldCharType="end"/>
      </w:r>
    </w:p>
    <w:p w14:paraId="2D7FDDB2" w14:textId="2DD226C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_Toc171690622 \h </w:instrText>
      </w:r>
      <w:r>
        <w:rPr>
          <w:noProof/>
        </w:rPr>
      </w:r>
      <w:r>
        <w:rPr>
          <w:noProof/>
        </w:rPr>
        <w:fldChar w:fldCharType="separate"/>
      </w:r>
      <w:r>
        <w:rPr>
          <w:noProof/>
        </w:rPr>
        <w:t>194</w:t>
      </w:r>
      <w:r>
        <w:rPr>
          <w:noProof/>
        </w:rPr>
        <w:fldChar w:fldCharType="end"/>
      </w:r>
    </w:p>
    <w:p w14:paraId="1D68B488" w14:textId="1AFFA9A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_Toc171690623 \h </w:instrText>
      </w:r>
      <w:r>
        <w:rPr>
          <w:noProof/>
        </w:rPr>
      </w:r>
      <w:r>
        <w:rPr>
          <w:noProof/>
        </w:rPr>
        <w:fldChar w:fldCharType="separate"/>
      </w:r>
      <w:r>
        <w:rPr>
          <w:noProof/>
        </w:rPr>
        <w:t>194</w:t>
      </w:r>
      <w:r>
        <w:rPr>
          <w:noProof/>
        </w:rPr>
        <w:fldChar w:fldCharType="end"/>
      </w:r>
    </w:p>
    <w:p w14:paraId="54E28817" w14:textId="5D23DBA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Status changing MCVideo User Identity field</w:t>
      </w:r>
      <w:r>
        <w:rPr>
          <w:noProof/>
        </w:rPr>
        <w:tab/>
      </w:r>
      <w:r>
        <w:rPr>
          <w:noProof/>
        </w:rPr>
        <w:fldChar w:fldCharType="begin" w:fldLock="1"/>
      </w:r>
      <w:r>
        <w:rPr>
          <w:noProof/>
        </w:rPr>
        <w:instrText xml:space="preserve"> PAGEREF _Toc171690624 \h </w:instrText>
      </w:r>
      <w:r>
        <w:rPr>
          <w:noProof/>
        </w:rPr>
      </w:r>
      <w:r>
        <w:rPr>
          <w:noProof/>
        </w:rPr>
        <w:fldChar w:fldCharType="separate"/>
      </w:r>
      <w:r>
        <w:rPr>
          <w:noProof/>
        </w:rPr>
        <w:t>194</w:t>
      </w:r>
      <w:r>
        <w:rPr>
          <w:noProof/>
        </w:rPr>
        <w:fldChar w:fldCharType="end"/>
      </w:r>
    </w:p>
    <w:p w14:paraId="118BCD86" w14:textId="216D773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_Toc171690625 \h </w:instrText>
      </w:r>
      <w:r>
        <w:rPr>
          <w:noProof/>
        </w:rPr>
      </w:r>
      <w:r>
        <w:rPr>
          <w:noProof/>
        </w:rPr>
        <w:fldChar w:fldCharType="separate"/>
      </w:r>
      <w:r>
        <w:rPr>
          <w:noProof/>
        </w:rPr>
        <w:t>195</w:t>
      </w:r>
      <w:r>
        <w:rPr>
          <w:noProof/>
        </w:rPr>
        <w:fldChar w:fldCharType="end"/>
      </w:r>
    </w:p>
    <w:p w14:paraId="3B584820" w14:textId="44BFC89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_Toc171690626 \h </w:instrText>
      </w:r>
      <w:r>
        <w:rPr>
          <w:noProof/>
        </w:rPr>
      </w:r>
      <w:r>
        <w:rPr>
          <w:noProof/>
        </w:rPr>
        <w:fldChar w:fldCharType="separate"/>
      </w:r>
      <w:r>
        <w:rPr>
          <w:noProof/>
        </w:rPr>
        <w:t>195</w:t>
      </w:r>
      <w:r>
        <w:rPr>
          <w:noProof/>
        </w:rPr>
        <w:fldChar w:fldCharType="end"/>
      </w:r>
    </w:p>
    <w:p w14:paraId="44D3C12D" w14:textId="23411F1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_Toc171690627 \h </w:instrText>
      </w:r>
      <w:r>
        <w:rPr>
          <w:noProof/>
        </w:rPr>
      </w:r>
      <w:r>
        <w:rPr>
          <w:noProof/>
        </w:rPr>
        <w:fldChar w:fldCharType="separate"/>
      </w:r>
      <w:r>
        <w:rPr>
          <w:noProof/>
        </w:rPr>
        <w:t>196</w:t>
      </w:r>
      <w:r>
        <w:rPr>
          <w:noProof/>
        </w:rPr>
        <w:fldChar w:fldCharType="end"/>
      </w:r>
    </w:p>
    <w:p w14:paraId="0AA6B51E" w14:textId="2AF7B3B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_Toc171690628 \h </w:instrText>
      </w:r>
      <w:r>
        <w:rPr>
          <w:noProof/>
        </w:rPr>
      </w:r>
      <w:r>
        <w:rPr>
          <w:noProof/>
        </w:rPr>
        <w:fldChar w:fldCharType="separate"/>
      </w:r>
      <w:r>
        <w:rPr>
          <w:noProof/>
        </w:rPr>
        <w:t>197</w:t>
      </w:r>
      <w:r>
        <w:rPr>
          <w:noProof/>
        </w:rPr>
        <w:fldChar w:fldCharType="end"/>
      </w:r>
    </w:p>
    <w:p w14:paraId="387EE43D" w14:textId="4915B0B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_Toc171690629 \h </w:instrText>
      </w:r>
      <w:r>
        <w:rPr>
          <w:noProof/>
        </w:rPr>
      </w:r>
      <w:r>
        <w:rPr>
          <w:noProof/>
        </w:rPr>
        <w:fldChar w:fldCharType="separate"/>
      </w:r>
      <w:r>
        <w:rPr>
          <w:noProof/>
        </w:rPr>
        <w:t>198</w:t>
      </w:r>
      <w:r>
        <w:rPr>
          <w:noProof/>
        </w:rPr>
        <w:fldChar w:fldCharType="end"/>
      </w:r>
    </w:p>
    <w:p w14:paraId="7706D5AB" w14:textId="7B19CD4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_Toc171690630 \h </w:instrText>
      </w:r>
      <w:r>
        <w:rPr>
          <w:noProof/>
        </w:rPr>
      </w:r>
      <w:r>
        <w:rPr>
          <w:noProof/>
        </w:rPr>
        <w:fldChar w:fldCharType="separate"/>
      </w:r>
      <w:r>
        <w:rPr>
          <w:noProof/>
        </w:rPr>
        <w:t>198</w:t>
      </w:r>
      <w:r>
        <w:rPr>
          <w:noProof/>
        </w:rPr>
        <w:fldChar w:fldCharType="end"/>
      </w:r>
    </w:p>
    <w:p w14:paraId="5C3FF555" w14:textId="005757D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_Toc171690631 \h </w:instrText>
      </w:r>
      <w:r>
        <w:rPr>
          <w:noProof/>
        </w:rPr>
      </w:r>
      <w:r>
        <w:rPr>
          <w:noProof/>
        </w:rPr>
        <w:fldChar w:fldCharType="separate"/>
      </w:r>
      <w:r>
        <w:rPr>
          <w:noProof/>
        </w:rPr>
        <w:t>198</w:t>
      </w:r>
      <w:r>
        <w:rPr>
          <w:noProof/>
        </w:rPr>
        <w:fldChar w:fldCharType="end"/>
      </w:r>
    </w:p>
    <w:p w14:paraId="1CB3B398" w14:textId="169D5D2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_Toc171690632 \h </w:instrText>
      </w:r>
      <w:r>
        <w:rPr>
          <w:noProof/>
        </w:rPr>
      </w:r>
      <w:r>
        <w:rPr>
          <w:noProof/>
        </w:rPr>
        <w:fldChar w:fldCharType="separate"/>
      </w:r>
      <w:r>
        <w:rPr>
          <w:noProof/>
        </w:rPr>
        <w:t>198</w:t>
      </w:r>
      <w:r>
        <w:rPr>
          <w:noProof/>
        </w:rPr>
        <w:fldChar w:fldCharType="end"/>
      </w:r>
    </w:p>
    <w:p w14:paraId="34FD8F68" w14:textId="3BF23B7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_Toc171690633 \h </w:instrText>
      </w:r>
      <w:r>
        <w:rPr>
          <w:noProof/>
        </w:rPr>
      </w:r>
      <w:r>
        <w:rPr>
          <w:noProof/>
        </w:rPr>
        <w:fldChar w:fldCharType="separate"/>
      </w:r>
      <w:r>
        <w:rPr>
          <w:noProof/>
        </w:rPr>
        <w:t>198</w:t>
      </w:r>
      <w:r>
        <w:rPr>
          <w:noProof/>
        </w:rPr>
        <w:fldChar w:fldCharType="end"/>
      </w:r>
    </w:p>
    <w:p w14:paraId="7E7363AA" w14:textId="75CC6E7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MCVideo Group ID field</w:t>
      </w:r>
      <w:r>
        <w:rPr>
          <w:noProof/>
        </w:rPr>
        <w:tab/>
      </w:r>
      <w:r>
        <w:rPr>
          <w:noProof/>
        </w:rPr>
        <w:fldChar w:fldCharType="begin" w:fldLock="1"/>
      </w:r>
      <w:r>
        <w:rPr>
          <w:noProof/>
        </w:rPr>
        <w:instrText xml:space="preserve"> PAGEREF _Toc171690634 \h </w:instrText>
      </w:r>
      <w:r>
        <w:rPr>
          <w:noProof/>
        </w:rPr>
      </w:r>
      <w:r>
        <w:rPr>
          <w:noProof/>
        </w:rPr>
        <w:fldChar w:fldCharType="separate"/>
      </w:r>
      <w:r>
        <w:rPr>
          <w:noProof/>
        </w:rPr>
        <w:t>198</w:t>
      </w:r>
      <w:r>
        <w:rPr>
          <w:noProof/>
        </w:rPr>
        <w:fldChar w:fldCharType="end"/>
      </w:r>
    </w:p>
    <w:p w14:paraId="2BC37DA0" w14:textId="09DAD69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_Toc171690635 \h </w:instrText>
      </w:r>
      <w:r>
        <w:rPr>
          <w:noProof/>
        </w:rPr>
      </w:r>
      <w:r>
        <w:rPr>
          <w:noProof/>
        </w:rPr>
        <w:fldChar w:fldCharType="separate"/>
      </w:r>
      <w:r>
        <w:rPr>
          <w:noProof/>
        </w:rPr>
        <w:t>199</w:t>
      </w:r>
      <w:r>
        <w:rPr>
          <w:noProof/>
        </w:rPr>
        <w:fldChar w:fldCharType="end"/>
      </w:r>
    </w:p>
    <w:p w14:paraId="05B72930" w14:textId="07368BB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_Toc171690636 \h </w:instrText>
      </w:r>
      <w:r>
        <w:rPr>
          <w:noProof/>
        </w:rPr>
      </w:r>
      <w:r>
        <w:rPr>
          <w:noProof/>
        </w:rPr>
        <w:fldChar w:fldCharType="separate"/>
      </w:r>
      <w:r>
        <w:rPr>
          <w:noProof/>
        </w:rPr>
        <w:t>200</w:t>
      </w:r>
      <w:r>
        <w:rPr>
          <w:noProof/>
        </w:rPr>
        <w:fldChar w:fldCharType="end"/>
      </w:r>
    </w:p>
    <w:p w14:paraId="5EB3C38B" w14:textId="6BE8955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_Toc171690637 \h </w:instrText>
      </w:r>
      <w:r>
        <w:rPr>
          <w:noProof/>
        </w:rPr>
      </w:r>
      <w:r>
        <w:rPr>
          <w:noProof/>
        </w:rPr>
        <w:fldChar w:fldCharType="separate"/>
      </w:r>
      <w:r>
        <w:rPr>
          <w:noProof/>
        </w:rPr>
        <w:t>200</w:t>
      </w:r>
      <w:r>
        <w:rPr>
          <w:noProof/>
        </w:rPr>
        <w:fldChar w:fldCharType="end"/>
      </w:r>
    </w:p>
    <w:p w14:paraId="316192AC" w14:textId="4484C48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_Toc171690638 \h </w:instrText>
      </w:r>
      <w:r>
        <w:rPr>
          <w:noProof/>
        </w:rPr>
      </w:r>
      <w:r>
        <w:rPr>
          <w:noProof/>
        </w:rPr>
        <w:fldChar w:fldCharType="separate"/>
      </w:r>
      <w:r>
        <w:rPr>
          <w:noProof/>
        </w:rPr>
        <w:t>200</w:t>
      </w:r>
      <w:r>
        <w:rPr>
          <w:noProof/>
        </w:rPr>
        <w:fldChar w:fldCharType="end"/>
      </w:r>
    </w:p>
    <w:p w14:paraId="0744AEE6" w14:textId="1874D07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_Toc171690639 \h </w:instrText>
      </w:r>
      <w:r>
        <w:rPr>
          <w:noProof/>
        </w:rPr>
      </w:r>
      <w:r>
        <w:rPr>
          <w:noProof/>
        </w:rPr>
        <w:fldChar w:fldCharType="separate"/>
      </w:r>
      <w:r>
        <w:rPr>
          <w:noProof/>
        </w:rPr>
        <w:t>201</w:t>
      </w:r>
      <w:r>
        <w:rPr>
          <w:noProof/>
        </w:rPr>
        <w:fldChar w:fldCharType="end"/>
      </w:r>
    </w:p>
    <w:p w14:paraId="70F65BEF" w14:textId="6E5B44D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_Toc171690640 \h </w:instrText>
      </w:r>
      <w:r>
        <w:rPr>
          <w:noProof/>
        </w:rPr>
      </w:r>
      <w:r>
        <w:rPr>
          <w:noProof/>
        </w:rPr>
        <w:fldChar w:fldCharType="separate"/>
      </w:r>
      <w:r>
        <w:rPr>
          <w:noProof/>
        </w:rPr>
        <w:t>202</w:t>
      </w:r>
      <w:r>
        <w:rPr>
          <w:noProof/>
        </w:rPr>
        <w:fldChar w:fldCharType="end"/>
      </w:r>
    </w:p>
    <w:p w14:paraId="3631CA60" w14:textId="5E41A95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_Toc171690641 \h </w:instrText>
      </w:r>
      <w:r>
        <w:rPr>
          <w:noProof/>
        </w:rPr>
      </w:r>
      <w:r>
        <w:rPr>
          <w:noProof/>
        </w:rPr>
        <w:fldChar w:fldCharType="separate"/>
      </w:r>
      <w:r>
        <w:rPr>
          <w:noProof/>
        </w:rPr>
        <w:t>203</w:t>
      </w:r>
      <w:r>
        <w:rPr>
          <w:noProof/>
        </w:rPr>
        <w:fldChar w:fldCharType="end"/>
      </w:r>
    </w:p>
    <w:p w14:paraId="2F2D83BE" w14:textId="2B26D7E0"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plane handling for MBMS</w:t>
      </w:r>
      <w:r>
        <w:rPr>
          <w:noProof/>
        </w:rPr>
        <w:tab/>
      </w:r>
      <w:r>
        <w:rPr>
          <w:noProof/>
        </w:rPr>
        <w:fldChar w:fldCharType="begin" w:fldLock="1"/>
      </w:r>
      <w:r>
        <w:rPr>
          <w:noProof/>
        </w:rPr>
        <w:instrText xml:space="preserve"> PAGEREF _Toc171690642 \h </w:instrText>
      </w:r>
      <w:r>
        <w:rPr>
          <w:noProof/>
        </w:rPr>
      </w:r>
      <w:r>
        <w:rPr>
          <w:noProof/>
        </w:rPr>
        <w:fldChar w:fldCharType="separate"/>
      </w:r>
      <w:r>
        <w:rPr>
          <w:noProof/>
        </w:rPr>
        <w:t>204</w:t>
      </w:r>
      <w:r>
        <w:rPr>
          <w:noProof/>
        </w:rPr>
        <w:fldChar w:fldCharType="end"/>
      </w:r>
    </w:p>
    <w:p w14:paraId="0023D2B7" w14:textId="629BF9F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_Toc171690643 \h </w:instrText>
      </w:r>
      <w:r>
        <w:rPr>
          <w:noProof/>
        </w:rPr>
      </w:r>
      <w:r>
        <w:rPr>
          <w:noProof/>
        </w:rPr>
        <w:fldChar w:fldCharType="separate"/>
      </w:r>
      <w:r>
        <w:rPr>
          <w:noProof/>
        </w:rPr>
        <w:t>204</w:t>
      </w:r>
      <w:r>
        <w:rPr>
          <w:noProof/>
        </w:rPr>
        <w:fldChar w:fldCharType="end"/>
      </w:r>
    </w:p>
    <w:p w14:paraId="79575CEA" w14:textId="7FD3631B"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MCVideo function</w:t>
      </w:r>
      <w:r>
        <w:rPr>
          <w:noProof/>
        </w:rPr>
        <w:tab/>
      </w:r>
      <w:r>
        <w:rPr>
          <w:noProof/>
        </w:rPr>
        <w:fldChar w:fldCharType="begin" w:fldLock="1"/>
      </w:r>
      <w:r>
        <w:rPr>
          <w:noProof/>
        </w:rPr>
        <w:instrText xml:space="preserve"> PAGEREF _Toc171690644 \h </w:instrText>
      </w:r>
      <w:r>
        <w:rPr>
          <w:noProof/>
        </w:rPr>
      </w:r>
      <w:r>
        <w:rPr>
          <w:noProof/>
        </w:rPr>
        <w:fldChar w:fldCharType="separate"/>
      </w:r>
      <w:r>
        <w:rPr>
          <w:noProof/>
        </w:rPr>
        <w:t>204</w:t>
      </w:r>
      <w:r>
        <w:rPr>
          <w:noProof/>
        </w:rPr>
        <w:fldChar w:fldCharType="end"/>
      </w:r>
    </w:p>
    <w:p w14:paraId="2794842F" w14:textId="47A94A1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_Toc171690645 \h </w:instrText>
      </w:r>
      <w:r>
        <w:rPr>
          <w:noProof/>
        </w:rPr>
      </w:r>
      <w:r>
        <w:rPr>
          <w:noProof/>
        </w:rPr>
        <w:fldChar w:fldCharType="separate"/>
      </w:r>
      <w:r>
        <w:rPr>
          <w:noProof/>
        </w:rPr>
        <w:t>204</w:t>
      </w:r>
      <w:r>
        <w:rPr>
          <w:noProof/>
        </w:rPr>
        <w:fldChar w:fldCharType="end"/>
      </w:r>
    </w:p>
    <w:p w14:paraId="079FB4A7" w14:textId="5E73FA9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_Toc171690646 \h </w:instrText>
      </w:r>
      <w:r>
        <w:rPr>
          <w:noProof/>
        </w:rPr>
      </w:r>
      <w:r>
        <w:rPr>
          <w:noProof/>
        </w:rPr>
        <w:fldChar w:fldCharType="separate"/>
      </w:r>
      <w:r>
        <w:rPr>
          <w:noProof/>
        </w:rPr>
        <w:t>205</w:t>
      </w:r>
      <w:r>
        <w:rPr>
          <w:noProof/>
        </w:rPr>
        <w:fldChar w:fldCharType="end"/>
      </w:r>
    </w:p>
    <w:p w14:paraId="14E21947" w14:textId="7007C2C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_Toc171690647 \h </w:instrText>
      </w:r>
      <w:r>
        <w:rPr>
          <w:noProof/>
        </w:rPr>
      </w:r>
      <w:r>
        <w:rPr>
          <w:noProof/>
        </w:rPr>
        <w:fldChar w:fldCharType="separate"/>
      </w:r>
      <w:r>
        <w:rPr>
          <w:noProof/>
        </w:rPr>
        <w:t>205</w:t>
      </w:r>
      <w:r>
        <w:rPr>
          <w:noProof/>
        </w:rPr>
        <w:fldChar w:fldCharType="end"/>
      </w:r>
    </w:p>
    <w:p w14:paraId="40F06B85" w14:textId="2A24768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_Toc171690648 \h </w:instrText>
      </w:r>
      <w:r>
        <w:rPr>
          <w:noProof/>
        </w:rPr>
      </w:r>
      <w:r>
        <w:rPr>
          <w:noProof/>
        </w:rPr>
        <w:fldChar w:fldCharType="separate"/>
      </w:r>
      <w:r>
        <w:rPr>
          <w:noProof/>
        </w:rPr>
        <w:t>205</w:t>
      </w:r>
      <w:r>
        <w:rPr>
          <w:noProof/>
        </w:rPr>
        <w:fldChar w:fldCharType="end"/>
      </w:r>
    </w:p>
    <w:p w14:paraId="6259A608" w14:textId="18CBDFC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transmission is active'</w:t>
      </w:r>
      <w:r>
        <w:rPr>
          <w:noProof/>
        </w:rPr>
        <w:tab/>
      </w:r>
      <w:r>
        <w:rPr>
          <w:noProof/>
        </w:rPr>
        <w:fldChar w:fldCharType="begin" w:fldLock="1"/>
      </w:r>
      <w:r>
        <w:rPr>
          <w:noProof/>
        </w:rPr>
        <w:instrText xml:space="preserve"> PAGEREF _Toc171690649 \h </w:instrText>
      </w:r>
      <w:r>
        <w:rPr>
          <w:noProof/>
        </w:rPr>
      </w:r>
      <w:r>
        <w:rPr>
          <w:noProof/>
        </w:rPr>
        <w:fldChar w:fldCharType="separate"/>
      </w:r>
      <w:r>
        <w:rPr>
          <w:noProof/>
        </w:rPr>
        <w:t>206</w:t>
      </w:r>
      <w:r>
        <w:rPr>
          <w:noProof/>
        </w:rPr>
        <w:fldChar w:fldCharType="end"/>
      </w:r>
    </w:p>
    <w:p w14:paraId="24435D25" w14:textId="16AADF1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_Toc171690650 \h </w:instrText>
      </w:r>
      <w:r>
        <w:rPr>
          <w:noProof/>
        </w:rPr>
      </w:r>
      <w:r>
        <w:rPr>
          <w:noProof/>
        </w:rPr>
        <w:fldChar w:fldCharType="separate"/>
      </w:r>
      <w:r>
        <w:rPr>
          <w:noProof/>
        </w:rPr>
        <w:t>206</w:t>
      </w:r>
      <w:r>
        <w:rPr>
          <w:noProof/>
        </w:rPr>
        <w:fldChar w:fldCharType="end"/>
      </w:r>
    </w:p>
    <w:p w14:paraId="47591EEC" w14:textId="565E1B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(R: Transmission Idle)</w:t>
      </w:r>
      <w:r>
        <w:rPr>
          <w:noProof/>
        </w:rPr>
        <w:tab/>
      </w:r>
      <w:r>
        <w:rPr>
          <w:noProof/>
        </w:rPr>
        <w:fldChar w:fldCharType="begin" w:fldLock="1"/>
      </w:r>
      <w:r>
        <w:rPr>
          <w:noProof/>
        </w:rPr>
        <w:instrText xml:space="preserve"> PAGEREF _Toc171690651 \h </w:instrText>
      </w:r>
      <w:r>
        <w:rPr>
          <w:noProof/>
        </w:rPr>
      </w:r>
      <w:r>
        <w:rPr>
          <w:noProof/>
        </w:rPr>
        <w:fldChar w:fldCharType="separate"/>
      </w:r>
      <w:r>
        <w:rPr>
          <w:noProof/>
        </w:rPr>
        <w:t>206</w:t>
      </w:r>
      <w:r>
        <w:rPr>
          <w:noProof/>
        </w:rPr>
        <w:fldChar w:fldCharType="end"/>
      </w:r>
    </w:p>
    <w:p w14:paraId="41040C57" w14:textId="1647DD7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(R: Media Transmission Notification)</w:t>
      </w:r>
      <w:r>
        <w:rPr>
          <w:noProof/>
        </w:rPr>
        <w:tab/>
      </w:r>
      <w:r>
        <w:rPr>
          <w:noProof/>
        </w:rPr>
        <w:fldChar w:fldCharType="begin" w:fldLock="1"/>
      </w:r>
      <w:r>
        <w:rPr>
          <w:noProof/>
        </w:rPr>
        <w:instrText xml:space="preserve"> PAGEREF _Toc171690652 \h </w:instrText>
      </w:r>
      <w:r>
        <w:rPr>
          <w:noProof/>
        </w:rPr>
      </w:r>
      <w:r>
        <w:rPr>
          <w:noProof/>
        </w:rPr>
        <w:fldChar w:fldCharType="separate"/>
      </w:r>
      <w:r>
        <w:rPr>
          <w:noProof/>
        </w:rPr>
        <w:t>207</w:t>
      </w:r>
      <w:r>
        <w:rPr>
          <w:noProof/>
        </w:rPr>
        <w:fldChar w:fldCharType="end"/>
      </w:r>
    </w:p>
    <w:p w14:paraId="535A3FD1" w14:textId="46A6E56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transmission control message (R: Any other message)</w:t>
      </w:r>
      <w:r>
        <w:rPr>
          <w:noProof/>
        </w:rPr>
        <w:tab/>
      </w:r>
      <w:r>
        <w:rPr>
          <w:noProof/>
        </w:rPr>
        <w:fldChar w:fldCharType="begin" w:fldLock="1"/>
      </w:r>
      <w:r>
        <w:rPr>
          <w:noProof/>
        </w:rPr>
        <w:instrText xml:space="preserve"> PAGEREF _Toc171690653 \h </w:instrText>
      </w:r>
      <w:r>
        <w:rPr>
          <w:noProof/>
        </w:rPr>
      </w:r>
      <w:r>
        <w:rPr>
          <w:noProof/>
        </w:rPr>
        <w:fldChar w:fldCharType="separate"/>
      </w:r>
      <w:r>
        <w:rPr>
          <w:noProof/>
        </w:rPr>
        <w:t>207</w:t>
      </w:r>
      <w:r>
        <w:rPr>
          <w:noProof/>
        </w:rPr>
        <w:fldChar w:fldCharType="end"/>
      </w:r>
    </w:p>
    <w:p w14:paraId="484F2970" w14:textId="1C906A2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_Toc171690654 \h </w:instrText>
      </w:r>
      <w:r>
        <w:rPr>
          <w:noProof/>
        </w:rPr>
      </w:r>
      <w:r>
        <w:rPr>
          <w:noProof/>
        </w:rPr>
        <w:fldChar w:fldCharType="separate"/>
      </w:r>
      <w:r>
        <w:rPr>
          <w:noProof/>
        </w:rPr>
        <w:t>207</w:t>
      </w:r>
      <w:r>
        <w:rPr>
          <w:noProof/>
        </w:rPr>
        <w:fldChar w:fldCharType="end"/>
      </w:r>
    </w:p>
    <w:p w14:paraId="1FF598D6" w14:textId="69A971F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T300 (Transmission) expired</w:t>
      </w:r>
      <w:r>
        <w:rPr>
          <w:noProof/>
        </w:rPr>
        <w:tab/>
      </w:r>
      <w:r>
        <w:rPr>
          <w:noProof/>
        </w:rPr>
        <w:fldChar w:fldCharType="begin" w:fldLock="1"/>
      </w:r>
      <w:r>
        <w:rPr>
          <w:noProof/>
        </w:rPr>
        <w:instrText xml:space="preserve"> PAGEREF _Toc171690655 \h </w:instrText>
      </w:r>
      <w:r>
        <w:rPr>
          <w:noProof/>
        </w:rPr>
      </w:r>
      <w:r>
        <w:rPr>
          <w:noProof/>
        </w:rPr>
        <w:fldChar w:fldCharType="separate"/>
      </w:r>
      <w:r>
        <w:rPr>
          <w:noProof/>
        </w:rPr>
        <w:t>207</w:t>
      </w:r>
      <w:r>
        <w:rPr>
          <w:noProof/>
        </w:rPr>
        <w:fldChar w:fldCharType="end"/>
      </w:r>
    </w:p>
    <w:p w14:paraId="2BF519D8" w14:textId="0CB6894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T301 (Map Group To Bearer) expired</w:t>
      </w:r>
      <w:r>
        <w:rPr>
          <w:noProof/>
        </w:rPr>
        <w:tab/>
      </w:r>
      <w:r>
        <w:rPr>
          <w:noProof/>
        </w:rPr>
        <w:fldChar w:fldCharType="begin" w:fldLock="1"/>
      </w:r>
      <w:r>
        <w:rPr>
          <w:noProof/>
        </w:rPr>
        <w:instrText xml:space="preserve"> PAGEREF _Toc171690656 \h </w:instrText>
      </w:r>
      <w:r>
        <w:rPr>
          <w:noProof/>
        </w:rPr>
      </w:r>
      <w:r>
        <w:rPr>
          <w:noProof/>
        </w:rPr>
        <w:fldChar w:fldCharType="separate"/>
      </w:r>
      <w:r>
        <w:rPr>
          <w:noProof/>
        </w:rPr>
        <w:t>208</w:t>
      </w:r>
      <w:r>
        <w:rPr>
          <w:noProof/>
        </w:rPr>
        <w:fldChar w:fldCharType="end"/>
      </w:r>
    </w:p>
    <w:p w14:paraId="74ED2D9C" w14:textId="3CCAF02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T302 (Unmap Group To Bearer) expired</w:t>
      </w:r>
      <w:r>
        <w:rPr>
          <w:noProof/>
        </w:rPr>
        <w:tab/>
      </w:r>
      <w:r>
        <w:rPr>
          <w:noProof/>
        </w:rPr>
        <w:fldChar w:fldCharType="begin" w:fldLock="1"/>
      </w:r>
      <w:r>
        <w:rPr>
          <w:noProof/>
        </w:rPr>
        <w:instrText xml:space="preserve"> PAGEREF _Toc171690657 \h </w:instrText>
      </w:r>
      <w:r>
        <w:rPr>
          <w:noProof/>
        </w:rPr>
      </w:r>
      <w:r>
        <w:rPr>
          <w:noProof/>
        </w:rPr>
        <w:fldChar w:fldCharType="separate"/>
      </w:r>
      <w:r>
        <w:rPr>
          <w:noProof/>
        </w:rPr>
        <w:t>208</w:t>
      </w:r>
      <w:r>
        <w:rPr>
          <w:noProof/>
        </w:rPr>
        <w:fldChar w:fldCharType="end"/>
      </w:r>
    </w:p>
    <w:p w14:paraId="49FBB813" w14:textId="4227CD1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Timer T302 (Unmap Group To Bearer) expired Nth time</w:t>
      </w:r>
      <w:r>
        <w:rPr>
          <w:noProof/>
        </w:rPr>
        <w:tab/>
      </w:r>
      <w:r>
        <w:rPr>
          <w:noProof/>
        </w:rPr>
        <w:fldChar w:fldCharType="begin" w:fldLock="1"/>
      </w:r>
      <w:r>
        <w:rPr>
          <w:noProof/>
        </w:rPr>
        <w:instrText xml:space="preserve"> PAGEREF _Toc171690658 \h </w:instrText>
      </w:r>
      <w:r>
        <w:rPr>
          <w:noProof/>
        </w:rPr>
      </w:r>
      <w:r>
        <w:rPr>
          <w:noProof/>
        </w:rPr>
        <w:fldChar w:fldCharType="separate"/>
      </w:r>
      <w:r>
        <w:rPr>
          <w:noProof/>
        </w:rPr>
        <w:t>208</w:t>
      </w:r>
      <w:r>
        <w:rPr>
          <w:noProof/>
        </w:rPr>
        <w:fldChar w:fldCharType="end"/>
      </w:r>
    </w:p>
    <w:p w14:paraId="58D19B39" w14:textId="5303033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End transmission over the MBMS bearer (End transmission)</w:t>
      </w:r>
      <w:r>
        <w:rPr>
          <w:noProof/>
        </w:rPr>
        <w:tab/>
      </w:r>
      <w:r>
        <w:rPr>
          <w:noProof/>
        </w:rPr>
        <w:fldChar w:fldCharType="begin" w:fldLock="1"/>
      </w:r>
      <w:r>
        <w:rPr>
          <w:noProof/>
        </w:rPr>
        <w:instrText xml:space="preserve"> PAGEREF _Toc171690659 \h </w:instrText>
      </w:r>
      <w:r>
        <w:rPr>
          <w:noProof/>
        </w:rPr>
      </w:r>
      <w:r>
        <w:rPr>
          <w:noProof/>
        </w:rPr>
        <w:fldChar w:fldCharType="separate"/>
      </w:r>
      <w:r>
        <w:rPr>
          <w:noProof/>
        </w:rPr>
        <w:t>208</w:t>
      </w:r>
      <w:r>
        <w:rPr>
          <w:noProof/>
        </w:rPr>
        <w:fldChar w:fldCharType="end"/>
      </w:r>
    </w:p>
    <w:p w14:paraId="7C3CD03E" w14:textId="549CADA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_Toc171690660 \h </w:instrText>
      </w:r>
      <w:r>
        <w:rPr>
          <w:noProof/>
        </w:rPr>
      </w:r>
      <w:r>
        <w:rPr>
          <w:noProof/>
        </w:rPr>
        <w:fldChar w:fldCharType="separate"/>
      </w:r>
      <w:r>
        <w:rPr>
          <w:noProof/>
        </w:rPr>
        <w:t>209</w:t>
      </w:r>
      <w:r>
        <w:rPr>
          <w:noProof/>
        </w:rPr>
        <w:fldChar w:fldCharType="end"/>
      </w:r>
    </w:p>
    <w:p w14:paraId="440DC200" w14:textId="2BBCAB9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10.2.3.13</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_Toc171690661 \h </w:instrText>
      </w:r>
      <w:r>
        <w:rPr>
          <w:noProof/>
        </w:rPr>
      </w:r>
      <w:r>
        <w:rPr>
          <w:noProof/>
        </w:rPr>
        <w:fldChar w:fldCharType="separate"/>
      </w:r>
      <w:r>
        <w:rPr>
          <w:noProof/>
        </w:rPr>
        <w:t>209</w:t>
      </w:r>
      <w:r>
        <w:rPr>
          <w:noProof/>
        </w:rPr>
        <w:fldChar w:fldCharType="end"/>
      </w:r>
    </w:p>
    <w:p w14:paraId="5ED84DFE" w14:textId="5EA112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MCVideo client</w:t>
      </w:r>
      <w:r>
        <w:rPr>
          <w:noProof/>
        </w:rPr>
        <w:tab/>
      </w:r>
      <w:r>
        <w:rPr>
          <w:noProof/>
        </w:rPr>
        <w:fldChar w:fldCharType="begin" w:fldLock="1"/>
      </w:r>
      <w:r>
        <w:rPr>
          <w:noProof/>
        </w:rPr>
        <w:instrText xml:space="preserve"> PAGEREF _Toc171690662 \h </w:instrText>
      </w:r>
      <w:r>
        <w:rPr>
          <w:noProof/>
        </w:rPr>
      </w:r>
      <w:r>
        <w:rPr>
          <w:noProof/>
        </w:rPr>
        <w:fldChar w:fldCharType="separate"/>
      </w:r>
      <w:r>
        <w:rPr>
          <w:noProof/>
        </w:rPr>
        <w:t>209</w:t>
      </w:r>
      <w:r>
        <w:rPr>
          <w:noProof/>
        </w:rPr>
        <w:fldChar w:fldCharType="end"/>
      </w:r>
    </w:p>
    <w:p w14:paraId="2B34FADE" w14:textId="2ABB355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_Toc171690663 \h </w:instrText>
      </w:r>
      <w:r>
        <w:rPr>
          <w:noProof/>
        </w:rPr>
      </w:r>
      <w:r>
        <w:rPr>
          <w:noProof/>
        </w:rPr>
        <w:fldChar w:fldCharType="separate"/>
      </w:r>
      <w:r>
        <w:rPr>
          <w:noProof/>
        </w:rPr>
        <w:t>209</w:t>
      </w:r>
      <w:r>
        <w:rPr>
          <w:noProof/>
        </w:rPr>
        <w:fldChar w:fldCharType="end"/>
      </w:r>
    </w:p>
    <w:p w14:paraId="2A88D836" w14:textId="26B7177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Transmission over a pre-activated MBMS bearer is started</w:t>
      </w:r>
      <w:r>
        <w:rPr>
          <w:noProof/>
        </w:rPr>
        <w:tab/>
      </w:r>
      <w:r>
        <w:rPr>
          <w:noProof/>
        </w:rPr>
        <w:fldChar w:fldCharType="begin" w:fldLock="1"/>
      </w:r>
      <w:r>
        <w:rPr>
          <w:noProof/>
        </w:rPr>
        <w:instrText xml:space="preserve"> PAGEREF _Toc171690664 \h </w:instrText>
      </w:r>
      <w:r>
        <w:rPr>
          <w:noProof/>
        </w:rPr>
      </w:r>
      <w:r>
        <w:rPr>
          <w:noProof/>
        </w:rPr>
        <w:fldChar w:fldCharType="separate"/>
      </w:r>
      <w:r>
        <w:rPr>
          <w:noProof/>
        </w:rPr>
        <w:t>209</w:t>
      </w:r>
      <w:r>
        <w:rPr>
          <w:noProof/>
        </w:rPr>
        <w:fldChar w:fldCharType="end"/>
      </w:r>
    </w:p>
    <w:p w14:paraId="5EDB66FB" w14:textId="131BE3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_Toc171690665 \h </w:instrText>
      </w:r>
      <w:r>
        <w:rPr>
          <w:noProof/>
        </w:rPr>
      </w:r>
      <w:r>
        <w:rPr>
          <w:noProof/>
        </w:rPr>
        <w:fldChar w:fldCharType="separate"/>
      </w:r>
      <w:r>
        <w:rPr>
          <w:noProof/>
        </w:rPr>
        <w:t>209</w:t>
      </w:r>
      <w:r>
        <w:rPr>
          <w:noProof/>
        </w:rPr>
        <w:fldChar w:fldCharType="end"/>
      </w:r>
    </w:p>
    <w:p w14:paraId="220AA372" w14:textId="0A4AEC0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Transmission ended</w:t>
      </w:r>
      <w:r>
        <w:rPr>
          <w:noProof/>
        </w:rPr>
        <w:tab/>
      </w:r>
      <w:r>
        <w:rPr>
          <w:noProof/>
        </w:rPr>
        <w:fldChar w:fldCharType="begin" w:fldLock="1"/>
      </w:r>
      <w:r>
        <w:rPr>
          <w:noProof/>
        </w:rPr>
        <w:instrText xml:space="preserve"> PAGEREF _Toc171690666 \h </w:instrText>
      </w:r>
      <w:r>
        <w:rPr>
          <w:noProof/>
        </w:rPr>
      </w:r>
      <w:r>
        <w:rPr>
          <w:noProof/>
        </w:rPr>
        <w:fldChar w:fldCharType="separate"/>
      </w:r>
      <w:r>
        <w:rPr>
          <w:noProof/>
        </w:rPr>
        <w:t>210</w:t>
      </w:r>
      <w:r>
        <w:rPr>
          <w:noProof/>
        </w:rPr>
        <w:fldChar w:fldCharType="end"/>
      </w:r>
    </w:p>
    <w:p w14:paraId="0D2D1459" w14:textId="519FF4C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_Toc171690667 \h </w:instrText>
      </w:r>
      <w:r>
        <w:rPr>
          <w:noProof/>
        </w:rPr>
      </w:r>
      <w:r>
        <w:rPr>
          <w:noProof/>
        </w:rPr>
        <w:fldChar w:fldCharType="separate"/>
      </w:r>
      <w:r>
        <w:rPr>
          <w:noProof/>
        </w:rPr>
        <w:t>210</w:t>
      </w:r>
      <w:r>
        <w:rPr>
          <w:noProof/>
        </w:rPr>
        <w:fldChar w:fldCharType="end"/>
      </w:r>
    </w:p>
    <w:p w14:paraId="15725C32" w14:textId="0F0B97E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_Toc171690668 \h </w:instrText>
      </w:r>
      <w:r>
        <w:rPr>
          <w:noProof/>
        </w:rPr>
      </w:r>
      <w:r>
        <w:rPr>
          <w:noProof/>
        </w:rPr>
        <w:fldChar w:fldCharType="separate"/>
      </w:r>
      <w:r>
        <w:rPr>
          <w:noProof/>
        </w:rPr>
        <w:t>210</w:t>
      </w:r>
      <w:r>
        <w:rPr>
          <w:noProof/>
        </w:rPr>
        <w:fldChar w:fldCharType="end"/>
      </w:r>
    </w:p>
    <w:p w14:paraId="5F47B70A" w14:textId="0BC36F7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Forward error correction</w:t>
      </w:r>
      <w:r>
        <w:rPr>
          <w:noProof/>
        </w:rPr>
        <w:tab/>
      </w:r>
      <w:r>
        <w:rPr>
          <w:noProof/>
        </w:rPr>
        <w:fldChar w:fldCharType="begin" w:fldLock="1"/>
      </w:r>
      <w:r>
        <w:rPr>
          <w:noProof/>
        </w:rPr>
        <w:instrText xml:space="preserve"> PAGEREF _Toc171690669 \h </w:instrText>
      </w:r>
      <w:r>
        <w:rPr>
          <w:noProof/>
        </w:rPr>
      </w:r>
      <w:r>
        <w:rPr>
          <w:noProof/>
        </w:rPr>
        <w:fldChar w:fldCharType="separate"/>
      </w:r>
      <w:r>
        <w:rPr>
          <w:noProof/>
        </w:rPr>
        <w:t>210</w:t>
      </w:r>
      <w:r>
        <w:rPr>
          <w:noProof/>
        </w:rPr>
        <w:fldChar w:fldCharType="end"/>
      </w:r>
    </w:p>
    <w:p w14:paraId="5D45E268" w14:textId="1D4E990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_Toc171690670 \h </w:instrText>
      </w:r>
      <w:r>
        <w:rPr>
          <w:noProof/>
        </w:rPr>
      </w:r>
      <w:r>
        <w:rPr>
          <w:noProof/>
        </w:rPr>
        <w:fldChar w:fldCharType="separate"/>
      </w:r>
      <w:r>
        <w:rPr>
          <w:noProof/>
        </w:rPr>
        <w:t>210</w:t>
      </w:r>
      <w:r>
        <w:rPr>
          <w:noProof/>
        </w:rPr>
        <w:fldChar w:fldCharType="end"/>
      </w:r>
    </w:p>
    <w:p w14:paraId="5D0B9F93" w14:textId="1D03CC1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 for FEC</w:t>
      </w:r>
      <w:r>
        <w:rPr>
          <w:noProof/>
        </w:rPr>
        <w:tab/>
      </w:r>
      <w:r>
        <w:rPr>
          <w:noProof/>
        </w:rPr>
        <w:fldChar w:fldCharType="begin" w:fldLock="1"/>
      </w:r>
      <w:r>
        <w:rPr>
          <w:noProof/>
        </w:rPr>
        <w:instrText xml:space="preserve"> PAGEREF _Toc171690671 \h </w:instrText>
      </w:r>
      <w:r>
        <w:rPr>
          <w:noProof/>
        </w:rPr>
      </w:r>
      <w:r>
        <w:rPr>
          <w:noProof/>
        </w:rPr>
        <w:fldChar w:fldCharType="separate"/>
      </w:r>
      <w:r>
        <w:rPr>
          <w:noProof/>
        </w:rPr>
        <w:t>210</w:t>
      </w:r>
      <w:r>
        <w:rPr>
          <w:noProof/>
        </w:rPr>
        <w:fldChar w:fldCharType="end"/>
      </w:r>
    </w:p>
    <w:p w14:paraId="21F5A48B" w14:textId="46397AA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MCVideo client procedure for FEC</w:t>
      </w:r>
      <w:r>
        <w:rPr>
          <w:noProof/>
        </w:rPr>
        <w:tab/>
      </w:r>
      <w:r>
        <w:rPr>
          <w:noProof/>
        </w:rPr>
        <w:fldChar w:fldCharType="begin" w:fldLock="1"/>
      </w:r>
      <w:r>
        <w:rPr>
          <w:noProof/>
        </w:rPr>
        <w:instrText xml:space="preserve"> PAGEREF _Toc171690672 \h </w:instrText>
      </w:r>
      <w:r>
        <w:rPr>
          <w:noProof/>
        </w:rPr>
      </w:r>
      <w:r>
        <w:rPr>
          <w:noProof/>
        </w:rPr>
        <w:fldChar w:fldCharType="separate"/>
      </w:r>
      <w:r>
        <w:rPr>
          <w:noProof/>
        </w:rPr>
        <w:t>210</w:t>
      </w:r>
      <w:r>
        <w:rPr>
          <w:noProof/>
        </w:rPr>
        <w:fldChar w:fldCharType="end"/>
      </w:r>
    </w:p>
    <w:p w14:paraId="67B62FAD" w14:textId="5CDB90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_Toc171690673 \h </w:instrText>
      </w:r>
      <w:r>
        <w:rPr>
          <w:noProof/>
        </w:rPr>
      </w:r>
      <w:r>
        <w:rPr>
          <w:noProof/>
        </w:rPr>
        <w:fldChar w:fldCharType="separate"/>
      </w:r>
      <w:r>
        <w:rPr>
          <w:noProof/>
        </w:rPr>
        <w:t>211</w:t>
      </w:r>
      <w:r>
        <w:rPr>
          <w:noProof/>
        </w:rPr>
        <w:fldChar w:fldCharType="end"/>
      </w:r>
    </w:p>
    <w:p w14:paraId="534FEF1E" w14:textId="0CE2805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_Toc171690674 \h </w:instrText>
      </w:r>
      <w:r>
        <w:rPr>
          <w:noProof/>
        </w:rPr>
      </w:r>
      <w:r>
        <w:rPr>
          <w:noProof/>
        </w:rPr>
        <w:fldChar w:fldCharType="separate"/>
      </w:r>
      <w:r>
        <w:rPr>
          <w:noProof/>
        </w:rPr>
        <w:t>211</w:t>
      </w:r>
      <w:r>
        <w:rPr>
          <w:noProof/>
        </w:rPr>
        <w:fldChar w:fldCharType="end"/>
      </w:r>
    </w:p>
    <w:p w14:paraId="3C95219F" w14:textId="45971108"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lang w:eastAsia="en-GB"/>
        </w:rPr>
        <w:t>10X</w:t>
      </w:r>
      <w:r>
        <w:rPr>
          <w:rFonts w:asciiTheme="minorHAnsi" w:eastAsiaTheme="minorEastAsia" w:hAnsiTheme="minorHAnsi" w:cstheme="minorBidi"/>
          <w:noProof/>
          <w:kern w:val="2"/>
          <w:szCs w:val="22"/>
          <w:lang w:eastAsia="en-GB"/>
          <w14:ligatures w14:val="standardContextual"/>
        </w:rPr>
        <w:tab/>
      </w:r>
      <w:r>
        <w:rPr>
          <w:noProof/>
          <w:lang w:eastAsia="en-GB"/>
        </w:rPr>
        <w:t>Media plane handling for MBS</w:t>
      </w:r>
      <w:r>
        <w:rPr>
          <w:noProof/>
        </w:rPr>
        <w:tab/>
      </w:r>
      <w:r>
        <w:rPr>
          <w:noProof/>
        </w:rPr>
        <w:fldChar w:fldCharType="begin" w:fldLock="1"/>
      </w:r>
      <w:r>
        <w:rPr>
          <w:noProof/>
        </w:rPr>
        <w:instrText xml:space="preserve"> PAGEREF _Toc171690675 \h </w:instrText>
      </w:r>
      <w:r>
        <w:rPr>
          <w:noProof/>
        </w:rPr>
      </w:r>
      <w:r>
        <w:rPr>
          <w:noProof/>
        </w:rPr>
        <w:fldChar w:fldCharType="separate"/>
      </w:r>
      <w:r>
        <w:rPr>
          <w:noProof/>
        </w:rPr>
        <w:t>211</w:t>
      </w:r>
      <w:r>
        <w:rPr>
          <w:noProof/>
        </w:rPr>
        <w:fldChar w:fldCharType="end"/>
      </w:r>
    </w:p>
    <w:p w14:paraId="4037B4CB" w14:textId="1A9775E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_Toc171690676 \h </w:instrText>
      </w:r>
      <w:r>
        <w:rPr>
          <w:noProof/>
        </w:rPr>
      </w:r>
      <w:r>
        <w:rPr>
          <w:noProof/>
        </w:rPr>
        <w:fldChar w:fldCharType="separate"/>
      </w:r>
      <w:r>
        <w:rPr>
          <w:noProof/>
        </w:rPr>
        <w:t>211</w:t>
      </w:r>
      <w:r>
        <w:rPr>
          <w:noProof/>
        </w:rPr>
        <w:fldChar w:fldCharType="end"/>
      </w:r>
    </w:p>
    <w:p w14:paraId="341F9608" w14:textId="2F37E5A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_Toc171690677 \h </w:instrText>
      </w:r>
      <w:r>
        <w:rPr>
          <w:noProof/>
        </w:rPr>
      </w:r>
      <w:r>
        <w:rPr>
          <w:noProof/>
        </w:rPr>
        <w:fldChar w:fldCharType="separate"/>
      </w:r>
      <w:r>
        <w:rPr>
          <w:noProof/>
        </w:rPr>
        <w:t>211</w:t>
      </w:r>
      <w:r>
        <w:rPr>
          <w:noProof/>
        </w:rPr>
        <w:fldChar w:fldCharType="end"/>
      </w:r>
    </w:p>
    <w:p w14:paraId="3ACB72EB" w14:textId="7AAB889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transmission participant</w:t>
      </w:r>
      <w:r>
        <w:rPr>
          <w:noProof/>
        </w:rPr>
        <w:tab/>
      </w:r>
      <w:r>
        <w:rPr>
          <w:noProof/>
        </w:rPr>
        <w:fldChar w:fldCharType="begin" w:fldLock="1"/>
      </w:r>
      <w:r>
        <w:rPr>
          <w:noProof/>
        </w:rPr>
        <w:instrText xml:space="preserve"> PAGEREF _Toc171690678 \h </w:instrText>
      </w:r>
      <w:r>
        <w:rPr>
          <w:noProof/>
        </w:rPr>
      </w:r>
      <w:r>
        <w:rPr>
          <w:noProof/>
        </w:rPr>
        <w:fldChar w:fldCharType="separate"/>
      </w:r>
      <w:r>
        <w:rPr>
          <w:noProof/>
        </w:rPr>
        <w:t>211</w:t>
      </w:r>
      <w:r>
        <w:rPr>
          <w:noProof/>
        </w:rPr>
        <w:fldChar w:fldCharType="end"/>
      </w:r>
    </w:p>
    <w:p w14:paraId="2A047C30" w14:textId="5DA57CB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transmission participant</w:t>
      </w:r>
      <w:r>
        <w:rPr>
          <w:noProof/>
        </w:rPr>
        <w:tab/>
      </w:r>
      <w:r>
        <w:rPr>
          <w:noProof/>
        </w:rPr>
        <w:fldChar w:fldCharType="begin" w:fldLock="1"/>
      </w:r>
      <w:r>
        <w:rPr>
          <w:noProof/>
        </w:rPr>
        <w:instrText xml:space="preserve"> PAGEREF _Toc171690679 \h </w:instrText>
      </w:r>
      <w:r>
        <w:rPr>
          <w:noProof/>
        </w:rPr>
      </w:r>
      <w:r>
        <w:rPr>
          <w:noProof/>
        </w:rPr>
        <w:fldChar w:fldCharType="separate"/>
      </w:r>
      <w:r>
        <w:rPr>
          <w:noProof/>
        </w:rPr>
        <w:t>214</w:t>
      </w:r>
      <w:r>
        <w:rPr>
          <w:noProof/>
        </w:rPr>
        <w:fldChar w:fldCharType="end"/>
      </w:r>
    </w:p>
    <w:p w14:paraId="091CF69D" w14:textId="2D3375C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transmission control server</w:t>
      </w:r>
      <w:r>
        <w:rPr>
          <w:noProof/>
        </w:rPr>
        <w:tab/>
      </w:r>
      <w:r>
        <w:rPr>
          <w:noProof/>
        </w:rPr>
        <w:fldChar w:fldCharType="begin" w:fldLock="1"/>
      </w:r>
      <w:r>
        <w:rPr>
          <w:noProof/>
        </w:rPr>
        <w:instrText xml:space="preserve"> PAGEREF _Toc171690680 \h </w:instrText>
      </w:r>
      <w:r>
        <w:rPr>
          <w:noProof/>
        </w:rPr>
      </w:r>
      <w:r>
        <w:rPr>
          <w:noProof/>
        </w:rPr>
        <w:fldChar w:fldCharType="separate"/>
      </w:r>
      <w:r>
        <w:rPr>
          <w:noProof/>
        </w:rPr>
        <w:t>217</w:t>
      </w:r>
      <w:r>
        <w:rPr>
          <w:noProof/>
        </w:rPr>
        <w:fldChar w:fldCharType="end"/>
      </w:r>
    </w:p>
    <w:p w14:paraId="372D88DA" w14:textId="29C6003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MCVideo function</w:t>
      </w:r>
      <w:r>
        <w:rPr>
          <w:noProof/>
        </w:rPr>
        <w:tab/>
      </w:r>
      <w:r>
        <w:rPr>
          <w:noProof/>
        </w:rPr>
        <w:fldChar w:fldCharType="begin" w:fldLock="1"/>
      </w:r>
      <w:r>
        <w:rPr>
          <w:noProof/>
        </w:rPr>
        <w:instrText xml:space="preserve"> PAGEREF _Toc171690681 \h </w:instrText>
      </w:r>
      <w:r>
        <w:rPr>
          <w:noProof/>
        </w:rPr>
      </w:r>
      <w:r>
        <w:rPr>
          <w:noProof/>
        </w:rPr>
        <w:fldChar w:fldCharType="separate"/>
      </w:r>
      <w:r>
        <w:rPr>
          <w:noProof/>
        </w:rPr>
        <w:t>220</w:t>
      </w:r>
      <w:r>
        <w:rPr>
          <w:noProof/>
        </w:rPr>
        <w:fldChar w:fldCharType="end"/>
      </w:r>
    </w:p>
    <w:p w14:paraId="68E7E64A" w14:textId="4155B5C4"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_Toc171690682 \h </w:instrText>
      </w:r>
      <w:r>
        <w:rPr>
          <w:noProof/>
        </w:rPr>
      </w:r>
      <w:r>
        <w:rPr>
          <w:noProof/>
        </w:rPr>
        <w:fldChar w:fldCharType="separate"/>
      </w:r>
      <w:r>
        <w:rPr>
          <w:noProof/>
        </w:rPr>
        <w:t>221</w:t>
      </w:r>
      <w:r>
        <w:rPr>
          <w:noProof/>
        </w:rPr>
        <w:fldChar w:fldCharType="end"/>
      </w:r>
    </w:p>
    <w:p w14:paraId="237A8F95" w14:textId="3125687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transmission participant</w:t>
      </w:r>
      <w:r>
        <w:rPr>
          <w:noProof/>
        </w:rPr>
        <w:tab/>
      </w:r>
      <w:r>
        <w:rPr>
          <w:noProof/>
        </w:rPr>
        <w:fldChar w:fldCharType="begin" w:fldLock="1"/>
      </w:r>
      <w:r>
        <w:rPr>
          <w:noProof/>
        </w:rPr>
        <w:instrText xml:space="preserve"> PAGEREF _Toc171690683 \h </w:instrText>
      </w:r>
      <w:r>
        <w:rPr>
          <w:noProof/>
        </w:rPr>
      </w:r>
      <w:r>
        <w:rPr>
          <w:noProof/>
        </w:rPr>
        <w:fldChar w:fldCharType="separate"/>
      </w:r>
      <w:r>
        <w:rPr>
          <w:noProof/>
        </w:rPr>
        <w:t>221</w:t>
      </w:r>
      <w:r>
        <w:rPr>
          <w:noProof/>
        </w:rPr>
        <w:fldChar w:fldCharType="end"/>
      </w:r>
    </w:p>
    <w:p w14:paraId="2FE313C8" w14:textId="33C448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transmission participant</w:t>
      </w:r>
      <w:r>
        <w:rPr>
          <w:noProof/>
        </w:rPr>
        <w:tab/>
      </w:r>
      <w:r>
        <w:rPr>
          <w:noProof/>
        </w:rPr>
        <w:fldChar w:fldCharType="begin" w:fldLock="1"/>
      </w:r>
      <w:r>
        <w:rPr>
          <w:noProof/>
        </w:rPr>
        <w:instrText xml:space="preserve"> PAGEREF _Toc171690684 \h </w:instrText>
      </w:r>
      <w:r>
        <w:rPr>
          <w:noProof/>
        </w:rPr>
      </w:r>
      <w:r>
        <w:rPr>
          <w:noProof/>
        </w:rPr>
        <w:fldChar w:fldCharType="separate"/>
      </w:r>
      <w:r>
        <w:rPr>
          <w:noProof/>
        </w:rPr>
        <w:t>222</w:t>
      </w:r>
      <w:r>
        <w:rPr>
          <w:noProof/>
        </w:rPr>
        <w:fldChar w:fldCharType="end"/>
      </w:r>
    </w:p>
    <w:p w14:paraId="357AB287" w14:textId="05D6B40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MCVideo function</w:t>
      </w:r>
      <w:r>
        <w:rPr>
          <w:noProof/>
        </w:rPr>
        <w:tab/>
      </w:r>
      <w:r>
        <w:rPr>
          <w:noProof/>
        </w:rPr>
        <w:fldChar w:fldCharType="begin" w:fldLock="1"/>
      </w:r>
      <w:r>
        <w:rPr>
          <w:noProof/>
        </w:rPr>
        <w:instrText xml:space="preserve"> PAGEREF _Toc171690685 \h </w:instrText>
      </w:r>
      <w:r>
        <w:rPr>
          <w:noProof/>
        </w:rPr>
      </w:r>
      <w:r>
        <w:rPr>
          <w:noProof/>
        </w:rPr>
        <w:fldChar w:fldCharType="separate"/>
      </w:r>
      <w:r>
        <w:rPr>
          <w:noProof/>
        </w:rPr>
        <w:t>222</w:t>
      </w:r>
      <w:r>
        <w:rPr>
          <w:noProof/>
        </w:rPr>
        <w:fldChar w:fldCharType="end"/>
      </w:r>
    </w:p>
    <w:p w14:paraId="3F1FBAD6" w14:textId="755C03B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MCVideo function</w:t>
      </w:r>
      <w:r>
        <w:rPr>
          <w:noProof/>
        </w:rPr>
        <w:tab/>
      </w:r>
      <w:r>
        <w:rPr>
          <w:noProof/>
        </w:rPr>
        <w:fldChar w:fldCharType="begin" w:fldLock="1"/>
      </w:r>
      <w:r>
        <w:rPr>
          <w:noProof/>
        </w:rPr>
        <w:instrText xml:space="preserve"> PAGEREF _Toc171690686 \h </w:instrText>
      </w:r>
      <w:r>
        <w:rPr>
          <w:noProof/>
        </w:rPr>
      </w:r>
      <w:r>
        <w:rPr>
          <w:noProof/>
        </w:rPr>
        <w:fldChar w:fldCharType="separate"/>
      </w:r>
      <w:r>
        <w:rPr>
          <w:noProof/>
        </w:rPr>
        <w:t>223</w:t>
      </w:r>
      <w:r>
        <w:rPr>
          <w:noProof/>
        </w:rPr>
        <w:fldChar w:fldCharType="end"/>
      </w:r>
    </w:p>
    <w:p w14:paraId="3F4F7CC2" w14:textId="2059242C"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_Toc171690687 \h </w:instrText>
      </w:r>
      <w:r>
        <w:rPr>
          <w:noProof/>
        </w:rPr>
      </w:r>
      <w:r>
        <w:rPr>
          <w:noProof/>
        </w:rPr>
        <w:fldChar w:fldCharType="separate"/>
      </w:r>
      <w:r>
        <w:rPr>
          <w:noProof/>
        </w:rPr>
        <w:t>224</w:t>
      </w:r>
      <w:r>
        <w:rPr>
          <w:noProof/>
        </w:rPr>
        <w:fldChar w:fldCharType="end"/>
      </w:r>
    </w:p>
    <w:p w14:paraId="6771F039" w14:textId="3790F932"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_Toc171690688 \h </w:instrText>
      </w:r>
      <w:r>
        <w:rPr>
          <w:noProof/>
        </w:rPr>
      </w:r>
      <w:r>
        <w:rPr>
          <w:noProof/>
        </w:rPr>
        <w:fldChar w:fldCharType="separate"/>
      </w:r>
      <w:r>
        <w:rPr>
          <w:noProof/>
        </w:rPr>
        <w:t>224</w:t>
      </w:r>
      <w:r>
        <w:rPr>
          <w:noProof/>
        </w:rPr>
        <w:fldChar w:fldCharType="end"/>
      </w:r>
    </w:p>
    <w:p w14:paraId="19199B11" w14:textId="0ACAC7E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_Toc171690689 \h </w:instrText>
      </w:r>
      <w:r>
        <w:rPr>
          <w:noProof/>
        </w:rPr>
      </w:r>
      <w:r>
        <w:rPr>
          <w:noProof/>
        </w:rPr>
        <w:fldChar w:fldCharType="separate"/>
      </w:r>
      <w:r>
        <w:rPr>
          <w:noProof/>
        </w:rPr>
        <w:t>224</w:t>
      </w:r>
      <w:r>
        <w:rPr>
          <w:noProof/>
        </w:rPr>
        <w:fldChar w:fldCharType="end"/>
      </w:r>
    </w:p>
    <w:p w14:paraId="065EA549" w14:textId="00F0AD3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MCVideo</w:t>
      </w:r>
      <w:r>
        <w:rPr>
          <w:noProof/>
        </w:rPr>
        <w:tab/>
      </w:r>
      <w:r>
        <w:rPr>
          <w:noProof/>
        </w:rPr>
        <w:fldChar w:fldCharType="begin" w:fldLock="1"/>
      </w:r>
      <w:r>
        <w:rPr>
          <w:noProof/>
        </w:rPr>
        <w:instrText xml:space="preserve"> PAGEREF _Toc171690690 \h </w:instrText>
      </w:r>
      <w:r>
        <w:rPr>
          <w:noProof/>
        </w:rPr>
      </w:r>
      <w:r>
        <w:rPr>
          <w:noProof/>
        </w:rPr>
        <w:fldChar w:fldCharType="separate"/>
      </w:r>
      <w:r>
        <w:rPr>
          <w:noProof/>
        </w:rPr>
        <w:t>224</w:t>
      </w:r>
      <w:r>
        <w:rPr>
          <w:noProof/>
        </w:rPr>
        <w:fldChar w:fldCharType="end"/>
      </w:r>
    </w:p>
    <w:p w14:paraId="77F78748" w14:textId="367C9ED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_Toc171690691 \h </w:instrText>
      </w:r>
      <w:r>
        <w:rPr>
          <w:noProof/>
        </w:rPr>
      </w:r>
      <w:r>
        <w:rPr>
          <w:noProof/>
        </w:rPr>
        <w:fldChar w:fldCharType="separate"/>
      </w:r>
      <w:r>
        <w:rPr>
          <w:noProof/>
        </w:rPr>
        <w:t>224</w:t>
      </w:r>
      <w:r>
        <w:rPr>
          <w:noProof/>
        </w:rPr>
        <w:fldChar w:fldCharType="end"/>
      </w:r>
    </w:p>
    <w:p w14:paraId="6E0DC3F9" w14:textId="4312524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_Toc171690692 \h </w:instrText>
      </w:r>
      <w:r>
        <w:rPr>
          <w:noProof/>
        </w:rPr>
      </w:r>
      <w:r>
        <w:rPr>
          <w:noProof/>
        </w:rPr>
        <w:fldChar w:fldCharType="separate"/>
      </w:r>
      <w:r>
        <w:rPr>
          <w:noProof/>
        </w:rPr>
        <w:t>224</w:t>
      </w:r>
      <w:r>
        <w:rPr>
          <w:noProof/>
        </w:rPr>
        <w:fldChar w:fldCharType="end"/>
      </w:r>
    </w:p>
    <w:p w14:paraId="21241A2D" w14:textId="7966443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_Toc171690693 \h </w:instrText>
      </w:r>
      <w:r>
        <w:rPr>
          <w:noProof/>
        </w:rPr>
      </w:r>
      <w:r>
        <w:rPr>
          <w:noProof/>
        </w:rPr>
        <w:fldChar w:fldCharType="separate"/>
      </w:r>
      <w:r>
        <w:rPr>
          <w:noProof/>
        </w:rPr>
        <w:t>225</w:t>
      </w:r>
      <w:r>
        <w:rPr>
          <w:noProof/>
        </w:rPr>
        <w:fldChar w:fldCharType="end"/>
      </w:r>
    </w:p>
    <w:p w14:paraId="010CE76D" w14:textId="3C3AF5D4"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lang w:eastAsia="zh-CN"/>
        </w:rPr>
        <w:t>Media plane security</w:t>
      </w:r>
      <w:r>
        <w:rPr>
          <w:noProof/>
        </w:rPr>
        <w:tab/>
      </w:r>
      <w:r>
        <w:rPr>
          <w:noProof/>
        </w:rPr>
        <w:fldChar w:fldCharType="begin" w:fldLock="1"/>
      </w:r>
      <w:r>
        <w:rPr>
          <w:noProof/>
        </w:rPr>
        <w:instrText xml:space="preserve"> PAGEREF _Toc171690694 \h </w:instrText>
      </w:r>
      <w:r>
        <w:rPr>
          <w:noProof/>
        </w:rPr>
      </w:r>
      <w:r>
        <w:rPr>
          <w:noProof/>
        </w:rPr>
        <w:fldChar w:fldCharType="separate"/>
      </w:r>
      <w:r>
        <w:rPr>
          <w:noProof/>
        </w:rPr>
        <w:t>226</w:t>
      </w:r>
      <w:r>
        <w:rPr>
          <w:noProof/>
        </w:rPr>
        <w:fldChar w:fldCharType="end"/>
      </w:r>
    </w:p>
    <w:p w14:paraId="6716E11D" w14:textId="0EE79E3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_Toc171690695 \h </w:instrText>
      </w:r>
      <w:r>
        <w:rPr>
          <w:noProof/>
        </w:rPr>
      </w:r>
      <w:r>
        <w:rPr>
          <w:noProof/>
        </w:rPr>
        <w:fldChar w:fldCharType="separate"/>
      </w:r>
      <w:r>
        <w:rPr>
          <w:noProof/>
        </w:rPr>
        <w:t>226</w:t>
      </w:r>
      <w:r>
        <w:rPr>
          <w:noProof/>
        </w:rPr>
        <w:fldChar w:fldCharType="end"/>
      </w:r>
    </w:p>
    <w:p w14:paraId="73C70F4B" w14:textId="6CB7808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Derivation of SRTP/SRTCP master keys</w:t>
      </w:r>
      <w:r>
        <w:rPr>
          <w:noProof/>
        </w:rPr>
        <w:tab/>
      </w:r>
      <w:r>
        <w:rPr>
          <w:noProof/>
        </w:rPr>
        <w:fldChar w:fldCharType="begin" w:fldLock="1"/>
      </w:r>
      <w:r>
        <w:rPr>
          <w:noProof/>
        </w:rPr>
        <w:instrText xml:space="preserve"> PAGEREF _Toc171690696 \h </w:instrText>
      </w:r>
      <w:r>
        <w:rPr>
          <w:noProof/>
        </w:rPr>
      </w:r>
      <w:r>
        <w:rPr>
          <w:noProof/>
        </w:rPr>
        <w:fldChar w:fldCharType="separate"/>
      </w:r>
      <w:r>
        <w:rPr>
          <w:noProof/>
        </w:rPr>
        <w:t>228</w:t>
      </w:r>
      <w:r>
        <w:rPr>
          <w:noProof/>
        </w:rPr>
        <w:fldChar w:fldCharType="end"/>
      </w:r>
    </w:p>
    <w:p w14:paraId="36A29BEB" w14:textId="12B3664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_Toc171690697 \h </w:instrText>
      </w:r>
      <w:r>
        <w:rPr>
          <w:noProof/>
        </w:rPr>
      </w:r>
      <w:r>
        <w:rPr>
          <w:noProof/>
        </w:rPr>
        <w:fldChar w:fldCharType="separate"/>
      </w:r>
      <w:r>
        <w:rPr>
          <w:noProof/>
        </w:rPr>
        <w:t>228</w:t>
      </w:r>
      <w:r>
        <w:rPr>
          <w:noProof/>
        </w:rPr>
        <w:fldChar w:fldCharType="end"/>
      </w:r>
    </w:p>
    <w:p w14:paraId="174460F6" w14:textId="424F9E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_Toc171690698 \h </w:instrText>
      </w:r>
      <w:r>
        <w:rPr>
          <w:noProof/>
        </w:rPr>
      </w:r>
      <w:r>
        <w:rPr>
          <w:noProof/>
        </w:rPr>
        <w:fldChar w:fldCharType="separate"/>
      </w:r>
      <w:r>
        <w:rPr>
          <w:noProof/>
        </w:rPr>
        <w:t>228</w:t>
      </w:r>
      <w:r>
        <w:rPr>
          <w:noProof/>
        </w:rPr>
        <w:fldChar w:fldCharType="end"/>
      </w:r>
    </w:p>
    <w:p w14:paraId="354887FF" w14:textId="5D3108C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MCVideo function</w:t>
      </w:r>
      <w:r>
        <w:rPr>
          <w:noProof/>
        </w:rPr>
        <w:tab/>
      </w:r>
      <w:r>
        <w:rPr>
          <w:noProof/>
        </w:rPr>
        <w:fldChar w:fldCharType="begin" w:fldLock="1"/>
      </w:r>
      <w:r>
        <w:rPr>
          <w:noProof/>
        </w:rPr>
        <w:instrText xml:space="preserve"> PAGEREF _Toc171690699 \h </w:instrText>
      </w:r>
      <w:r>
        <w:rPr>
          <w:noProof/>
        </w:rPr>
      </w:r>
      <w:r>
        <w:rPr>
          <w:noProof/>
        </w:rPr>
        <w:fldChar w:fldCharType="separate"/>
      </w:r>
      <w:r>
        <w:rPr>
          <w:noProof/>
        </w:rPr>
        <w:t>228</w:t>
      </w:r>
      <w:r>
        <w:rPr>
          <w:noProof/>
        </w:rPr>
        <w:fldChar w:fldCharType="end"/>
      </w:r>
    </w:p>
    <w:p w14:paraId="3A96182E" w14:textId="73B3232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MCVideo client</w:t>
      </w:r>
      <w:r>
        <w:rPr>
          <w:noProof/>
        </w:rPr>
        <w:tab/>
      </w:r>
      <w:r>
        <w:rPr>
          <w:noProof/>
        </w:rPr>
        <w:fldChar w:fldCharType="begin" w:fldLock="1"/>
      </w:r>
      <w:r>
        <w:rPr>
          <w:noProof/>
        </w:rPr>
        <w:instrText xml:space="preserve"> PAGEREF _Toc171690700 \h </w:instrText>
      </w:r>
      <w:r>
        <w:rPr>
          <w:noProof/>
        </w:rPr>
      </w:r>
      <w:r>
        <w:rPr>
          <w:noProof/>
        </w:rPr>
        <w:fldChar w:fldCharType="separate"/>
      </w:r>
      <w:r>
        <w:rPr>
          <w:noProof/>
        </w:rPr>
        <w:t>229</w:t>
      </w:r>
      <w:r>
        <w:rPr>
          <w:noProof/>
        </w:rPr>
        <w:fldChar w:fldCharType="end"/>
      </w:r>
    </w:p>
    <w:p w14:paraId="2B2A6EAF" w14:textId="098F579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MCVideo function</w:t>
      </w:r>
      <w:r>
        <w:rPr>
          <w:noProof/>
        </w:rPr>
        <w:tab/>
      </w:r>
      <w:r>
        <w:rPr>
          <w:noProof/>
        </w:rPr>
        <w:fldChar w:fldCharType="begin" w:fldLock="1"/>
      </w:r>
      <w:r>
        <w:rPr>
          <w:noProof/>
        </w:rPr>
        <w:instrText xml:space="preserve"> PAGEREF _Toc171690701 \h </w:instrText>
      </w:r>
      <w:r>
        <w:rPr>
          <w:noProof/>
        </w:rPr>
      </w:r>
      <w:r>
        <w:rPr>
          <w:noProof/>
        </w:rPr>
        <w:fldChar w:fldCharType="separate"/>
      </w:r>
      <w:r>
        <w:rPr>
          <w:noProof/>
        </w:rPr>
        <w:t>233</w:t>
      </w:r>
      <w:r>
        <w:rPr>
          <w:noProof/>
        </w:rPr>
        <w:fldChar w:fldCharType="end"/>
      </w:r>
    </w:p>
    <w:p w14:paraId="15E4FE7A" w14:textId="746A451E"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_Toc171690702 \h </w:instrText>
      </w:r>
      <w:r>
        <w:rPr>
          <w:noProof/>
        </w:rPr>
      </w:r>
      <w:r>
        <w:rPr>
          <w:noProof/>
        </w:rPr>
        <w:fldChar w:fldCharType="separate"/>
      </w:r>
      <w:r>
        <w:rPr>
          <w:noProof/>
        </w:rPr>
        <w:t>235</w:t>
      </w:r>
      <w:r>
        <w:rPr>
          <w:noProof/>
        </w:rPr>
        <w:fldChar w:fldCharType="end"/>
      </w:r>
    </w:p>
    <w:p w14:paraId="0D034C11" w14:textId="3240F96D"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_Toc171690703 \h </w:instrText>
      </w:r>
      <w:r>
        <w:rPr>
          <w:noProof/>
        </w:rPr>
      </w:r>
      <w:r>
        <w:rPr>
          <w:noProof/>
        </w:rPr>
        <w:fldChar w:fldCharType="separate"/>
      </w:r>
      <w:r>
        <w:rPr>
          <w:noProof/>
        </w:rPr>
        <w:t>235</w:t>
      </w:r>
      <w:r>
        <w:rPr>
          <w:noProof/>
        </w:rPr>
        <w:fldChar w:fldCharType="end"/>
      </w:r>
    </w:p>
    <w:p w14:paraId="5289CF10" w14:textId="6EAB727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_Toc171690704 \h </w:instrText>
      </w:r>
      <w:r>
        <w:rPr>
          <w:noProof/>
        </w:rPr>
      </w:r>
      <w:r>
        <w:rPr>
          <w:noProof/>
        </w:rPr>
        <w:fldChar w:fldCharType="separate"/>
      </w:r>
      <w:r>
        <w:rPr>
          <w:noProof/>
        </w:rPr>
        <w:t>235</w:t>
      </w:r>
      <w:r>
        <w:rPr>
          <w:noProof/>
        </w:rPr>
        <w:fldChar w:fldCharType="end"/>
      </w:r>
    </w:p>
    <w:p w14:paraId="0BD97D12" w14:textId="635B8D8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_Toc171690705 \h </w:instrText>
      </w:r>
      <w:r>
        <w:rPr>
          <w:noProof/>
        </w:rPr>
      </w:r>
      <w:r>
        <w:rPr>
          <w:noProof/>
        </w:rPr>
        <w:fldChar w:fldCharType="separate"/>
      </w:r>
      <w:r>
        <w:rPr>
          <w:noProof/>
        </w:rPr>
        <w:t>235</w:t>
      </w:r>
      <w:r>
        <w:rPr>
          <w:noProof/>
        </w:rPr>
        <w:fldChar w:fldCharType="end"/>
      </w:r>
    </w:p>
    <w:p w14:paraId="319FD05D" w14:textId="3B57068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_Toc171690706 \h </w:instrText>
      </w:r>
      <w:r>
        <w:rPr>
          <w:noProof/>
        </w:rPr>
      </w:r>
      <w:r>
        <w:rPr>
          <w:noProof/>
        </w:rPr>
        <w:fldChar w:fldCharType="separate"/>
      </w:r>
      <w:r>
        <w:rPr>
          <w:noProof/>
        </w:rPr>
        <w:t>235</w:t>
      </w:r>
      <w:r>
        <w:rPr>
          <w:noProof/>
        </w:rPr>
        <w:fldChar w:fldCharType="end"/>
      </w:r>
    </w:p>
    <w:p w14:paraId="5B095BCC" w14:textId="6B79C39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_Toc171690707 \h </w:instrText>
      </w:r>
      <w:r>
        <w:rPr>
          <w:noProof/>
        </w:rPr>
      </w:r>
      <w:r>
        <w:rPr>
          <w:noProof/>
        </w:rPr>
        <w:fldChar w:fldCharType="separate"/>
      </w:r>
      <w:r>
        <w:rPr>
          <w:noProof/>
        </w:rPr>
        <w:t>235</w:t>
      </w:r>
      <w:r>
        <w:rPr>
          <w:noProof/>
        </w:rPr>
        <w:fldChar w:fldCharType="end"/>
      </w:r>
    </w:p>
    <w:p w14:paraId="11137D0D" w14:textId="0E5BD46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_Toc171690708 \h </w:instrText>
      </w:r>
      <w:r>
        <w:rPr>
          <w:noProof/>
        </w:rPr>
      </w:r>
      <w:r>
        <w:rPr>
          <w:noProof/>
        </w:rPr>
        <w:fldChar w:fldCharType="separate"/>
      </w:r>
      <w:r>
        <w:rPr>
          <w:noProof/>
        </w:rPr>
        <w:t>235</w:t>
      </w:r>
      <w:r>
        <w:rPr>
          <w:noProof/>
        </w:rPr>
        <w:fldChar w:fldCharType="end"/>
      </w:r>
    </w:p>
    <w:p w14:paraId="33B10A54" w14:textId="68AA5FA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_Toc171690709 \h </w:instrText>
      </w:r>
      <w:r>
        <w:rPr>
          <w:noProof/>
        </w:rPr>
      </w:r>
      <w:r>
        <w:rPr>
          <w:noProof/>
        </w:rPr>
        <w:fldChar w:fldCharType="separate"/>
      </w:r>
      <w:r>
        <w:rPr>
          <w:noProof/>
        </w:rPr>
        <w:t>235</w:t>
      </w:r>
      <w:r>
        <w:rPr>
          <w:noProof/>
        </w:rPr>
        <w:fldChar w:fldCharType="end"/>
      </w:r>
    </w:p>
    <w:p w14:paraId="29E6119B" w14:textId="059D71A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"mc_reception_priority" fmtp attribute</w:t>
      </w:r>
      <w:r>
        <w:rPr>
          <w:noProof/>
        </w:rPr>
        <w:tab/>
      </w:r>
      <w:r>
        <w:rPr>
          <w:noProof/>
        </w:rPr>
        <w:fldChar w:fldCharType="begin" w:fldLock="1"/>
      </w:r>
      <w:r>
        <w:rPr>
          <w:noProof/>
        </w:rPr>
        <w:instrText xml:space="preserve"> PAGEREF _Toc171690710 \h </w:instrText>
      </w:r>
      <w:r>
        <w:rPr>
          <w:noProof/>
        </w:rPr>
      </w:r>
      <w:r>
        <w:rPr>
          <w:noProof/>
        </w:rPr>
        <w:fldChar w:fldCharType="separate"/>
      </w:r>
      <w:r>
        <w:rPr>
          <w:noProof/>
        </w:rPr>
        <w:t>236</w:t>
      </w:r>
      <w:r>
        <w:rPr>
          <w:noProof/>
        </w:rPr>
        <w:fldChar w:fldCharType="end"/>
      </w:r>
    </w:p>
    <w:p w14:paraId="7A3E4005" w14:textId="48AC1D0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14.2.7</w:t>
      </w:r>
      <w:r>
        <w:rPr>
          <w:rFonts w:asciiTheme="minorHAnsi" w:eastAsiaTheme="minorEastAsia" w:hAnsiTheme="minorHAnsi" w:cstheme="minorBidi"/>
          <w:noProof/>
          <w:kern w:val="2"/>
          <w:sz w:val="22"/>
          <w:szCs w:val="22"/>
          <w:lang w:eastAsia="en-GB"/>
          <w14:ligatures w14:val="standardContextual"/>
        </w:rPr>
        <w:tab/>
      </w:r>
      <w:r>
        <w:rPr>
          <w:noProof/>
        </w:rPr>
        <w:t>"mc_transmission_ssrc" fmtp attribute</w:t>
      </w:r>
      <w:r>
        <w:rPr>
          <w:noProof/>
        </w:rPr>
        <w:tab/>
      </w:r>
      <w:r>
        <w:rPr>
          <w:noProof/>
        </w:rPr>
        <w:fldChar w:fldCharType="begin" w:fldLock="1"/>
      </w:r>
      <w:r>
        <w:rPr>
          <w:noProof/>
        </w:rPr>
        <w:instrText xml:space="preserve"> PAGEREF _Toc171690711 \h </w:instrText>
      </w:r>
      <w:r>
        <w:rPr>
          <w:noProof/>
        </w:rPr>
      </w:r>
      <w:r>
        <w:rPr>
          <w:noProof/>
        </w:rPr>
        <w:fldChar w:fldCharType="separate"/>
      </w:r>
      <w:r>
        <w:rPr>
          <w:noProof/>
        </w:rPr>
        <w:t>236</w:t>
      </w:r>
      <w:r>
        <w:rPr>
          <w:noProof/>
        </w:rPr>
        <w:fldChar w:fldCharType="end"/>
      </w:r>
    </w:p>
    <w:p w14:paraId="412B026B" w14:textId="2A50514B"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_Toc171690712 \h </w:instrText>
      </w:r>
      <w:r>
        <w:rPr>
          <w:noProof/>
        </w:rPr>
      </w:r>
      <w:r>
        <w:rPr>
          <w:noProof/>
        </w:rPr>
        <w:fldChar w:fldCharType="separate"/>
      </w:r>
      <w:r>
        <w:rPr>
          <w:noProof/>
        </w:rPr>
        <w:t>236</w:t>
      </w:r>
      <w:r>
        <w:rPr>
          <w:noProof/>
        </w:rPr>
        <w:fldChar w:fldCharType="end"/>
      </w:r>
    </w:p>
    <w:p w14:paraId="2A088D6D" w14:textId="5CB62B4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_Toc171690713 \h </w:instrText>
      </w:r>
      <w:r>
        <w:rPr>
          <w:noProof/>
        </w:rPr>
      </w:r>
      <w:r>
        <w:rPr>
          <w:noProof/>
        </w:rPr>
        <w:fldChar w:fldCharType="separate"/>
      </w:r>
      <w:r>
        <w:rPr>
          <w:noProof/>
        </w:rPr>
        <w:t>236</w:t>
      </w:r>
      <w:r>
        <w:rPr>
          <w:noProof/>
        </w:rPr>
        <w:fldChar w:fldCharType="end"/>
      </w:r>
    </w:p>
    <w:p w14:paraId="25265E2C" w14:textId="0EBD088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_Toc171690714 \h </w:instrText>
      </w:r>
      <w:r>
        <w:rPr>
          <w:noProof/>
        </w:rPr>
      </w:r>
      <w:r>
        <w:rPr>
          <w:noProof/>
        </w:rPr>
        <w:fldChar w:fldCharType="separate"/>
      </w:r>
      <w:r>
        <w:rPr>
          <w:noProof/>
        </w:rPr>
        <w:t>236</w:t>
      </w:r>
      <w:r>
        <w:rPr>
          <w:noProof/>
        </w:rPr>
        <w:fldChar w:fldCharType="end"/>
      </w:r>
    </w:p>
    <w:p w14:paraId="4BF79414" w14:textId="4B79EF5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_Toc171690715 \h </w:instrText>
      </w:r>
      <w:r>
        <w:rPr>
          <w:noProof/>
        </w:rPr>
      </w:r>
      <w:r>
        <w:rPr>
          <w:noProof/>
        </w:rPr>
        <w:fldChar w:fldCharType="separate"/>
      </w:r>
      <w:r>
        <w:rPr>
          <w:noProof/>
        </w:rPr>
        <w:t>236</w:t>
      </w:r>
      <w:r>
        <w:rPr>
          <w:noProof/>
        </w:rPr>
        <w:fldChar w:fldCharType="end"/>
      </w:r>
    </w:p>
    <w:p w14:paraId="73F891CA" w14:textId="0CB7F8F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_Toc171690716 \h </w:instrText>
      </w:r>
      <w:r>
        <w:rPr>
          <w:noProof/>
        </w:rPr>
      </w:r>
      <w:r>
        <w:rPr>
          <w:noProof/>
        </w:rPr>
        <w:fldChar w:fldCharType="separate"/>
      </w:r>
      <w:r>
        <w:rPr>
          <w:noProof/>
        </w:rPr>
        <w:t>237</w:t>
      </w:r>
      <w:r>
        <w:rPr>
          <w:noProof/>
        </w:rPr>
        <w:fldChar w:fldCharType="end"/>
      </w:r>
    </w:p>
    <w:p w14:paraId="21FDDA03" w14:textId="1E5CEEE3"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14.3.5</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"mc_implicit_request" fmtp attribute</w:t>
      </w:r>
      <w:r w:rsidRPr="00C75F58">
        <w:rPr>
          <w:noProof/>
          <w:lang w:val="fr-FR"/>
        </w:rPr>
        <w:tab/>
      </w:r>
      <w:r>
        <w:rPr>
          <w:noProof/>
        </w:rPr>
        <w:fldChar w:fldCharType="begin" w:fldLock="1"/>
      </w:r>
      <w:r w:rsidRPr="00C75F58">
        <w:rPr>
          <w:noProof/>
          <w:lang w:val="fr-FR"/>
        </w:rPr>
        <w:instrText xml:space="preserve"> PAGEREF _Toc171690717 \h </w:instrText>
      </w:r>
      <w:r>
        <w:rPr>
          <w:noProof/>
        </w:rPr>
      </w:r>
      <w:r>
        <w:rPr>
          <w:noProof/>
        </w:rPr>
        <w:fldChar w:fldCharType="separate"/>
      </w:r>
      <w:r w:rsidRPr="00C75F58">
        <w:rPr>
          <w:noProof/>
          <w:lang w:val="fr-FR"/>
        </w:rPr>
        <w:t>237</w:t>
      </w:r>
      <w:r>
        <w:rPr>
          <w:noProof/>
        </w:rPr>
        <w:fldChar w:fldCharType="end"/>
      </w:r>
    </w:p>
    <w:p w14:paraId="22A160A9" w14:textId="43173862"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14.3.6</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"mc_reception_priority" fmtp attribute</w:t>
      </w:r>
      <w:r w:rsidRPr="00C75F58">
        <w:rPr>
          <w:noProof/>
          <w:lang w:val="fr-FR"/>
        </w:rPr>
        <w:tab/>
      </w:r>
      <w:r>
        <w:rPr>
          <w:noProof/>
        </w:rPr>
        <w:fldChar w:fldCharType="begin" w:fldLock="1"/>
      </w:r>
      <w:r w:rsidRPr="00C75F58">
        <w:rPr>
          <w:noProof/>
          <w:lang w:val="fr-FR"/>
        </w:rPr>
        <w:instrText xml:space="preserve"> PAGEREF _Toc171690718 \h </w:instrText>
      </w:r>
      <w:r>
        <w:rPr>
          <w:noProof/>
        </w:rPr>
      </w:r>
      <w:r>
        <w:rPr>
          <w:noProof/>
        </w:rPr>
        <w:fldChar w:fldCharType="separate"/>
      </w:r>
      <w:r w:rsidRPr="00C75F58">
        <w:rPr>
          <w:noProof/>
          <w:lang w:val="fr-FR"/>
        </w:rPr>
        <w:t>237</w:t>
      </w:r>
      <w:r>
        <w:rPr>
          <w:noProof/>
        </w:rPr>
        <w:fldChar w:fldCharType="end"/>
      </w:r>
    </w:p>
    <w:p w14:paraId="2405F662" w14:textId="63D73CE0"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14.3.7</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"mc_audio_ssrc" fmtp attribute</w:t>
      </w:r>
      <w:r w:rsidRPr="00C75F58">
        <w:rPr>
          <w:noProof/>
          <w:lang w:val="fr-FR"/>
        </w:rPr>
        <w:tab/>
      </w:r>
      <w:r>
        <w:rPr>
          <w:noProof/>
        </w:rPr>
        <w:fldChar w:fldCharType="begin" w:fldLock="1"/>
      </w:r>
      <w:r w:rsidRPr="00C75F58">
        <w:rPr>
          <w:noProof/>
          <w:lang w:val="fr-FR"/>
        </w:rPr>
        <w:instrText xml:space="preserve"> PAGEREF _Toc171690719 \h </w:instrText>
      </w:r>
      <w:r>
        <w:rPr>
          <w:noProof/>
        </w:rPr>
      </w:r>
      <w:r>
        <w:rPr>
          <w:noProof/>
        </w:rPr>
        <w:fldChar w:fldCharType="separate"/>
      </w:r>
      <w:r w:rsidRPr="00C75F58">
        <w:rPr>
          <w:noProof/>
          <w:lang w:val="fr-FR"/>
        </w:rPr>
        <w:t>237</w:t>
      </w:r>
      <w:r>
        <w:rPr>
          <w:noProof/>
        </w:rPr>
        <w:fldChar w:fldCharType="end"/>
      </w:r>
    </w:p>
    <w:p w14:paraId="13C9CFEB" w14:textId="4A47D24D"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14.3.8</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"mc_video_ssrc" fmtp attribute</w:t>
      </w:r>
      <w:r w:rsidRPr="00C75F58">
        <w:rPr>
          <w:noProof/>
          <w:lang w:val="fr-FR"/>
        </w:rPr>
        <w:tab/>
      </w:r>
      <w:r>
        <w:rPr>
          <w:noProof/>
        </w:rPr>
        <w:fldChar w:fldCharType="begin" w:fldLock="1"/>
      </w:r>
      <w:r w:rsidRPr="00C75F58">
        <w:rPr>
          <w:noProof/>
          <w:lang w:val="fr-FR"/>
        </w:rPr>
        <w:instrText xml:space="preserve"> PAGEREF _Toc171690720 \h </w:instrText>
      </w:r>
      <w:r>
        <w:rPr>
          <w:noProof/>
        </w:rPr>
      </w:r>
      <w:r>
        <w:rPr>
          <w:noProof/>
        </w:rPr>
        <w:fldChar w:fldCharType="separate"/>
      </w:r>
      <w:r w:rsidRPr="00C75F58">
        <w:rPr>
          <w:noProof/>
          <w:lang w:val="fr-FR"/>
        </w:rPr>
        <w:t>237</w:t>
      </w:r>
      <w:r>
        <w:rPr>
          <w:noProof/>
        </w:rPr>
        <w:fldChar w:fldCharType="end"/>
      </w:r>
    </w:p>
    <w:p w14:paraId="403A1455" w14:textId="08B6794F"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14.3.9</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"mc_transmission_ssrc" fmtp attribute</w:t>
      </w:r>
      <w:r w:rsidRPr="00C75F58">
        <w:rPr>
          <w:noProof/>
          <w:lang w:val="fr-FR"/>
        </w:rPr>
        <w:tab/>
      </w:r>
      <w:r>
        <w:rPr>
          <w:noProof/>
        </w:rPr>
        <w:fldChar w:fldCharType="begin" w:fldLock="1"/>
      </w:r>
      <w:r w:rsidRPr="00C75F58">
        <w:rPr>
          <w:noProof/>
          <w:lang w:val="fr-FR"/>
        </w:rPr>
        <w:instrText xml:space="preserve"> PAGEREF _Toc171690721 \h </w:instrText>
      </w:r>
      <w:r>
        <w:rPr>
          <w:noProof/>
        </w:rPr>
      </w:r>
      <w:r>
        <w:rPr>
          <w:noProof/>
        </w:rPr>
        <w:fldChar w:fldCharType="separate"/>
      </w:r>
      <w:r w:rsidRPr="00C75F58">
        <w:rPr>
          <w:noProof/>
          <w:lang w:val="fr-FR"/>
        </w:rPr>
        <w:t>238</w:t>
      </w:r>
      <w:r>
        <w:rPr>
          <w:noProof/>
        </w:rPr>
        <w:fldChar w:fldCharType="end"/>
      </w:r>
    </w:p>
    <w:p w14:paraId="0F2ACFEE" w14:textId="2FC087C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_Toc171690722 \h </w:instrText>
      </w:r>
      <w:r>
        <w:rPr>
          <w:noProof/>
        </w:rPr>
      </w:r>
      <w:r>
        <w:rPr>
          <w:noProof/>
        </w:rPr>
        <w:fldChar w:fldCharType="separate"/>
      </w:r>
      <w:r>
        <w:rPr>
          <w:noProof/>
        </w:rPr>
        <w:t>238</w:t>
      </w:r>
      <w:r>
        <w:rPr>
          <w:noProof/>
        </w:rPr>
        <w:fldChar w:fldCharType="end"/>
      </w:r>
    </w:p>
    <w:p w14:paraId="7877A923" w14:textId="39723D3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_Toc171690723 \h </w:instrText>
      </w:r>
      <w:r>
        <w:rPr>
          <w:noProof/>
        </w:rPr>
      </w:r>
      <w:r>
        <w:rPr>
          <w:noProof/>
        </w:rPr>
        <w:fldChar w:fldCharType="separate"/>
      </w:r>
      <w:r>
        <w:rPr>
          <w:noProof/>
        </w:rPr>
        <w:t>238</w:t>
      </w:r>
      <w:r>
        <w:rPr>
          <w:noProof/>
        </w:rPr>
        <w:fldChar w:fldCharType="end"/>
      </w:r>
    </w:p>
    <w:p w14:paraId="21A08F17" w14:textId="6BF075E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_Toc171690724 \h </w:instrText>
      </w:r>
      <w:r>
        <w:rPr>
          <w:noProof/>
        </w:rPr>
      </w:r>
      <w:r>
        <w:rPr>
          <w:noProof/>
        </w:rPr>
        <w:fldChar w:fldCharType="separate"/>
      </w:r>
      <w:r>
        <w:rPr>
          <w:noProof/>
        </w:rPr>
        <w:t>238</w:t>
      </w:r>
      <w:r>
        <w:rPr>
          <w:noProof/>
        </w:rPr>
        <w:fldChar w:fldCharType="end"/>
      </w:r>
    </w:p>
    <w:p w14:paraId="279E2413" w14:textId="4BF4A43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_Toc171690725 \h </w:instrText>
      </w:r>
      <w:r>
        <w:rPr>
          <w:noProof/>
        </w:rPr>
      </w:r>
      <w:r>
        <w:rPr>
          <w:noProof/>
        </w:rPr>
        <w:fldChar w:fldCharType="separate"/>
      </w:r>
      <w:r>
        <w:rPr>
          <w:noProof/>
        </w:rPr>
        <w:t>238</w:t>
      </w:r>
      <w:r>
        <w:rPr>
          <w:noProof/>
        </w:rPr>
        <w:fldChar w:fldCharType="end"/>
      </w:r>
    </w:p>
    <w:p w14:paraId="78DAA1A6" w14:textId="3BA4C80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_Toc171690726 \h </w:instrText>
      </w:r>
      <w:r>
        <w:rPr>
          <w:noProof/>
        </w:rPr>
      </w:r>
      <w:r>
        <w:rPr>
          <w:noProof/>
        </w:rPr>
        <w:fldChar w:fldCharType="separate"/>
      </w:r>
      <w:r>
        <w:rPr>
          <w:noProof/>
        </w:rPr>
        <w:t>238</w:t>
      </w:r>
      <w:r>
        <w:rPr>
          <w:noProof/>
        </w:rPr>
        <w:fldChar w:fldCharType="end"/>
      </w:r>
    </w:p>
    <w:p w14:paraId="767858B5" w14:textId="125AAB4E" w:rsidR="003B47AD" w:rsidRDefault="003B47AD" w:rsidP="003B47AD">
      <w:pPr>
        <w:pStyle w:val="TOC8"/>
        <w:rPr>
          <w:rFonts w:asciiTheme="minorHAnsi" w:eastAsiaTheme="minorEastAsia" w:hAnsiTheme="minorHAnsi" w:cstheme="minorBidi"/>
          <w:b w:val="0"/>
          <w:noProof/>
          <w:kern w:val="2"/>
          <w:szCs w:val="22"/>
          <w:lang w:eastAsia="en-GB"/>
          <w14:ligatures w14:val="standardContextual"/>
        </w:rPr>
      </w:pPr>
      <w:r>
        <w:rPr>
          <w:noProof/>
          <w:lang w:eastAsia="en-GB"/>
        </w:rPr>
        <w:t>Annex X (Informative):</w:t>
      </w:r>
      <w:r>
        <w:rPr>
          <w:noProof/>
          <w:lang w:eastAsia="en-GB"/>
        </w:rPr>
        <w:tab/>
        <w:t>Mapping of MBMS terms to MBS</w:t>
      </w:r>
      <w:r>
        <w:rPr>
          <w:noProof/>
        </w:rPr>
        <w:tab/>
      </w:r>
      <w:r>
        <w:rPr>
          <w:noProof/>
        </w:rPr>
        <w:fldChar w:fldCharType="begin" w:fldLock="1"/>
      </w:r>
      <w:r>
        <w:rPr>
          <w:noProof/>
        </w:rPr>
        <w:instrText xml:space="preserve"> PAGEREF _Toc171690727 \h </w:instrText>
      </w:r>
      <w:r>
        <w:rPr>
          <w:noProof/>
        </w:rPr>
      </w:r>
      <w:r>
        <w:rPr>
          <w:noProof/>
        </w:rPr>
        <w:fldChar w:fldCharType="separate"/>
      </w:r>
      <w:r>
        <w:rPr>
          <w:noProof/>
        </w:rPr>
        <w:t>239</w:t>
      </w:r>
      <w:r>
        <w:rPr>
          <w:noProof/>
        </w:rPr>
        <w:fldChar w:fldCharType="end"/>
      </w:r>
    </w:p>
    <w:p w14:paraId="01F01E41" w14:textId="01908713" w:rsidR="003B47AD" w:rsidRDefault="003B47AD" w:rsidP="003B47A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_Toc171690728 \h </w:instrText>
      </w:r>
      <w:r>
        <w:rPr>
          <w:noProof/>
        </w:rPr>
      </w:r>
      <w:r>
        <w:rPr>
          <w:noProof/>
        </w:rPr>
        <w:fldChar w:fldCharType="separate"/>
      </w:r>
      <w:r>
        <w:rPr>
          <w:noProof/>
        </w:rPr>
        <w:t>240</w:t>
      </w:r>
      <w:r>
        <w:rPr>
          <w:noProof/>
        </w:rPr>
        <w:fldChar w:fldCharType="end"/>
      </w:r>
    </w:p>
    <w:p w14:paraId="5396D3BD" w14:textId="73C558E2" w:rsidR="00080512" w:rsidRPr="00A5463E" w:rsidRDefault="00EF55AB">
      <w:r>
        <w:rPr>
          <w:noProof/>
          <w:sz w:val="22"/>
        </w:rPr>
        <w:fldChar w:fldCharType="end"/>
      </w:r>
    </w:p>
    <w:p w14:paraId="5C45E4E2" w14:textId="77777777" w:rsidR="00080512" w:rsidRPr="00A5463E" w:rsidRDefault="00080512">
      <w:pPr>
        <w:pStyle w:val="Heading1"/>
      </w:pPr>
      <w:bookmarkStart w:id="6" w:name="_CRForeword"/>
      <w:bookmarkEnd w:id="6"/>
      <w:r w:rsidRPr="00A5463E">
        <w:br w:type="page"/>
      </w:r>
      <w:bookmarkStart w:id="7" w:name="_Toc20208490"/>
      <w:bookmarkStart w:id="8" w:name="_Toc36044601"/>
      <w:bookmarkStart w:id="9" w:name="_Toc45216082"/>
      <w:bookmarkStart w:id="10" w:name="_Toc171690066"/>
      <w:r w:rsidRPr="00A5463E">
        <w:lastRenderedPageBreak/>
        <w:t>Foreword</w:t>
      </w:r>
      <w:bookmarkEnd w:id="7"/>
      <w:bookmarkEnd w:id="8"/>
      <w:bookmarkEnd w:id="9"/>
      <w:bookmarkEnd w:id="10"/>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bookmarkStart w:id="11" w:name="_CR1"/>
      <w:bookmarkEnd w:id="11"/>
      <w:r w:rsidRPr="00A5463E">
        <w:br w:type="page"/>
      </w:r>
      <w:bookmarkStart w:id="12" w:name="_Toc20208491"/>
      <w:bookmarkStart w:id="13" w:name="_Toc36044602"/>
      <w:bookmarkStart w:id="14" w:name="_Toc45216083"/>
      <w:bookmarkStart w:id="15" w:name="_Toc171690067"/>
      <w:r w:rsidRPr="00A5463E">
        <w:lastRenderedPageBreak/>
        <w:t>1</w:t>
      </w:r>
      <w:r w:rsidRPr="00A5463E">
        <w:tab/>
        <w:t>Scope</w:t>
      </w:r>
      <w:bookmarkEnd w:id="12"/>
      <w:bookmarkEnd w:id="13"/>
      <w:bookmarkEnd w:id="14"/>
      <w:bookmarkEnd w:id="15"/>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6" w:name="_CR2"/>
      <w:bookmarkStart w:id="17" w:name="_Toc20208492"/>
      <w:bookmarkStart w:id="18" w:name="_Toc36044603"/>
      <w:bookmarkStart w:id="19" w:name="_Toc45216084"/>
      <w:bookmarkStart w:id="20" w:name="_Toc171690068"/>
      <w:bookmarkEnd w:id="16"/>
      <w:r w:rsidRPr="00A5463E">
        <w:t>2</w:t>
      </w:r>
      <w:r w:rsidRPr="00A5463E">
        <w:tab/>
        <w:t>References</w:t>
      </w:r>
      <w:bookmarkEnd w:id="17"/>
      <w:bookmarkEnd w:id="18"/>
      <w:bookmarkEnd w:id="19"/>
      <w:bookmarkEnd w:id="20"/>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5C2EE19E" w:rsidR="00D17FFB" w:rsidRDefault="00D17FFB" w:rsidP="00D17FFB">
      <w:pPr>
        <w:pStyle w:val="EX"/>
      </w:pPr>
      <w:bookmarkStart w:id="21" w:name="_Toc20208493"/>
      <w:bookmarkStart w:id="22" w:name="_Toc36044604"/>
      <w:bookmarkStart w:id="23" w:name="_Toc45216085"/>
      <w:r>
        <w:t>[</w:t>
      </w:r>
      <w:r w:rsidR="00BA2473">
        <w:t>14</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4DBACFD2" w:rsidR="00D17FFB" w:rsidRDefault="00D17FFB" w:rsidP="00D17FFB">
      <w:pPr>
        <w:pStyle w:val="EX"/>
      </w:pPr>
      <w:r>
        <w:t>[</w:t>
      </w:r>
      <w:r w:rsidR="00BA2473">
        <w:t>15</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4E22C1B3" w14:textId="2D84010E" w:rsidR="00B250A7" w:rsidRPr="0079589D" w:rsidRDefault="00B250A7" w:rsidP="00D17FFB">
      <w:pPr>
        <w:pStyle w:val="EX"/>
      </w:pPr>
      <w:r>
        <w:t>[16</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57A26782" w14:textId="77777777" w:rsidR="00080512" w:rsidRPr="00A5463E" w:rsidRDefault="00080512">
      <w:pPr>
        <w:pStyle w:val="Heading1"/>
      </w:pPr>
      <w:bookmarkStart w:id="24" w:name="_CR3"/>
      <w:bookmarkStart w:id="25" w:name="_Toc171690069"/>
      <w:bookmarkEnd w:id="24"/>
      <w:r w:rsidRPr="00A5463E">
        <w:lastRenderedPageBreak/>
        <w:t>3</w:t>
      </w:r>
      <w:r w:rsidRPr="00A5463E">
        <w:tab/>
        <w:t xml:space="preserve">Definitions, </w:t>
      </w:r>
      <w:r w:rsidR="008028A4" w:rsidRPr="00A5463E">
        <w:t>symbols and abbreviations</w:t>
      </w:r>
      <w:bookmarkEnd w:id="21"/>
      <w:bookmarkEnd w:id="22"/>
      <w:bookmarkEnd w:id="23"/>
      <w:bookmarkEnd w:id="25"/>
    </w:p>
    <w:p w14:paraId="0C69D8F2" w14:textId="77777777" w:rsidR="00080512" w:rsidRPr="00A5463E" w:rsidRDefault="00080512">
      <w:pPr>
        <w:pStyle w:val="Heading2"/>
      </w:pPr>
      <w:bookmarkStart w:id="26" w:name="_CR3_1"/>
      <w:bookmarkStart w:id="27" w:name="_Toc20208494"/>
      <w:bookmarkStart w:id="28" w:name="_Toc36044605"/>
      <w:bookmarkStart w:id="29" w:name="_Toc45216086"/>
      <w:bookmarkStart w:id="30" w:name="_Toc171690070"/>
      <w:bookmarkEnd w:id="26"/>
      <w:r w:rsidRPr="00A5463E">
        <w:t>3.1</w:t>
      </w:r>
      <w:r w:rsidRPr="00A5463E">
        <w:tab/>
        <w:t>Definitions</w:t>
      </w:r>
      <w:bookmarkEnd w:id="27"/>
      <w:bookmarkEnd w:id="28"/>
      <w:bookmarkEnd w:id="29"/>
      <w:bookmarkEnd w:id="30"/>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1" w:name="_Toc20208495"/>
      <w:bookmarkStart w:id="32" w:name="_Toc36044606"/>
      <w:bookmarkStart w:id="33" w:name="_Toc45216087"/>
      <w:bookmarkStart w:id="34" w:name="_Toc171690071"/>
      <w:r w:rsidRPr="00A5463E">
        <w:t>3.2</w:t>
      </w:r>
      <w:r w:rsidRPr="00A5463E">
        <w:tab/>
        <w:t>Symbols</w:t>
      </w:r>
      <w:bookmarkEnd w:id="31"/>
      <w:bookmarkEnd w:id="32"/>
      <w:bookmarkEnd w:id="33"/>
      <w:bookmarkEnd w:id="34"/>
    </w:p>
    <w:p w14:paraId="4712BF47" w14:textId="77777777" w:rsidR="00080512" w:rsidRPr="00A5463E" w:rsidRDefault="00080512">
      <w:pPr>
        <w:pStyle w:val="Heading2"/>
      </w:pPr>
      <w:bookmarkStart w:id="35" w:name="_Toc20208496"/>
      <w:bookmarkStart w:id="36" w:name="_Toc36044607"/>
      <w:bookmarkStart w:id="37" w:name="_Toc45216088"/>
      <w:bookmarkStart w:id="38" w:name="_Toc171690072"/>
      <w:r w:rsidRPr="00A5463E">
        <w:t>3.3</w:t>
      </w:r>
      <w:r w:rsidRPr="00A5463E">
        <w:tab/>
        <w:t>Abbreviations</w:t>
      </w:r>
      <w:bookmarkEnd w:id="35"/>
      <w:bookmarkEnd w:id="36"/>
      <w:bookmarkEnd w:id="37"/>
      <w:bookmarkEnd w:id="38"/>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F1737CF" w:rsidR="00B51015" w:rsidRDefault="00B51015" w:rsidP="00B51015">
      <w:pPr>
        <w:pStyle w:val="EW"/>
      </w:pPr>
      <w:r w:rsidRPr="007013A5">
        <w:t>MBMS</w:t>
      </w:r>
      <w:r w:rsidRPr="007013A5">
        <w:tab/>
        <w:t>Multimedia Broadcast and Multicast Service</w:t>
      </w:r>
    </w:p>
    <w:p w14:paraId="38C50606" w14:textId="350CBE8E" w:rsidR="00B250A7" w:rsidRPr="007013A5" w:rsidRDefault="00B250A7" w:rsidP="00B51015">
      <w:pPr>
        <w:pStyle w:val="EW"/>
      </w:pPr>
      <w:r>
        <w:t>MBS</w:t>
      </w:r>
      <w:r>
        <w:tab/>
      </w:r>
      <w:r w:rsidRPr="00F41EAB">
        <w:t>Multicast/Broadcast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9" w:name="_Toc20208497"/>
      <w:bookmarkStart w:id="40" w:name="_Toc36044608"/>
      <w:bookmarkStart w:id="41" w:name="_Toc45216089"/>
      <w:bookmarkStart w:id="42" w:name="_Toc171690073"/>
      <w:r w:rsidRPr="00A5463E">
        <w:t>4</w:t>
      </w:r>
      <w:r w:rsidRPr="00A5463E">
        <w:tab/>
      </w:r>
      <w:r w:rsidR="006410C0" w:rsidRPr="00A5463E">
        <w:t>General</w:t>
      </w:r>
      <w:bookmarkEnd w:id="39"/>
      <w:bookmarkEnd w:id="40"/>
      <w:bookmarkEnd w:id="41"/>
      <w:bookmarkEnd w:id="42"/>
    </w:p>
    <w:p w14:paraId="41E4B983" w14:textId="77777777" w:rsidR="00080512" w:rsidRPr="00A5463E" w:rsidRDefault="00080512">
      <w:pPr>
        <w:pStyle w:val="Heading2"/>
      </w:pPr>
      <w:bookmarkStart w:id="43" w:name="_Toc20208498"/>
      <w:bookmarkStart w:id="44" w:name="_Toc36044609"/>
      <w:bookmarkStart w:id="45" w:name="_Toc45216090"/>
      <w:bookmarkStart w:id="46" w:name="_Toc171690074"/>
      <w:r w:rsidRPr="00A5463E">
        <w:t>4.1</w:t>
      </w:r>
      <w:r w:rsidRPr="00A5463E">
        <w:tab/>
      </w:r>
      <w:r w:rsidR="006410C0" w:rsidRPr="00A5463E">
        <w:t xml:space="preserve">MCVideo </w:t>
      </w:r>
      <w:r w:rsidR="00D01278">
        <w:t xml:space="preserve">media plane </w:t>
      </w:r>
      <w:r w:rsidR="006410C0" w:rsidRPr="00A5463E">
        <w:t>overview</w:t>
      </w:r>
      <w:bookmarkEnd w:id="43"/>
      <w:bookmarkEnd w:id="44"/>
      <w:bookmarkEnd w:id="45"/>
      <w:bookmarkEnd w:id="46"/>
    </w:p>
    <w:p w14:paraId="7EADAEED" w14:textId="77777777" w:rsidR="00D01278" w:rsidRPr="00CA57A2" w:rsidRDefault="00D01278" w:rsidP="00D01278">
      <w:pPr>
        <w:pStyle w:val="Heading3"/>
      </w:pPr>
      <w:bookmarkStart w:id="47" w:name="_Toc20208499"/>
      <w:bookmarkStart w:id="48" w:name="_Toc36044610"/>
      <w:bookmarkStart w:id="49" w:name="_Toc45216091"/>
      <w:bookmarkStart w:id="50" w:name="_Toc171690075"/>
      <w:r w:rsidRPr="00CA57A2">
        <w:t>4.1.1</w:t>
      </w:r>
      <w:r w:rsidRPr="00CA57A2">
        <w:tab/>
      </w:r>
      <w:r>
        <w:t xml:space="preserve">Transmission </w:t>
      </w:r>
      <w:r w:rsidRPr="00CA57A2">
        <w:t>Control</w:t>
      </w:r>
      <w:bookmarkEnd w:id="47"/>
      <w:bookmarkEnd w:id="48"/>
      <w:bookmarkEnd w:id="49"/>
      <w:bookmarkEnd w:id="50"/>
    </w:p>
    <w:p w14:paraId="681CC038" w14:textId="77777777" w:rsidR="00D01278" w:rsidRPr="00CA57A2" w:rsidRDefault="00D01278" w:rsidP="00D01278">
      <w:pPr>
        <w:pStyle w:val="Heading4"/>
      </w:pPr>
      <w:bookmarkStart w:id="51" w:name="_Toc20208500"/>
      <w:bookmarkStart w:id="52" w:name="_Toc36044611"/>
      <w:bookmarkStart w:id="53" w:name="_Toc45216092"/>
      <w:bookmarkStart w:id="54" w:name="_Toc171690076"/>
      <w:r w:rsidRPr="00CA57A2">
        <w:t>4.1.1.1</w:t>
      </w:r>
      <w:r w:rsidRPr="00CA57A2">
        <w:tab/>
        <w:t>General</w:t>
      </w:r>
      <w:bookmarkEnd w:id="51"/>
      <w:bookmarkEnd w:id="52"/>
      <w:bookmarkEnd w:id="53"/>
      <w:bookmarkEnd w:id="54"/>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lastRenderedPageBreak/>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5" w:name="_Toc20208501"/>
      <w:bookmarkStart w:id="56" w:name="_Toc36044612"/>
      <w:bookmarkStart w:id="57" w:name="_Toc45216093"/>
      <w:bookmarkStart w:id="58" w:name="_Toc171690077"/>
      <w:r w:rsidRPr="00CA57A2">
        <w:t>4.1.1.2</w:t>
      </w:r>
      <w:r w:rsidRPr="00CA57A2">
        <w:tab/>
        <w:t>On-network</w:t>
      </w:r>
      <w:r>
        <w:t xml:space="preserve"> transmission</w:t>
      </w:r>
      <w:r w:rsidRPr="00CA57A2">
        <w:t xml:space="preserve"> </w:t>
      </w:r>
      <w:r>
        <w:t xml:space="preserve">and reception </w:t>
      </w:r>
      <w:r w:rsidRPr="00CA57A2">
        <w:t>control</w:t>
      </w:r>
      <w:bookmarkEnd w:id="55"/>
      <w:bookmarkEnd w:id="56"/>
      <w:bookmarkEnd w:id="57"/>
      <w:bookmarkEnd w:id="58"/>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lastRenderedPageBreak/>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9" w:name="_Toc20208502"/>
      <w:bookmarkStart w:id="60" w:name="_Toc36044613"/>
      <w:bookmarkStart w:id="61" w:name="_Toc45216094"/>
      <w:bookmarkStart w:id="62" w:name="_Toc171690078"/>
      <w:r w:rsidRPr="00CA57A2">
        <w:t>4.1.1.3</w:t>
      </w:r>
      <w:r w:rsidRPr="00CA57A2">
        <w:tab/>
        <w:t>Off-network</w:t>
      </w:r>
      <w:r>
        <w:t xml:space="preserve"> transmission</w:t>
      </w:r>
      <w:r w:rsidRPr="00CA57A2">
        <w:t xml:space="preserve"> control</w:t>
      </w:r>
      <w:bookmarkEnd w:id="59"/>
      <w:bookmarkEnd w:id="60"/>
      <w:bookmarkEnd w:id="61"/>
      <w:bookmarkEnd w:id="62"/>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lastRenderedPageBreak/>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3" w:name="_Toc20208503"/>
      <w:bookmarkStart w:id="64" w:name="_Toc36044614"/>
      <w:bookmarkStart w:id="65" w:name="_Toc45216095"/>
      <w:bookmarkStart w:id="66" w:name="_Toc171690079"/>
      <w:r w:rsidRPr="00CA57A2">
        <w:t>4.1.1.4</w:t>
      </w:r>
      <w:r w:rsidRPr="00CA57A2">
        <w:tab/>
        <w:t>Determine on-network effective priority</w:t>
      </w:r>
      <w:bookmarkEnd w:id="63"/>
      <w:bookmarkEnd w:id="64"/>
      <w:bookmarkEnd w:id="65"/>
      <w:bookmarkEnd w:id="66"/>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7" w:name="_Toc20208504"/>
      <w:bookmarkStart w:id="68" w:name="_Toc36044615"/>
      <w:bookmarkStart w:id="69" w:name="_Toc45216096"/>
      <w:bookmarkStart w:id="70" w:name="_Toc171690080"/>
      <w:r w:rsidRPr="00CA57A2">
        <w:rPr>
          <w:lang w:val="en-IN"/>
        </w:rPr>
        <w:t>4.1.1.5</w:t>
      </w:r>
      <w:r w:rsidRPr="00CA57A2">
        <w:rPr>
          <w:lang w:val="en-IN"/>
        </w:rPr>
        <w:tab/>
        <w:t>Determine off-network effective priority</w:t>
      </w:r>
      <w:bookmarkEnd w:id="67"/>
      <w:bookmarkEnd w:id="68"/>
      <w:bookmarkEnd w:id="69"/>
      <w:bookmarkEnd w:id="70"/>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lastRenderedPageBreak/>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1" w:name="_Toc20208505"/>
      <w:bookmarkStart w:id="72" w:name="_Toc36044616"/>
      <w:bookmarkStart w:id="73" w:name="_Toc45216097"/>
      <w:bookmarkStart w:id="74" w:name="_Toc171690081"/>
      <w:r>
        <w:t>4.1.2</w:t>
      </w:r>
      <w:r w:rsidR="00C0770C" w:rsidRPr="000B4518">
        <w:tab/>
        <w:t>MBMS subchannel control</w:t>
      </w:r>
      <w:bookmarkEnd w:id="71"/>
      <w:bookmarkEnd w:id="72"/>
      <w:bookmarkEnd w:id="73"/>
      <w:bookmarkEnd w:id="74"/>
    </w:p>
    <w:p w14:paraId="36F9F634" w14:textId="77777777" w:rsidR="00C0770C" w:rsidRPr="000B4518" w:rsidRDefault="00F0464A" w:rsidP="00C0770C">
      <w:pPr>
        <w:pStyle w:val="Heading4"/>
      </w:pPr>
      <w:bookmarkStart w:id="75" w:name="_Toc20208506"/>
      <w:bookmarkStart w:id="76" w:name="_Toc36044617"/>
      <w:bookmarkStart w:id="77" w:name="_Toc45216098"/>
      <w:bookmarkStart w:id="78" w:name="_Toc171690082"/>
      <w:r>
        <w:t>4.1.2</w:t>
      </w:r>
      <w:r w:rsidR="00C0770C" w:rsidRPr="000B4518">
        <w:t>.1</w:t>
      </w:r>
      <w:r w:rsidR="00C0770C" w:rsidRPr="000B4518">
        <w:tab/>
        <w:t>General</w:t>
      </w:r>
      <w:bookmarkEnd w:id="75"/>
      <w:bookmarkEnd w:id="76"/>
      <w:bookmarkEnd w:id="77"/>
      <w:bookmarkEnd w:id="78"/>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9" w:name="_Toc20208507"/>
      <w:bookmarkStart w:id="80" w:name="_Toc36044618"/>
      <w:bookmarkStart w:id="81" w:name="_Toc45216099"/>
      <w:bookmarkStart w:id="82" w:name="_Toc171690083"/>
      <w:r>
        <w:t>4.1.2</w:t>
      </w:r>
      <w:r w:rsidR="00C0770C" w:rsidRPr="000B4518">
        <w:t>.2</w:t>
      </w:r>
      <w:r w:rsidR="00C0770C" w:rsidRPr="000B4518">
        <w:tab/>
        <w:t xml:space="preserve">Start of a </w:t>
      </w:r>
      <w:r w:rsidR="00C0770C">
        <w:t>MCVideo transmission</w:t>
      </w:r>
      <w:bookmarkEnd w:id="79"/>
      <w:bookmarkEnd w:id="80"/>
      <w:bookmarkEnd w:id="81"/>
      <w:bookmarkEnd w:id="82"/>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3" w:name="_Toc20208508"/>
      <w:bookmarkStart w:id="84" w:name="_Toc36044619"/>
      <w:bookmarkStart w:id="85" w:name="_Toc45216100"/>
      <w:bookmarkStart w:id="86" w:name="_Toc171690084"/>
      <w:r>
        <w:lastRenderedPageBreak/>
        <w:t>4.1.2</w:t>
      </w:r>
      <w:r w:rsidR="00C0770C" w:rsidRPr="000B4518">
        <w:t>.3</w:t>
      </w:r>
      <w:r w:rsidR="00C0770C" w:rsidRPr="000B4518">
        <w:tab/>
        <w:t xml:space="preserve">During a </w:t>
      </w:r>
      <w:r w:rsidR="00C0770C">
        <w:t>media transmission</w:t>
      </w:r>
      <w:bookmarkEnd w:id="83"/>
      <w:bookmarkEnd w:id="84"/>
      <w:bookmarkEnd w:id="85"/>
      <w:bookmarkEnd w:id="86"/>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7" w:name="_Toc20208509"/>
      <w:bookmarkStart w:id="88" w:name="_Toc36044620"/>
      <w:bookmarkStart w:id="89" w:name="_Toc45216101"/>
      <w:bookmarkStart w:id="90" w:name="_Toc171690085"/>
      <w:r>
        <w:t>4.1.2</w:t>
      </w:r>
      <w:r w:rsidR="00C0770C" w:rsidRPr="000B4518">
        <w:t>.4</w:t>
      </w:r>
      <w:r w:rsidR="00C0770C" w:rsidRPr="000B4518">
        <w:tab/>
        <w:t xml:space="preserve">Ending the </w:t>
      </w:r>
      <w:r w:rsidR="00C0770C">
        <w:t>transmission</w:t>
      </w:r>
      <w:bookmarkEnd w:id="87"/>
      <w:bookmarkEnd w:id="88"/>
      <w:bookmarkEnd w:id="89"/>
      <w:bookmarkEnd w:id="90"/>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1" w:name="_Toc20208510"/>
      <w:bookmarkStart w:id="92" w:name="_Toc36044621"/>
      <w:bookmarkStart w:id="93" w:name="_Toc45216102"/>
      <w:bookmarkStart w:id="94" w:name="_Toc171690086"/>
      <w:r>
        <w:t>4.1.2.</w:t>
      </w:r>
      <w:r w:rsidRPr="009559DD">
        <w:t>5</w:t>
      </w:r>
      <w:r>
        <w:tab/>
        <w:t>MBMS bearer announcement over an MBMS bearer</w:t>
      </w:r>
      <w:bookmarkEnd w:id="91"/>
      <w:bookmarkEnd w:id="92"/>
      <w:bookmarkEnd w:id="93"/>
      <w:bookmarkEnd w:id="94"/>
    </w:p>
    <w:p w14:paraId="785B699C" w14:textId="365EC1E5"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3713A" w:rsidRDefault="00B250A7" w:rsidP="00B250A7">
      <w:pPr>
        <w:pStyle w:val="Heading3"/>
      </w:pPr>
      <w:bookmarkStart w:id="95" w:name="_Toc171690087"/>
      <w:r>
        <w:t>4.1.3</w:t>
      </w:r>
      <w:r w:rsidRPr="00A3713A">
        <w:tab/>
        <w:t>M</w:t>
      </w:r>
      <w:r>
        <w:t>B</w:t>
      </w:r>
      <w:r w:rsidRPr="00A3713A">
        <w:t>S subchannel control</w:t>
      </w:r>
      <w:bookmarkEnd w:id="95"/>
    </w:p>
    <w:p w14:paraId="6C412E07" w14:textId="6C8677DA" w:rsidR="00B250A7" w:rsidRDefault="00B250A7" w:rsidP="009559DD">
      <w:r>
        <w:t xml:space="preserve">All steps of clause 4.1.2 apply also for MBS, with the clarification that terminology mapping specified in </w:t>
      </w:r>
      <w:r>
        <w:rPr>
          <w:noProof/>
        </w:rPr>
        <w:t>Annex X</w:t>
      </w:r>
      <w:r>
        <w:t xml:space="preserve"> applies.</w:t>
      </w:r>
    </w:p>
    <w:p w14:paraId="65EF70D1" w14:textId="77777777" w:rsidR="00D01278" w:rsidRPr="00CA57A2" w:rsidRDefault="00D01278" w:rsidP="009559DD">
      <w:pPr>
        <w:pStyle w:val="Heading2"/>
      </w:pPr>
      <w:bookmarkStart w:id="96" w:name="_Toc20208511"/>
      <w:bookmarkStart w:id="97" w:name="_Toc36044622"/>
      <w:bookmarkStart w:id="98" w:name="_Toc45216103"/>
      <w:bookmarkStart w:id="99" w:name="_Toc171690088"/>
      <w:r w:rsidRPr="00CA57A2">
        <w:t>4.2</w:t>
      </w:r>
      <w:r w:rsidRPr="00CA57A2">
        <w:tab/>
        <w:t>Internal structure of media plane control entities</w:t>
      </w:r>
      <w:bookmarkEnd w:id="96"/>
      <w:bookmarkEnd w:id="97"/>
      <w:bookmarkEnd w:id="98"/>
      <w:bookmarkEnd w:id="99"/>
    </w:p>
    <w:p w14:paraId="2DC7F88A" w14:textId="77777777" w:rsidR="00D01278" w:rsidRPr="00CA57A2" w:rsidRDefault="00D01278" w:rsidP="00D01278">
      <w:pPr>
        <w:pStyle w:val="Heading3"/>
      </w:pPr>
      <w:bookmarkStart w:id="100" w:name="_Toc20208512"/>
      <w:bookmarkStart w:id="101" w:name="_Toc36044623"/>
      <w:bookmarkStart w:id="102" w:name="_Toc45216104"/>
      <w:bookmarkStart w:id="103" w:name="_Toc171690089"/>
      <w:r w:rsidRPr="00CA57A2">
        <w:t>4.2.1</w:t>
      </w:r>
      <w:r w:rsidRPr="00CA57A2">
        <w:tab/>
        <w:t>Controlling</w:t>
      </w:r>
      <w:r>
        <w:t xml:space="preserve"> MCVideo</w:t>
      </w:r>
      <w:r w:rsidRPr="00CA57A2">
        <w:t xml:space="preserve"> function</w:t>
      </w:r>
      <w:bookmarkEnd w:id="100"/>
      <w:bookmarkEnd w:id="101"/>
      <w:bookmarkEnd w:id="102"/>
      <w:bookmarkEnd w:id="103"/>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104" w:name="_MCCTEMPBM_CRPT38000000___4"/>
    </w:p>
    <w:bookmarkEnd w:id="104"/>
    <w:p w14:paraId="23C9F45E" w14:textId="6CEC87DB" w:rsidR="00D01278" w:rsidRDefault="00B51015" w:rsidP="00D01278">
      <w:pPr>
        <w:pStyle w:val="TH"/>
      </w:pPr>
      <w:r>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5pt;height:236pt" o:ole="">
            <v:imagedata r:id="rId13" o:title=""/>
          </v:shape>
          <o:OLEObject Type="Embed" ProgID="Visio.Drawing.11" ShapeID="_x0000_i1025" DrawAspect="Content" ObjectID="_1821939062"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5" w:name="_Toc20208513"/>
      <w:bookmarkStart w:id="106" w:name="_Toc36044624"/>
      <w:bookmarkStart w:id="107" w:name="_Toc45216105"/>
      <w:bookmarkStart w:id="108" w:name="_Toc171690090"/>
      <w:r w:rsidRPr="00CA57A2">
        <w:t>4.2.2</w:t>
      </w:r>
      <w:r w:rsidRPr="00CA57A2">
        <w:tab/>
      </w:r>
      <w:r>
        <w:t>MCVideo</w:t>
      </w:r>
      <w:r w:rsidRPr="00CA57A2">
        <w:t xml:space="preserve"> client</w:t>
      </w:r>
      <w:bookmarkEnd w:id="105"/>
      <w:bookmarkEnd w:id="106"/>
      <w:bookmarkEnd w:id="107"/>
      <w:bookmarkEnd w:id="108"/>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9" w:name="_MCCTEMPBM_CRPT38000001___4"/>
    </w:p>
    <w:bookmarkEnd w:id="109"/>
    <w:p w14:paraId="55A1405B" w14:textId="77777777" w:rsidR="00D01278" w:rsidRPr="00CA57A2" w:rsidRDefault="00C0770C" w:rsidP="00D01278">
      <w:pPr>
        <w:pStyle w:val="TH"/>
      </w:pPr>
      <w:r>
        <w:object w:dxaOrig="4751" w:dyaOrig="3633" w14:anchorId="288827E3">
          <v:shape id="_x0000_i1026" type="#_x0000_t75" style="width:439.5pt;height:335pt" o:ole="">
            <v:imagedata r:id="rId15" o:title=""/>
          </v:shape>
          <o:OLEObject Type="Embed" ProgID="PowerPoint.Slide.8" ShapeID="_x0000_i1026" DrawAspect="Content" ObjectID="_1821939063"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03C93346" w:rsidR="00E7030A" w:rsidRDefault="00E7030A" w:rsidP="00E7030A">
      <w:pPr>
        <w:rPr>
          <w:noProof/>
        </w:rPr>
      </w:pPr>
      <w:r>
        <w:rPr>
          <w:noProof/>
        </w:rPr>
        <w:t>The transmission</w:t>
      </w:r>
      <w:r w:rsidRPr="00CA57A2">
        <w:rPr>
          <w:noProof/>
        </w:rPr>
        <w:t xml:space="preserve"> participant</w:t>
      </w:r>
      <w:r>
        <w:rPr>
          <w:noProof/>
        </w:rPr>
        <w:t>s are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 xml:space="preserve">s </w:t>
      </w:r>
      <w:r w:rsidR="000D5DCC">
        <w:rPr>
          <w:noProof/>
        </w:rPr>
        <w:t>is</w:t>
      </w:r>
      <w:r>
        <w:rPr>
          <w:noProof/>
        </w:rPr>
        <w:t xml:space="preserv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10" w:name="_Toc20208514"/>
      <w:bookmarkStart w:id="111" w:name="_Toc36044625"/>
      <w:bookmarkStart w:id="112" w:name="_Toc45216106"/>
      <w:bookmarkStart w:id="113" w:name="_Toc171690091"/>
      <w:r w:rsidRPr="00CA57A2">
        <w:t>4.2.3</w:t>
      </w:r>
      <w:r w:rsidRPr="00CA57A2">
        <w:tab/>
        <w:t>Participating</w:t>
      </w:r>
      <w:r>
        <w:t xml:space="preserve"> MCVideo</w:t>
      </w:r>
      <w:r w:rsidRPr="00CA57A2">
        <w:t xml:space="preserve"> function</w:t>
      </w:r>
      <w:bookmarkEnd w:id="110"/>
      <w:bookmarkEnd w:id="111"/>
      <w:bookmarkEnd w:id="112"/>
      <w:bookmarkEnd w:id="113"/>
    </w:p>
    <w:p w14:paraId="600D23E8" w14:textId="77777777" w:rsidR="00D01278" w:rsidRPr="00CA57A2" w:rsidRDefault="00D01278" w:rsidP="00D01278">
      <w:pPr>
        <w:pStyle w:val="Heading4"/>
      </w:pPr>
      <w:bookmarkStart w:id="114" w:name="_Toc20208515"/>
      <w:bookmarkStart w:id="115" w:name="_Toc36044626"/>
      <w:bookmarkStart w:id="116" w:name="_Toc45216107"/>
      <w:bookmarkStart w:id="117" w:name="_Toc171690092"/>
      <w:r w:rsidRPr="00CA57A2">
        <w:t>4.2.3.1</w:t>
      </w:r>
      <w:r w:rsidRPr="00CA57A2">
        <w:tab/>
        <w:t>General</w:t>
      </w:r>
      <w:bookmarkEnd w:id="114"/>
      <w:bookmarkEnd w:id="115"/>
      <w:bookmarkEnd w:id="116"/>
      <w:bookmarkEnd w:id="117"/>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8" w:name="_Toc20208516"/>
      <w:bookmarkStart w:id="119" w:name="_Toc36044627"/>
      <w:bookmarkStart w:id="120" w:name="_Toc45216108"/>
      <w:bookmarkStart w:id="121" w:name="_Toc171690093"/>
      <w:r w:rsidRPr="00CA57A2">
        <w:t>4.2.3.2</w:t>
      </w:r>
      <w:r w:rsidRPr="00CA57A2">
        <w:tab/>
        <w:t>Internal structure of the participating</w:t>
      </w:r>
      <w:r>
        <w:t xml:space="preserve"> MCVideo</w:t>
      </w:r>
      <w:r w:rsidRPr="00CA57A2">
        <w:t xml:space="preserve"> function</w:t>
      </w:r>
      <w:bookmarkEnd w:id="118"/>
      <w:bookmarkEnd w:id="119"/>
      <w:bookmarkEnd w:id="120"/>
      <w:bookmarkEnd w:id="121"/>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22" w:name="_MCCTEMPBM_CRPT38000002___4"/>
    </w:p>
    <w:bookmarkEnd w:id="122"/>
    <w:p w14:paraId="34672EB3" w14:textId="77777777" w:rsidR="00D01278" w:rsidRDefault="00C0770C" w:rsidP="00D01278">
      <w:pPr>
        <w:pStyle w:val="TH"/>
      </w:pPr>
      <w:r>
        <w:object w:dxaOrig="6766" w:dyaOrig="4229" w14:anchorId="0A6F07A9">
          <v:shape id="_x0000_i1027" type="#_x0000_t75" style="width:367pt;height:230pt" o:ole="">
            <v:imagedata r:id="rId17" o:title=""/>
          </v:shape>
          <o:OLEObject Type="Embed" ProgID="PowerPoint.Slide.8" ShapeID="_x0000_i1027" DrawAspect="Content" ObjectID="_1821939064"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23" w:name="_Toc20208517"/>
      <w:bookmarkStart w:id="124" w:name="_Toc36044628"/>
      <w:bookmarkStart w:id="125" w:name="_Toc45216109"/>
      <w:bookmarkStart w:id="126" w:name="_Toc171690094"/>
      <w:r w:rsidRPr="00CA57A2">
        <w:t>4.2.3.3</w:t>
      </w:r>
      <w:r w:rsidRPr="00CA57A2">
        <w:tab/>
        <w:t>The roles of the participating</w:t>
      </w:r>
      <w:r>
        <w:t xml:space="preserve"> MCVideo</w:t>
      </w:r>
      <w:r w:rsidRPr="00CA57A2">
        <w:t xml:space="preserve"> function</w:t>
      </w:r>
      <w:bookmarkEnd w:id="123"/>
      <w:bookmarkEnd w:id="124"/>
      <w:bookmarkEnd w:id="125"/>
      <w:bookmarkEnd w:id="126"/>
    </w:p>
    <w:p w14:paraId="291FAA31" w14:textId="77777777" w:rsidR="00D01278" w:rsidRPr="00CA57A2" w:rsidRDefault="00D01278" w:rsidP="00D01278">
      <w:pPr>
        <w:pStyle w:val="Heading5"/>
      </w:pPr>
      <w:bookmarkStart w:id="127" w:name="_Toc20208518"/>
      <w:bookmarkStart w:id="128" w:name="_Toc36044629"/>
      <w:bookmarkStart w:id="129" w:name="_Toc45216110"/>
      <w:bookmarkStart w:id="130" w:name="_Toc171690095"/>
      <w:r w:rsidRPr="00CA57A2">
        <w:t>4.2.3.3.1</w:t>
      </w:r>
      <w:r w:rsidRPr="00CA57A2">
        <w:tab/>
        <w:t>For the</w:t>
      </w:r>
      <w:r>
        <w:t xml:space="preserve"> transmission</w:t>
      </w:r>
      <w:r w:rsidRPr="00CA57A2">
        <w:t xml:space="preserve"> control procedures</w:t>
      </w:r>
      <w:bookmarkEnd w:id="127"/>
      <w:bookmarkEnd w:id="128"/>
      <w:bookmarkEnd w:id="129"/>
      <w:bookmarkEnd w:id="130"/>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31"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32" w:name="_Toc36044630"/>
      <w:bookmarkStart w:id="133" w:name="_Toc45216111"/>
      <w:bookmarkStart w:id="134" w:name="_Toc171690096"/>
      <w:r w:rsidRPr="000B4518">
        <w:t>4.2.3.3.</w:t>
      </w:r>
      <w:r>
        <w:t>2</w:t>
      </w:r>
      <w:r w:rsidRPr="000B4518">
        <w:tab/>
        <w:t>For the use of MBMS bearer procedures</w:t>
      </w:r>
      <w:bookmarkEnd w:id="131"/>
      <w:bookmarkEnd w:id="132"/>
      <w:bookmarkEnd w:id="133"/>
      <w:bookmarkEnd w:id="134"/>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35" w:name="_Toc171690097"/>
      <w:bookmarkStart w:id="136" w:name="_Toc20208520"/>
      <w:bookmarkStart w:id="137" w:name="_Toc36044631"/>
      <w:bookmarkStart w:id="138" w:name="_Toc45216112"/>
      <w:r w:rsidRPr="000B4518">
        <w:t>4.2.4</w:t>
      </w:r>
      <w:r w:rsidRPr="000B4518">
        <w:tab/>
        <w:t>Non-controlling MC</w:t>
      </w:r>
      <w:r>
        <w:t>Video</w:t>
      </w:r>
      <w:r w:rsidRPr="000B4518">
        <w:t xml:space="preserve"> function of an MC</w:t>
      </w:r>
      <w:r>
        <w:t>Video</w:t>
      </w:r>
      <w:r w:rsidRPr="000B4518">
        <w:t xml:space="preserve"> group</w:t>
      </w:r>
      <w:bookmarkEnd w:id="135"/>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28" type="#_x0000_t75" style="width:468pt;height:413.5pt" o:ole="">
            <v:imagedata r:id="rId19" o:title=""/>
          </v:shape>
          <o:OLEObject Type="Embed" ProgID="Visio.Drawing.15" ShapeID="_x0000_i1028" DrawAspect="Content" ObjectID="_1821939065"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9" w:name="_Toc171690098"/>
      <w:r w:rsidRPr="00CA57A2">
        <w:rPr>
          <w:noProof/>
        </w:rPr>
        <w:t>4.3</w:t>
      </w:r>
      <w:r w:rsidRPr="00CA57A2">
        <w:rPr>
          <w:noProof/>
        </w:rPr>
        <w:tab/>
        <w:t>The media plane control channel</w:t>
      </w:r>
      <w:bookmarkEnd w:id="136"/>
      <w:bookmarkEnd w:id="137"/>
      <w:bookmarkEnd w:id="138"/>
      <w:bookmarkEnd w:id="139"/>
    </w:p>
    <w:p w14:paraId="126C32AF" w14:textId="77777777" w:rsidR="00D01278" w:rsidRPr="00CA57A2" w:rsidRDefault="00D01278" w:rsidP="00D01278">
      <w:pPr>
        <w:pStyle w:val="Heading3"/>
      </w:pPr>
      <w:bookmarkStart w:id="140" w:name="_Toc20208521"/>
      <w:bookmarkStart w:id="141" w:name="_Toc36044632"/>
      <w:bookmarkStart w:id="142" w:name="_Toc45216113"/>
      <w:bookmarkStart w:id="143" w:name="_Toc171690099"/>
      <w:r w:rsidRPr="00CA57A2">
        <w:t>4.3.1</w:t>
      </w:r>
      <w:r w:rsidRPr="00CA57A2">
        <w:tab/>
        <w:t>General</w:t>
      </w:r>
      <w:bookmarkEnd w:id="140"/>
      <w:bookmarkEnd w:id="141"/>
      <w:bookmarkEnd w:id="142"/>
      <w:bookmarkEnd w:id="143"/>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44" w:name="_Toc20208522"/>
      <w:bookmarkStart w:id="145" w:name="_Toc36044633"/>
      <w:bookmarkStart w:id="146" w:name="_Toc45216114"/>
      <w:bookmarkStart w:id="147" w:name="_Toc171690100"/>
      <w:r w:rsidRPr="00CA57A2">
        <w:rPr>
          <w:noProof/>
        </w:rPr>
        <w:t>4.3.2</w:t>
      </w:r>
      <w:r w:rsidRPr="00CA57A2">
        <w:rPr>
          <w:noProof/>
        </w:rPr>
        <w:tab/>
      </w:r>
      <w:r w:rsidRPr="00CA57A2">
        <w:t>Control channel realization</w:t>
      </w:r>
      <w:bookmarkEnd w:id="144"/>
      <w:bookmarkEnd w:id="145"/>
      <w:bookmarkEnd w:id="146"/>
      <w:bookmarkEnd w:id="147"/>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8" w:name="_Toc20208523"/>
      <w:bookmarkStart w:id="149" w:name="_Toc36044634"/>
      <w:bookmarkStart w:id="150" w:name="_Toc45216115"/>
      <w:bookmarkStart w:id="151" w:name="_Toc171690101"/>
      <w:r w:rsidRPr="00CA57A2">
        <w:rPr>
          <w:noProof/>
        </w:rPr>
        <w:t>4.3.3</w:t>
      </w:r>
      <w:r w:rsidRPr="00CA57A2">
        <w:rPr>
          <w:noProof/>
        </w:rPr>
        <w:tab/>
        <w:t>Establishing a media plane control channel</w:t>
      </w:r>
      <w:bookmarkEnd w:id="148"/>
      <w:bookmarkEnd w:id="149"/>
      <w:bookmarkEnd w:id="150"/>
      <w:bookmarkEnd w:id="151"/>
    </w:p>
    <w:p w14:paraId="2EAAE9E4" w14:textId="77777777" w:rsidR="00D01278" w:rsidRPr="00CA57A2" w:rsidRDefault="00D01278" w:rsidP="00D01278">
      <w:pPr>
        <w:pStyle w:val="Heading4"/>
      </w:pPr>
      <w:bookmarkStart w:id="152" w:name="_Toc20208524"/>
      <w:bookmarkStart w:id="153" w:name="_Toc36044635"/>
      <w:bookmarkStart w:id="154" w:name="_Toc45216116"/>
      <w:bookmarkStart w:id="155" w:name="_Toc171690102"/>
      <w:r w:rsidRPr="00CA57A2">
        <w:t>4.3.3.1</w:t>
      </w:r>
      <w:r w:rsidRPr="00CA57A2">
        <w:tab/>
        <w:t>General</w:t>
      </w:r>
      <w:bookmarkEnd w:id="152"/>
      <w:bookmarkEnd w:id="153"/>
      <w:bookmarkEnd w:id="154"/>
      <w:bookmarkEnd w:id="155"/>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215BFC88" w14:textId="77777777" w:rsidR="008B3940" w:rsidRDefault="008B3940" w:rsidP="008B3940">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Default="008B3940" w:rsidP="008B3940">
      <w:r>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CA57A2" w:rsidRDefault="008B3940" w:rsidP="00D01278">
      <w:r>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Default="00A60C6F" w:rsidP="00A60C6F">
      <w:pPr>
        <w:pStyle w:val="NO"/>
      </w:pPr>
      <w:r>
        <w:t>NOTE 3:</w:t>
      </w:r>
      <w:r>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Default="00A60C6F" w:rsidP="00A60C6F">
      <w:pPr>
        <w:pStyle w:val="NO"/>
      </w:pPr>
      <w:r>
        <w:t>NOTE 4:</w:t>
      </w:r>
      <w:r>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CA57A2" w:rsidRDefault="00A60C6F" w:rsidP="00A60C6F">
      <w:pPr>
        <w:pStyle w:val="NO"/>
      </w:pPr>
      <w:r>
        <w:t>NOTE 5:</w:t>
      </w:r>
      <w:r>
        <w:tab/>
        <w:t>If multiplexing is not used, any value can be used for the SSRC in the RTCP header as this field is not analyzed.</w:t>
      </w:r>
    </w:p>
    <w:p w14:paraId="72BE9BBE" w14:textId="58C0B80E" w:rsidR="00D01278" w:rsidRPr="00CA57A2" w:rsidRDefault="00D01278" w:rsidP="00D01278">
      <w:r w:rsidRPr="00CA57A2">
        <w:t>The format of the optional SDP fmtp attribute, when associated with the media plane control channel, is described in clause 1</w:t>
      </w:r>
      <w:r w:rsidR="00B26A6E">
        <w:t>4</w:t>
      </w:r>
      <w:r w:rsidRPr="00CA57A2">
        <w:t>.</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4B06A7B1"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r w:rsidR="006E513E">
        <w:rPr>
          <w:rFonts w:eastAsia="SimSun"/>
        </w:rPr>
        <w:t>;mc_transmission_ssrc=12345678</w:t>
      </w:r>
    </w:p>
    <w:p w14:paraId="30F9B135" w14:textId="77777777" w:rsidR="00D01278" w:rsidRPr="00CA57A2" w:rsidRDefault="00D01278" w:rsidP="00D01278"/>
    <w:p w14:paraId="760FF998" w14:textId="77777777" w:rsidR="00900194" w:rsidRPr="00A5463E" w:rsidRDefault="00900194" w:rsidP="00123B56">
      <w:pPr>
        <w:pStyle w:val="Heading1"/>
      </w:pPr>
      <w:bookmarkStart w:id="156" w:name="_Toc20208525"/>
      <w:bookmarkStart w:id="157" w:name="_Toc36044636"/>
      <w:bookmarkStart w:id="158" w:name="_Toc45216117"/>
      <w:bookmarkStart w:id="159" w:name="_Toc171690103"/>
      <w:r w:rsidRPr="00A5463E">
        <w:t>5</w:t>
      </w:r>
      <w:r w:rsidRPr="00A5463E">
        <w:tab/>
        <w:t>Functional entities</w:t>
      </w:r>
      <w:bookmarkEnd w:id="156"/>
      <w:bookmarkEnd w:id="157"/>
      <w:bookmarkEnd w:id="158"/>
      <w:bookmarkEnd w:id="159"/>
    </w:p>
    <w:p w14:paraId="5DE73706" w14:textId="77777777" w:rsidR="00D01278" w:rsidRPr="000B4518" w:rsidRDefault="00D01278" w:rsidP="00D01278">
      <w:pPr>
        <w:pStyle w:val="Heading2"/>
      </w:pPr>
      <w:bookmarkStart w:id="160" w:name="_Toc20208526"/>
      <w:bookmarkStart w:id="161" w:name="_Toc36044637"/>
      <w:bookmarkStart w:id="162" w:name="_Toc45216118"/>
      <w:bookmarkStart w:id="163" w:name="_Toc171690104"/>
      <w:r w:rsidRPr="000B4518">
        <w:t>5.1</w:t>
      </w:r>
      <w:r w:rsidRPr="000B4518">
        <w:tab/>
        <w:t>General</w:t>
      </w:r>
      <w:bookmarkEnd w:id="160"/>
      <w:bookmarkEnd w:id="161"/>
      <w:bookmarkEnd w:id="162"/>
      <w:bookmarkEnd w:id="163"/>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64" w:name="_Toc20208527"/>
      <w:bookmarkStart w:id="165" w:name="_Toc36044638"/>
      <w:bookmarkStart w:id="166" w:name="_Toc45216119"/>
      <w:bookmarkStart w:id="167" w:name="_Toc171690105"/>
      <w:r w:rsidRPr="000B4518">
        <w:lastRenderedPageBreak/>
        <w:t>5.2</w:t>
      </w:r>
      <w:r w:rsidRPr="000B4518">
        <w:tab/>
      </w:r>
      <w:r>
        <w:t>MCVideo</w:t>
      </w:r>
      <w:r w:rsidRPr="000B4518">
        <w:t xml:space="preserve"> client</w:t>
      </w:r>
      <w:bookmarkEnd w:id="164"/>
      <w:bookmarkEnd w:id="165"/>
      <w:bookmarkEnd w:id="166"/>
      <w:bookmarkEnd w:id="167"/>
    </w:p>
    <w:p w14:paraId="30B9A501" w14:textId="77777777" w:rsidR="00D01278" w:rsidRPr="000B4518" w:rsidRDefault="00D01278" w:rsidP="00D01278">
      <w:pPr>
        <w:pStyle w:val="Heading3"/>
      </w:pPr>
      <w:bookmarkStart w:id="168" w:name="_Toc20208528"/>
      <w:bookmarkStart w:id="169" w:name="_Toc36044639"/>
      <w:bookmarkStart w:id="170" w:name="_Toc45216120"/>
      <w:bookmarkStart w:id="171" w:name="_Toc171690106"/>
      <w:r w:rsidRPr="000B4518">
        <w:t>5.2.1</w:t>
      </w:r>
      <w:r w:rsidRPr="000B4518">
        <w:tab/>
        <w:t>Introduction</w:t>
      </w:r>
      <w:bookmarkEnd w:id="168"/>
      <w:bookmarkEnd w:id="169"/>
      <w:bookmarkEnd w:id="170"/>
      <w:bookmarkEnd w:id="171"/>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72" w:name="_Toc20208529"/>
      <w:bookmarkStart w:id="173" w:name="_Toc36044640"/>
      <w:bookmarkStart w:id="174" w:name="_Toc45216121"/>
      <w:bookmarkStart w:id="175" w:name="_Toc171690107"/>
      <w:r w:rsidRPr="000B4518">
        <w:t>5.2.2</w:t>
      </w:r>
      <w:r w:rsidRPr="000B4518">
        <w:tab/>
      </w:r>
      <w:r>
        <w:t>Transmission</w:t>
      </w:r>
      <w:r w:rsidRPr="000B4518">
        <w:t xml:space="preserve"> participant in on-network mode</w:t>
      </w:r>
      <w:bookmarkEnd w:id="172"/>
      <w:bookmarkEnd w:id="173"/>
      <w:bookmarkEnd w:id="174"/>
      <w:bookmarkEnd w:id="175"/>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6" w:name="_Toc20208530"/>
      <w:bookmarkStart w:id="177" w:name="_Toc36044641"/>
      <w:bookmarkStart w:id="178" w:name="_Toc45216122"/>
      <w:bookmarkStart w:id="179" w:name="_Toc171690108"/>
      <w:r w:rsidRPr="000B4518">
        <w:t>5.2.3</w:t>
      </w:r>
      <w:r w:rsidRPr="000B4518">
        <w:tab/>
      </w:r>
      <w:r>
        <w:t>Transmission</w:t>
      </w:r>
      <w:r w:rsidRPr="000B4518">
        <w:t xml:space="preserve"> participant in off-network mode</w:t>
      </w:r>
      <w:bookmarkEnd w:id="176"/>
      <w:bookmarkEnd w:id="177"/>
      <w:bookmarkEnd w:id="178"/>
      <w:bookmarkEnd w:id="179"/>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lastRenderedPageBreak/>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80" w:name="_Toc20208531"/>
      <w:bookmarkStart w:id="181" w:name="_Toc36044642"/>
      <w:bookmarkStart w:id="182" w:name="_Toc45216123"/>
      <w:bookmarkStart w:id="183" w:name="_Toc171690109"/>
      <w:r w:rsidRPr="000B4518">
        <w:t>5.3</w:t>
      </w:r>
      <w:r w:rsidRPr="000B4518">
        <w:tab/>
        <w:t>Controlling</w:t>
      </w:r>
      <w:r>
        <w:t xml:space="preserve"> MCVideo</w:t>
      </w:r>
      <w:r w:rsidRPr="000B4518">
        <w:t xml:space="preserve"> function</w:t>
      </w:r>
      <w:bookmarkEnd w:id="180"/>
      <w:bookmarkEnd w:id="181"/>
      <w:bookmarkEnd w:id="182"/>
      <w:bookmarkEnd w:id="183"/>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84" w:name="_Toc20208532"/>
      <w:bookmarkStart w:id="185" w:name="_Toc36044643"/>
      <w:bookmarkStart w:id="186" w:name="_Toc45216124"/>
      <w:bookmarkStart w:id="187" w:name="_Toc171690110"/>
      <w:r w:rsidRPr="000B4518">
        <w:t>5.4</w:t>
      </w:r>
      <w:r w:rsidRPr="000B4518">
        <w:tab/>
        <w:t>Participating</w:t>
      </w:r>
      <w:r>
        <w:t xml:space="preserve"> MCVideo</w:t>
      </w:r>
      <w:r w:rsidRPr="000B4518">
        <w:t xml:space="preserve"> function</w:t>
      </w:r>
      <w:bookmarkEnd w:id="184"/>
      <w:bookmarkEnd w:id="185"/>
      <w:bookmarkEnd w:id="186"/>
      <w:bookmarkEnd w:id="187"/>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8" w:name="_Toc20208533"/>
      <w:bookmarkStart w:id="189" w:name="_Toc36044644"/>
      <w:bookmarkStart w:id="190" w:name="_Toc45216125"/>
      <w:bookmarkStart w:id="191" w:name="_Toc171690111"/>
      <w:r w:rsidRPr="00A5463E">
        <w:t>6</w:t>
      </w:r>
      <w:r w:rsidRPr="00A5463E">
        <w:tab/>
      </w:r>
      <w:r w:rsidR="00123B56" w:rsidRPr="00A5463E">
        <w:t xml:space="preserve">On-network </w:t>
      </w:r>
      <w:r w:rsidR="00EB0795" w:rsidRPr="00A5463E">
        <w:t>transmission control</w:t>
      </w:r>
      <w:bookmarkEnd w:id="188"/>
      <w:bookmarkEnd w:id="189"/>
      <w:bookmarkEnd w:id="190"/>
      <w:bookmarkEnd w:id="191"/>
    </w:p>
    <w:p w14:paraId="0389AAC3" w14:textId="77777777" w:rsidR="00EB0795" w:rsidRPr="00A5463E" w:rsidRDefault="00EB0795" w:rsidP="00EB0795">
      <w:pPr>
        <w:pStyle w:val="Heading2"/>
      </w:pPr>
      <w:bookmarkStart w:id="192" w:name="_Toc20208534"/>
      <w:bookmarkStart w:id="193" w:name="_Toc36044645"/>
      <w:bookmarkStart w:id="194" w:name="_Toc45216126"/>
      <w:bookmarkStart w:id="195" w:name="_Toc171690112"/>
      <w:r w:rsidRPr="00A5463E">
        <w:t>6.1</w:t>
      </w:r>
      <w:r w:rsidRPr="00A5463E">
        <w:tab/>
        <w:t>General</w:t>
      </w:r>
      <w:bookmarkEnd w:id="192"/>
      <w:bookmarkEnd w:id="193"/>
      <w:bookmarkEnd w:id="194"/>
      <w:bookmarkEnd w:id="195"/>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lastRenderedPageBreak/>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6" w:name="_Toc20208535"/>
      <w:bookmarkStart w:id="197" w:name="_Toc36044646"/>
      <w:bookmarkStart w:id="198" w:name="_Toc45216127"/>
      <w:bookmarkStart w:id="199" w:name="_Toc171690113"/>
      <w:r w:rsidRPr="00A5463E">
        <w:t>6.2</w:t>
      </w:r>
      <w:r w:rsidRPr="00A5463E">
        <w:tab/>
        <w:t>Transmission participant procedures</w:t>
      </w:r>
      <w:bookmarkEnd w:id="196"/>
      <w:bookmarkEnd w:id="197"/>
      <w:bookmarkEnd w:id="198"/>
      <w:bookmarkEnd w:id="199"/>
    </w:p>
    <w:p w14:paraId="7F7715F8" w14:textId="77777777" w:rsidR="00A5463E" w:rsidRPr="00A5463E" w:rsidRDefault="00A5463E" w:rsidP="00A5463E">
      <w:pPr>
        <w:pStyle w:val="Heading3"/>
      </w:pPr>
      <w:bookmarkStart w:id="200" w:name="_Toc20208536"/>
      <w:bookmarkStart w:id="201" w:name="_Toc36044647"/>
      <w:bookmarkStart w:id="202" w:name="_Toc45216128"/>
      <w:bookmarkStart w:id="203" w:name="_Toc171690114"/>
      <w:r w:rsidRPr="00A5463E">
        <w:t>6.2.1</w:t>
      </w:r>
      <w:r w:rsidRPr="00A5463E">
        <w:tab/>
        <w:t>Transmission participant procedures at MCVideo session initialization</w:t>
      </w:r>
      <w:bookmarkEnd w:id="200"/>
      <w:bookmarkEnd w:id="201"/>
      <w:bookmarkEnd w:id="202"/>
      <w:bookmarkEnd w:id="203"/>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04" w:name="_Toc20208537"/>
      <w:bookmarkStart w:id="205" w:name="_Toc36044648"/>
      <w:bookmarkStart w:id="206" w:name="_Toc45216129"/>
      <w:bookmarkStart w:id="207" w:name="_Toc171690115"/>
      <w:r w:rsidRPr="00A5463E">
        <w:t>6.2.2</w:t>
      </w:r>
      <w:r w:rsidRPr="00A5463E">
        <w:tab/>
        <w:t>Transmission participant procedures at MCVideo call release</w:t>
      </w:r>
      <w:bookmarkEnd w:id="204"/>
      <w:bookmarkEnd w:id="205"/>
      <w:bookmarkEnd w:id="206"/>
      <w:bookmarkEnd w:id="207"/>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8" w:name="_Toc20208538"/>
      <w:bookmarkStart w:id="209" w:name="_Toc36044649"/>
      <w:bookmarkStart w:id="210" w:name="_Toc45216130"/>
      <w:bookmarkStart w:id="211" w:name="_Toc171690116"/>
      <w:r w:rsidRPr="00A5463E">
        <w:t>6.2.3</w:t>
      </w:r>
      <w:r w:rsidRPr="00A5463E">
        <w:tab/>
        <w:t>Transmission participant procedures at MCVideo call modification</w:t>
      </w:r>
      <w:bookmarkEnd w:id="208"/>
      <w:bookmarkEnd w:id="209"/>
      <w:bookmarkEnd w:id="210"/>
      <w:bookmarkEnd w:id="211"/>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12" w:name="_Toc20208539"/>
      <w:bookmarkStart w:id="213" w:name="_Toc36044650"/>
      <w:bookmarkStart w:id="214" w:name="_Toc45216131"/>
      <w:bookmarkStart w:id="215" w:name="_Toc171690117"/>
      <w:r w:rsidRPr="00A5463E">
        <w:t>6.2.4</w:t>
      </w:r>
      <w:r w:rsidRPr="00A5463E">
        <w:tab/>
        <w:t>Transmission participant state transition diagram for basic transmission control operation</w:t>
      </w:r>
      <w:bookmarkEnd w:id="212"/>
      <w:bookmarkEnd w:id="213"/>
      <w:bookmarkEnd w:id="214"/>
      <w:bookmarkEnd w:id="215"/>
    </w:p>
    <w:p w14:paraId="34C05FB1" w14:textId="77777777" w:rsidR="00A5463E" w:rsidRPr="00A5463E" w:rsidRDefault="00A5463E" w:rsidP="00A5463E">
      <w:pPr>
        <w:pStyle w:val="Heading4"/>
      </w:pPr>
      <w:bookmarkStart w:id="216" w:name="_Toc20208540"/>
      <w:bookmarkStart w:id="217" w:name="_Toc36044651"/>
      <w:bookmarkStart w:id="218" w:name="_Toc45216132"/>
      <w:bookmarkStart w:id="219" w:name="_Toc171690118"/>
      <w:r w:rsidRPr="00A5463E">
        <w:t>6.2.4.1</w:t>
      </w:r>
      <w:r w:rsidRPr="00A5463E">
        <w:tab/>
        <w:t>General</w:t>
      </w:r>
      <w:bookmarkEnd w:id="216"/>
      <w:bookmarkEnd w:id="217"/>
      <w:bookmarkEnd w:id="218"/>
      <w:bookmarkEnd w:id="219"/>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29" type="#_x0000_t75" style="width:481pt;height:457pt" o:ole="">
            <v:imagedata r:id="rId21" o:title=""/>
          </v:shape>
          <o:OLEObject Type="Embed" ProgID="Visio.Drawing.15" ShapeID="_x0000_i1029" DrawAspect="Content" ObjectID="_1821939066"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20" w:name="_Toc20208541"/>
      <w:bookmarkStart w:id="221" w:name="_Toc36044652"/>
      <w:bookmarkStart w:id="222" w:name="_Toc45216133"/>
      <w:bookmarkStart w:id="223" w:name="_Toc171690119"/>
      <w:r w:rsidRPr="00A5463E">
        <w:t>6.2.4.2</w:t>
      </w:r>
      <w:r w:rsidRPr="00A5463E">
        <w:tab/>
        <w:t>State: 'Start-stop'</w:t>
      </w:r>
      <w:bookmarkEnd w:id="220"/>
      <w:bookmarkEnd w:id="221"/>
      <w:bookmarkEnd w:id="222"/>
      <w:bookmarkEnd w:id="223"/>
    </w:p>
    <w:p w14:paraId="27DF57EF" w14:textId="77777777" w:rsidR="00A5463E" w:rsidRPr="00A5463E" w:rsidRDefault="00A5463E" w:rsidP="00A5463E">
      <w:pPr>
        <w:pStyle w:val="Heading5"/>
      </w:pPr>
      <w:bookmarkStart w:id="224" w:name="_Toc20208542"/>
      <w:bookmarkStart w:id="225" w:name="_Toc36044653"/>
      <w:bookmarkStart w:id="226" w:name="_Toc45216134"/>
      <w:bookmarkStart w:id="227" w:name="_Toc171690120"/>
      <w:r w:rsidRPr="00A5463E">
        <w:t>6.2.4.2.1</w:t>
      </w:r>
      <w:r w:rsidRPr="00A5463E">
        <w:tab/>
        <w:t>General</w:t>
      </w:r>
      <w:bookmarkEnd w:id="224"/>
      <w:bookmarkEnd w:id="225"/>
      <w:bookmarkEnd w:id="226"/>
      <w:bookmarkEnd w:id="227"/>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8" w:name="_Toc20208543"/>
      <w:bookmarkStart w:id="229" w:name="_Toc36044654"/>
      <w:bookmarkStart w:id="230" w:name="_Toc45216135"/>
      <w:bookmarkStart w:id="231" w:name="_Toc171690121"/>
      <w:r w:rsidRPr="00A5463E">
        <w:lastRenderedPageBreak/>
        <w:t>6.2.4.2.2</w:t>
      </w:r>
      <w:r w:rsidRPr="00A5463E">
        <w:tab/>
        <w:t>MCVideo call initiated, originating MCVideo user</w:t>
      </w:r>
      <w:bookmarkEnd w:id="228"/>
      <w:bookmarkEnd w:id="229"/>
      <w:bookmarkEnd w:id="230"/>
      <w:bookmarkEnd w:id="231"/>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32" w:name="_Toc20208544"/>
      <w:bookmarkStart w:id="233" w:name="_Toc36044655"/>
      <w:bookmarkStart w:id="234" w:name="_Toc45216136"/>
      <w:bookmarkStart w:id="235" w:name="_Toc171690122"/>
      <w:r w:rsidRPr="00A5463E">
        <w:t>6.2.4.2.3</w:t>
      </w:r>
      <w:r w:rsidRPr="00A5463E">
        <w:tab/>
        <w:t>MCVideo call established, terminating MCVideo user</w:t>
      </w:r>
      <w:bookmarkEnd w:id="232"/>
      <w:bookmarkEnd w:id="233"/>
      <w:bookmarkEnd w:id="234"/>
      <w:bookmarkEnd w:id="235"/>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6" w:name="_Toc20208545"/>
      <w:bookmarkStart w:id="237" w:name="_Toc36044656"/>
      <w:bookmarkStart w:id="238" w:name="_Toc45216137"/>
      <w:bookmarkStart w:id="239" w:name="_Toc171690123"/>
      <w:r w:rsidRPr="00A5463E">
        <w:t>6.2.4.3</w:t>
      </w:r>
      <w:r w:rsidRPr="00A5463E">
        <w:tab/>
        <w:t>State: 'U: has no permission to transmit'</w:t>
      </w:r>
      <w:bookmarkEnd w:id="236"/>
      <w:bookmarkEnd w:id="237"/>
      <w:bookmarkEnd w:id="238"/>
      <w:bookmarkEnd w:id="239"/>
    </w:p>
    <w:p w14:paraId="222769D1" w14:textId="77777777" w:rsidR="00A5463E" w:rsidRPr="00A5463E" w:rsidRDefault="00A5463E" w:rsidP="00A5463E">
      <w:pPr>
        <w:pStyle w:val="Heading5"/>
      </w:pPr>
      <w:bookmarkStart w:id="240" w:name="_Toc20208546"/>
      <w:bookmarkStart w:id="241" w:name="_Toc36044657"/>
      <w:bookmarkStart w:id="242" w:name="_Toc45216138"/>
      <w:bookmarkStart w:id="243" w:name="_Toc171690124"/>
      <w:r w:rsidRPr="00A5463E">
        <w:t>6.2.4.3.1</w:t>
      </w:r>
      <w:r w:rsidRPr="00A5463E">
        <w:tab/>
        <w:t>General</w:t>
      </w:r>
      <w:bookmarkEnd w:id="240"/>
      <w:bookmarkEnd w:id="241"/>
      <w:bookmarkEnd w:id="242"/>
      <w:bookmarkEnd w:id="243"/>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44" w:name="_Toc20208547"/>
      <w:bookmarkStart w:id="245" w:name="_Toc36044658"/>
      <w:bookmarkStart w:id="246" w:name="_Toc45216139"/>
      <w:bookmarkStart w:id="247" w:name="_Toc171690125"/>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4"/>
      <w:bookmarkEnd w:id="245"/>
      <w:bookmarkEnd w:id="246"/>
      <w:bookmarkEnd w:id="247"/>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8" w:name="_Toc20208548"/>
      <w:bookmarkStart w:id="249" w:name="_Toc36044659"/>
      <w:bookmarkStart w:id="250" w:name="_Toc45216140"/>
      <w:bookmarkStart w:id="251" w:name="_Toc171690126"/>
      <w:r w:rsidRPr="00A5463E">
        <w:t>6.2.4.3.3</w:t>
      </w:r>
      <w:r w:rsidRPr="00A5463E">
        <w:tab/>
      </w:r>
      <w:r w:rsidR="001233F8">
        <w:t>Void</w:t>
      </w:r>
      <w:bookmarkEnd w:id="248"/>
      <w:bookmarkEnd w:id="249"/>
      <w:bookmarkEnd w:id="250"/>
      <w:bookmarkEnd w:id="251"/>
    </w:p>
    <w:p w14:paraId="6D37E564" w14:textId="77777777" w:rsidR="00A5463E" w:rsidRPr="009559DD" w:rsidRDefault="00A5463E" w:rsidP="00A5463E">
      <w:pPr>
        <w:pStyle w:val="Heading5"/>
      </w:pPr>
      <w:bookmarkStart w:id="252" w:name="_Toc20208549"/>
      <w:bookmarkStart w:id="253" w:name="_Toc36044660"/>
      <w:bookmarkStart w:id="254" w:name="_Toc45216141"/>
      <w:bookmarkStart w:id="255" w:name="_Toc171690127"/>
      <w:r w:rsidRPr="00A5463E">
        <w:t>6.2.4.3.4</w:t>
      </w:r>
      <w:r w:rsidRPr="00A5463E">
        <w:tab/>
      </w:r>
      <w:r w:rsidR="00C0770C" w:rsidRPr="009559DD">
        <w:t>Void</w:t>
      </w:r>
      <w:bookmarkEnd w:id="252"/>
      <w:bookmarkEnd w:id="253"/>
      <w:bookmarkEnd w:id="254"/>
      <w:bookmarkEnd w:id="255"/>
    </w:p>
    <w:p w14:paraId="1468182E" w14:textId="77777777" w:rsidR="00A5463E" w:rsidRPr="00A5463E" w:rsidRDefault="00A5463E" w:rsidP="00A5463E">
      <w:pPr>
        <w:pStyle w:val="Heading4"/>
      </w:pPr>
      <w:bookmarkStart w:id="256" w:name="_Toc20208550"/>
      <w:bookmarkStart w:id="257" w:name="_Toc36044661"/>
      <w:bookmarkStart w:id="258" w:name="_Toc45216142"/>
      <w:bookmarkStart w:id="259" w:name="_Toc171690128"/>
      <w:r w:rsidRPr="00A5463E">
        <w:t>6.2.4.4</w:t>
      </w:r>
      <w:r w:rsidRPr="00A5463E">
        <w:tab/>
        <w:t>State: 'U: pending request to transmit'</w:t>
      </w:r>
      <w:bookmarkEnd w:id="256"/>
      <w:bookmarkEnd w:id="257"/>
      <w:bookmarkEnd w:id="258"/>
      <w:bookmarkEnd w:id="259"/>
    </w:p>
    <w:p w14:paraId="78745115" w14:textId="77777777" w:rsidR="00A5463E" w:rsidRPr="00A5463E" w:rsidRDefault="00A5463E" w:rsidP="00A5463E">
      <w:pPr>
        <w:pStyle w:val="Heading5"/>
      </w:pPr>
      <w:bookmarkStart w:id="260" w:name="_Toc20208551"/>
      <w:bookmarkStart w:id="261" w:name="_Toc36044662"/>
      <w:bookmarkStart w:id="262" w:name="_Toc45216143"/>
      <w:bookmarkStart w:id="263" w:name="_Toc171690129"/>
      <w:r w:rsidRPr="00A5463E">
        <w:t>6.2.4.4.1</w:t>
      </w:r>
      <w:r w:rsidRPr="00A5463E">
        <w:tab/>
        <w:t>General</w:t>
      </w:r>
      <w:bookmarkEnd w:id="260"/>
      <w:bookmarkEnd w:id="261"/>
      <w:bookmarkEnd w:id="262"/>
      <w:bookmarkEnd w:id="263"/>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64" w:name="_Toc20208552"/>
      <w:bookmarkStart w:id="265" w:name="_Toc36044663"/>
      <w:bookmarkStart w:id="266" w:name="_Toc45216144"/>
      <w:bookmarkStart w:id="267" w:name="_Toc171690130"/>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4"/>
      <w:bookmarkEnd w:id="265"/>
      <w:bookmarkEnd w:id="266"/>
      <w:bookmarkEnd w:id="267"/>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8" w:name="_Toc20208553"/>
      <w:bookmarkStart w:id="269" w:name="_Toc36044664"/>
      <w:bookmarkStart w:id="270" w:name="_Toc45216145"/>
      <w:bookmarkStart w:id="271" w:name="_Toc171690131"/>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8"/>
      <w:bookmarkEnd w:id="269"/>
      <w:bookmarkEnd w:id="270"/>
      <w:bookmarkEnd w:id="271"/>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72" w:name="_Toc20208554"/>
      <w:bookmarkStart w:id="273" w:name="_Toc36044665"/>
      <w:bookmarkStart w:id="274" w:name="_Toc45216146"/>
      <w:bookmarkStart w:id="275" w:name="_Toc171690132"/>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72"/>
      <w:bookmarkEnd w:id="273"/>
      <w:bookmarkEnd w:id="274"/>
      <w:bookmarkEnd w:id="275"/>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76" w:name="_Toc20208555"/>
      <w:bookmarkStart w:id="277" w:name="_Toc36044666"/>
      <w:bookmarkStart w:id="278" w:name="_Toc45216147"/>
      <w:bookmarkStart w:id="279" w:name="_Toc171690133"/>
      <w:r w:rsidRPr="00E61689">
        <w:rPr>
          <w:lang w:val="fr-FR"/>
        </w:rPr>
        <w:t>6.2.4.4.5</w:t>
      </w:r>
      <w:r w:rsidRPr="00E61689">
        <w:rPr>
          <w:lang w:val="fr-FR"/>
        </w:rPr>
        <w:tab/>
        <w:t>Receive Queue Position Info message (R: Queue Position Info)</w:t>
      </w:r>
      <w:bookmarkEnd w:id="276"/>
      <w:bookmarkEnd w:id="277"/>
      <w:bookmarkEnd w:id="278"/>
      <w:bookmarkEnd w:id="279"/>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80" w:name="_Toc20208556"/>
      <w:bookmarkStart w:id="281" w:name="_Toc36044667"/>
      <w:bookmarkStart w:id="282" w:name="_Toc45216148"/>
      <w:bookmarkStart w:id="283" w:name="_Toc171690134"/>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80"/>
      <w:bookmarkEnd w:id="281"/>
      <w:bookmarkEnd w:id="282"/>
      <w:bookmarkEnd w:id="283"/>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Default="00A5463E" w:rsidP="00A5463E">
      <w:pPr>
        <w:pStyle w:val="B2"/>
      </w:pPr>
      <w:r w:rsidRPr="00A5463E">
        <w:t>b.</w:t>
      </w:r>
      <w:r w:rsidRPr="00A5463E">
        <w:tab/>
        <w:t>shall include the Source field set to '0' (the transmission participant is the source);</w:t>
      </w:r>
    </w:p>
    <w:p w14:paraId="51A19956" w14:textId="60CE0320" w:rsidR="00E44BC8" w:rsidRPr="00A5463E" w:rsidRDefault="00E44BC8" w:rsidP="00E44BC8">
      <w:pPr>
        <w:pStyle w:val="B1"/>
      </w:pPr>
      <w:r>
        <w:t>2.</w:t>
      </w:r>
      <w:r>
        <w:tab/>
        <w:t>shall store the Audio SSRC of the Transmitting User and Video SSRC of the Transmitting User and use them in the RTP media packets until the transmission is released;</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84" w:name="_Toc20208557"/>
      <w:bookmarkStart w:id="285" w:name="_Toc36044668"/>
      <w:bookmarkStart w:id="286" w:name="_Toc45216149"/>
      <w:bookmarkStart w:id="287" w:name="_Toc171690135"/>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4"/>
      <w:bookmarkEnd w:id="285"/>
      <w:bookmarkEnd w:id="286"/>
      <w:bookmarkEnd w:id="287"/>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8" w:name="_Toc20208558"/>
      <w:bookmarkStart w:id="289" w:name="_Toc36044669"/>
      <w:bookmarkStart w:id="290" w:name="_Toc45216150"/>
      <w:bookmarkStart w:id="291" w:name="_Toc171690136"/>
      <w:r w:rsidRPr="00A5463E">
        <w:lastRenderedPageBreak/>
        <w:t>6.2.4.5</w:t>
      </w:r>
      <w:r w:rsidRPr="00A5463E">
        <w:tab/>
        <w:t>State: 'U: has permission to transmit'</w:t>
      </w:r>
      <w:bookmarkEnd w:id="288"/>
      <w:bookmarkEnd w:id="289"/>
      <w:bookmarkEnd w:id="290"/>
      <w:bookmarkEnd w:id="291"/>
    </w:p>
    <w:p w14:paraId="67D1BC61" w14:textId="77777777" w:rsidR="00A5463E" w:rsidRPr="00A5463E" w:rsidRDefault="00A5463E" w:rsidP="00A5463E">
      <w:pPr>
        <w:pStyle w:val="Heading5"/>
      </w:pPr>
      <w:bookmarkStart w:id="292" w:name="_Toc20208559"/>
      <w:bookmarkStart w:id="293" w:name="_Toc36044670"/>
      <w:bookmarkStart w:id="294" w:name="_Toc45216151"/>
      <w:bookmarkStart w:id="295" w:name="_Toc171690137"/>
      <w:r w:rsidRPr="00A5463E">
        <w:t>6.2.4.5.1</w:t>
      </w:r>
      <w:r w:rsidRPr="00A5463E">
        <w:tab/>
        <w:t>General</w:t>
      </w:r>
      <w:bookmarkEnd w:id="292"/>
      <w:bookmarkEnd w:id="293"/>
      <w:bookmarkEnd w:id="294"/>
      <w:bookmarkEnd w:id="295"/>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6" w:name="_Toc20208560"/>
      <w:bookmarkStart w:id="297" w:name="_Toc36044671"/>
      <w:bookmarkStart w:id="298" w:name="_Toc45216152"/>
      <w:bookmarkStart w:id="299" w:name="_Toc171690138"/>
      <w:r w:rsidRPr="00A5463E">
        <w:t>6.2.4.5.2</w:t>
      </w:r>
      <w:r w:rsidRPr="00A5463E">
        <w:tab/>
        <w:t>Send RTP media packets (S: RTP media)</w:t>
      </w:r>
      <w:bookmarkEnd w:id="296"/>
      <w:bookmarkEnd w:id="297"/>
      <w:bookmarkEnd w:id="298"/>
      <w:bookmarkEnd w:id="299"/>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300" w:name="_Toc20208561"/>
      <w:bookmarkStart w:id="301" w:name="_Toc36044672"/>
      <w:bookmarkStart w:id="302" w:name="_Toc45216153"/>
      <w:bookmarkStart w:id="303" w:name="_Toc171690139"/>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300"/>
      <w:bookmarkEnd w:id="301"/>
      <w:bookmarkEnd w:id="302"/>
      <w:bookmarkEnd w:id="303"/>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304" w:name="_Toc20208562"/>
      <w:bookmarkStart w:id="305" w:name="_Toc36044673"/>
      <w:bookmarkStart w:id="306" w:name="_Toc45216154"/>
      <w:bookmarkStart w:id="307" w:name="_Toc171690140"/>
      <w:r w:rsidRPr="00A5463E">
        <w:t>6.2.4.5.4</w:t>
      </w:r>
      <w:r w:rsidRPr="00A5463E">
        <w:tab/>
      </w:r>
      <w:r w:rsidR="00F51230" w:rsidRPr="009559DD">
        <w:t>Void</w:t>
      </w:r>
      <w:bookmarkEnd w:id="304"/>
      <w:bookmarkEnd w:id="305"/>
      <w:bookmarkEnd w:id="306"/>
      <w:bookmarkEnd w:id="307"/>
    </w:p>
    <w:p w14:paraId="62466813" w14:textId="77777777" w:rsidR="00A5463E" w:rsidRPr="00A5463E" w:rsidRDefault="00A5463E" w:rsidP="00A5463E">
      <w:pPr>
        <w:pStyle w:val="Heading5"/>
      </w:pPr>
      <w:bookmarkStart w:id="308" w:name="_Toc20208563"/>
      <w:bookmarkStart w:id="309" w:name="_Toc36044674"/>
      <w:bookmarkStart w:id="310" w:name="_Toc45216155"/>
      <w:bookmarkStart w:id="311" w:name="_Toc171690141"/>
      <w:r w:rsidRPr="00A5463E">
        <w:t>6.2.4.5.5</w:t>
      </w:r>
      <w:r w:rsidRPr="00A5463E">
        <w:tab/>
        <w:t>Receive Transmission Revoked message (R: Transmission Revoked)</w:t>
      </w:r>
      <w:bookmarkEnd w:id="308"/>
      <w:bookmarkEnd w:id="309"/>
      <w:bookmarkEnd w:id="310"/>
      <w:bookmarkEnd w:id="311"/>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12" w:name="_Toc20208564"/>
      <w:bookmarkStart w:id="313" w:name="_Toc36044675"/>
      <w:bookmarkStart w:id="314" w:name="_Toc45216156"/>
      <w:bookmarkStart w:id="315" w:name="_Toc171690142"/>
      <w:r w:rsidRPr="00A5463E">
        <w:t>6.2.</w:t>
      </w:r>
      <w:r w:rsidR="00F51230" w:rsidRPr="00F51230">
        <w:t>4</w:t>
      </w:r>
      <w:r w:rsidRPr="00A5463E">
        <w:t>.5.6</w:t>
      </w:r>
      <w:r w:rsidRPr="00A5463E">
        <w:tab/>
        <w:t>Receive Media reception notification message (R: Media Reception notification)</w:t>
      </w:r>
      <w:bookmarkEnd w:id="312"/>
      <w:bookmarkEnd w:id="313"/>
      <w:bookmarkEnd w:id="314"/>
      <w:bookmarkEnd w:id="315"/>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6" w:name="_Toc171690143"/>
      <w:bookmarkStart w:id="317" w:name="_Toc20208565"/>
      <w:bookmarkStart w:id="318" w:name="_Toc36044676"/>
      <w:bookmarkStart w:id="319"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6"/>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20" w:name="_Toc171690144"/>
      <w:r w:rsidRPr="00A5463E">
        <w:t>6.2.4.6</w:t>
      </w:r>
      <w:r w:rsidRPr="00A5463E">
        <w:tab/>
        <w:t xml:space="preserve">State: 'U: pending </w:t>
      </w:r>
      <w:r w:rsidR="00F51230">
        <w:t>end</w:t>
      </w:r>
      <w:r w:rsidR="00F51230" w:rsidRPr="00A5463E">
        <w:t xml:space="preserve"> </w:t>
      </w:r>
      <w:r w:rsidRPr="00A5463E">
        <w:t>of transmission'</w:t>
      </w:r>
      <w:bookmarkEnd w:id="317"/>
      <w:bookmarkEnd w:id="318"/>
      <w:bookmarkEnd w:id="319"/>
      <w:bookmarkEnd w:id="320"/>
    </w:p>
    <w:p w14:paraId="5548C000" w14:textId="77777777" w:rsidR="00A5463E" w:rsidRPr="00A5463E" w:rsidRDefault="00A5463E" w:rsidP="00A5463E">
      <w:pPr>
        <w:pStyle w:val="Heading5"/>
      </w:pPr>
      <w:bookmarkStart w:id="321" w:name="_Toc20208566"/>
      <w:bookmarkStart w:id="322" w:name="_Toc36044677"/>
      <w:bookmarkStart w:id="323" w:name="_Toc45216158"/>
      <w:bookmarkStart w:id="324" w:name="_Toc171690145"/>
      <w:r w:rsidRPr="00A5463E">
        <w:t>6.2.4.6.1</w:t>
      </w:r>
      <w:r w:rsidRPr="00A5463E">
        <w:tab/>
        <w:t>General</w:t>
      </w:r>
      <w:bookmarkEnd w:id="321"/>
      <w:bookmarkEnd w:id="322"/>
      <w:bookmarkEnd w:id="323"/>
      <w:bookmarkEnd w:id="324"/>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5" w:name="_Toc20208567"/>
      <w:bookmarkStart w:id="326" w:name="_Toc36044678"/>
      <w:bookmarkStart w:id="327" w:name="_Toc45216159"/>
      <w:bookmarkStart w:id="328" w:name="_Toc171690146"/>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5"/>
      <w:bookmarkEnd w:id="326"/>
      <w:bookmarkEnd w:id="327"/>
      <w:bookmarkEnd w:id="328"/>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9" w:name="_Toc20208568"/>
      <w:bookmarkStart w:id="330" w:name="_Toc36044679"/>
      <w:bookmarkStart w:id="331" w:name="_Toc45216160"/>
      <w:bookmarkStart w:id="332" w:name="_Toc171690147"/>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9"/>
      <w:bookmarkEnd w:id="330"/>
      <w:bookmarkEnd w:id="331"/>
      <w:bookmarkEnd w:id="332"/>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33" w:name="_Toc20208569"/>
      <w:bookmarkStart w:id="334" w:name="_Toc36044680"/>
      <w:bookmarkStart w:id="335" w:name="_Toc45216161"/>
      <w:bookmarkStart w:id="336" w:name="_Toc171690148"/>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33"/>
      <w:bookmarkEnd w:id="334"/>
      <w:bookmarkEnd w:id="335"/>
      <w:bookmarkEnd w:id="336"/>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7" w:name="_Toc20208570"/>
      <w:bookmarkStart w:id="338" w:name="_Toc36044681"/>
      <w:bookmarkStart w:id="339" w:name="_Toc45216162"/>
      <w:bookmarkStart w:id="340" w:name="_Toc171690149"/>
      <w:r w:rsidRPr="00A5463E">
        <w:t>6.2.4.6.5</w:t>
      </w:r>
      <w:r w:rsidRPr="00A5463E">
        <w:tab/>
      </w:r>
      <w:r w:rsidR="00F51230" w:rsidRPr="009559DD">
        <w:t>Void</w:t>
      </w:r>
      <w:bookmarkEnd w:id="337"/>
      <w:bookmarkEnd w:id="338"/>
      <w:bookmarkEnd w:id="339"/>
      <w:bookmarkEnd w:id="340"/>
    </w:p>
    <w:p w14:paraId="6E28BB0F" w14:textId="77777777" w:rsidR="00A5463E" w:rsidRPr="00A5463E" w:rsidRDefault="00A5463E" w:rsidP="00A5463E">
      <w:pPr>
        <w:pStyle w:val="Heading4"/>
      </w:pPr>
      <w:bookmarkStart w:id="341" w:name="_Toc20208571"/>
      <w:bookmarkStart w:id="342" w:name="_Toc36044682"/>
      <w:bookmarkStart w:id="343" w:name="_Toc45216163"/>
      <w:bookmarkStart w:id="344" w:name="_Toc171690150"/>
      <w:r w:rsidRPr="00A5463E">
        <w:t>6.2.4.7</w:t>
      </w:r>
      <w:r w:rsidRPr="00A5463E">
        <w:tab/>
        <w:t>In any state</w:t>
      </w:r>
      <w:bookmarkEnd w:id="341"/>
      <w:bookmarkEnd w:id="342"/>
      <w:bookmarkEnd w:id="343"/>
      <w:bookmarkEnd w:id="344"/>
    </w:p>
    <w:p w14:paraId="2B9D30FA" w14:textId="77777777" w:rsidR="00A5463E" w:rsidRPr="00A5463E" w:rsidRDefault="00A5463E" w:rsidP="00A5463E">
      <w:pPr>
        <w:pStyle w:val="Heading5"/>
      </w:pPr>
      <w:bookmarkStart w:id="345" w:name="_Toc20208572"/>
      <w:bookmarkStart w:id="346" w:name="_Toc36044683"/>
      <w:bookmarkStart w:id="347" w:name="_Toc45216164"/>
      <w:bookmarkStart w:id="348" w:name="_Toc171690151"/>
      <w:r w:rsidRPr="00A5463E">
        <w:t>6.2.4.7.1</w:t>
      </w:r>
      <w:r w:rsidRPr="00A5463E">
        <w:tab/>
        <w:t>General</w:t>
      </w:r>
      <w:bookmarkEnd w:id="345"/>
      <w:bookmarkEnd w:id="346"/>
      <w:bookmarkEnd w:id="347"/>
      <w:bookmarkEnd w:id="348"/>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9" w:name="_Toc20208573"/>
      <w:bookmarkStart w:id="350" w:name="_Toc36044684"/>
      <w:bookmarkStart w:id="351" w:name="_Toc45216165"/>
      <w:bookmarkStart w:id="352" w:name="_Toc171690152"/>
      <w:r w:rsidRPr="00A5463E">
        <w:t>6.2.4.7.2</w:t>
      </w:r>
      <w:r w:rsidRPr="00A5463E">
        <w:tab/>
        <w:t>Receive MCVideo call release – step 1 (R: MCVideo call release - 1)</w:t>
      </w:r>
      <w:bookmarkEnd w:id="349"/>
      <w:bookmarkEnd w:id="350"/>
      <w:bookmarkEnd w:id="351"/>
      <w:bookmarkEnd w:id="352"/>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53" w:name="_Toc20208574"/>
      <w:bookmarkStart w:id="354" w:name="_Toc36044685"/>
      <w:bookmarkStart w:id="355" w:name="_Toc45216166"/>
      <w:bookmarkStart w:id="356" w:name="_Toc171690153"/>
      <w:r w:rsidRPr="00A5463E">
        <w:t>6.2.4.8</w:t>
      </w:r>
      <w:r w:rsidRPr="00A5463E">
        <w:tab/>
        <w:t>State: 'Call releasing'</w:t>
      </w:r>
      <w:bookmarkEnd w:id="353"/>
      <w:bookmarkEnd w:id="354"/>
      <w:bookmarkEnd w:id="355"/>
      <w:bookmarkEnd w:id="356"/>
    </w:p>
    <w:p w14:paraId="7CC1BC5C" w14:textId="77777777" w:rsidR="00A5463E" w:rsidRPr="00A5463E" w:rsidRDefault="00A5463E" w:rsidP="00A5463E">
      <w:pPr>
        <w:pStyle w:val="Heading5"/>
      </w:pPr>
      <w:bookmarkStart w:id="357" w:name="_Toc20208575"/>
      <w:bookmarkStart w:id="358" w:name="_Toc36044686"/>
      <w:bookmarkStart w:id="359" w:name="_Toc45216167"/>
      <w:bookmarkStart w:id="360" w:name="_Toc171690154"/>
      <w:r w:rsidRPr="00A5463E">
        <w:t>6.2.4.8.1</w:t>
      </w:r>
      <w:r w:rsidRPr="00A5463E">
        <w:tab/>
        <w:t>General</w:t>
      </w:r>
      <w:bookmarkEnd w:id="357"/>
      <w:bookmarkEnd w:id="358"/>
      <w:bookmarkEnd w:id="359"/>
      <w:bookmarkEnd w:id="360"/>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61" w:name="_Toc20208576"/>
      <w:bookmarkStart w:id="362" w:name="_Toc36044687"/>
      <w:bookmarkStart w:id="363" w:name="_Toc45216168"/>
      <w:bookmarkStart w:id="364" w:name="_Toc171690155"/>
      <w:r w:rsidRPr="00A5463E">
        <w:lastRenderedPageBreak/>
        <w:t>6.2.4.8.2</w:t>
      </w:r>
      <w:r w:rsidRPr="00A5463E">
        <w:tab/>
        <w:t>Receive MCVideo call release – step 2 (R: MCVideo call release - 2)</w:t>
      </w:r>
      <w:bookmarkEnd w:id="361"/>
      <w:bookmarkEnd w:id="362"/>
      <w:bookmarkEnd w:id="363"/>
      <w:bookmarkEnd w:id="364"/>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5" w:name="_Toc20208577"/>
      <w:bookmarkStart w:id="366" w:name="_Toc36044688"/>
      <w:bookmarkStart w:id="367" w:name="_Toc45216169"/>
      <w:bookmarkStart w:id="368" w:name="_Toc171690156"/>
      <w:r w:rsidRPr="00A5463E">
        <w:t>6.2.4.9</w:t>
      </w:r>
      <w:r w:rsidRPr="00A5463E">
        <w:tab/>
        <w:t>State: 'U: queued transmission'</w:t>
      </w:r>
      <w:bookmarkEnd w:id="365"/>
      <w:bookmarkEnd w:id="366"/>
      <w:bookmarkEnd w:id="367"/>
      <w:bookmarkEnd w:id="368"/>
    </w:p>
    <w:p w14:paraId="5CFB033E" w14:textId="77777777" w:rsidR="00A5463E" w:rsidRPr="00A5463E" w:rsidRDefault="00A5463E" w:rsidP="00A5463E">
      <w:pPr>
        <w:pStyle w:val="Heading5"/>
      </w:pPr>
      <w:bookmarkStart w:id="369" w:name="_Toc20208578"/>
      <w:bookmarkStart w:id="370" w:name="_Toc36044689"/>
      <w:bookmarkStart w:id="371" w:name="_Toc45216170"/>
      <w:bookmarkStart w:id="372" w:name="_Toc171690157"/>
      <w:r w:rsidRPr="00A5463E">
        <w:t>6.2.4.9.1</w:t>
      </w:r>
      <w:r w:rsidRPr="00A5463E">
        <w:tab/>
        <w:t>General</w:t>
      </w:r>
      <w:bookmarkEnd w:id="369"/>
      <w:bookmarkEnd w:id="370"/>
      <w:bookmarkEnd w:id="371"/>
      <w:bookmarkEnd w:id="372"/>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373" w:name="_Toc20208579"/>
      <w:bookmarkStart w:id="374" w:name="_Toc36044690"/>
      <w:bookmarkStart w:id="375" w:name="_Toc45216171"/>
      <w:bookmarkStart w:id="376" w:name="_Toc171690158"/>
      <w:r w:rsidRPr="00E61689">
        <w:rPr>
          <w:lang w:val="fr-FR"/>
        </w:rPr>
        <w:t>6.2.4.9.2</w:t>
      </w:r>
      <w:r w:rsidRPr="00E61689">
        <w:rPr>
          <w:lang w:val="fr-FR"/>
        </w:rPr>
        <w:tab/>
        <w:t>Receive Queue Position Info message (R: Queue Position Info)</w:t>
      </w:r>
      <w:bookmarkEnd w:id="373"/>
      <w:bookmarkEnd w:id="374"/>
      <w:bookmarkEnd w:id="375"/>
      <w:bookmarkEnd w:id="376"/>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377" w:name="_Toc20208580"/>
      <w:bookmarkStart w:id="378" w:name="_Toc36044691"/>
      <w:bookmarkStart w:id="379" w:name="_Toc45216172"/>
      <w:bookmarkStart w:id="380" w:name="_Toc171690159"/>
      <w:r w:rsidRPr="00E61689">
        <w:rPr>
          <w:lang w:val="fr-FR"/>
        </w:rPr>
        <w:t>6.2.4.9.3</w:t>
      </w:r>
      <w:r w:rsidRPr="00E61689">
        <w:rPr>
          <w:lang w:val="fr-FR"/>
        </w:rPr>
        <w:tab/>
        <w:t>Send Queue Position Request message (S: Queue Position Request)</w:t>
      </w:r>
      <w:bookmarkEnd w:id="377"/>
      <w:bookmarkEnd w:id="378"/>
      <w:bookmarkEnd w:id="379"/>
      <w:bookmarkEnd w:id="380"/>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81" w:name="_Toc20208581"/>
      <w:bookmarkStart w:id="382" w:name="_Toc36044692"/>
      <w:bookmarkStart w:id="383" w:name="_Toc45216173"/>
      <w:bookmarkStart w:id="384" w:name="_Toc171690160"/>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81"/>
      <w:bookmarkEnd w:id="382"/>
      <w:bookmarkEnd w:id="383"/>
      <w:bookmarkEnd w:id="384"/>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5" w:name="_Toc20208582"/>
      <w:bookmarkStart w:id="386" w:name="_Toc36044693"/>
      <w:bookmarkStart w:id="387" w:name="_Toc45216174"/>
      <w:bookmarkStart w:id="388" w:name="_Toc171690161"/>
      <w:r w:rsidRPr="00A5463E">
        <w:lastRenderedPageBreak/>
        <w:t>6.2.4.9.5</w:t>
      </w:r>
      <w:r w:rsidRPr="00A5463E">
        <w:tab/>
      </w:r>
      <w:r w:rsidR="00B71965">
        <w:t>void</w:t>
      </w:r>
      <w:bookmarkEnd w:id="385"/>
      <w:bookmarkEnd w:id="386"/>
      <w:bookmarkEnd w:id="387"/>
      <w:bookmarkEnd w:id="388"/>
    </w:p>
    <w:p w14:paraId="5FCF09D9" w14:textId="77777777" w:rsidR="00A5463E" w:rsidRPr="00A5463E" w:rsidRDefault="00A5463E" w:rsidP="00A5463E">
      <w:pPr>
        <w:pStyle w:val="Heading5"/>
      </w:pPr>
      <w:bookmarkStart w:id="389" w:name="_Toc20208583"/>
      <w:bookmarkStart w:id="390" w:name="_Toc36044694"/>
      <w:bookmarkStart w:id="391" w:name="_Toc45216175"/>
      <w:bookmarkStart w:id="392" w:name="_Toc171690162"/>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9"/>
      <w:bookmarkEnd w:id="390"/>
      <w:bookmarkEnd w:id="391"/>
      <w:bookmarkEnd w:id="392"/>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393" w:name="_Toc20208584"/>
      <w:bookmarkStart w:id="394" w:name="_Toc36044695"/>
      <w:bookmarkStart w:id="395" w:name="_Toc45216176"/>
      <w:bookmarkStart w:id="396" w:name="_Toc171690163"/>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393"/>
      <w:bookmarkEnd w:id="394"/>
      <w:bookmarkEnd w:id="395"/>
      <w:bookmarkEnd w:id="396"/>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7" w:name="_Toc20208585"/>
      <w:bookmarkStart w:id="398" w:name="_Toc36044696"/>
      <w:bookmarkStart w:id="399" w:name="_Toc45216177"/>
      <w:bookmarkStart w:id="400" w:name="_Toc171690164"/>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7"/>
      <w:bookmarkEnd w:id="398"/>
      <w:bookmarkEnd w:id="399"/>
      <w:bookmarkEnd w:id="400"/>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401" w:name="_Toc20208586"/>
      <w:bookmarkStart w:id="402" w:name="_Toc36044697"/>
      <w:bookmarkStart w:id="403" w:name="_Toc45216178"/>
      <w:bookmarkStart w:id="404" w:name="_Toc171690165"/>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401"/>
      <w:bookmarkEnd w:id="402"/>
      <w:bookmarkEnd w:id="403"/>
      <w:bookmarkEnd w:id="404"/>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Default="00A5463E" w:rsidP="00A5463E">
      <w:pPr>
        <w:pStyle w:val="B2"/>
      </w:pPr>
      <w:r w:rsidRPr="00A5463E">
        <w:t>b.</w:t>
      </w:r>
      <w:r w:rsidRPr="00A5463E">
        <w:tab/>
        <w:t>shall include the Source field set to '0' (the transmission participant is the source);</w:t>
      </w:r>
    </w:p>
    <w:p w14:paraId="1F889643" w14:textId="6FC4065B" w:rsidR="00E42C8A" w:rsidRPr="00A5463E" w:rsidRDefault="00E42C8A" w:rsidP="00E42C8A">
      <w:pPr>
        <w:pStyle w:val="B1"/>
      </w:pPr>
      <w:r>
        <w:t>2.</w:t>
      </w:r>
      <w:r>
        <w:tab/>
        <w:t>shall store the Audio SSRC of the Transmitting User and Video SSRC of the Transmitting User and use them in the RTP media packets until the transmission is released;</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5" w:name="_Toc20208587"/>
      <w:bookmarkStart w:id="406" w:name="_Toc36044698"/>
      <w:bookmarkStart w:id="407" w:name="_Toc45216179"/>
      <w:bookmarkStart w:id="408" w:name="_Toc171690166"/>
      <w:r w:rsidRPr="00A5463E">
        <w:lastRenderedPageBreak/>
        <w:t>6.2.5</w:t>
      </w:r>
      <w:r w:rsidRPr="00A5463E">
        <w:tab/>
        <w:t>Transmission participant state transition diagram for reception control operation</w:t>
      </w:r>
      <w:bookmarkEnd w:id="405"/>
      <w:bookmarkEnd w:id="406"/>
      <w:bookmarkEnd w:id="407"/>
      <w:bookmarkEnd w:id="408"/>
    </w:p>
    <w:p w14:paraId="35688232" w14:textId="77777777" w:rsidR="00A5463E" w:rsidRPr="00A5463E" w:rsidRDefault="00A5463E" w:rsidP="00A5463E">
      <w:pPr>
        <w:pStyle w:val="Heading4"/>
      </w:pPr>
      <w:bookmarkStart w:id="409" w:name="_Toc20208588"/>
      <w:bookmarkStart w:id="410" w:name="_Toc36044699"/>
      <w:bookmarkStart w:id="411" w:name="_Toc45216180"/>
      <w:bookmarkStart w:id="412" w:name="_Toc171690167"/>
      <w:r w:rsidRPr="00A5463E">
        <w:t>6.2.5.1</w:t>
      </w:r>
      <w:r w:rsidRPr="00A5463E">
        <w:tab/>
        <w:t>General</w:t>
      </w:r>
      <w:bookmarkEnd w:id="409"/>
      <w:bookmarkEnd w:id="410"/>
      <w:bookmarkEnd w:id="411"/>
      <w:bookmarkEnd w:id="412"/>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0" type="#_x0000_t75" style="width:337.5pt;height:309.5pt" o:ole="">
            <v:imagedata r:id="rId23" o:title=""/>
          </v:shape>
          <o:OLEObject Type="Embed" ProgID="Visio.Drawing.11" ShapeID="_x0000_i1030" DrawAspect="Content" ObjectID="_1821939067"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1" type="#_x0000_t75" style="width:371pt;height:354pt" o:ole="">
            <v:imagedata r:id="rId25" o:title=""/>
          </v:shape>
          <o:OLEObject Type="Embed" ProgID="Visio.Drawing.11" ShapeID="_x0000_i1031" DrawAspect="Content" ObjectID="_1821939068"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13" w:name="_Toc20208589"/>
      <w:bookmarkStart w:id="414" w:name="_Toc36044700"/>
      <w:bookmarkStart w:id="415" w:name="_Toc45216181"/>
      <w:bookmarkStart w:id="416" w:name="_Toc171690168"/>
      <w:r w:rsidRPr="00A5463E">
        <w:t>6.2.5.2</w:t>
      </w:r>
      <w:r w:rsidRPr="00A5463E">
        <w:tab/>
        <w:t>State: 'Start-stop'</w:t>
      </w:r>
      <w:bookmarkEnd w:id="413"/>
      <w:bookmarkEnd w:id="414"/>
      <w:bookmarkEnd w:id="415"/>
      <w:bookmarkEnd w:id="416"/>
    </w:p>
    <w:p w14:paraId="74FF9EF4" w14:textId="77777777" w:rsidR="00A5463E" w:rsidRPr="00A5463E" w:rsidRDefault="00A5463E" w:rsidP="00A5463E">
      <w:pPr>
        <w:pStyle w:val="Heading5"/>
      </w:pPr>
      <w:bookmarkStart w:id="417" w:name="_Toc20208590"/>
      <w:bookmarkStart w:id="418" w:name="_Toc36044701"/>
      <w:bookmarkStart w:id="419" w:name="_Toc45216182"/>
      <w:bookmarkStart w:id="420" w:name="_Toc171690169"/>
      <w:r w:rsidRPr="00A5463E">
        <w:t>6.2.5.2.1</w:t>
      </w:r>
      <w:r w:rsidRPr="00A5463E">
        <w:tab/>
        <w:t>General</w:t>
      </w:r>
      <w:bookmarkEnd w:id="417"/>
      <w:bookmarkEnd w:id="418"/>
      <w:bookmarkEnd w:id="419"/>
      <w:bookmarkEnd w:id="420"/>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21" w:name="_Toc20208591"/>
      <w:bookmarkStart w:id="422" w:name="_Toc36044702"/>
      <w:bookmarkStart w:id="423" w:name="_Toc45216183"/>
      <w:bookmarkStart w:id="424" w:name="_Toc171690170"/>
      <w:r w:rsidRPr="00A5463E">
        <w:t>6.2.5.2.2</w:t>
      </w:r>
      <w:r w:rsidRPr="00A5463E">
        <w:tab/>
        <w:t>MCVideo call established, terminating MCVideo user</w:t>
      </w:r>
      <w:bookmarkEnd w:id="421"/>
      <w:bookmarkEnd w:id="422"/>
      <w:bookmarkEnd w:id="423"/>
      <w:bookmarkEnd w:id="424"/>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5" w:name="_Toc20208592"/>
      <w:bookmarkStart w:id="426" w:name="_Toc36044703"/>
      <w:bookmarkStart w:id="427" w:name="_Toc45216184"/>
      <w:bookmarkStart w:id="428" w:name="_Toc171690171"/>
      <w:r w:rsidRPr="002364D3">
        <w:rPr>
          <w:lang w:val="en-IN"/>
        </w:rPr>
        <w:t>6.2.5.2.3</w:t>
      </w:r>
      <w:r w:rsidRPr="002364D3">
        <w:rPr>
          <w:lang w:val="en-IN"/>
        </w:rPr>
        <w:tab/>
        <w:t>MCVideo call initiated, originating MCVideo user</w:t>
      </w:r>
      <w:bookmarkEnd w:id="425"/>
      <w:bookmarkEnd w:id="426"/>
      <w:bookmarkEnd w:id="427"/>
      <w:bookmarkEnd w:id="428"/>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9" w:name="_Toc20208593"/>
      <w:bookmarkStart w:id="430" w:name="_Toc36044704"/>
      <w:bookmarkStart w:id="431" w:name="_Toc45216185"/>
      <w:bookmarkStart w:id="432" w:name="_Toc171690172"/>
      <w:r w:rsidRPr="00A5463E">
        <w:t>6.2.5.3</w:t>
      </w:r>
      <w:r w:rsidRPr="00A5463E">
        <w:tab/>
        <w:t xml:space="preserve">State: 'U: </w:t>
      </w:r>
      <w:r w:rsidR="00BF1FF8" w:rsidRPr="002364D3">
        <w:rPr>
          <w:lang w:val="en-IN"/>
        </w:rPr>
        <w:t>reception controller</w:t>
      </w:r>
      <w:r w:rsidRPr="00A5463E">
        <w:t>'</w:t>
      </w:r>
      <w:bookmarkEnd w:id="429"/>
      <w:bookmarkEnd w:id="430"/>
      <w:bookmarkEnd w:id="431"/>
      <w:bookmarkEnd w:id="432"/>
    </w:p>
    <w:p w14:paraId="06D72671" w14:textId="77777777" w:rsidR="00A5463E" w:rsidRPr="00A5463E" w:rsidRDefault="00A5463E" w:rsidP="00A5463E">
      <w:pPr>
        <w:pStyle w:val="Heading5"/>
      </w:pPr>
      <w:bookmarkStart w:id="433" w:name="_Toc20208594"/>
      <w:bookmarkStart w:id="434" w:name="_Toc36044705"/>
      <w:bookmarkStart w:id="435" w:name="_Toc45216186"/>
      <w:bookmarkStart w:id="436" w:name="_Toc171690173"/>
      <w:r w:rsidRPr="00A5463E">
        <w:t>6.2.5.3.1</w:t>
      </w:r>
      <w:r w:rsidRPr="00A5463E">
        <w:tab/>
        <w:t>General</w:t>
      </w:r>
      <w:bookmarkEnd w:id="433"/>
      <w:bookmarkEnd w:id="434"/>
      <w:bookmarkEnd w:id="435"/>
      <w:bookmarkEnd w:id="436"/>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7" w:name="_Toc20208595"/>
      <w:bookmarkStart w:id="438" w:name="_Toc36044706"/>
      <w:bookmarkStart w:id="439" w:name="_Toc45216187"/>
      <w:bookmarkStart w:id="440" w:name="_Toc171690174"/>
      <w:r w:rsidRPr="00A5463E">
        <w:t>6.2.5.3.2</w:t>
      </w:r>
      <w:r w:rsidRPr="00A5463E">
        <w:tab/>
        <w:t xml:space="preserve">Receive Media transmission notification </w:t>
      </w:r>
      <w:r w:rsidR="00391F2A" w:rsidRPr="00391F2A">
        <w:t xml:space="preserve">message </w:t>
      </w:r>
      <w:r w:rsidRPr="00A5463E">
        <w:t>(R: Media Transmission Notification)</w:t>
      </w:r>
      <w:bookmarkEnd w:id="437"/>
      <w:bookmarkEnd w:id="438"/>
      <w:bookmarkEnd w:id="439"/>
      <w:bookmarkEnd w:id="440"/>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23EB9115" w14:textId="4B23D881" w:rsidR="001A0078" w:rsidRPr="00AD6238" w:rsidRDefault="001A0078" w:rsidP="001A0078">
      <w:pPr>
        <w:pStyle w:val="B1"/>
      </w:pPr>
      <w:r w:rsidRPr="00AD6238">
        <w:t>3.</w:t>
      </w:r>
      <w:r w:rsidRPr="00AD6238">
        <w:tab/>
        <w:t>shall store the User ID</w:t>
      </w:r>
      <w:r>
        <w:t xml:space="preserve"> of the Transmitting User, the Audio SSRC</w:t>
      </w:r>
      <w:r w:rsidRPr="00AD6238">
        <w:t xml:space="preserve"> </w:t>
      </w:r>
      <w:r>
        <w:t xml:space="preserve">of the Transmitting User </w:t>
      </w:r>
      <w:r w:rsidRPr="00AD6238">
        <w:t xml:space="preserve">and the </w:t>
      </w:r>
      <w:r>
        <w:t xml:space="preserve">Video </w:t>
      </w:r>
      <w:r w:rsidRPr="00AD6238">
        <w:t xml:space="preserve">SSRC </w:t>
      </w:r>
      <w:r>
        <w:t>of the Transmitting User</w:t>
      </w:r>
      <w:r w:rsidRPr="00AD6238">
        <w:t>;</w:t>
      </w:r>
    </w:p>
    <w:p w14:paraId="5FBD3B58" w14:textId="77777777" w:rsidR="00D32A52" w:rsidRDefault="00D32A52" w:rsidP="00D32A52">
      <w:pPr>
        <w:pStyle w:val="B1"/>
      </w:pPr>
      <w:bookmarkStart w:id="441" w:name="_Toc20208596"/>
      <w:bookmarkStart w:id="442" w:name="_Toc36044707"/>
      <w:bookmarkStart w:id="443"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2C2C7818" w14:textId="4D368590" w:rsidR="00FD284D" w:rsidRDefault="00FD284D" w:rsidP="00FD284D">
      <w:pPr>
        <w:pStyle w:val="B2"/>
      </w:pPr>
      <w:r>
        <w:t>b.</w:t>
      </w:r>
      <w:r>
        <w:tab/>
        <w:t xml:space="preserve">shall map the stored User ID of the Transmitting User, the Audio SSRC of the Transmitting User and the Video SSRC of the of the Transmitting User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44" w:name="_Toc171690175"/>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41"/>
      <w:bookmarkEnd w:id="442"/>
      <w:bookmarkEnd w:id="443"/>
      <w:bookmarkEnd w:id="444"/>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4441F298" w14:textId="32129521" w:rsidR="002D3BFE" w:rsidRPr="00A5463E" w:rsidRDefault="002D3BFE" w:rsidP="002D3BFE">
      <w:pPr>
        <w:pStyle w:val="B1"/>
      </w:pPr>
      <w:r w:rsidRPr="00AD6238">
        <w:t>3.</w:t>
      </w:r>
      <w:r w:rsidRPr="00AD6238">
        <w:tab/>
        <w:t>shall map the stored User ID</w:t>
      </w:r>
      <w:r>
        <w:t xml:space="preserve"> of the Transmitting User, the Audio SSRC of the Transmitting User</w:t>
      </w:r>
      <w:r w:rsidRPr="00AD6238">
        <w:t xml:space="preserve"> and the </w:t>
      </w:r>
      <w:r>
        <w:t xml:space="preserve">Video </w:t>
      </w:r>
      <w:r w:rsidRPr="00AD6238">
        <w:t xml:space="preserve">SSRC </w:t>
      </w:r>
      <w:r>
        <w:t>of the Transmitting User</w:t>
      </w:r>
      <w:r w:rsidRPr="00AD6238">
        <w:t xml:space="preserve"> with </w:t>
      </w:r>
      <w:r>
        <w:t xml:space="preserve">the </w:t>
      </w:r>
      <w:r w:rsidRPr="00AD6238">
        <w:t>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45" w:name="_Toc20208597"/>
      <w:bookmarkStart w:id="446" w:name="_Toc36044708"/>
      <w:bookmarkStart w:id="447" w:name="_Toc45216189"/>
      <w:bookmarkStart w:id="448" w:name="_Toc171690176"/>
      <w:r w:rsidRPr="00A5463E">
        <w:t>6.2.5.3.4</w:t>
      </w:r>
      <w:r w:rsidRPr="00A5463E">
        <w:tab/>
      </w:r>
      <w:r w:rsidR="00BF1FF8" w:rsidRPr="002364D3">
        <w:rPr>
          <w:lang w:val="en-IN"/>
        </w:rPr>
        <w:t>Receive Transmission end notify message (R: Transmission end notify)</w:t>
      </w:r>
      <w:bookmarkEnd w:id="445"/>
      <w:bookmarkEnd w:id="446"/>
      <w:bookmarkEnd w:id="447"/>
      <w:bookmarkEnd w:id="448"/>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9" w:name="_Toc20208598"/>
      <w:bookmarkStart w:id="450" w:name="_Toc36044709"/>
      <w:bookmarkStart w:id="451" w:name="_Toc45216190"/>
      <w:bookmarkStart w:id="452" w:name="_Toc171690177"/>
      <w:r w:rsidRPr="002364D3">
        <w:rPr>
          <w:lang w:val="en-IN"/>
        </w:rPr>
        <w:t>6.2.5.3.5</w:t>
      </w:r>
      <w:r w:rsidRPr="002364D3">
        <w:rPr>
          <w:lang w:val="en-IN"/>
        </w:rPr>
        <w:tab/>
        <w:t>Receive MCVideo call release – step 1 (R: MCVideo call release - 1)</w:t>
      </w:r>
      <w:bookmarkEnd w:id="449"/>
      <w:bookmarkEnd w:id="450"/>
      <w:bookmarkEnd w:id="451"/>
      <w:bookmarkEnd w:id="452"/>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53" w:name="_Toc20208599"/>
      <w:bookmarkStart w:id="454" w:name="_Toc36044710"/>
      <w:bookmarkStart w:id="455" w:name="_Toc45216191"/>
      <w:bookmarkStart w:id="456" w:name="_Toc171690178"/>
      <w:r w:rsidRPr="00A5463E">
        <w:t>6.2.5.4</w:t>
      </w:r>
      <w:r w:rsidRPr="00A5463E">
        <w:tab/>
        <w:t>State: 'U: pending request to receive'</w:t>
      </w:r>
      <w:bookmarkEnd w:id="453"/>
      <w:bookmarkEnd w:id="454"/>
      <w:bookmarkEnd w:id="455"/>
      <w:bookmarkEnd w:id="456"/>
    </w:p>
    <w:p w14:paraId="1D81BD03" w14:textId="77777777" w:rsidR="00A5463E" w:rsidRPr="00A5463E" w:rsidRDefault="00A5463E" w:rsidP="00A5463E">
      <w:pPr>
        <w:pStyle w:val="Heading5"/>
      </w:pPr>
      <w:bookmarkStart w:id="457" w:name="_Toc20208600"/>
      <w:bookmarkStart w:id="458" w:name="_Toc36044711"/>
      <w:bookmarkStart w:id="459" w:name="_Toc45216192"/>
      <w:bookmarkStart w:id="460" w:name="_Toc171690179"/>
      <w:r w:rsidRPr="00A5463E">
        <w:t>6.2.5.4.1</w:t>
      </w:r>
      <w:r w:rsidRPr="00A5463E">
        <w:tab/>
        <w:t>General</w:t>
      </w:r>
      <w:bookmarkEnd w:id="457"/>
      <w:bookmarkEnd w:id="458"/>
      <w:bookmarkEnd w:id="459"/>
      <w:bookmarkEnd w:id="460"/>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61" w:name="_Toc20208601"/>
      <w:bookmarkStart w:id="462" w:name="_Toc36044712"/>
      <w:bookmarkStart w:id="463" w:name="_Toc45216193"/>
      <w:bookmarkStart w:id="464" w:name="_Toc171690180"/>
      <w:r w:rsidRPr="00A5463E">
        <w:t>6.2.5.4.2</w:t>
      </w:r>
      <w:r w:rsidRPr="00A5463E">
        <w:tab/>
        <w:t>Reception of Receive media response (rejected) message (R: RM response (rejected))</w:t>
      </w:r>
      <w:bookmarkEnd w:id="461"/>
      <w:bookmarkEnd w:id="462"/>
      <w:bookmarkEnd w:id="463"/>
      <w:bookmarkEnd w:id="464"/>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lastRenderedPageBreak/>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65" w:name="_Toc20208602"/>
      <w:bookmarkStart w:id="466" w:name="_Toc36044713"/>
      <w:bookmarkStart w:id="467" w:name="_Toc45216194"/>
      <w:bookmarkStart w:id="468" w:name="_Toc171690181"/>
      <w:r w:rsidRPr="00A5463E">
        <w:t>6.2.5.4.3</w:t>
      </w:r>
      <w:r w:rsidRPr="00A5463E">
        <w:tab/>
        <w:t xml:space="preserve">Timer </w:t>
      </w:r>
      <w:r w:rsidR="00490E78">
        <w:t>T103</w:t>
      </w:r>
      <w:r w:rsidRPr="00A5463E">
        <w:t xml:space="preserve"> (Receive media request) expired</w:t>
      </w:r>
      <w:bookmarkEnd w:id="465"/>
      <w:bookmarkEnd w:id="466"/>
      <w:bookmarkEnd w:id="467"/>
      <w:bookmarkEnd w:id="468"/>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9" w:name="_Toc20208603"/>
      <w:bookmarkStart w:id="470" w:name="_Toc36044714"/>
      <w:bookmarkStart w:id="471" w:name="_Toc45216195"/>
      <w:bookmarkStart w:id="472" w:name="_Toc171690182"/>
      <w:r w:rsidRPr="00A5463E">
        <w:t>6.2.5.4.4</w:t>
      </w:r>
      <w:r w:rsidRPr="00A5463E">
        <w:tab/>
        <w:t xml:space="preserve">Timer </w:t>
      </w:r>
      <w:r w:rsidR="00490E78">
        <w:t>T103</w:t>
      </w:r>
      <w:r w:rsidRPr="00A5463E">
        <w:t xml:space="preserve"> (Receive Media Request) expired N times</w:t>
      </w:r>
      <w:bookmarkEnd w:id="469"/>
      <w:bookmarkEnd w:id="470"/>
      <w:bookmarkEnd w:id="471"/>
      <w:bookmarkEnd w:id="472"/>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73" w:name="_Toc20208604"/>
      <w:bookmarkStart w:id="474" w:name="_Toc36044715"/>
      <w:bookmarkStart w:id="475" w:name="_Toc45216196"/>
      <w:bookmarkStart w:id="476" w:name="_Toc171690183"/>
      <w:r w:rsidRPr="00A5463E">
        <w:t>6.2.5.4.5</w:t>
      </w:r>
      <w:r w:rsidRPr="00A5463E">
        <w:tab/>
        <w:t>Reception of Receive media response (granted) message (R: RM response (granted))</w:t>
      </w:r>
      <w:bookmarkEnd w:id="473"/>
      <w:bookmarkEnd w:id="474"/>
      <w:bookmarkEnd w:id="475"/>
      <w:bookmarkEnd w:id="476"/>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7" w:name="_Toc20208605"/>
      <w:bookmarkStart w:id="478" w:name="_Toc36044716"/>
      <w:bookmarkStart w:id="479" w:name="_Toc45216197"/>
      <w:bookmarkStart w:id="480" w:name="_Toc171690184"/>
      <w:r w:rsidRPr="002364D3">
        <w:rPr>
          <w:lang w:val="en-IN"/>
        </w:rPr>
        <w:lastRenderedPageBreak/>
        <w:t>6.2.5.4.6</w:t>
      </w:r>
      <w:r w:rsidRPr="002364D3">
        <w:rPr>
          <w:lang w:val="en-IN"/>
        </w:rPr>
        <w:tab/>
        <w:t>Media reception request cancel (Click video reception end button)</w:t>
      </w:r>
      <w:bookmarkEnd w:id="477"/>
      <w:bookmarkEnd w:id="478"/>
      <w:bookmarkEnd w:id="479"/>
      <w:bookmarkEnd w:id="480"/>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75217F57" w14:textId="6E8C8C4B" w:rsidR="00C2486C" w:rsidRPr="00AD6238" w:rsidRDefault="00C2486C" w:rsidP="00C2486C">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81" w:name="_Toc20208606"/>
      <w:bookmarkStart w:id="482" w:name="_Toc36044717"/>
      <w:bookmarkStart w:id="483" w:name="_Toc45216198"/>
      <w:bookmarkStart w:id="484" w:name="_Toc171690185"/>
      <w:r w:rsidRPr="00A5463E">
        <w:t>6.2.5.5</w:t>
      </w:r>
      <w:r w:rsidRPr="00A5463E">
        <w:tab/>
        <w:t>State: 'U: has permission to receive'</w:t>
      </w:r>
      <w:bookmarkEnd w:id="481"/>
      <w:bookmarkEnd w:id="482"/>
      <w:bookmarkEnd w:id="483"/>
      <w:bookmarkEnd w:id="484"/>
    </w:p>
    <w:p w14:paraId="297D1D85" w14:textId="77777777" w:rsidR="00A5463E" w:rsidRPr="00A5463E" w:rsidRDefault="00A5463E" w:rsidP="00A5463E">
      <w:pPr>
        <w:pStyle w:val="Heading5"/>
      </w:pPr>
      <w:bookmarkStart w:id="485" w:name="_Toc20208607"/>
      <w:bookmarkStart w:id="486" w:name="_Toc36044718"/>
      <w:bookmarkStart w:id="487" w:name="_Toc45216199"/>
      <w:bookmarkStart w:id="488" w:name="_Toc171690186"/>
      <w:r w:rsidRPr="00A5463E">
        <w:t>6.2.5.5.1</w:t>
      </w:r>
      <w:r w:rsidRPr="00A5463E">
        <w:tab/>
        <w:t>General</w:t>
      </w:r>
      <w:bookmarkEnd w:id="485"/>
      <w:bookmarkEnd w:id="486"/>
      <w:bookmarkEnd w:id="487"/>
      <w:bookmarkEnd w:id="488"/>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9" w:name="_Toc20208608"/>
      <w:bookmarkStart w:id="490" w:name="_Toc36044719"/>
      <w:bookmarkStart w:id="491" w:name="_Toc45216200"/>
      <w:bookmarkStart w:id="492" w:name="_Toc171690187"/>
      <w:r w:rsidRPr="00A5463E">
        <w:t>6.2.5.5.2</w:t>
      </w:r>
      <w:r w:rsidRPr="00A5463E">
        <w:tab/>
        <w:t>Receive RTP media packets (R: RTP media)</w:t>
      </w:r>
      <w:bookmarkEnd w:id="489"/>
      <w:bookmarkEnd w:id="490"/>
      <w:bookmarkEnd w:id="491"/>
      <w:bookmarkEnd w:id="492"/>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93" w:name="_Toc20208609"/>
      <w:bookmarkStart w:id="494" w:name="_Toc36044720"/>
      <w:bookmarkStart w:id="495" w:name="_Toc45216201"/>
      <w:bookmarkStart w:id="496" w:name="_Toc171690188"/>
      <w:r w:rsidRPr="00A5463E">
        <w:t>6.2.5.5.3</w:t>
      </w:r>
      <w:r w:rsidRPr="00A5463E">
        <w:tab/>
        <w:t xml:space="preserve">Media reception end request message (Click </w:t>
      </w:r>
      <w:r w:rsidR="0091451C">
        <w:rPr>
          <w:lang w:val="en-US"/>
        </w:rPr>
        <w:t>video reception</w:t>
      </w:r>
      <w:r w:rsidRPr="00A5463E">
        <w:t xml:space="preserve"> end button)</w:t>
      </w:r>
      <w:bookmarkEnd w:id="493"/>
      <w:bookmarkEnd w:id="494"/>
      <w:bookmarkEnd w:id="495"/>
      <w:bookmarkEnd w:id="496"/>
    </w:p>
    <w:p w14:paraId="1C159A64" w14:textId="77777777" w:rsidR="00A5463E" w:rsidRPr="00A5463E" w:rsidRDefault="00A5463E" w:rsidP="00A5463E">
      <w:r w:rsidRPr="00A5463E">
        <w:t>Upon receiving an indication from the user to end the RTP media reception, the transmission participant:</w:t>
      </w:r>
    </w:p>
    <w:p w14:paraId="03D09FEF" w14:textId="1BD54A32" w:rsidR="00A5463E" w:rsidRPr="00A5463E" w:rsidRDefault="00A5463E" w:rsidP="00A5463E">
      <w:pPr>
        <w:pStyle w:val="B1"/>
      </w:pPr>
      <w:r w:rsidRPr="00A5463E">
        <w:t>1.</w:t>
      </w:r>
      <w:r w:rsidRPr="00A5463E">
        <w:tab/>
        <w:t>shall send a Media reception end request message towards the transmission control server</w:t>
      </w:r>
      <w:r w:rsidR="000830D4">
        <w:t>.</w:t>
      </w:r>
      <w:r w:rsidRPr="00A5463E">
        <w:t xml:space="preserve">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3AE65361" w14:textId="44F89C57" w:rsidR="00763E4D" w:rsidRPr="00AD6238" w:rsidRDefault="00763E4D" w:rsidP="00763E4D">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lastRenderedPageBreak/>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7" w:name="_Toc20208610"/>
      <w:bookmarkStart w:id="498" w:name="_Toc36044721"/>
      <w:bookmarkStart w:id="499" w:name="_Toc45216202"/>
      <w:bookmarkStart w:id="500" w:name="_Toc171690189"/>
      <w:r w:rsidRPr="00A5463E">
        <w:t>6.2.5.5.4</w:t>
      </w:r>
      <w:r w:rsidRPr="00A5463E">
        <w:tab/>
        <w:t>Receive Media reception override notify message (R: Media Rx override notify)</w:t>
      </w:r>
      <w:bookmarkEnd w:id="497"/>
      <w:bookmarkEnd w:id="498"/>
      <w:bookmarkEnd w:id="499"/>
      <w:bookmarkEnd w:id="500"/>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501" w:name="_Toc20208611"/>
      <w:bookmarkStart w:id="502" w:name="_Toc36044722"/>
      <w:bookmarkStart w:id="503" w:name="_Toc45216203"/>
      <w:bookmarkStart w:id="504" w:name="_Toc171690190"/>
      <w:r w:rsidRPr="00A5463E">
        <w:t>6.2.5.5.5</w:t>
      </w:r>
      <w:r w:rsidRPr="00A5463E">
        <w:tab/>
        <w:t>Receive Media reception end request message (R: MRE request)</w:t>
      </w:r>
      <w:bookmarkEnd w:id="501"/>
      <w:bookmarkEnd w:id="502"/>
      <w:bookmarkEnd w:id="503"/>
      <w:bookmarkEnd w:id="504"/>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05" w:name="_Toc20208612"/>
      <w:bookmarkStart w:id="506" w:name="_Toc36044723"/>
      <w:bookmarkStart w:id="507" w:name="_Toc45216204"/>
      <w:bookmarkStart w:id="508" w:name="_Toc171690191"/>
      <w:r w:rsidRPr="00A5463E">
        <w:t>6.2.5.5.6</w:t>
      </w:r>
      <w:r w:rsidRPr="00A5463E">
        <w:tab/>
      </w:r>
      <w:r w:rsidR="00391F2A" w:rsidRPr="009559DD">
        <w:t>Void</w:t>
      </w:r>
      <w:bookmarkEnd w:id="505"/>
      <w:bookmarkEnd w:id="506"/>
      <w:bookmarkEnd w:id="507"/>
      <w:bookmarkEnd w:id="508"/>
    </w:p>
    <w:p w14:paraId="78289C45" w14:textId="77777777" w:rsidR="00A5463E" w:rsidRPr="00A5463E" w:rsidRDefault="00A5463E" w:rsidP="00A5463E">
      <w:pPr>
        <w:pStyle w:val="Heading4"/>
      </w:pPr>
      <w:bookmarkStart w:id="509" w:name="_Toc20208613"/>
      <w:bookmarkStart w:id="510" w:name="_Toc36044724"/>
      <w:bookmarkStart w:id="511" w:name="_Toc45216205"/>
      <w:bookmarkStart w:id="512" w:name="_Toc171690192"/>
      <w:r w:rsidRPr="00A5463E">
        <w:t>6.2.5.6</w:t>
      </w:r>
      <w:r w:rsidRPr="00A5463E">
        <w:tab/>
        <w:t>State: 'U: pending reception release'</w:t>
      </w:r>
      <w:bookmarkEnd w:id="509"/>
      <w:bookmarkEnd w:id="510"/>
      <w:bookmarkEnd w:id="511"/>
      <w:bookmarkEnd w:id="512"/>
    </w:p>
    <w:p w14:paraId="48FFFB8D" w14:textId="77777777" w:rsidR="00A5463E" w:rsidRPr="00A5463E" w:rsidRDefault="00A5463E" w:rsidP="00A5463E">
      <w:pPr>
        <w:pStyle w:val="Heading5"/>
      </w:pPr>
      <w:bookmarkStart w:id="513" w:name="_Toc20208614"/>
      <w:bookmarkStart w:id="514" w:name="_Toc36044725"/>
      <w:bookmarkStart w:id="515" w:name="_Toc45216206"/>
      <w:bookmarkStart w:id="516" w:name="_Toc171690193"/>
      <w:r w:rsidRPr="00A5463E">
        <w:t>6.2.5.6.1</w:t>
      </w:r>
      <w:r w:rsidRPr="00A5463E">
        <w:tab/>
        <w:t>General</w:t>
      </w:r>
      <w:bookmarkEnd w:id="513"/>
      <w:bookmarkEnd w:id="514"/>
      <w:bookmarkEnd w:id="515"/>
      <w:bookmarkEnd w:id="516"/>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7" w:name="_Toc20208615"/>
      <w:bookmarkStart w:id="518" w:name="_Toc36044726"/>
      <w:bookmarkStart w:id="519" w:name="_Toc45216207"/>
      <w:bookmarkStart w:id="520" w:name="_Toc171690194"/>
      <w:r w:rsidRPr="00A5463E">
        <w:t>6.2.5.6.2</w:t>
      </w:r>
      <w:r w:rsidRPr="00A5463E">
        <w:tab/>
        <w:t xml:space="preserve">Timer </w:t>
      </w:r>
      <w:r w:rsidR="00490E78">
        <w:t>T104</w:t>
      </w:r>
      <w:r w:rsidRPr="00A5463E">
        <w:t xml:space="preserve"> (Receive Media Release) expired</w:t>
      </w:r>
      <w:bookmarkEnd w:id="517"/>
      <w:bookmarkEnd w:id="518"/>
      <w:bookmarkEnd w:id="519"/>
      <w:bookmarkEnd w:id="520"/>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21" w:name="_Toc20208616"/>
      <w:bookmarkStart w:id="522" w:name="_Toc36044727"/>
      <w:bookmarkStart w:id="523" w:name="_Toc45216208"/>
      <w:bookmarkStart w:id="524" w:name="_Toc171690195"/>
      <w:r w:rsidRPr="00A5463E">
        <w:t>6.2.5.6.3</w:t>
      </w:r>
      <w:r w:rsidRPr="00A5463E">
        <w:tab/>
        <w:t xml:space="preserve">Timer </w:t>
      </w:r>
      <w:r w:rsidR="00490E78">
        <w:t>T104</w:t>
      </w:r>
      <w:r w:rsidRPr="00A5463E">
        <w:t xml:space="preserve"> (Receive media release) expired N times</w:t>
      </w:r>
      <w:bookmarkEnd w:id="521"/>
      <w:bookmarkEnd w:id="522"/>
      <w:bookmarkEnd w:id="523"/>
      <w:bookmarkEnd w:id="524"/>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25" w:name="_Toc20208617"/>
      <w:bookmarkStart w:id="526" w:name="_Toc36044728"/>
      <w:bookmarkStart w:id="527" w:name="_Toc45216209"/>
      <w:bookmarkStart w:id="528" w:name="_Toc171690196"/>
      <w:r w:rsidRPr="00A5463E">
        <w:t>6.2.5.6.4</w:t>
      </w:r>
      <w:r w:rsidRPr="00A5463E">
        <w:tab/>
        <w:t>Receive Media Reception End Response message (R: MRE response)</w:t>
      </w:r>
      <w:bookmarkEnd w:id="525"/>
      <w:bookmarkEnd w:id="526"/>
      <w:bookmarkEnd w:id="527"/>
      <w:bookmarkEnd w:id="528"/>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9" w:name="_Toc20208618"/>
      <w:bookmarkStart w:id="530" w:name="_Toc36044729"/>
      <w:bookmarkStart w:id="531" w:name="_Toc45216210"/>
      <w:bookmarkStart w:id="532" w:name="_Toc171690197"/>
      <w:r w:rsidRPr="00A5463E">
        <w:t>6.2.5.6.5</w:t>
      </w:r>
      <w:r w:rsidRPr="00A5463E">
        <w:tab/>
      </w:r>
      <w:r w:rsidR="00391F2A">
        <w:t>Void</w:t>
      </w:r>
      <w:bookmarkEnd w:id="529"/>
      <w:bookmarkEnd w:id="530"/>
      <w:bookmarkEnd w:id="531"/>
      <w:bookmarkEnd w:id="532"/>
    </w:p>
    <w:p w14:paraId="2227A96C" w14:textId="77777777" w:rsidR="00A5463E" w:rsidRPr="00A5463E" w:rsidRDefault="00A5463E" w:rsidP="00A5463E">
      <w:pPr>
        <w:pStyle w:val="Heading4"/>
      </w:pPr>
      <w:bookmarkStart w:id="533" w:name="_Toc20208619"/>
      <w:bookmarkStart w:id="534" w:name="_Toc36044730"/>
      <w:bookmarkStart w:id="535" w:name="_Toc45216211"/>
      <w:bookmarkStart w:id="536" w:name="_Toc171690198"/>
      <w:r w:rsidRPr="00A5463E">
        <w:t>6.2.5.7</w:t>
      </w:r>
      <w:r w:rsidRPr="00A5463E">
        <w:tab/>
      </w:r>
      <w:r w:rsidR="008A00C8" w:rsidRPr="002364D3">
        <w:rPr>
          <w:lang w:val="en-IN"/>
        </w:rPr>
        <w:t>Void</w:t>
      </w:r>
      <w:bookmarkEnd w:id="533"/>
      <w:bookmarkEnd w:id="534"/>
      <w:bookmarkEnd w:id="535"/>
      <w:bookmarkEnd w:id="536"/>
    </w:p>
    <w:p w14:paraId="669B6AD9" w14:textId="77777777" w:rsidR="00A5463E" w:rsidRPr="00A5463E" w:rsidRDefault="00A5463E" w:rsidP="00A5463E">
      <w:pPr>
        <w:pStyle w:val="Heading5"/>
      </w:pPr>
      <w:bookmarkStart w:id="537" w:name="_Toc20208620"/>
      <w:bookmarkStart w:id="538" w:name="_Toc36044731"/>
      <w:bookmarkStart w:id="539" w:name="_Toc45216212"/>
      <w:bookmarkStart w:id="540" w:name="_Toc171690199"/>
      <w:r w:rsidRPr="00A5463E">
        <w:t>6.2.5.7.1</w:t>
      </w:r>
      <w:r w:rsidRPr="00A5463E">
        <w:tab/>
      </w:r>
      <w:r w:rsidR="008A00C8" w:rsidRPr="002364D3">
        <w:rPr>
          <w:lang w:val="en-IN"/>
        </w:rPr>
        <w:t>Void</w:t>
      </w:r>
      <w:bookmarkEnd w:id="537"/>
      <w:bookmarkEnd w:id="538"/>
      <w:bookmarkEnd w:id="539"/>
      <w:bookmarkEnd w:id="540"/>
    </w:p>
    <w:p w14:paraId="735F0622" w14:textId="77777777" w:rsidR="00A5463E" w:rsidRPr="00A5463E" w:rsidRDefault="00A5463E" w:rsidP="00A5463E">
      <w:pPr>
        <w:pStyle w:val="Heading5"/>
      </w:pPr>
      <w:bookmarkStart w:id="541" w:name="_Toc20208621"/>
      <w:bookmarkStart w:id="542" w:name="_Toc36044732"/>
      <w:bookmarkStart w:id="543" w:name="_Toc45216213"/>
      <w:bookmarkStart w:id="544" w:name="_Toc171690200"/>
      <w:r w:rsidRPr="00A5463E">
        <w:t>6.2.5.7.2</w:t>
      </w:r>
      <w:r w:rsidRPr="00A5463E">
        <w:tab/>
      </w:r>
      <w:r w:rsidR="008A00C8" w:rsidRPr="002364D3">
        <w:rPr>
          <w:lang w:val="en-IN"/>
        </w:rPr>
        <w:t>Void</w:t>
      </w:r>
      <w:bookmarkEnd w:id="541"/>
      <w:bookmarkEnd w:id="542"/>
      <w:bookmarkEnd w:id="543"/>
      <w:bookmarkEnd w:id="544"/>
    </w:p>
    <w:p w14:paraId="1F7B377F" w14:textId="77777777" w:rsidR="00A5463E" w:rsidRPr="00A5463E" w:rsidRDefault="00A5463E" w:rsidP="00A5463E">
      <w:pPr>
        <w:pStyle w:val="Heading5"/>
      </w:pPr>
      <w:bookmarkStart w:id="545" w:name="_Toc20208622"/>
      <w:bookmarkStart w:id="546" w:name="_Toc36044733"/>
      <w:bookmarkStart w:id="547" w:name="_Toc45216214"/>
      <w:bookmarkStart w:id="548" w:name="_Toc171690201"/>
      <w:r w:rsidRPr="00A5463E">
        <w:t>6.2.5.7.3</w:t>
      </w:r>
      <w:r w:rsidRPr="00A5463E">
        <w:tab/>
      </w:r>
      <w:r w:rsidR="008A00C8" w:rsidRPr="002364D3">
        <w:rPr>
          <w:lang w:val="en-IN"/>
        </w:rPr>
        <w:t>Void</w:t>
      </w:r>
      <w:bookmarkEnd w:id="545"/>
      <w:bookmarkEnd w:id="546"/>
      <w:bookmarkEnd w:id="547"/>
      <w:bookmarkEnd w:id="548"/>
    </w:p>
    <w:p w14:paraId="550CC167" w14:textId="77777777" w:rsidR="00391F2A" w:rsidRPr="00CE7B99" w:rsidRDefault="00391F2A" w:rsidP="00391F2A">
      <w:pPr>
        <w:pStyle w:val="Heading5"/>
        <w:rPr>
          <w:szCs w:val="22"/>
          <w:lang w:eastAsia="zh-CN"/>
        </w:rPr>
      </w:pPr>
      <w:bookmarkStart w:id="549" w:name="_Toc20208623"/>
      <w:bookmarkStart w:id="550" w:name="_Toc36044734"/>
      <w:bookmarkStart w:id="551" w:name="_Toc45216215"/>
      <w:bookmarkStart w:id="552" w:name="_Toc171690202"/>
      <w:r w:rsidRPr="00450350">
        <w:t>6.2.5.7.4</w:t>
      </w:r>
      <w:r w:rsidRPr="00450350">
        <w:tab/>
      </w:r>
      <w:r w:rsidR="008A00C8" w:rsidRPr="00CE7B99">
        <w:t>Void</w:t>
      </w:r>
      <w:bookmarkEnd w:id="549"/>
      <w:bookmarkEnd w:id="550"/>
      <w:bookmarkEnd w:id="551"/>
      <w:bookmarkEnd w:id="552"/>
    </w:p>
    <w:p w14:paraId="65646415" w14:textId="77777777" w:rsidR="008A00C8" w:rsidRPr="002364D3" w:rsidRDefault="008A00C8" w:rsidP="008A00C8">
      <w:pPr>
        <w:pStyle w:val="Heading4"/>
        <w:rPr>
          <w:lang w:val="en-IN"/>
        </w:rPr>
      </w:pPr>
      <w:bookmarkStart w:id="553" w:name="_Toc20208624"/>
      <w:bookmarkStart w:id="554" w:name="_Toc36044735"/>
      <w:bookmarkStart w:id="555" w:name="_Toc45216216"/>
      <w:bookmarkStart w:id="556" w:name="_Toc171690203"/>
      <w:r w:rsidRPr="002364D3">
        <w:rPr>
          <w:lang w:val="en-IN"/>
        </w:rPr>
        <w:t>6.2.5.8</w:t>
      </w:r>
      <w:r w:rsidRPr="002364D3">
        <w:rPr>
          <w:lang w:val="en-IN"/>
        </w:rPr>
        <w:tab/>
        <w:t>State: 'U: terminated'</w:t>
      </w:r>
      <w:bookmarkEnd w:id="553"/>
      <w:bookmarkEnd w:id="554"/>
      <w:bookmarkEnd w:id="555"/>
      <w:bookmarkEnd w:id="556"/>
    </w:p>
    <w:p w14:paraId="57606766" w14:textId="77777777" w:rsidR="008A00C8" w:rsidRPr="002364D3" w:rsidRDefault="008A00C8" w:rsidP="008A00C8">
      <w:pPr>
        <w:pStyle w:val="Heading5"/>
        <w:rPr>
          <w:lang w:val="en-IN"/>
        </w:rPr>
      </w:pPr>
      <w:bookmarkStart w:id="557" w:name="_Toc20208625"/>
      <w:bookmarkStart w:id="558" w:name="_Toc36044736"/>
      <w:bookmarkStart w:id="559" w:name="_Toc45216217"/>
      <w:bookmarkStart w:id="560" w:name="_Toc171690204"/>
      <w:r w:rsidRPr="002364D3">
        <w:rPr>
          <w:lang w:val="en-IN"/>
        </w:rPr>
        <w:t>6.2.5.8.1</w:t>
      </w:r>
      <w:r w:rsidRPr="002364D3">
        <w:rPr>
          <w:lang w:val="en-IN"/>
        </w:rPr>
        <w:tab/>
        <w:t>General</w:t>
      </w:r>
      <w:bookmarkEnd w:id="557"/>
      <w:bookmarkEnd w:id="558"/>
      <w:bookmarkEnd w:id="559"/>
      <w:bookmarkEnd w:id="560"/>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61" w:name="_Toc20208626"/>
      <w:bookmarkStart w:id="562" w:name="_Toc36044737"/>
      <w:bookmarkStart w:id="563" w:name="_Toc45216218"/>
      <w:bookmarkStart w:id="564" w:name="_Toc171690205"/>
      <w:r w:rsidRPr="002364D3">
        <w:rPr>
          <w:lang w:val="en-IN"/>
        </w:rPr>
        <w:lastRenderedPageBreak/>
        <w:t>6.2.5.9</w:t>
      </w:r>
      <w:r w:rsidRPr="002364D3">
        <w:rPr>
          <w:lang w:val="en-IN"/>
        </w:rPr>
        <w:tab/>
        <w:t>State: 'Call releasing'</w:t>
      </w:r>
      <w:bookmarkEnd w:id="561"/>
      <w:bookmarkEnd w:id="562"/>
      <w:bookmarkEnd w:id="563"/>
      <w:bookmarkEnd w:id="564"/>
    </w:p>
    <w:p w14:paraId="6CA6E036" w14:textId="77777777" w:rsidR="008A00C8" w:rsidRPr="002364D3" w:rsidRDefault="008A00C8" w:rsidP="008A00C8">
      <w:pPr>
        <w:pStyle w:val="Heading5"/>
        <w:rPr>
          <w:lang w:val="en-IN"/>
        </w:rPr>
      </w:pPr>
      <w:bookmarkStart w:id="565" w:name="_Toc20208627"/>
      <w:bookmarkStart w:id="566" w:name="_Toc36044738"/>
      <w:bookmarkStart w:id="567" w:name="_Toc45216219"/>
      <w:bookmarkStart w:id="568" w:name="_Toc171690206"/>
      <w:r w:rsidRPr="002364D3">
        <w:rPr>
          <w:lang w:val="en-IN"/>
        </w:rPr>
        <w:t>6.2.5.9.1</w:t>
      </w:r>
      <w:r w:rsidRPr="002364D3">
        <w:rPr>
          <w:lang w:val="en-IN"/>
        </w:rPr>
        <w:tab/>
        <w:t>General</w:t>
      </w:r>
      <w:bookmarkEnd w:id="565"/>
      <w:bookmarkEnd w:id="566"/>
      <w:bookmarkEnd w:id="567"/>
      <w:bookmarkEnd w:id="568"/>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9" w:name="_Toc20208628"/>
      <w:bookmarkStart w:id="570" w:name="_Toc36044739"/>
      <w:bookmarkStart w:id="571" w:name="_Toc45216220"/>
      <w:bookmarkStart w:id="572" w:name="_Toc171690207"/>
      <w:r w:rsidRPr="002364D3">
        <w:rPr>
          <w:lang w:val="en-IN"/>
        </w:rPr>
        <w:t>6.2.5.9.2</w:t>
      </w:r>
      <w:r w:rsidRPr="002364D3">
        <w:rPr>
          <w:lang w:val="en-IN"/>
        </w:rPr>
        <w:tab/>
        <w:t>Receive MCVideo call release – step 2 (R: MCVideo call release - 2)</w:t>
      </w:r>
      <w:bookmarkEnd w:id="569"/>
      <w:bookmarkEnd w:id="570"/>
      <w:bookmarkEnd w:id="571"/>
      <w:bookmarkEnd w:id="572"/>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73" w:name="_Toc20208629"/>
      <w:bookmarkStart w:id="574" w:name="_Toc36044740"/>
      <w:bookmarkStart w:id="575" w:name="_Toc45216221"/>
      <w:bookmarkStart w:id="576" w:name="_Toc171690208"/>
      <w:r w:rsidRPr="00A5463E">
        <w:t>6.3</w:t>
      </w:r>
      <w:r w:rsidRPr="00A5463E">
        <w:tab/>
        <w:t>Transmission control server procedures</w:t>
      </w:r>
      <w:bookmarkEnd w:id="573"/>
      <w:bookmarkEnd w:id="574"/>
      <w:bookmarkEnd w:id="575"/>
      <w:bookmarkEnd w:id="576"/>
    </w:p>
    <w:p w14:paraId="4B162864" w14:textId="77777777" w:rsidR="00EB0795" w:rsidRPr="00A5463E" w:rsidRDefault="00EB0795" w:rsidP="00EB0795">
      <w:pPr>
        <w:pStyle w:val="Heading3"/>
      </w:pPr>
      <w:bookmarkStart w:id="577" w:name="_Toc20208630"/>
      <w:bookmarkStart w:id="578" w:name="_Toc36044741"/>
      <w:bookmarkStart w:id="579" w:name="_Toc45216222"/>
      <w:bookmarkStart w:id="580" w:name="_Toc171690209"/>
      <w:r w:rsidRPr="00A5463E">
        <w:t>6.3.1</w:t>
      </w:r>
      <w:r w:rsidRPr="00A5463E">
        <w:tab/>
        <w:t>General</w:t>
      </w:r>
      <w:bookmarkEnd w:id="577"/>
      <w:bookmarkEnd w:id="578"/>
      <w:bookmarkEnd w:id="579"/>
      <w:bookmarkEnd w:id="580"/>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81" w:name="_Toc20208631"/>
      <w:bookmarkStart w:id="582" w:name="_Toc36044742"/>
      <w:bookmarkStart w:id="583" w:name="_Toc45216223"/>
      <w:bookmarkStart w:id="584" w:name="_Toc171690210"/>
      <w:r w:rsidRPr="00A5463E">
        <w:t>6.3.2</w:t>
      </w:r>
      <w:r w:rsidRPr="00A5463E">
        <w:tab/>
        <w:t>Controlling MCVideo function procedures at MCVideo call initialization</w:t>
      </w:r>
      <w:bookmarkEnd w:id="581"/>
      <w:bookmarkEnd w:id="582"/>
      <w:bookmarkEnd w:id="583"/>
      <w:bookmarkEnd w:id="584"/>
    </w:p>
    <w:p w14:paraId="715AD722" w14:textId="77777777" w:rsidR="00EB0795" w:rsidRPr="00A5463E" w:rsidRDefault="00EB0795" w:rsidP="00EB0795">
      <w:pPr>
        <w:pStyle w:val="Heading4"/>
      </w:pPr>
      <w:bookmarkStart w:id="585" w:name="_Toc20208632"/>
      <w:bookmarkStart w:id="586" w:name="_Toc36044743"/>
      <w:bookmarkStart w:id="587" w:name="_Toc45216224"/>
      <w:bookmarkStart w:id="588" w:name="_Toc171690211"/>
      <w:r w:rsidRPr="00A5463E">
        <w:t>6.3.2.1</w:t>
      </w:r>
      <w:r w:rsidRPr="00A5463E">
        <w:tab/>
        <w:t>General</w:t>
      </w:r>
      <w:bookmarkEnd w:id="585"/>
      <w:bookmarkEnd w:id="586"/>
      <w:bookmarkEnd w:id="587"/>
      <w:bookmarkEnd w:id="588"/>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9" w:name="_Toc20208633"/>
      <w:bookmarkStart w:id="590" w:name="_Toc36044744"/>
      <w:bookmarkStart w:id="591" w:name="_Toc45216225"/>
      <w:bookmarkStart w:id="592" w:name="_Toc171690212"/>
      <w:r w:rsidRPr="00A5463E">
        <w:t>6.3.2.2</w:t>
      </w:r>
      <w:r w:rsidRPr="00A5463E">
        <w:tab/>
        <w:t>Initial procedures</w:t>
      </w:r>
      <w:bookmarkEnd w:id="589"/>
      <w:bookmarkEnd w:id="590"/>
      <w:bookmarkEnd w:id="591"/>
      <w:bookmarkEnd w:id="592"/>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93" w:name="_Toc171690213"/>
      <w:bookmarkStart w:id="594" w:name="_Toc20208634"/>
      <w:bookmarkStart w:id="595" w:name="_Toc36044745"/>
      <w:bookmarkStart w:id="596" w:name="_Toc45216226"/>
      <w:r>
        <w:t>6.3.2.3</w:t>
      </w:r>
      <w:r>
        <w:tab/>
        <w:t>Switching from a non-controlling MCVideo function mode to a controlling MCVideo function mode</w:t>
      </w:r>
      <w:bookmarkEnd w:id="593"/>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7" w:name="_Toc171690214"/>
      <w:r w:rsidRPr="00A5463E">
        <w:t>6.3.3</w:t>
      </w:r>
      <w:r w:rsidRPr="00A5463E">
        <w:tab/>
        <w:t>MCVideo transmission control procedures at MCVideo call release</w:t>
      </w:r>
      <w:bookmarkEnd w:id="594"/>
      <w:bookmarkEnd w:id="595"/>
      <w:bookmarkEnd w:id="596"/>
      <w:bookmarkEnd w:id="597"/>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2F227E">
        <w:rPr>
          <w:rFonts w:eastAsia="Malgun Gothic"/>
        </w:rPr>
        <w:lastRenderedPageBreak/>
        <w:t xml:space="preserve">'basic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8" w:name="_Toc20208635"/>
      <w:bookmarkStart w:id="599" w:name="_Toc36044746"/>
      <w:bookmarkStart w:id="600" w:name="_Toc45216227"/>
      <w:bookmarkStart w:id="601" w:name="_Toc171690215"/>
      <w:r w:rsidRPr="00A5463E">
        <w:t>6.3.4</w:t>
      </w:r>
      <w:r w:rsidRPr="00A5463E">
        <w:tab/>
        <w:t>Transmission control server state transition diagram for general transmission control operation</w:t>
      </w:r>
      <w:bookmarkEnd w:id="598"/>
      <w:bookmarkEnd w:id="599"/>
      <w:bookmarkEnd w:id="600"/>
      <w:bookmarkEnd w:id="601"/>
    </w:p>
    <w:p w14:paraId="6F204FD3" w14:textId="77777777" w:rsidR="00EB0795" w:rsidRPr="00A5463E" w:rsidRDefault="00EB0795" w:rsidP="00EB0795">
      <w:pPr>
        <w:pStyle w:val="Heading4"/>
      </w:pPr>
      <w:bookmarkStart w:id="602" w:name="_Toc20208636"/>
      <w:bookmarkStart w:id="603" w:name="_Toc36044747"/>
      <w:bookmarkStart w:id="604" w:name="_Toc45216228"/>
      <w:bookmarkStart w:id="605" w:name="_Toc171690216"/>
      <w:r w:rsidRPr="00A5463E">
        <w:t>6.3.4.1</w:t>
      </w:r>
      <w:r w:rsidRPr="00A5463E">
        <w:tab/>
        <w:t>General</w:t>
      </w:r>
      <w:bookmarkEnd w:id="602"/>
      <w:bookmarkEnd w:id="603"/>
      <w:bookmarkEnd w:id="604"/>
      <w:bookmarkEnd w:id="605"/>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2" type="#_x0000_t75" style="width:452pt;height:426.5pt" o:ole="">
            <v:imagedata r:id="rId27" o:title=""/>
          </v:shape>
          <o:OLEObject Type="Embed" ProgID="Visio.Drawing.11" ShapeID="_x0000_i1032" DrawAspect="Content" ObjectID="_1821939069"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6" w:name="_Toc20208637"/>
      <w:bookmarkStart w:id="607" w:name="_Toc36044748"/>
      <w:bookmarkStart w:id="608" w:name="_Toc45216229"/>
      <w:bookmarkStart w:id="609" w:name="_Toc171690217"/>
      <w:r w:rsidRPr="00A5463E">
        <w:lastRenderedPageBreak/>
        <w:t>6.3.4.2</w:t>
      </w:r>
      <w:r w:rsidRPr="00A5463E">
        <w:tab/>
        <w:t>State: 'Start-stop'</w:t>
      </w:r>
      <w:bookmarkEnd w:id="606"/>
      <w:bookmarkEnd w:id="607"/>
      <w:bookmarkEnd w:id="608"/>
      <w:bookmarkEnd w:id="609"/>
    </w:p>
    <w:p w14:paraId="441CE55F" w14:textId="77777777" w:rsidR="00EB0795" w:rsidRPr="00A5463E" w:rsidRDefault="00EB0795" w:rsidP="00EB0795">
      <w:pPr>
        <w:pStyle w:val="Heading5"/>
      </w:pPr>
      <w:bookmarkStart w:id="610" w:name="_Toc20208638"/>
      <w:bookmarkStart w:id="611" w:name="_Toc36044749"/>
      <w:bookmarkStart w:id="612" w:name="_Toc45216230"/>
      <w:bookmarkStart w:id="613" w:name="_Toc171690218"/>
      <w:r w:rsidRPr="00A5463E">
        <w:t>6.3.4.2.1</w:t>
      </w:r>
      <w:r w:rsidRPr="00A5463E">
        <w:tab/>
        <w:t>General</w:t>
      </w:r>
      <w:bookmarkEnd w:id="610"/>
      <w:bookmarkEnd w:id="611"/>
      <w:bookmarkEnd w:id="612"/>
      <w:bookmarkEnd w:id="613"/>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14" w:name="_Toc20208639"/>
      <w:bookmarkStart w:id="615" w:name="_Toc36044750"/>
      <w:bookmarkStart w:id="616" w:name="_Toc45216231"/>
      <w:bookmarkStart w:id="617" w:name="_Toc171690219"/>
      <w:r w:rsidRPr="00A5463E">
        <w:t>6.3.4.2.2</w:t>
      </w:r>
      <w:r w:rsidRPr="00A5463E">
        <w:tab/>
        <w:t>MCVideo call initialization</w:t>
      </w:r>
      <w:bookmarkEnd w:id="614"/>
      <w:bookmarkEnd w:id="615"/>
      <w:bookmarkEnd w:id="616"/>
      <w:bookmarkEnd w:id="617"/>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8" w:name="_Toc20208640"/>
      <w:bookmarkStart w:id="619" w:name="_Toc36044751"/>
      <w:bookmarkStart w:id="620" w:name="_Toc45216232"/>
      <w:bookmarkStart w:id="621" w:name="_Toc171690220"/>
      <w:r w:rsidRPr="00A5463E">
        <w:t>6.3.4.3</w:t>
      </w:r>
      <w:r w:rsidRPr="00A5463E">
        <w:tab/>
        <w:t>State: 'G: Transmit Idle'</w:t>
      </w:r>
      <w:bookmarkEnd w:id="618"/>
      <w:bookmarkEnd w:id="619"/>
      <w:bookmarkEnd w:id="620"/>
      <w:bookmarkEnd w:id="621"/>
    </w:p>
    <w:p w14:paraId="32FCCF3D" w14:textId="77777777" w:rsidR="00EB0795" w:rsidRPr="00A5463E" w:rsidRDefault="00EB0795" w:rsidP="00EB0795">
      <w:pPr>
        <w:pStyle w:val="Heading5"/>
      </w:pPr>
      <w:bookmarkStart w:id="622" w:name="_Toc20208641"/>
      <w:bookmarkStart w:id="623" w:name="_Toc36044752"/>
      <w:bookmarkStart w:id="624" w:name="_Toc45216233"/>
      <w:bookmarkStart w:id="625" w:name="_Toc171690221"/>
      <w:r w:rsidRPr="00A5463E">
        <w:t>6.3.4.3.1</w:t>
      </w:r>
      <w:r w:rsidRPr="00A5463E">
        <w:tab/>
        <w:t>General</w:t>
      </w:r>
      <w:bookmarkEnd w:id="622"/>
      <w:bookmarkEnd w:id="623"/>
      <w:bookmarkEnd w:id="624"/>
      <w:bookmarkEnd w:id="625"/>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6" w:name="_Toc20208642"/>
      <w:bookmarkStart w:id="627" w:name="_Toc36044753"/>
      <w:bookmarkStart w:id="628" w:name="_Toc45216234"/>
      <w:bookmarkStart w:id="629" w:name="_Toc171690222"/>
      <w:r w:rsidRPr="00A5463E">
        <w:t>6.3.4.3.2</w:t>
      </w:r>
      <w:r w:rsidRPr="00A5463E">
        <w:tab/>
        <w:t>Enter the 'G: Transmit Idle' state</w:t>
      </w:r>
      <w:bookmarkEnd w:id="626"/>
      <w:bookmarkEnd w:id="627"/>
      <w:bookmarkEnd w:id="628"/>
      <w:bookmarkEnd w:id="629"/>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05A539B6"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0807185A" w14:textId="77777777" w:rsidR="0099221F" w:rsidRPr="00A5463E" w:rsidRDefault="0099221F" w:rsidP="0099221F">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92BDC8" w14:textId="68CBCD5B" w:rsidR="0099221F" w:rsidRPr="00A5463E" w:rsidRDefault="0099221F" w:rsidP="0099221F">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7A723C9" w14:textId="2EA39F9C" w:rsidR="00EB0795" w:rsidRPr="00A5463E" w:rsidRDefault="0034133C"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6214D0D3" w14:textId="77777777" w:rsidR="00EB0795" w:rsidRPr="00A5463E" w:rsidRDefault="00EB0795" w:rsidP="00EB0795">
      <w:pPr>
        <w:pStyle w:val="Heading5"/>
      </w:pPr>
      <w:bookmarkStart w:id="630" w:name="_Toc20208643"/>
      <w:bookmarkStart w:id="631" w:name="_Toc36044754"/>
      <w:bookmarkStart w:id="632" w:name="_Toc45216235"/>
      <w:bookmarkStart w:id="633" w:name="_Toc171690223"/>
      <w:r w:rsidRPr="00A5463E">
        <w:t>6.3.4.3.3</w:t>
      </w:r>
      <w:r w:rsidRPr="00A5463E">
        <w:tab/>
        <w:t>Receive Transmission Media Request message (R: Transmission Media Request)</w:t>
      </w:r>
      <w:bookmarkEnd w:id="630"/>
      <w:bookmarkEnd w:id="631"/>
      <w:bookmarkEnd w:id="632"/>
      <w:bookmarkEnd w:id="633"/>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721DF49" w14:textId="60A42015" w:rsidR="000E79BC" w:rsidRPr="00A5463E" w:rsidRDefault="000E79BC" w:rsidP="000E79BC">
      <w:pPr>
        <w:pStyle w:val="B2"/>
      </w:pPr>
      <w:r w:rsidRPr="00A5463E">
        <w:t>c.</w:t>
      </w:r>
      <w:r w:rsidRPr="00A5463E">
        <w:tab/>
        <w:t xml:space="preserve">shall store the </w:t>
      </w:r>
      <w:r>
        <w:t>User Id of the Transmitting User who is</w:t>
      </w:r>
      <w:r w:rsidRPr="00A5463E">
        <w:t xml:space="preserve"> granted the permission to send media</w:t>
      </w:r>
      <w:r>
        <w:t>,</w:t>
      </w:r>
      <w:r w:rsidRPr="00A5463E">
        <w:t xml:space="preserve"> until the transmission associated to that </w:t>
      </w:r>
      <w:r>
        <w:t>Transmission</w:t>
      </w:r>
      <w:r w:rsidRPr="00A5463E">
        <w:t xml:space="preserve"> request</w:t>
      </w:r>
      <w:r>
        <w:t xml:space="preserve"> is released</w:t>
      </w:r>
      <w:r w:rsidRPr="00A5463E">
        <w:t>;</w:t>
      </w:r>
    </w:p>
    <w:p w14:paraId="297FBD53" w14:textId="77777777" w:rsidR="000E79BC" w:rsidRPr="00A5463E" w:rsidRDefault="000E79BC" w:rsidP="000E79BC">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C064ED0" w14:textId="58CB7FB4" w:rsidR="00EB0795" w:rsidRPr="00A5463E" w:rsidRDefault="009B4C52"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190A7F72" w14:textId="77777777" w:rsidR="00EB0795" w:rsidRPr="00A5463E" w:rsidRDefault="00EB0795" w:rsidP="00EB0795">
      <w:pPr>
        <w:pStyle w:val="Heading5"/>
      </w:pPr>
      <w:bookmarkStart w:id="634" w:name="_Toc20208644"/>
      <w:bookmarkStart w:id="635" w:name="_Toc36044755"/>
      <w:bookmarkStart w:id="636" w:name="_Toc45216236"/>
      <w:bookmarkStart w:id="637" w:name="_Toc171690224"/>
      <w:r w:rsidRPr="00A5463E">
        <w:lastRenderedPageBreak/>
        <w:t>6.3.4.3.4</w:t>
      </w:r>
      <w:r w:rsidRPr="00A5463E">
        <w:tab/>
        <w:t xml:space="preserve">Timer </w:t>
      </w:r>
      <w:r w:rsidR="00490E78">
        <w:t>T2</w:t>
      </w:r>
      <w:r w:rsidRPr="00A5463E">
        <w:t xml:space="preserve"> (Transmit Idle) expired</w:t>
      </w:r>
      <w:bookmarkEnd w:id="634"/>
      <w:bookmarkEnd w:id="635"/>
      <w:bookmarkEnd w:id="636"/>
      <w:bookmarkEnd w:id="637"/>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8" w:name="_Toc20208645"/>
      <w:bookmarkStart w:id="639" w:name="_Toc36044756"/>
      <w:bookmarkStart w:id="640" w:name="_Toc45216237"/>
      <w:bookmarkStart w:id="641" w:name="_Toc171690225"/>
      <w:r w:rsidRPr="00A5463E">
        <w:t>6.3.4.3.5</w:t>
      </w:r>
      <w:r w:rsidRPr="00A5463E">
        <w:tab/>
        <w:t xml:space="preserve">Timer </w:t>
      </w:r>
      <w:r w:rsidR="00490E78">
        <w:t>T1</w:t>
      </w:r>
      <w:r w:rsidRPr="00A5463E">
        <w:t xml:space="preserve"> (Inactivity) expired</w:t>
      </w:r>
      <w:bookmarkEnd w:id="638"/>
      <w:bookmarkEnd w:id="639"/>
      <w:bookmarkEnd w:id="640"/>
      <w:bookmarkEnd w:id="641"/>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42" w:name="_Toc20208646"/>
      <w:bookmarkStart w:id="643" w:name="_Toc36044757"/>
      <w:bookmarkStart w:id="644" w:name="_Toc45216238"/>
      <w:bookmarkStart w:id="645" w:name="_Toc171690226"/>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2"/>
      <w:bookmarkEnd w:id="643"/>
      <w:bookmarkEnd w:id="644"/>
      <w:bookmarkEnd w:id="645"/>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08B00D9C" w14:textId="33427033" w:rsidR="00321493" w:rsidRPr="00A5463E" w:rsidRDefault="00321493" w:rsidP="00321493">
      <w:pPr>
        <w:pStyle w:val="B2"/>
      </w:pPr>
      <w:r w:rsidRPr="00A5463E">
        <w:t>c.</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6506C042" w14:textId="77777777" w:rsidR="00321493" w:rsidRPr="00A5463E" w:rsidRDefault="00321493" w:rsidP="00321493">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2D9D4347" w14:textId="1AED1AE1" w:rsidR="00EB0795" w:rsidRPr="00A5463E" w:rsidRDefault="00321493"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052ACD5E" w14:textId="77777777" w:rsidR="00EB0795" w:rsidRPr="00A5463E" w:rsidRDefault="00EB0795" w:rsidP="00EB0795">
      <w:pPr>
        <w:pStyle w:val="Heading4"/>
      </w:pPr>
      <w:bookmarkStart w:id="646" w:name="_Toc20208647"/>
      <w:bookmarkStart w:id="647" w:name="_Toc36044758"/>
      <w:bookmarkStart w:id="648" w:name="_Toc45216239"/>
      <w:bookmarkStart w:id="649" w:name="_Toc171690227"/>
      <w:r w:rsidRPr="00A5463E">
        <w:lastRenderedPageBreak/>
        <w:t>6.3.4.4</w:t>
      </w:r>
      <w:r w:rsidRPr="00A5463E">
        <w:tab/>
        <w:t>State: 'G: Transmit Taken'</w:t>
      </w:r>
      <w:bookmarkEnd w:id="646"/>
      <w:bookmarkEnd w:id="647"/>
      <w:bookmarkEnd w:id="648"/>
      <w:bookmarkEnd w:id="649"/>
    </w:p>
    <w:p w14:paraId="56154911" w14:textId="77777777" w:rsidR="00EB0795" w:rsidRPr="00A5463E" w:rsidRDefault="00EB0795" w:rsidP="00EB0795">
      <w:pPr>
        <w:pStyle w:val="Heading5"/>
      </w:pPr>
      <w:bookmarkStart w:id="650" w:name="_Toc20208648"/>
      <w:bookmarkStart w:id="651" w:name="_Toc36044759"/>
      <w:bookmarkStart w:id="652" w:name="_Toc45216240"/>
      <w:bookmarkStart w:id="653" w:name="_Toc171690228"/>
      <w:r w:rsidRPr="00A5463E">
        <w:t>6.3.4.4.1</w:t>
      </w:r>
      <w:r w:rsidRPr="00A5463E">
        <w:tab/>
        <w:t>General</w:t>
      </w:r>
      <w:bookmarkEnd w:id="650"/>
      <w:bookmarkEnd w:id="651"/>
      <w:bookmarkEnd w:id="652"/>
      <w:bookmarkEnd w:id="653"/>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54" w:name="_Toc20208649"/>
      <w:bookmarkStart w:id="655" w:name="_Toc36044760"/>
      <w:bookmarkStart w:id="656" w:name="_Toc45216241"/>
      <w:bookmarkStart w:id="657" w:name="_Toc171690229"/>
      <w:r w:rsidRPr="00A5463E">
        <w:t>6.3.4.4.2</w:t>
      </w:r>
      <w:r w:rsidRPr="00A5463E">
        <w:tab/>
        <w:t>Enter the 'G: Transmit Taken' state</w:t>
      </w:r>
      <w:bookmarkEnd w:id="654"/>
      <w:bookmarkEnd w:id="655"/>
      <w:bookmarkEnd w:id="656"/>
      <w:bookmarkEnd w:id="657"/>
    </w:p>
    <w:p w14:paraId="53866D35" w14:textId="77777777" w:rsidR="00EB0795" w:rsidRPr="00A5463E" w:rsidRDefault="00EB0795" w:rsidP="00EB0795">
      <w:r w:rsidRPr="00A5463E">
        <w:t>When entering this state the transmission control arbitration logic in the transmission control server:</w:t>
      </w:r>
    </w:p>
    <w:p w14:paraId="67185CD3" w14:textId="7AE2614A"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525E08">
        <w:t>ed</w:t>
      </w:r>
      <w:r w:rsidRPr="00A5463E">
        <w:t xml:space="preserve"> message to the requesting transmission participant. The </w:t>
      </w:r>
      <w:r w:rsidR="0091451C">
        <w:t>Transmission</w:t>
      </w:r>
      <w:r w:rsidRPr="00A5463E">
        <w:t xml:space="preserve"> Grant</w:t>
      </w:r>
      <w:r w:rsidR="007209C1">
        <w:t>ed</w:t>
      </w:r>
      <w:r w:rsidRPr="00A5463E">
        <w:t xml:space="preserve">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42C56AAC" w14:textId="581A7A0D" w:rsidR="005475D3" w:rsidRPr="00A5463E" w:rsidRDefault="005475D3" w:rsidP="005475D3">
      <w:pPr>
        <w:pStyle w:val="B2"/>
      </w:pPr>
      <w:r>
        <w:t>d.</w:t>
      </w:r>
      <w:r>
        <w:tab/>
        <w:t>shall include the stored Audio SSRC in the Audio SSRC of the Transmitting User field and the stored Video SSRC in the Video SSRC of the Transmitting User field;</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C42A0D5" w:rsidR="00EB0795" w:rsidRPr="00A5463E" w:rsidRDefault="00EB0795" w:rsidP="00EB0795">
      <w:pPr>
        <w:pStyle w:val="B1"/>
      </w:pPr>
      <w:r w:rsidRPr="00A5463E">
        <w:t>3.</w:t>
      </w:r>
      <w:r w:rsidRPr="00A5463E">
        <w:tab/>
        <w:t xml:space="preserve">shall send Media Transmission </w:t>
      </w:r>
      <w:r w:rsidR="004937C5">
        <w:t>Notification</w:t>
      </w:r>
      <w:r w:rsidR="004937C5" w:rsidRPr="00A5463E">
        <w:t xml:space="preserve"> </w:t>
      </w:r>
      <w:r w:rsidRPr="00A5463E">
        <w:t xml:space="preserve"> message to the reception control arbitration logic. The Media Transmission notification message:</w:t>
      </w:r>
    </w:p>
    <w:p w14:paraId="0D3FF5AD" w14:textId="3A2A96C0" w:rsidR="00C22FDB" w:rsidRDefault="00C22FDB" w:rsidP="00C22FDB">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 </w:t>
      </w:r>
    </w:p>
    <w:p w14:paraId="727C4BD5" w14:textId="3C7722C5" w:rsidR="001705C0" w:rsidRPr="00A5463E" w:rsidRDefault="001705C0" w:rsidP="001705C0">
      <w:pPr>
        <w:pStyle w:val="B2"/>
      </w:pPr>
      <w:r>
        <w:t>b.</w:t>
      </w:r>
      <w:r>
        <w:tab/>
        <w:t>shall include the stored Audio SSRC in the Audio SSRC of the Transmitting User field and the stored Video SSRC in the Video SSRC of the Transmitting User 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FC9FD1F"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8" w:name="_Toc20208650"/>
      <w:bookmarkStart w:id="659" w:name="_Toc36044761"/>
      <w:bookmarkStart w:id="660" w:name="_Toc45216242"/>
      <w:bookmarkStart w:id="661" w:name="_Toc171690230"/>
      <w:r w:rsidRPr="00A5463E">
        <w:t>6.3.4.4.5</w:t>
      </w:r>
      <w:r w:rsidRPr="00A5463E">
        <w:tab/>
        <w:t>Receive RTP media packets (R: RTP media)</w:t>
      </w:r>
      <w:bookmarkEnd w:id="658"/>
      <w:bookmarkEnd w:id="659"/>
      <w:bookmarkEnd w:id="660"/>
      <w:bookmarkEnd w:id="661"/>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lastRenderedPageBreak/>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62" w:name="_Toc20208651"/>
      <w:bookmarkStart w:id="663" w:name="_Toc36044762"/>
      <w:bookmarkStart w:id="664" w:name="_Toc45216243"/>
      <w:bookmarkStart w:id="665" w:name="_Toc171690231"/>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2"/>
      <w:bookmarkEnd w:id="663"/>
      <w:bookmarkEnd w:id="664"/>
      <w:bookmarkEnd w:id="665"/>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6" w:name="_Toc20208652"/>
      <w:bookmarkStart w:id="667" w:name="_Toc36044763"/>
      <w:bookmarkStart w:id="668" w:name="_Toc45216244"/>
      <w:bookmarkStart w:id="669" w:name="_Toc171690232"/>
      <w:r w:rsidRPr="00A5463E">
        <w:t>6.3.4.4.7A</w:t>
      </w:r>
      <w:r w:rsidRPr="00A5463E">
        <w:tab/>
        <w:t>Receive Transmission Media Request message without pre-emptive priority (R: Transmission Media Request)</w:t>
      </w:r>
      <w:bookmarkEnd w:id="666"/>
      <w:bookmarkEnd w:id="667"/>
      <w:bookmarkEnd w:id="668"/>
      <w:bookmarkEnd w:id="669"/>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03009164" w:rsidR="00EB0795" w:rsidRPr="00A5463E" w:rsidRDefault="00EB0795" w:rsidP="00EB0795">
      <w:pPr>
        <w:pStyle w:val="B2"/>
      </w:pPr>
      <w:r w:rsidRPr="00A5463E">
        <w:t>a.</w:t>
      </w:r>
      <w:r w:rsidRPr="00A5463E">
        <w:tab/>
        <w:t xml:space="preserve">if the counter Cx (Simultaneous transmission video) has reached its upper limit and did not negotiate queueing; </w:t>
      </w:r>
      <w:r w:rsidR="003D7728">
        <w:t>or</w:t>
      </w:r>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E9C28B4" w14:textId="6CA819B1" w:rsidR="00EB0795" w:rsidRDefault="00EB0795" w:rsidP="004B61BF">
      <w:pPr>
        <w:pStyle w:val="B1"/>
      </w:pPr>
      <w:r w:rsidRPr="00A5463E">
        <w:t>3.</w:t>
      </w:r>
      <w:r w:rsidRPr="00A5463E">
        <w:tab/>
        <w:t>if the Transmission Media request is granted</w:t>
      </w:r>
      <w:r w:rsidR="00EA4742">
        <w:t>,</w:t>
      </w:r>
      <w:r w:rsidRPr="00A5463E">
        <w:t xml:space="preserve"> the transmission control server:</w:t>
      </w:r>
    </w:p>
    <w:p w14:paraId="27A354C1" w14:textId="77777777" w:rsidR="004A70BC" w:rsidRPr="00A5463E" w:rsidRDefault="004A70BC" w:rsidP="004A70B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1547D18" w14:textId="58E33D5F" w:rsidR="004A70BC" w:rsidRPr="00A5463E" w:rsidRDefault="004A70BC" w:rsidP="004A70B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47D2850A" w14:textId="20B6583B" w:rsidR="00EB0795" w:rsidRPr="00A5463E" w:rsidRDefault="004A70BC" w:rsidP="004A70BC">
      <w:pPr>
        <w:pStyle w:val="B2"/>
      </w:pPr>
      <w:r>
        <w:t>c</w:t>
      </w:r>
      <w:r w:rsidR="00EB0795" w:rsidRPr="00A5463E">
        <w:t>.</w:t>
      </w:r>
      <w:r w:rsidR="00EB0795" w:rsidRPr="00A5463E">
        <w:tab/>
        <w:t xml:space="preserve">shall perform the actions specified in the </w:t>
      </w:r>
      <w:r w:rsidR="00BA1F7C">
        <w:t>clause</w:t>
      </w:r>
      <w:r w:rsidR="00EB0795" w:rsidRPr="00A5463E">
        <w:t> 6.3.4.4.2</w:t>
      </w:r>
      <w:r w:rsidR="00EA4742">
        <w:t>.</w:t>
      </w:r>
    </w:p>
    <w:p w14:paraId="7246B004" w14:textId="77777777" w:rsidR="00EB0795" w:rsidRPr="00A5463E" w:rsidRDefault="00EB0795" w:rsidP="00EB0795">
      <w:pPr>
        <w:pStyle w:val="Heading5"/>
      </w:pPr>
      <w:bookmarkStart w:id="670" w:name="_Toc20208653"/>
      <w:bookmarkStart w:id="671" w:name="_Toc36044764"/>
      <w:bookmarkStart w:id="672" w:name="_Toc45216245"/>
      <w:bookmarkStart w:id="673" w:name="_Toc171690233"/>
      <w:r w:rsidRPr="00A5463E">
        <w:lastRenderedPageBreak/>
        <w:t>6.3.4.4.7</w:t>
      </w:r>
      <w:r w:rsidRPr="00A5463E">
        <w:tab/>
        <w:t>Receive Transmission Media Request message with pre-emptive priority (R: pre-emptive Transmission Media Request)</w:t>
      </w:r>
      <w:bookmarkEnd w:id="670"/>
      <w:bookmarkEnd w:id="671"/>
      <w:bookmarkEnd w:id="672"/>
      <w:bookmarkEnd w:id="673"/>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Default="00EB0795" w:rsidP="00EB0795">
      <w:pPr>
        <w:pStyle w:val="B1"/>
      </w:pPr>
      <w:r w:rsidRPr="00A5463E">
        <w:t>1.</w:t>
      </w:r>
      <w:r w:rsidRPr="00A5463E">
        <w:tab/>
        <w:t>if counter Cx (Simultaneous transmission video) has not reached its upper limit:</w:t>
      </w:r>
    </w:p>
    <w:p w14:paraId="735DA16B" w14:textId="77777777" w:rsidR="00EC68EC" w:rsidRPr="00A5463E" w:rsidRDefault="00EC68EC" w:rsidP="00EC68E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824EA47" w14:textId="1160CBAE" w:rsidR="00EC68EC" w:rsidRPr="00A5463E" w:rsidRDefault="00EC68EC" w:rsidP="00EC68E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88746F7" w14:textId="49728BAE" w:rsidR="00EB0795" w:rsidRPr="00A5463E" w:rsidRDefault="00EC68EC" w:rsidP="00EC68EC">
      <w:pPr>
        <w:pStyle w:val="B2"/>
      </w:pPr>
      <w:r>
        <w:t>c</w:t>
      </w:r>
      <w:r w:rsidR="00EB0795" w:rsidRPr="00A5463E">
        <w:tab/>
        <w:t xml:space="preserve">shall perform the actions specified in the </w:t>
      </w:r>
      <w:r w:rsidR="00BA1F7C">
        <w:t>clause</w:t>
      </w:r>
      <w:r w:rsidR="00EB0795"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74" w:name="_Toc20208654"/>
      <w:bookmarkStart w:id="675" w:name="_Toc36044765"/>
      <w:bookmarkStart w:id="676" w:name="_Toc45216246"/>
      <w:bookmarkStart w:id="677" w:name="_Toc171690234"/>
      <w:r w:rsidRPr="00A5463E">
        <w:t>6.3.4.4.8</w:t>
      </w:r>
      <w:r w:rsidRPr="00A5463E">
        <w:tab/>
        <w:t xml:space="preserve">Receive </w:t>
      </w:r>
      <w:r w:rsidR="00490E78">
        <w:t>Transmission</w:t>
      </w:r>
      <w:r w:rsidRPr="00A5463E">
        <w:t xml:space="preserve"> request message from permitted transmission participant (R: Transmission Media Request)</w:t>
      </w:r>
      <w:bookmarkEnd w:id="674"/>
      <w:bookmarkEnd w:id="675"/>
      <w:bookmarkEnd w:id="676"/>
      <w:bookmarkEnd w:id="677"/>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31C38B51"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424500">
        <w:t xml:space="preserve">ed </w:t>
      </w:r>
      <w:r w:rsidRPr="00A5463E">
        <w:t xml:space="preserve">message to the previously granted transmission participant. The </w:t>
      </w:r>
      <w:r w:rsidR="0091451C">
        <w:t>Transmission</w:t>
      </w:r>
      <w:r w:rsidRPr="00A5463E">
        <w:t xml:space="preserve"> Grant</w:t>
      </w:r>
      <w:r w:rsidR="00424500">
        <w:t xml:space="preserve">ed </w:t>
      </w:r>
      <w:r w:rsidRPr="00A5463E">
        <w:t>message:</w:t>
      </w:r>
    </w:p>
    <w:p w14:paraId="28263708" w14:textId="35C46843" w:rsidR="00EB0795"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w:t>
      </w:r>
    </w:p>
    <w:p w14:paraId="5D229579" w14:textId="77777777" w:rsidR="008A13BF" w:rsidRPr="00A5463E" w:rsidRDefault="008A13BF" w:rsidP="008A13BF">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F37B317" w14:textId="22C8F248" w:rsidR="008A13BF" w:rsidRPr="00A5463E" w:rsidRDefault="008A13BF" w:rsidP="008A13BF">
      <w:pPr>
        <w:pStyle w:val="B2"/>
      </w:pPr>
      <w:r>
        <w:t>c.</w:t>
      </w:r>
      <w:r>
        <w:tab/>
        <w:t>shall include the stored Audio SSRC in the Audio SSRC of the Transmitting User field and the stored Video SSRC in the Video SSRC of the Transmitting User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8" w:name="_Toc20208655"/>
      <w:bookmarkStart w:id="679" w:name="_Toc36044766"/>
      <w:bookmarkStart w:id="680" w:name="_Toc45216247"/>
      <w:bookmarkStart w:id="681" w:name="_Toc171690235"/>
      <w:r w:rsidRPr="00A5463E">
        <w:t>6.3.4.4.9</w:t>
      </w:r>
      <w:r w:rsidRPr="00A5463E">
        <w:tab/>
        <w:t xml:space="preserve">Timer </w:t>
      </w:r>
      <w:r w:rsidR="00490E78">
        <w:t>T4</w:t>
      </w:r>
      <w:r w:rsidRPr="00A5463E">
        <w:t xml:space="preserve"> (</w:t>
      </w:r>
      <w:r w:rsidR="0091451C">
        <w:t>Transmission</w:t>
      </w:r>
      <w:r w:rsidRPr="00A5463E">
        <w:t xml:space="preserve"> Grant) expired</w:t>
      </w:r>
      <w:bookmarkEnd w:id="678"/>
      <w:bookmarkEnd w:id="679"/>
      <w:bookmarkEnd w:id="680"/>
      <w:bookmarkEnd w:id="681"/>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57ADE960" w:rsidR="00EB0795" w:rsidRPr="00A5463E" w:rsidRDefault="00EB0795" w:rsidP="00EB0795">
      <w:pPr>
        <w:pStyle w:val="B1"/>
      </w:pPr>
      <w:r w:rsidRPr="00A5463E">
        <w:lastRenderedPageBreak/>
        <w:t>1.</w:t>
      </w:r>
      <w:r w:rsidRPr="00A5463E">
        <w:tab/>
        <w:t xml:space="preserve">shall send a </w:t>
      </w:r>
      <w:r w:rsidR="0091451C">
        <w:t>Transmission</w:t>
      </w:r>
      <w:r w:rsidRPr="00A5463E">
        <w:t xml:space="preserve"> Grant</w:t>
      </w:r>
      <w:r w:rsidR="0017426E">
        <w:t>ed</w:t>
      </w:r>
      <w:r w:rsidRPr="00A5463E">
        <w:t xml:space="preserve">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w:t>
      </w:r>
      <w:r w:rsidR="001A03F7">
        <w:t>ed</w:t>
      </w:r>
      <w:r w:rsidRPr="00A5463E">
        <w:t xml:space="preserve"> message:</w:t>
      </w:r>
    </w:p>
    <w:p w14:paraId="38E8BA1D" w14:textId="4AE090E8"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5338C2CD" w14:textId="34E01DCD" w:rsidR="00EB0795"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29366C">
        <w:t xml:space="preserve"> and</w:t>
      </w:r>
    </w:p>
    <w:p w14:paraId="6F4F2836" w14:textId="1DA1563C" w:rsidR="009C767D" w:rsidRPr="00A5463E" w:rsidRDefault="009C767D" w:rsidP="009C767D">
      <w:pPr>
        <w:pStyle w:val="B2"/>
      </w:pPr>
      <w:r>
        <w:t>c.</w:t>
      </w:r>
      <w:r>
        <w:tab/>
        <w:t>shall include the stored Audio SSRC in the Audio SSRC of the Transmitting User field and the stored Video SSRC in the Video SSRC of the Transmitting User field;</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82" w:name="_Toc20208656"/>
      <w:bookmarkStart w:id="683" w:name="_Toc36044767"/>
      <w:bookmarkStart w:id="684" w:name="_Toc45216248"/>
      <w:bookmarkStart w:id="685" w:name="_Toc171690236"/>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2"/>
      <w:bookmarkEnd w:id="683"/>
      <w:bookmarkEnd w:id="684"/>
      <w:bookmarkEnd w:id="685"/>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6" w:name="_Toc20208657"/>
      <w:bookmarkStart w:id="687" w:name="_Toc36044768"/>
      <w:bookmarkStart w:id="688" w:name="_Toc45216249"/>
      <w:bookmarkStart w:id="689" w:name="_Toc171690237"/>
      <w:r w:rsidRPr="00A5463E">
        <w:t>6.3.4.4.11</w:t>
      </w:r>
      <w:r w:rsidRPr="00A5463E">
        <w:tab/>
        <w:t>Permitted MCVideo client release (R: client release)</w:t>
      </w:r>
      <w:bookmarkEnd w:id="686"/>
      <w:bookmarkEnd w:id="687"/>
      <w:bookmarkEnd w:id="688"/>
      <w:bookmarkEnd w:id="689"/>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90" w:name="_Toc20208658"/>
      <w:bookmarkStart w:id="691" w:name="_Toc36044769"/>
      <w:bookmarkStart w:id="692" w:name="_Toc45216250"/>
      <w:bookmarkStart w:id="693" w:name="_Toc171690238"/>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0"/>
      <w:bookmarkEnd w:id="691"/>
      <w:bookmarkEnd w:id="692"/>
      <w:bookmarkEnd w:id="693"/>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20816934" w14:textId="77777777" w:rsidR="00D6105D" w:rsidRPr="00A5463E" w:rsidRDefault="00D6105D" w:rsidP="00D6105D">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34E4960" w14:textId="1FE18659" w:rsidR="00D6105D" w:rsidRDefault="00D6105D" w:rsidP="00D6105D">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D10C48C" w14:textId="2423E176" w:rsidR="00EB0795" w:rsidRPr="00A5463E" w:rsidRDefault="00D6105D" w:rsidP="00EB0795">
      <w:pPr>
        <w:pStyle w:val="B2"/>
      </w:pPr>
      <w:r>
        <w:t>c</w:t>
      </w:r>
      <w:r w:rsidR="00EB0795" w:rsidRPr="00A5463E">
        <w:t>.</w:t>
      </w:r>
      <w:r w:rsidR="00EB0795" w:rsidRPr="00A5463E">
        <w:tab/>
        <w:t xml:space="preserve">shall perform the actions specified in the </w:t>
      </w:r>
      <w:r w:rsidR="00BA1F7C">
        <w:t>clause</w:t>
      </w:r>
      <w:r w:rsidR="00EB0795"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lastRenderedPageBreak/>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94" w:name="_Toc171690239"/>
      <w:bookmarkStart w:id="695" w:name="_Toc20208659"/>
      <w:bookmarkStart w:id="696" w:name="_Toc36044770"/>
      <w:bookmarkStart w:id="697" w:name="_Toc45216251"/>
      <w:r>
        <w:t>6.3.4.4.13</w:t>
      </w:r>
      <w:r>
        <w:tab/>
        <w:t>Send Transmission End Request message (</w:t>
      </w:r>
      <w:r>
        <w:rPr>
          <w:lang w:val="en-IN"/>
        </w:rPr>
        <w:t>S</w:t>
      </w:r>
      <w:r>
        <w:t>: Transmission End Request)</w:t>
      </w:r>
      <w:bookmarkEnd w:id="694"/>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8" w:name="_Toc171690240"/>
      <w:r w:rsidRPr="00A5463E">
        <w:t>6.3.4.5</w:t>
      </w:r>
      <w:r w:rsidRPr="00A5463E">
        <w:tab/>
        <w:t xml:space="preserve">State: 'G: pending </w:t>
      </w:r>
      <w:r w:rsidR="0091451C">
        <w:t>Transmission</w:t>
      </w:r>
      <w:r w:rsidRPr="00A5463E">
        <w:t xml:space="preserve"> Revoke'</w:t>
      </w:r>
      <w:bookmarkEnd w:id="695"/>
      <w:bookmarkEnd w:id="696"/>
      <w:bookmarkEnd w:id="697"/>
      <w:bookmarkEnd w:id="698"/>
    </w:p>
    <w:p w14:paraId="66A19610" w14:textId="77777777" w:rsidR="00EB0795" w:rsidRPr="00A5463E" w:rsidRDefault="00EB0795" w:rsidP="00EB0795">
      <w:pPr>
        <w:pStyle w:val="Heading5"/>
      </w:pPr>
      <w:bookmarkStart w:id="699" w:name="_Toc20208660"/>
      <w:bookmarkStart w:id="700" w:name="_Toc36044771"/>
      <w:bookmarkStart w:id="701" w:name="_Toc45216252"/>
      <w:bookmarkStart w:id="702" w:name="_Toc171690241"/>
      <w:r w:rsidRPr="00A5463E">
        <w:t>6.3.4.5.1</w:t>
      </w:r>
      <w:r w:rsidRPr="00A5463E">
        <w:tab/>
        <w:t>General</w:t>
      </w:r>
      <w:bookmarkEnd w:id="699"/>
      <w:bookmarkEnd w:id="700"/>
      <w:bookmarkEnd w:id="701"/>
      <w:bookmarkEnd w:id="702"/>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703" w:name="_Toc20208661"/>
      <w:bookmarkStart w:id="704" w:name="_Toc36044772"/>
      <w:bookmarkStart w:id="705" w:name="_Toc45216253"/>
      <w:bookmarkStart w:id="706" w:name="_Toc171690242"/>
      <w:r w:rsidRPr="00A5463E">
        <w:t>6.3.4.5.2</w:t>
      </w:r>
      <w:r w:rsidRPr="00A5463E">
        <w:tab/>
        <w:t xml:space="preserve">Enter the 'G: pending </w:t>
      </w:r>
      <w:r w:rsidR="0091451C">
        <w:t>Transmission</w:t>
      </w:r>
      <w:r w:rsidRPr="00A5463E">
        <w:t xml:space="preserve"> Revoke' state</w:t>
      </w:r>
      <w:bookmarkEnd w:id="703"/>
      <w:bookmarkEnd w:id="704"/>
      <w:bookmarkEnd w:id="705"/>
      <w:bookmarkEnd w:id="706"/>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7" w:name="_Toc20208662"/>
      <w:bookmarkStart w:id="708" w:name="_Toc36044773"/>
      <w:bookmarkStart w:id="709" w:name="_Toc45216254"/>
      <w:bookmarkStart w:id="710" w:name="_Toc171690243"/>
      <w:r w:rsidRPr="00A5463E">
        <w:t>6.3.4.5.3</w:t>
      </w:r>
      <w:r w:rsidRPr="00A5463E">
        <w:tab/>
        <w:t>Receive RTP media packets (R: RTP media)</w:t>
      </w:r>
      <w:bookmarkEnd w:id="707"/>
      <w:bookmarkEnd w:id="708"/>
      <w:bookmarkEnd w:id="709"/>
      <w:bookmarkEnd w:id="710"/>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11" w:name="_Toc20208663"/>
      <w:bookmarkStart w:id="712" w:name="_Toc36044774"/>
      <w:bookmarkStart w:id="713" w:name="_Toc45216255"/>
      <w:bookmarkStart w:id="714" w:name="_Toc171690244"/>
      <w:r w:rsidRPr="00A5463E">
        <w:lastRenderedPageBreak/>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1"/>
      <w:bookmarkEnd w:id="712"/>
      <w:bookmarkEnd w:id="713"/>
      <w:bookmarkEnd w:id="714"/>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0F8D22CB"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4A8837FB" w14:textId="77777777" w:rsidR="008E3746" w:rsidRPr="00A5463E" w:rsidRDefault="008E3746" w:rsidP="008E3746">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B7E9CD" w14:textId="7D931176" w:rsidR="008E3746" w:rsidRPr="00A5463E" w:rsidRDefault="008E3746" w:rsidP="008E3746">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10C6C559" w14:textId="347C7EB1" w:rsidR="00EB0795" w:rsidRPr="00A5463E" w:rsidRDefault="00AE3528"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348DAB85" w14:textId="77777777" w:rsidR="00EB0795" w:rsidRPr="00A5463E" w:rsidRDefault="00EB0795" w:rsidP="00EB0795">
      <w:pPr>
        <w:pStyle w:val="Heading5"/>
      </w:pPr>
      <w:bookmarkStart w:id="715" w:name="_Toc20208664"/>
      <w:bookmarkStart w:id="716" w:name="_Toc36044775"/>
      <w:bookmarkStart w:id="717" w:name="_Toc45216256"/>
      <w:bookmarkStart w:id="718" w:name="_Toc171690245"/>
      <w:r w:rsidRPr="00A5463E">
        <w:t>6.3.4.5.5</w:t>
      </w:r>
      <w:r w:rsidRPr="00A5463E">
        <w:tab/>
      </w:r>
      <w:r w:rsidR="008D7BCF">
        <w:rPr>
          <w:lang w:val="en-US"/>
        </w:rPr>
        <w:t>Void</w:t>
      </w:r>
      <w:bookmarkEnd w:id="715"/>
      <w:bookmarkEnd w:id="716"/>
      <w:bookmarkEnd w:id="717"/>
      <w:bookmarkEnd w:id="718"/>
    </w:p>
    <w:p w14:paraId="39F9CC08" w14:textId="77777777" w:rsidR="00EB0795" w:rsidRPr="00A5463E" w:rsidRDefault="00EB0795" w:rsidP="00EB0795">
      <w:pPr>
        <w:pStyle w:val="Heading5"/>
      </w:pPr>
      <w:bookmarkStart w:id="719" w:name="_Toc20208665"/>
      <w:bookmarkStart w:id="720" w:name="_Toc36044776"/>
      <w:bookmarkStart w:id="721" w:name="_Toc45216257"/>
      <w:bookmarkStart w:id="722" w:name="_Toc171690246"/>
      <w:r w:rsidRPr="00A5463E">
        <w:t>6.3.4.5.6</w:t>
      </w:r>
      <w:r w:rsidRPr="00A5463E">
        <w:tab/>
      </w:r>
      <w:r w:rsidR="008D7BCF" w:rsidRPr="008D7BCF">
        <w:t>Void</w:t>
      </w:r>
      <w:bookmarkEnd w:id="719"/>
      <w:bookmarkEnd w:id="720"/>
      <w:bookmarkEnd w:id="721"/>
      <w:bookmarkEnd w:id="722"/>
    </w:p>
    <w:p w14:paraId="3F152A05" w14:textId="77777777" w:rsidR="0000097A" w:rsidRPr="00A5463E" w:rsidRDefault="0000097A" w:rsidP="0000097A">
      <w:pPr>
        <w:pStyle w:val="Heading5"/>
      </w:pPr>
      <w:bookmarkStart w:id="723" w:name="_Toc171690247"/>
      <w:bookmarkStart w:id="724" w:name="_Toc20208666"/>
      <w:bookmarkStart w:id="725" w:name="_Toc36044777"/>
      <w:bookmarkStart w:id="726"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3"/>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271527F1" w:rsidR="0000097A"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w:t>
      </w:r>
    </w:p>
    <w:p w14:paraId="6957D325" w14:textId="77777777" w:rsidR="00E446E4" w:rsidRPr="00A5463E" w:rsidRDefault="00E446E4" w:rsidP="00E446E4">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1A7BAF91" w14:textId="5D877253" w:rsidR="00E446E4" w:rsidRPr="00A5463E" w:rsidRDefault="00E446E4" w:rsidP="00E446E4">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4EDA6A0" w14:textId="71AA01A5" w:rsidR="0000097A" w:rsidRDefault="00E446E4" w:rsidP="00EF55AB">
      <w:pPr>
        <w:pStyle w:val="B2"/>
      </w:pPr>
      <w:r>
        <w:lastRenderedPageBreak/>
        <w:t>e</w:t>
      </w:r>
      <w:r w:rsidR="0000097A" w:rsidRPr="00A5463E">
        <w:t>.</w:t>
      </w:r>
      <w:r w:rsidR="0000097A" w:rsidRPr="00A5463E">
        <w:tab/>
        <w:t xml:space="preserve">shall enter the 'G: Transmit Taken' state as specified in the </w:t>
      </w:r>
      <w:r w:rsidR="00BA1F7C">
        <w:t>clause</w:t>
      </w:r>
      <w:r w:rsidR="0000097A" w:rsidRPr="00A5463E">
        <w:t> 6.3.4.4.2 with respect to that transmission participant.</w:t>
      </w:r>
    </w:p>
    <w:p w14:paraId="0C1E38AC" w14:textId="77777777" w:rsidR="00EB0795" w:rsidRPr="00A5463E" w:rsidRDefault="00EB0795" w:rsidP="00EB0795">
      <w:pPr>
        <w:pStyle w:val="Heading4"/>
      </w:pPr>
      <w:bookmarkStart w:id="727" w:name="_Toc171690248"/>
      <w:r w:rsidRPr="00A5463E">
        <w:t>6.3.4.6</w:t>
      </w:r>
      <w:r w:rsidRPr="00A5463E">
        <w:tab/>
        <w:t>In any state</w:t>
      </w:r>
      <w:bookmarkEnd w:id="724"/>
      <w:bookmarkEnd w:id="725"/>
      <w:bookmarkEnd w:id="726"/>
      <w:bookmarkEnd w:id="727"/>
    </w:p>
    <w:p w14:paraId="7E70CB37" w14:textId="77777777" w:rsidR="00EB0795" w:rsidRPr="00A5463E" w:rsidRDefault="00EB0795" w:rsidP="00EB0795">
      <w:pPr>
        <w:pStyle w:val="Heading5"/>
      </w:pPr>
      <w:bookmarkStart w:id="728" w:name="_Toc20208667"/>
      <w:bookmarkStart w:id="729" w:name="_Toc36044778"/>
      <w:bookmarkStart w:id="730" w:name="_Toc45216259"/>
      <w:bookmarkStart w:id="731" w:name="_Toc171690249"/>
      <w:r w:rsidRPr="00A5463E">
        <w:t>6.3.4.6.1</w:t>
      </w:r>
      <w:r w:rsidRPr="00A5463E">
        <w:tab/>
        <w:t>General</w:t>
      </w:r>
      <w:bookmarkEnd w:id="728"/>
      <w:bookmarkEnd w:id="729"/>
      <w:bookmarkEnd w:id="730"/>
      <w:bookmarkEnd w:id="731"/>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32" w:name="_Toc20208668"/>
      <w:bookmarkStart w:id="733" w:name="_Toc36044779"/>
      <w:bookmarkStart w:id="734" w:name="_Toc45216260"/>
      <w:bookmarkStart w:id="735" w:name="_Toc171690250"/>
      <w:r w:rsidRPr="00A5463E">
        <w:t>6.3.4.6.2</w:t>
      </w:r>
      <w:r w:rsidRPr="00A5463E">
        <w:tab/>
        <w:t>Receive MCVideo call release - 1</w:t>
      </w:r>
      <w:bookmarkEnd w:id="732"/>
      <w:bookmarkEnd w:id="733"/>
      <w:bookmarkEnd w:id="734"/>
      <w:bookmarkEnd w:id="735"/>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6" w:name="_Toc20208669"/>
      <w:bookmarkStart w:id="737" w:name="_Toc36044780"/>
      <w:bookmarkStart w:id="738" w:name="_Toc45216261"/>
      <w:bookmarkStart w:id="739" w:name="_Toc171690251"/>
      <w:r w:rsidRPr="00A5463E">
        <w:t>6.3.4.7</w:t>
      </w:r>
      <w:r w:rsidRPr="00A5463E">
        <w:tab/>
        <w:t>State: 'Releasing'</w:t>
      </w:r>
      <w:bookmarkEnd w:id="736"/>
      <w:bookmarkEnd w:id="737"/>
      <w:bookmarkEnd w:id="738"/>
      <w:bookmarkEnd w:id="739"/>
    </w:p>
    <w:p w14:paraId="5C067633" w14:textId="77777777" w:rsidR="00EB0795" w:rsidRPr="00A5463E" w:rsidRDefault="00EB0795" w:rsidP="00EB0795">
      <w:pPr>
        <w:pStyle w:val="Heading5"/>
      </w:pPr>
      <w:bookmarkStart w:id="740" w:name="_Toc20208670"/>
      <w:bookmarkStart w:id="741" w:name="_Toc36044781"/>
      <w:bookmarkStart w:id="742" w:name="_Toc45216262"/>
      <w:bookmarkStart w:id="743" w:name="_Toc171690252"/>
      <w:r w:rsidRPr="00A5463E">
        <w:t>6.3.4.7.1</w:t>
      </w:r>
      <w:r w:rsidRPr="00A5463E">
        <w:tab/>
        <w:t>General</w:t>
      </w:r>
      <w:bookmarkEnd w:id="740"/>
      <w:bookmarkEnd w:id="741"/>
      <w:bookmarkEnd w:id="742"/>
      <w:bookmarkEnd w:id="743"/>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44" w:name="_Toc20208671"/>
      <w:bookmarkStart w:id="745" w:name="_Toc36044782"/>
      <w:bookmarkStart w:id="746" w:name="_Toc45216263"/>
      <w:bookmarkStart w:id="747" w:name="_Toc171690253"/>
      <w:r w:rsidRPr="00A5463E">
        <w:t>6.3.4.7.2</w:t>
      </w:r>
      <w:r w:rsidRPr="00A5463E">
        <w:tab/>
        <w:t>Receive MCVideo call release - 2</w:t>
      </w:r>
      <w:bookmarkEnd w:id="744"/>
      <w:bookmarkEnd w:id="745"/>
      <w:bookmarkEnd w:id="746"/>
      <w:bookmarkEnd w:id="747"/>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8" w:name="_Toc20208672"/>
      <w:bookmarkStart w:id="749" w:name="_Toc36044783"/>
      <w:bookmarkStart w:id="750" w:name="_Toc45216264"/>
      <w:bookmarkStart w:id="751" w:name="_Toc171690254"/>
      <w:r w:rsidRPr="00A5463E">
        <w:t>6.3.5</w:t>
      </w:r>
      <w:r w:rsidRPr="00A5463E">
        <w:tab/>
        <w:t>Transmission control server state transition diagram for basic transmission control operation towards the transmission participant</w:t>
      </w:r>
      <w:bookmarkEnd w:id="748"/>
      <w:bookmarkEnd w:id="749"/>
      <w:bookmarkEnd w:id="750"/>
      <w:bookmarkEnd w:id="751"/>
    </w:p>
    <w:p w14:paraId="2A0CCB67" w14:textId="77777777" w:rsidR="00EB0795" w:rsidRPr="00A5463E" w:rsidRDefault="00EB0795" w:rsidP="00EB0795">
      <w:pPr>
        <w:pStyle w:val="Heading4"/>
      </w:pPr>
      <w:bookmarkStart w:id="752" w:name="_Toc20208673"/>
      <w:bookmarkStart w:id="753" w:name="_Toc36044784"/>
      <w:bookmarkStart w:id="754" w:name="_Toc45216265"/>
      <w:bookmarkStart w:id="755" w:name="_Toc171690255"/>
      <w:r w:rsidRPr="00A5463E">
        <w:t>6.3.5.1</w:t>
      </w:r>
      <w:r w:rsidRPr="00A5463E">
        <w:tab/>
        <w:t>General</w:t>
      </w:r>
      <w:bookmarkEnd w:id="752"/>
      <w:bookmarkEnd w:id="753"/>
      <w:bookmarkEnd w:id="754"/>
      <w:bookmarkEnd w:id="755"/>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3" type="#_x0000_t75" style="width:458.5pt;height:538.5pt" o:ole="">
            <v:imagedata r:id="rId29" o:title=""/>
          </v:shape>
          <o:OLEObject Type="Embed" ProgID="Visio.Drawing.11" ShapeID="_x0000_i1033" DrawAspect="Content" ObjectID="_1821939070"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A5463E" w:rsidRDefault="00EB0795" w:rsidP="00EB0795">
      <w:pPr>
        <w:pStyle w:val="B1"/>
      </w:pPr>
      <w:r w:rsidRPr="00A5463E">
        <w:t>1.</w:t>
      </w:r>
      <w:r w:rsidRPr="00A5463E">
        <w:tab/>
        <w:t xml:space="preserve">For pre-arranged group call </w:t>
      </w:r>
      <w:r w:rsidR="009129AB">
        <w:t>and adhoc group call</w:t>
      </w:r>
      <w:r w:rsidR="009129AB" w:rsidRPr="00A5463E">
        <w:t xml:space="preserve"> </w:t>
      </w:r>
      <w:r w:rsidRPr="00A5463E">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A5463E" w:rsidRDefault="00EB0795" w:rsidP="00EB0795">
      <w:pPr>
        <w:pStyle w:val="B1"/>
      </w:pPr>
      <w:r w:rsidRPr="00A5463E">
        <w:t>2.</w:t>
      </w:r>
      <w:r w:rsidRPr="00A5463E">
        <w:tab/>
        <w:t xml:space="preserve">For pre-arranged group call </w:t>
      </w:r>
      <w:r w:rsidR="009129AB">
        <w:t>and adhoc group call</w:t>
      </w:r>
      <w:r w:rsidR="009129AB" w:rsidRPr="00A5463E">
        <w:t xml:space="preserve"> </w:t>
      </w:r>
      <w:r w:rsidRPr="00A5463E">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6" w:name="_Toc20208674"/>
      <w:bookmarkStart w:id="757" w:name="_Toc36044785"/>
      <w:bookmarkStart w:id="758" w:name="_Toc45216266"/>
      <w:bookmarkStart w:id="759" w:name="_Toc171690256"/>
      <w:r w:rsidRPr="00A5463E">
        <w:t>6.3.5.2</w:t>
      </w:r>
      <w:r w:rsidRPr="00A5463E">
        <w:tab/>
        <w:t>State: 'Start-stop'</w:t>
      </w:r>
      <w:bookmarkEnd w:id="756"/>
      <w:bookmarkEnd w:id="757"/>
      <w:bookmarkEnd w:id="758"/>
      <w:bookmarkEnd w:id="759"/>
    </w:p>
    <w:p w14:paraId="6665995C" w14:textId="77777777" w:rsidR="00EB0795" w:rsidRPr="00A5463E" w:rsidRDefault="00EB0795" w:rsidP="00EB0795">
      <w:pPr>
        <w:pStyle w:val="Heading5"/>
      </w:pPr>
      <w:bookmarkStart w:id="760" w:name="_Toc20208675"/>
      <w:bookmarkStart w:id="761" w:name="_Toc36044786"/>
      <w:bookmarkStart w:id="762" w:name="_Toc45216267"/>
      <w:bookmarkStart w:id="763" w:name="_Toc171690257"/>
      <w:r w:rsidRPr="00A5463E">
        <w:t>6.3.5.2.1</w:t>
      </w:r>
      <w:r w:rsidRPr="00A5463E">
        <w:tab/>
        <w:t>General</w:t>
      </w:r>
      <w:bookmarkEnd w:id="760"/>
      <w:bookmarkEnd w:id="761"/>
      <w:bookmarkEnd w:id="762"/>
      <w:bookmarkEnd w:id="763"/>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64" w:name="_Toc20208676"/>
      <w:bookmarkStart w:id="765" w:name="_Toc36044787"/>
      <w:bookmarkStart w:id="766" w:name="_Toc45216268"/>
      <w:bookmarkStart w:id="767" w:name="_Toc171690258"/>
      <w:r w:rsidRPr="00A5463E">
        <w:t>6.3.5.2.2</w:t>
      </w:r>
      <w:r w:rsidRPr="00A5463E">
        <w:tab/>
        <w:t>SIP Session initiated</w:t>
      </w:r>
      <w:bookmarkEnd w:id="764"/>
      <w:bookmarkEnd w:id="765"/>
      <w:bookmarkEnd w:id="766"/>
      <w:bookmarkEnd w:id="767"/>
    </w:p>
    <w:p w14:paraId="40A3834A" w14:textId="77777777" w:rsidR="00EB0795" w:rsidRPr="00A5463E" w:rsidRDefault="00EB0795" w:rsidP="00EB0795">
      <w:r w:rsidRPr="00A5463E">
        <w:t>When a SIP Session is established and if the session is a normal group call session:</w:t>
      </w:r>
    </w:p>
    <w:p w14:paraId="5BF09030" w14:textId="0DB8DBF2"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r w:rsidR="009129AB">
        <w:t>, adhoc group call</w:t>
      </w:r>
      <w:r w:rsidR="009129AB" w:rsidRPr="00A5463E">
        <w:t>.</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B8A77E1" w:rsidR="00EB0795" w:rsidRPr="00A5463E" w:rsidRDefault="00EB0795" w:rsidP="00EB0795">
      <w:pPr>
        <w:pStyle w:val="B2"/>
      </w:pPr>
      <w:r w:rsidRPr="00A5463E">
        <w:t>a.</w:t>
      </w:r>
      <w:r w:rsidRPr="00A5463E">
        <w:tab/>
        <w:t>if an MCVideo call already exists but no MCVideo client has the permission to send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0A25EF1F" w:rsidR="00EB0795" w:rsidRPr="00A5463E" w:rsidRDefault="00EB0795" w:rsidP="00EB0795">
      <w:pPr>
        <w:pStyle w:val="B2"/>
      </w:pPr>
      <w:r w:rsidRPr="00A5463E">
        <w:t>c.</w:t>
      </w:r>
      <w:r w:rsidRPr="00A5463E">
        <w:tab/>
        <w:t>if other MCVideo clients have the permission to send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25A0D6B2" w14:textId="0F26481F" w:rsidR="00B47E57" w:rsidRPr="00A5463E" w:rsidRDefault="00B47E57" w:rsidP="00B47E57">
      <w:pPr>
        <w:pStyle w:val="NO"/>
      </w:pPr>
      <w:r w:rsidRPr="00A5463E">
        <w:t>NOTE</w:t>
      </w:r>
      <w:r>
        <w:t> 4</w:t>
      </w:r>
      <w:r w:rsidRPr="00A5463E">
        <w:t>:</w:t>
      </w:r>
      <w:r w:rsidRPr="00A5463E">
        <w:tab/>
      </w:r>
      <w:r>
        <w:t>If</w:t>
      </w:r>
      <w:r w:rsidRPr="00A5463E">
        <w:t xml:space="preserve"> multiple MCVideo clients have the permission to send a media, the following Media Transmission </w:t>
      </w:r>
      <w:r>
        <w:t>Notification</w:t>
      </w:r>
      <w:r w:rsidRPr="00A5463E">
        <w:t xml:space="preserve"> messages will be handle as in 'U: not permitted and </w:t>
      </w:r>
      <w:r w:rsidRPr="007053AB">
        <w:t>tr</w:t>
      </w:r>
      <w:r>
        <w:t>ansmit taken</w:t>
      </w:r>
      <w:r w:rsidRPr="00A5463E">
        <w:t xml:space="preserve">' state as specified in the </w:t>
      </w:r>
      <w:r>
        <w:t>clause</w:t>
      </w:r>
      <w:r w:rsidRPr="00A5463E">
        <w:t> 6.3.5.4.2.</w:t>
      </w:r>
    </w:p>
    <w:p w14:paraId="1489DA4F" w14:textId="5C3796FA"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w:t>
      </w:r>
      <w:r w:rsidR="009460E7">
        <w:t>;</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7A4A10CF" w14:textId="77777777" w:rsidR="007E5E27" w:rsidRDefault="00EB0795" w:rsidP="007E5E27">
      <w:pPr>
        <w:pStyle w:val="B3"/>
      </w:pPr>
      <w:r w:rsidRPr="00A5463E">
        <w:t>ii.</w:t>
      </w:r>
      <w:r w:rsidRPr="00A5463E">
        <w:tab/>
        <w:t xml:space="preserve">shall enter the state 'U: permitted' as specified in the </w:t>
      </w:r>
      <w:r w:rsidR="00BA1F7C">
        <w:t>clause</w:t>
      </w:r>
      <w:r w:rsidRPr="00A5463E">
        <w:t> 6.3.5.5.2;</w:t>
      </w:r>
    </w:p>
    <w:p w14:paraId="10FFAA67" w14:textId="55BACCA7" w:rsidR="00EB0795" w:rsidRPr="00A5463E" w:rsidRDefault="00EB0795" w:rsidP="00EB0795">
      <w:pPr>
        <w:pStyle w:val="B2"/>
      </w:pPr>
      <w:r w:rsidRPr="00A5463E">
        <w:t>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5BA7CFB5" w:rsidR="00EB0795" w:rsidRPr="00A5463E" w:rsidRDefault="00EB0795" w:rsidP="00EB0795">
      <w:pPr>
        <w:pStyle w:val="NO"/>
      </w:pPr>
      <w:r w:rsidRPr="00A5463E">
        <w:lastRenderedPageBreak/>
        <w:t>NOTE </w:t>
      </w:r>
      <w:r w:rsidR="0047078C">
        <w:t>5</w:t>
      </w:r>
      <w:r w:rsidRPr="00A5463E">
        <w:t>:</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4FD83941" w:rsidR="00EB0795" w:rsidRPr="00A5463E" w:rsidRDefault="00EB0795" w:rsidP="00EB0795">
      <w:pPr>
        <w:pStyle w:val="NO"/>
      </w:pPr>
      <w:r w:rsidRPr="00A5463E">
        <w:t>NOTE </w:t>
      </w:r>
      <w:r w:rsidR="0047078C">
        <w:t>6</w:t>
      </w:r>
      <w:r w:rsidRPr="00A5463E">
        <w:t>:</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35195F09"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295FAFBE" w:rsidR="00EB0795" w:rsidRPr="00A5463E" w:rsidRDefault="00EB0795" w:rsidP="00EB0795">
      <w:pPr>
        <w:pStyle w:val="B2"/>
      </w:pPr>
      <w:r w:rsidRPr="00A5463E">
        <w:t>a.</w:t>
      </w:r>
      <w:r w:rsidRPr="00A5463E">
        <w:tab/>
        <w:t>if other MCVideo clients have permission to send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8" w:name="_Toc20208677"/>
      <w:bookmarkStart w:id="769" w:name="_Toc36044788"/>
      <w:bookmarkStart w:id="770" w:name="_Toc45216269"/>
      <w:bookmarkStart w:id="771" w:name="_Toc171690259"/>
      <w:r w:rsidRPr="00A5463E">
        <w:lastRenderedPageBreak/>
        <w:t>6.3.5.3</w:t>
      </w:r>
      <w:r w:rsidRPr="00A5463E">
        <w:tab/>
        <w:t>State: 'U: not permitted and Transmit Idle'</w:t>
      </w:r>
      <w:bookmarkEnd w:id="768"/>
      <w:bookmarkEnd w:id="769"/>
      <w:bookmarkEnd w:id="770"/>
      <w:bookmarkEnd w:id="771"/>
    </w:p>
    <w:p w14:paraId="45E3C4FE" w14:textId="77777777" w:rsidR="00EB0795" w:rsidRPr="00A5463E" w:rsidRDefault="00EB0795" w:rsidP="00EB0795">
      <w:pPr>
        <w:pStyle w:val="Heading5"/>
      </w:pPr>
      <w:bookmarkStart w:id="772" w:name="_Toc20208678"/>
      <w:bookmarkStart w:id="773" w:name="_Toc36044789"/>
      <w:bookmarkStart w:id="774" w:name="_Toc45216270"/>
      <w:bookmarkStart w:id="775" w:name="_Toc171690260"/>
      <w:r w:rsidRPr="00A5463E">
        <w:t>6.3.5.3.1</w:t>
      </w:r>
      <w:r w:rsidRPr="00A5463E">
        <w:tab/>
        <w:t>General</w:t>
      </w:r>
      <w:bookmarkEnd w:id="772"/>
      <w:bookmarkEnd w:id="773"/>
      <w:bookmarkEnd w:id="774"/>
      <w:bookmarkEnd w:id="775"/>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6" w:name="_Toc20208679"/>
      <w:bookmarkStart w:id="777" w:name="_Toc36044790"/>
      <w:bookmarkStart w:id="778" w:name="_Toc45216271"/>
      <w:bookmarkStart w:id="779" w:name="_Toc171690261"/>
      <w:r w:rsidRPr="00A5463E">
        <w:t>6.3.5.3.2</w:t>
      </w:r>
      <w:r w:rsidRPr="00A5463E">
        <w:tab/>
        <w:t>Enter state 'U: not permitted and Transmit Idle'</w:t>
      </w:r>
      <w:bookmarkEnd w:id="776"/>
      <w:bookmarkEnd w:id="777"/>
      <w:bookmarkEnd w:id="778"/>
      <w:bookmarkEnd w:id="779"/>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80" w:name="_Toc20208680"/>
      <w:bookmarkStart w:id="781" w:name="_Toc36044791"/>
      <w:bookmarkStart w:id="782" w:name="_Toc45216272"/>
      <w:bookmarkStart w:id="783" w:name="_Toc171690262"/>
      <w:r w:rsidRPr="00A5463E">
        <w:t>6.3.5.3.3</w:t>
      </w:r>
      <w:r w:rsidRPr="00A5463E">
        <w:tab/>
      </w:r>
      <w:bookmarkEnd w:id="780"/>
      <w:bookmarkEnd w:id="781"/>
      <w:r w:rsidR="00880EBB" w:rsidRPr="00EF55AB">
        <w:t>Void</w:t>
      </w:r>
      <w:bookmarkEnd w:id="782"/>
      <w:bookmarkEnd w:id="783"/>
    </w:p>
    <w:p w14:paraId="735678B1" w14:textId="77777777" w:rsidR="00EB0795" w:rsidRPr="00A5463E" w:rsidRDefault="00EB0795" w:rsidP="00EB0795">
      <w:pPr>
        <w:pStyle w:val="Heading5"/>
      </w:pPr>
      <w:bookmarkStart w:id="784" w:name="_Toc20208681"/>
      <w:bookmarkStart w:id="785" w:name="_Toc36044792"/>
      <w:bookmarkStart w:id="786" w:name="_Toc45216273"/>
      <w:bookmarkStart w:id="787" w:name="_Toc171690263"/>
      <w:r w:rsidRPr="00A5463E">
        <w:t>6.3.5.3.4</w:t>
      </w:r>
      <w:r w:rsidRPr="00A5463E">
        <w:tab/>
        <w:t>Receive Transmission Media Request message (R: Transmission Media Request)</w:t>
      </w:r>
      <w:bookmarkEnd w:id="784"/>
      <w:bookmarkEnd w:id="785"/>
      <w:bookmarkEnd w:id="786"/>
      <w:bookmarkEnd w:id="787"/>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8" w:name="_Toc20208682"/>
      <w:bookmarkStart w:id="789" w:name="_Toc36044793"/>
      <w:bookmarkStart w:id="790" w:name="_Toc45216274"/>
      <w:bookmarkStart w:id="791" w:name="_Toc171690264"/>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8"/>
      <w:bookmarkEnd w:id="789"/>
      <w:bookmarkEnd w:id="790"/>
      <w:bookmarkEnd w:id="791"/>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lastRenderedPageBreak/>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92" w:name="_Toc20208683"/>
      <w:bookmarkStart w:id="793" w:name="_Toc36044794"/>
      <w:bookmarkStart w:id="794" w:name="_Toc45216275"/>
      <w:bookmarkStart w:id="795" w:name="_Toc171690265"/>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2"/>
      <w:bookmarkEnd w:id="793"/>
      <w:bookmarkEnd w:id="794"/>
      <w:bookmarkEnd w:id="795"/>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6" w:name="_Toc20208684"/>
      <w:bookmarkStart w:id="797" w:name="_Toc36044795"/>
      <w:bookmarkStart w:id="798" w:name="_Toc45216276"/>
      <w:bookmarkStart w:id="799" w:name="_Toc171690266"/>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6"/>
      <w:bookmarkEnd w:id="797"/>
      <w:bookmarkEnd w:id="798"/>
      <w:bookmarkEnd w:id="799"/>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A5463E" w:rsidRDefault="004939BF" w:rsidP="004939BF">
      <w:pPr>
        <w:pStyle w:val="B1"/>
      </w:pPr>
      <w:r w:rsidRPr="00A5463E">
        <w:t>3.</w:t>
      </w:r>
      <w:r w:rsidRPr="00A5463E">
        <w:tab/>
        <w:t>shall check if the</w:t>
      </w:r>
      <w:r>
        <w:t xml:space="preserve"> associated</w:t>
      </w:r>
      <w:r w:rsidRPr="00A5463E">
        <w:t xml:space="preserve"> transmission participant has a queued </w:t>
      </w:r>
      <w:r>
        <w:t>Transmission</w:t>
      </w:r>
      <w:r w:rsidRPr="00A5463E">
        <w:t xml:space="preserve"> request;</w:t>
      </w:r>
    </w:p>
    <w:p w14:paraId="09D08E6D" w14:textId="2525A9B3" w:rsidR="00EB0795" w:rsidRPr="00A5463E" w:rsidRDefault="00EB0795" w:rsidP="00EB0795">
      <w:pPr>
        <w:pStyle w:val="B1"/>
      </w:pPr>
      <w:r w:rsidRPr="00A5463E">
        <w:t>4</w:t>
      </w:r>
      <w:r w:rsidRPr="00A5463E">
        <w:tab/>
        <w:t>if the</w:t>
      </w:r>
      <w:r w:rsidR="00A97B7D">
        <w:t xml:space="preserve"> associated</w:t>
      </w:r>
      <w:r w:rsidRPr="00A5463E">
        <w:t xml:space="preserv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800" w:name="_Toc20208685"/>
      <w:bookmarkStart w:id="801" w:name="_Toc36044796"/>
      <w:bookmarkStart w:id="802" w:name="_Toc45216277"/>
      <w:bookmarkStart w:id="803" w:name="_Toc171690267"/>
      <w:r w:rsidRPr="00A5463E">
        <w:t>6.3.5.3.8</w:t>
      </w:r>
      <w:r w:rsidRPr="00A5463E">
        <w:tab/>
        <w:t>Receive RTP media packets (R: media)</w:t>
      </w:r>
      <w:bookmarkEnd w:id="800"/>
      <w:bookmarkEnd w:id="801"/>
      <w:bookmarkEnd w:id="802"/>
      <w:bookmarkEnd w:id="803"/>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804" w:name="_Toc20208686"/>
      <w:bookmarkStart w:id="805" w:name="_Toc36044797"/>
      <w:bookmarkStart w:id="806" w:name="_Toc45216278"/>
      <w:bookmarkStart w:id="807" w:name="_Toc171690268"/>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4"/>
      <w:bookmarkEnd w:id="805"/>
      <w:bookmarkEnd w:id="806"/>
      <w:bookmarkEnd w:id="807"/>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8" w:name="_Toc20208687"/>
      <w:bookmarkStart w:id="809" w:name="_Toc36044798"/>
      <w:bookmarkStart w:id="810" w:name="_Toc45216279"/>
      <w:bookmarkStart w:id="811" w:name="_Toc171690269"/>
      <w:r w:rsidRPr="00A5463E">
        <w:t>6.3.5.3.10</w:t>
      </w:r>
      <w:r w:rsidRPr="00A5463E">
        <w:tab/>
        <w:t>Send Transmi</w:t>
      </w:r>
      <w:r w:rsidR="006917BB">
        <w:t>ssion</w:t>
      </w:r>
      <w:r w:rsidRPr="00A5463E">
        <w:t xml:space="preserve"> Idle message (S: Transmit Idle)</w:t>
      </w:r>
      <w:bookmarkEnd w:id="808"/>
      <w:bookmarkEnd w:id="809"/>
      <w:bookmarkEnd w:id="810"/>
      <w:bookmarkEnd w:id="811"/>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12" w:name="_Toc20208688"/>
      <w:bookmarkStart w:id="813" w:name="_Toc36044799"/>
      <w:bookmarkStart w:id="814" w:name="_Toc45216280"/>
      <w:bookmarkStart w:id="815" w:name="_Toc171690270"/>
      <w:r w:rsidRPr="00A5463E">
        <w:t>6.3.5.4</w:t>
      </w:r>
      <w:r w:rsidRPr="00A5463E">
        <w:tab/>
        <w:t>State 'U: not permitted and transmit taken'</w:t>
      </w:r>
      <w:bookmarkEnd w:id="812"/>
      <w:bookmarkEnd w:id="813"/>
      <w:bookmarkEnd w:id="814"/>
      <w:bookmarkEnd w:id="815"/>
    </w:p>
    <w:p w14:paraId="166C0D1E" w14:textId="77777777" w:rsidR="00EB0795" w:rsidRPr="00A5463E" w:rsidRDefault="00EB0795" w:rsidP="00EB0795">
      <w:pPr>
        <w:pStyle w:val="Heading5"/>
      </w:pPr>
      <w:bookmarkStart w:id="816" w:name="_Toc20208689"/>
      <w:bookmarkStart w:id="817" w:name="_Toc36044800"/>
      <w:bookmarkStart w:id="818" w:name="_Toc45216281"/>
      <w:bookmarkStart w:id="819" w:name="_Toc171690271"/>
      <w:r w:rsidRPr="00A5463E">
        <w:t>6.3.5.4.1</w:t>
      </w:r>
      <w:r w:rsidRPr="00A5463E">
        <w:tab/>
        <w:t>General</w:t>
      </w:r>
      <w:bookmarkEnd w:id="816"/>
      <w:bookmarkEnd w:id="817"/>
      <w:bookmarkEnd w:id="818"/>
      <w:bookmarkEnd w:id="819"/>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20" w:name="_Toc20208690"/>
      <w:bookmarkStart w:id="821" w:name="_Toc36044801"/>
      <w:bookmarkStart w:id="822" w:name="_Toc45216282"/>
      <w:bookmarkStart w:id="823" w:name="_Toc171690272"/>
      <w:r w:rsidRPr="00A5463E">
        <w:t>6.3.5.4.2</w:t>
      </w:r>
      <w:r w:rsidRPr="00A5463E">
        <w:tab/>
        <w:t>Enter state 'U: not permitted and Transmit Taken'</w:t>
      </w:r>
      <w:bookmarkEnd w:id="820"/>
      <w:bookmarkEnd w:id="821"/>
      <w:bookmarkEnd w:id="822"/>
      <w:bookmarkEnd w:id="823"/>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24" w:name="_Toc20208691"/>
      <w:bookmarkStart w:id="825" w:name="_Toc36044802"/>
      <w:bookmarkStart w:id="826" w:name="_Toc45216283"/>
      <w:bookmarkStart w:id="827" w:name="_Toc171690273"/>
      <w:r w:rsidRPr="00A5463E">
        <w:lastRenderedPageBreak/>
        <w:t>6.3.5.4.3</w:t>
      </w:r>
      <w:r w:rsidRPr="00A5463E">
        <w:tab/>
        <w:t>Send Transmi</w:t>
      </w:r>
      <w:r w:rsidR="006917BB">
        <w:t>ssion</w:t>
      </w:r>
      <w:r w:rsidRPr="00A5463E">
        <w:t xml:space="preserve"> Idle message (S: Transmit Idle)</w:t>
      </w:r>
      <w:bookmarkEnd w:id="824"/>
      <w:bookmarkEnd w:id="825"/>
      <w:bookmarkEnd w:id="826"/>
      <w:bookmarkEnd w:id="827"/>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8" w:name="_Toc20208692"/>
      <w:bookmarkStart w:id="829" w:name="_Toc36044803"/>
      <w:bookmarkStart w:id="830" w:name="_Toc45216284"/>
      <w:bookmarkStart w:id="831" w:name="_Toc171690274"/>
      <w:r w:rsidRPr="00A5463E">
        <w:t>6.3.5.4.4</w:t>
      </w:r>
      <w:r w:rsidRPr="00A5463E">
        <w:tab/>
        <w:t>Receive Transmission Media Request message (R: Transmission Media Request)</w:t>
      </w:r>
      <w:bookmarkEnd w:id="828"/>
      <w:bookmarkEnd w:id="829"/>
      <w:bookmarkEnd w:id="830"/>
      <w:bookmarkEnd w:id="831"/>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0B59396F" w:rsidR="00EB0795" w:rsidRPr="00A5463E" w:rsidRDefault="00EB0795" w:rsidP="00EB0795">
      <w:pPr>
        <w:pStyle w:val="B1"/>
      </w:pPr>
      <w:r w:rsidRPr="00A5463E">
        <w:t>3.</w:t>
      </w:r>
      <w:r w:rsidRPr="00A5463E">
        <w:tab/>
        <w:t xml:space="preserve">shall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6014F35D"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r w:rsidR="0044602E">
        <w:t xml:space="preserve"> and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5463E" w:rsidRDefault="00EB0795" w:rsidP="00EB0795">
      <w:pPr>
        <w:pStyle w:val="B2"/>
      </w:pPr>
      <w:r w:rsidRPr="00A5463E">
        <w:t>b.</w:t>
      </w:r>
      <w:r w:rsidRPr="00A5463E">
        <w:tab/>
        <w:t>shall remain in the 'U: not permitted and Transmit Taken' state</w:t>
      </w:r>
      <w:r w:rsidR="000615F4">
        <w:t>; and</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5463E" w:rsidRDefault="00EB0795" w:rsidP="00EB0795">
      <w:pPr>
        <w:pStyle w:val="B2"/>
      </w:pPr>
      <w:r w:rsidRPr="00A5463E">
        <w:t>b.</w:t>
      </w:r>
      <w:r w:rsidRPr="00A5463E">
        <w:tab/>
        <w:t>shall remain in the 'U: not permitted and Transmit Taken' state</w:t>
      </w:r>
      <w:r w:rsidR="00E74420">
        <w:t>.</w:t>
      </w:r>
    </w:p>
    <w:p w14:paraId="76224D1A" w14:textId="78FD0B52"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r w:rsidR="00E30623">
        <w:t>.</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3654A64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907B39">
        <w:t xml:space="preserve"> and</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1EA84B3E"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4C9C0B05"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B637FE">
        <w:t xml:space="preserve"> and</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395B4624"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00443915">
        <w:t>; and</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D9EAAE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547E92">
        <w:t>.</w:t>
      </w:r>
    </w:p>
    <w:p w14:paraId="3C0ACA66" w14:textId="77777777" w:rsidR="00EB0795" w:rsidRPr="00A5463E" w:rsidRDefault="00EB0795" w:rsidP="00EB0795">
      <w:pPr>
        <w:pStyle w:val="Heading5"/>
      </w:pPr>
      <w:bookmarkStart w:id="832" w:name="_Toc20208693"/>
      <w:bookmarkStart w:id="833" w:name="_Toc36044804"/>
      <w:bookmarkStart w:id="834" w:name="_Toc45216285"/>
      <w:bookmarkStart w:id="835" w:name="_Toc171690275"/>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2"/>
      <w:bookmarkEnd w:id="833"/>
      <w:bookmarkEnd w:id="834"/>
      <w:bookmarkEnd w:id="835"/>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15FBA56A" w:rsidR="00EB0795" w:rsidRPr="00A5463E" w:rsidRDefault="00EB0795" w:rsidP="00EB0795">
      <w:pPr>
        <w:pStyle w:val="B1"/>
      </w:pPr>
      <w:r w:rsidRPr="00A5463E">
        <w:t>2.</w:t>
      </w:r>
      <w:r w:rsidRPr="00A5463E">
        <w:tab/>
        <w:t>shall send a Media Transmission Notif</w:t>
      </w:r>
      <w:r w:rsidR="002A5CBB">
        <w:t>ication</w:t>
      </w:r>
      <w:r w:rsidRPr="00A5463E">
        <w:t xml:space="preserve"> message to the reception control arbitration logic. The Media Transmission Notif</w:t>
      </w:r>
      <w:r w:rsidR="002A5CBB">
        <w:t>ication</w:t>
      </w:r>
      <w:r w:rsidRPr="00A5463E">
        <w:t xml:space="preserve"> message:</w:t>
      </w:r>
    </w:p>
    <w:p w14:paraId="2FE936F9" w14:textId="437BE05E" w:rsidR="00FD24F5" w:rsidRPr="00A5463E" w:rsidRDefault="00FD24F5" w:rsidP="00FD24F5">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20EEBA83" w14:textId="77777777" w:rsidR="00FD24F5" w:rsidRPr="00A5463E" w:rsidRDefault="00FD24F5" w:rsidP="00FD24F5">
      <w:pPr>
        <w:pStyle w:val="B2"/>
      </w:pPr>
      <w:r>
        <w:t>b.</w:t>
      </w:r>
      <w:r>
        <w:tab/>
        <w:t>shall include the stored Audio SSRC in the Audio SSRC of the Transmitting User field and the stored Video SSRC in the Video SSRC of the Transmitting User field;</w:t>
      </w:r>
    </w:p>
    <w:p w14:paraId="62527AF7" w14:textId="6B2E2A0B" w:rsidR="00EB0795" w:rsidRPr="00A5463E" w:rsidRDefault="00FD24F5" w:rsidP="00EB0795">
      <w:pPr>
        <w:pStyle w:val="B2"/>
      </w:pPr>
      <w:r>
        <w:lastRenderedPageBreak/>
        <w:t>c</w:t>
      </w:r>
      <w:r w:rsidR="00EB0795" w:rsidRPr="00A5463E">
        <w:t>.</w:t>
      </w:r>
      <w:r w:rsidR="00EB0795" w:rsidRPr="00A5463E">
        <w:tab/>
        <w:t>shall include a Message Sequence Number field with a &lt;Message Sequence Number&gt; value increased with 1;</w:t>
      </w:r>
    </w:p>
    <w:p w14:paraId="1144375D" w14:textId="650FE69F" w:rsidR="00EB0795" w:rsidRPr="00A5463E" w:rsidRDefault="00FD24F5" w:rsidP="00EB0795">
      <w:pPr>
        <w:pStyle w:val="B2"/>
      </w:pPr>
      <w:r>
        <w:t>d</w:t>
      </w:r>
      <w:r w:rsidR="00EB0795" w:rsidRPr="00A5463E">
        <w:t>.</w:t>
      </w:r>
      <w:r w:rsidR="00EB0795" w:rsidRPr="00A5463E">
        <w:tab/>
        <w:t xml:space="preserve">shall include the Permission to Request the </w:t>
      </w:r>
      <w:r w:rsidR="00F05D89">
        <w:t>transmission</w:t>
      </w:r>
      <w:r w:rsidR="00EB0795" w:rsidRPr="00A5463E">
        <w:t xml:space="preserve"> field set to '0', if the transmission participants are not allowed to request the </w:t>
      </w:r>
      <w:r w:rsidR="00F05D89">
        <w:t>transmission</w:t>
      </w:r>
      <w:r w:rsidR="00EB0795" w:rsidRPr="00A5463E">
        <w:t>;</w:t>
      </w:r>
    </w:p>
    <w:p w14:paraId="010CB844" w14:textId="1A37DC1F" w:rsidR="00EB0795" w:rsidRPr="00A5463E" w:rsidRDefault="00FD24F5" w:rsidP="00EB0795">
      <w:pPr>
        <w:pStyle w:val="B2"/>
      </w:pPr>
      <w:r>
        <w:t>e</w:t>
      </w:r>
      <w:r w:rsidR="00EB0795" w:rsidRPr="00A5463E">
        <w:t>.</w:t>
      </w:r>
      <w:r w:rsidR="00EB0795" w:rsidRPr="00A5463E">
        <w:tab/>
        <w:t>may set the first bit in the subtype of the Media Transmission Notif</w:t>
      </w:r>
      <w:r w:rsidR="007B137E">
        <w:t>ication</w:t>
      </w:r>
      <w:r w:rsidR="00EB0795" w:rsidRPr="00A5463E">
        <w:t xml:space="preserve"> message to '1' (Acknowledgment is required) as described in </w:t>
      </w:r>
      <w:r w:rsidR="00BA1F7C">
        <w:t>clause</w:t>
      </w:r>
      <w:r w:rsidR="00EB0795" w:rsidRPr="00A5463E">
        <w:t> </w:t>
      </w:r>
      <w:r w:rsidR="006917BB">
        <w:t>9.2.2.1</w:t>
      </w:r>
      <w:r w:rsidR="00EB0795" w:rsidRPr="00A5463E">
        <w:t>;</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E2391EB" w:rsidR="00EB0795" w:rsidRPr="00A5463E" w:rsidRDefault="006E19FC" w:rsidP="00EB0795">
      <w:pPr>
        <w:pStyle w:val="B2"/>
        <w:rPr>
          <w:lang w:eastAsia="zh-CN"/>
        </w:rPr>
      </w:pPr>
      <w:r>
        <w:rPr>
          <w:lang w:eastAsia="zh-CN"/>
        </w:rPr>
        <w:t>f</w:t>
      </w:r>
      <w:r w:rsidR="00EB0795" w:rsidRPr="00A5463E">
        <w:rPr>
          <w:lang w:eastAsia="zh-CN"/>
        </w:rPr>
        <w:t>.</w:t>
      </w:r>
      <w:r w:rsidR="00EB0795" w:rsidRPr="00A5463E">
        <w:rPr>
          <w:lang w:eastAsia="zh-CN"/>
        </w:rPr>
        <w:tab/>
        <w:t>initiates a</w:t>
      </w:r>
      <w:r w:rsidR="005E17DE">
        <w:rPr>
          <w:lang w:eastAsia="zh-CN"/>
        </w:rPr>
        <w:t>n</w:t>
      </w:r>
      <w:r w:rsidR="00EB0795" w:rsidRPr="00A5463E">
        <w:rPr>
          <w:lang w:eastAsia="zh-CN"/>
        </w:rPr>
        <w:t xml:space="preserve">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t>; and</w:t>
      </w:r>
    </w:p>
    <w:p w14:paraId="44BA6CBC" w14:textId="35A1E7DF" w:rsidR="00EB0795" w:rsidRPr="00A5463E" w:rsidRDefault="006E19FC"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27DCCE01" w14:textId="430CF407" w:rsidR="00351DBD" w:rsidRPr="00A5463E" w:rsidRDefault="00351DBD" w:rsidP="00351DBD">
      <w:pPr>
        <w:pStyle w:val="B1"/>
      </w:pPr>
      <w:r w:rsidRPr="00A5463E">
        <w:t>2.</w:t>
      </w:r>
      <w:r w:rsidRPr="00A5463E">
        <w:tab/>
      </w:r>
      <w:r>
        <w:t>shall</w:t>
      </w:r>
      <w:r w:rsidRPr="00A5463E">
        <w:t xml:space="preserve"> check if the </w:t>
      </w:r>
      <w:r>
        <w:t xml:space="preserve">associated </w:t>
      </w:r>
      <w:r w:rsidRPr="00A5463E">
        <w:t xml:space="preserve">transmission participant has a queued </w:t>
      </w:r>
      <w:r>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6145C235" w:rsidR="00EB0795" w:rsidRDefault="00EB0795" w:rsidP="00EB0795">
      <w:pPr>
        <w:pStyle w:val="B1"/>
      </w:pPr>
      <w:r w:rsidRPr="00A5463E">
        <w:t>4.</w:t>
      </w:r>
      <w:r w:rsidRPr="00A5463E">
        <w:tab/>
        <w:t>shall send a Media Transmission Notif</w:t>
      </w:r>
      <w:r w:rsidR="00467F4E">
        <w:t>ication</w:t>
      </w:r>
      <w:r w:rsidRPr="00A5463E">
        <w:t xml:space="preserve"> message to the reception control arbitration logic. The Media Transmission Notif</w:t>
      </w:r>
      <w:r w:rsidR="00467F4E">
        <w:t>ication</w:t>
      </w:r>
      <w:r w:rsidRPr="00A5463E">
        <w:t xml:space="preserve"> message:</w:t>
      </w:r>
    </w:p>
    <w:p w14:paraId="12EFFF0A" w14:textId="77777777" w:rsidR="00EA7191" w:rsidRPr="00A5463E" w:rsidRDefault="00EA7191" w:rsidP="00EA7191">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418A4A5A" w14:textId="31938516" w:rsidR="00EA7191" w:rsidRPr="00A5463E" w:rsidRDefault="00EA7191" w:rsidP="00EA7191">
      <w:pPr>
        <w:pStyle w:val="B2"/>
      </w:pPr>
      <w:r>
        <w:t>b.</w:t>
      </w:r>
      <w:r>
        <w:tab/>
        <w:t>shall include the stored Audio SSRC in the Audio SSRC of the Transmitting User field and the stored Video SSRC in the Video SSRC of the Transmitting User field;</w:t>
      </w:r>
    </w:p>
    <w:p w14:paraId="6453335F" w14:textId="0E247562" w:rsidR="00EB0795" w:rsidRPr="00A5463E" w:rsidRDefault="00EA7191" w:rsidP="00EB0795">
      <w:pPr>
        <w:pStyle w:val="B2"/>
      </w:pPr>
      <w:r>
        <w:t>c</w:t>
      </w:r>
      <w:r w:rsidR="00EB0795" w:rsidRPr="00A5463E">
        <w:t>.</w:t>
      </w:r>
      <w:r w:rsidR="00EB0795" w:rsidRPr="00A5463E">
        <w:tab/>
        <w:t xml:space="preserve">if the session is a broadcast group call, shall include the Permission to Request the </w:t>
      </w:r>
      <w:r w:rsidR="00F05D89">
        <w:t>transmission</w:t>
      </w:r>
      <w:r w:rsidR="00EB0795" w:rsidRPr="00A5463E">
        <w:t xml:space="preserve"> field set to '0';</w:t>
      </w:r>
    </w:p>
    <w:p w14:paraId="66E6A1FF" w14:textId="27B7DF22" w:rsidR="00EB0795" w:rsidRPr="00A5463E" w:rsidRDefault="00EA7191" w:rsidP="00EB0795">
      <w:pPr>
        <w:pStyle w:val="B2"/>
      </w:pPr>
      <w:r>
        <w:t>d</w:t>
      </w:r>
      <w:r w:rsidR="00EB0795" w:rsidRPr="00A5463E">
        <w:t>.</w:t>
      </w:r>
      <w:r w:rsidR="00EB0795" w:rsidRPr="00A5463E">
        <w:tab/>
        <w:t xml:space="preserve">if the session is not a broadcast group call, may include the Permission to Request the </w:t>
      </w:r>
      <w:r w:rsidR="00F05D89">
        <w:t>transmission</w:t>
      </w:r>
      <w:r w:rsidR="00EB0795" w:rsidRPr="00A5463E">
        <w:t xml:space="preserve"> field set to '1';</w:t>
      </w:r>
    </w:p>
    <w:p w14:paraId="38E18F5A" w14:textId="695E17CA" w:rsidR="00EB0795" w:rsidRPr="00A5463E" w:rsidRDefault="00EA7191" w:rsidP="00EB0795">
      <w:pPr>
        <w:pStyle w:val="B2"/>
      </w:pPr>
      <w:r>
        <w:t>e</w:t>
      </w:r>
      <w:r w:rsidR="00EB0795" w:rsidRPr="00A5463E">
        <w:t>.</w:t>
      </w:r>
      <w:r w:rsidR="00EB0795" w:rsidRPr="00A5463E">
        <w:tab/>
        <w:t>shall include a Message Sequence Number field with a &lt;Message Sequence Number&gt; value increased with 1;</w:t>
      </w:r>
    </w:p>
    <w:p w14:paraId="40452FC2" w14:textId="414208AC" w:rsidR="00EB0795" w:rsidRPr="00A5463E" w:rsidRDefault="00EA7191" w:rsidP="00EB0795">
      <w:pPr>
        <w:pStyle w:val="B2"/>
        <w:rPr>
          <w:lang w:eastAsia="zh-CN"/>
        </w:rPr>
      </w:pPr>
      <w:r>
        <w:t>f</w:t>
      </w:r>
      <w:r w:rsidR="00EB0795" w:rsidRPr="00A5463E">
        <w:t>.</w:t>
      </w:r>
      <w:r w:rsidR="00EB0795" w:rsidRPr="00A5463E">
        <w:tab/>
      </w:r>
      <w:r w:rsidR="00EB0795" w:rsidRPr="00A5463E">
        <w:rPr>
          <w:lang w:eastAsia="zh-CN"/>
        </w:rPr>
        <w:t xml:space="preserve">initiates a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rsidR="00187CD4">
        <w:t>; and</w:t>
      </w:r>
    </w:p>
    <w:p w14:paraId="39460AEE" w14:textId="1D538BB3" w:rsidR="00EB0795" w:rsidRPr="00A5463E" w:rsidRDefault="00EA7191"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A5463E" w:rsidRDefault="00EB0795" w:rsidP="00EB0795">
      <w:pPr>
        <w:pStyle w:val="B1"/>
      </w:pPr>
      <w:r w:rsidRPr="00A5463E">
        <w:t>5.</w:t>
      </w:r>
      <w:r w:rsidRPr="00A5463E">
        <w:tab/>
        <w:t>may set the first bit in the subtype of the Media Transmission Notif</w:t>
      </w:r>
      <w:r w:rsidR="00F7330D">
        <w:t>ication</w:t>
      </w:r>
      <w:r w:rsidRPr="00A5463E">
        <w:t xml:space="preserve">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6" w:name="_Toc20208694"/>
      <w:bookmarkStart w:id="837" w:name="_Toc36044805"/>
      <w:bookmarkStart w:id="838" w:name="_Toc45216286"/>
      <w:bookmarkStart w:id="839" w:name="_Toc171690276"/>
      <w:r w:rsidRPr="00A5463E">
        <w:lastRenderedPageBreak/>
        <w:t>6.3.5.4.6</w:t>
      </w:r>
      <w:r w:rsidRPr="00A5463E">
        <w:tab/>
        <w:t>Receive RTP media packets (R: media)</w:t>
      </w:r>
      <w:bookmarkEnd w:id="836"/>
      <w:bookmarkEnd w:id="837"/>
      <w:bookmarkEnd w:id="838"/>
      <w:bookmarkEnd w:id="839"/>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840" w:name="_Toc20208695"/>
      <w:bookmarkStart w:id="841" w:name="_Toc36044806"/>
      <w:bookmarkStart w:id="842" w:name="_Toc45216287"/>
      <w:bookmarkStart w:id="843" w:name="_Toc171690277"/>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840"/>
      <w:bookmarkEnd w:id="841"/>
      <w:bookmarkEnd w:id="842"/>
      <w:bookmarkEnd w:id="843"/>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44" w:name="_Toc20208696"/>
      <w:bookmarkStart w:id="845" w:name="_Toc36044807"/>
      <w:bookmarkStart w:id="846" w:name="_Toc45216288"/>
      <w:bookmarkStart w:id="847" w:name="_Toc171690278"/>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4"/>
      <w:bookmarkEnd w:id="845"/>
      <w:bookmarkEnd w:id="846"/>
      <w:bookmarkEnd w:id="847"/>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8" w:name="_Toc20208697"/>
      <w:bookmarkStart w:id="849" w:name="_Toc36044808"/>
      <w:bookmarkStart w:id="850" w:name="_Toc45216289"/>
      <w:bookmarkStart w:id="851" w:name="_Toc171690279"/>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8"/>
      <w:bookmarkEnd w:id="849"/>
      <w:bookmarkEnd w:id="850"/>
      <w:bookmarkEnd w:id="851"/>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lastRenderedPageBreak/>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0022D65A" w:rsidR="00EB0795" w:rsidRPr="00A5463E" w:rsidRDefault="00EB0795" w:rsidP="00EB0795">
      <w:pPr>
        <w:pStyle w:val="Heading5"/>
      </w:pPr>
      <w:bookmarkStart w:id="852" w:name="_Toc20208698"/>
      <w:bookmarkStart w:id="853" w:name="_Toc36044809"/>
      <w:bookmarkStart w:id="854" w:name="_Toc45216290"/>
      <w:bookmarkStart w:id="855" w:name="_Toc171690280"/>
      <w:r w:rsidRPr="00A5463E">
        <w:t>6.3.5.4.10</w:t>
      </w:r>
      <w:r w:rsidRPr="00A5463E">
        <w:tab/>
        <w:t>Send Media Transmission Notif</w:t>
      </w:r>
      <w:r w:rsidR="002E22D5">
        <w:t>ication</w:t>
      </w:r>
      <w:r w:rsidRPr="00A5463E">
        <w:t xml:space="preserve"> message (S: Media Transmission Notif</w:t>
      </w:r>
      <w:r w:rsidR="002E22D5">
        <w:t>ication</w:t>
      </w:r>
      <w:r w:rsidRPr="00A5463E">
        <w:t>)</w:t>
      </w:r>
      <w:bookmarkEnd w:id="852"/>
      <w:bookmarkEnd w:id="853"/>
      <w:bookmarkEnd w:id="854"/>
      <w:bookmarkEnd w:id="855"/>
    </w:p>
    <w:p w14:paraId="36D62A50" w14:textId="74895107" w:rsidR="00EB0795" w:rsidRPr="00A5463E" w:rsidRDefault="00EB0795" w:rsidP="00EB0795">
      <w:r w:rsidRPr="00A5463E">
        <w:t>When a Media Transmission Notif</w:t>
      </w:r>
      <w:r w:rsidR="00263721">
        <w:t>ication</w:t>
      </w:r>
      <w:r w:rsidRPr="00A5463E">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52F66630" w:rsidR="00EB0795" w:rsidRPr="00A5463E" w:rsidRDefault="00EB0795" w:rsidP="00EB0795">
      <w:pPr>
        <w:pStyle w:val="B1"/>
      </w:pPr>
      <w:r w:rsidRPr="00A5463E">
        <w:t>1.</w:t>
      </w:r>
      <w:r w:rsidRPr="00A5463E">
        <w:tab/>
        <w:t>shall forward the Media Transmission Notif</w:t>
      </w:r>
      <w:r w:rsidR="00263721">
        <w:t>ication</w:t>
      </w:r>
      <w:r w:rsidRPr="00A5463E">
        <w:t xml:space="preserve"> message to the the reception control arbitration logic;</w:t>
      </w:r>
    </w:p>
    <w:p w14:paraId="21B6B36D" w14:textId="51BB27F6" w:rsidR="00EB0795" w:rsidRPr="00A5463E" w:rsidRDefault="00EB0795" w:rsidP="00EB0795">
      <w:pPr>
        <w:pStyle w:val="B1"/>
      </w:pPr>
      <w:r w:rsidRPr="00A5463E">
        <w:t>2.</w:t>
      </w:r>
      <w:r w:rsidRPr="00A5463E">
        <w:tab/>
        <w:t>may set the first bit in the subtype of the Media Transmission Notif</w:t>
      </w:r>
      <w:r w:rsidR="00263721">
        <w:t>ication</w:t>
      </w:r>
      <w:r w:rsidRPr="00A5463E">
        <w:t xml:space="preserve">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B2A2053" w:rsidR="00EB0795" w:rsidRPr="00A5463E" w:rsidRDefault="00EB0795" w:rsidP="00EB0795">
      <w:pPr>
        <w:pStyle w:val="B1"/>
      </w:pPr>
      <w:r w:rsidRPr="00A5463E">
        <w:t>4.</w:t>
      </w:r>
      <w:r w:rsidRPr="00A5463E">
        <w:tab/>
        <w:t>initiates a</w:t>
      </w:r>
      <w:r w:rsidR="004834C2">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6" w:name="_Toc20208699"/>
      <w:bookmarkStart w:id="857" w:name="_Toc36044810"/>
      <w:bookmarkStart w:id="858" w:name="_Toc45216291"/>
      <w:bookmarkStart w:id="859" w:name="_Toc171690281"/>
      <w:r w:rsidRPr="00A5463E">
        <w:t>6.3.5.5</w:t>
      </w:r>
      <w:r w:rsidRPr="00A5463E">
        <w:tab/>
        <w:t>State: 'U: permitted'</w:t>
      </w:r>
      <w:bookmarkEnd w:id="856"/>
      <w:bookmarkEnd w:id="857"/>
      <w:bookmarkEnd w:id="858"/>
      <w:bookmarkEnd w:id="859"/>
    </w:p>
    <w:p w14:paraId="534D707F" w14:textId="77777777" w:rsidR="00EB0795" w:rsidRPr="00A5463E" w:rsidRDefault="00EB0795" w:rsidP="00EB0795">
      <w:pPr>
        <w:pStyle w:val="Heading5"/>
      </w:pPr>
      <w:bookmarkStart w:id="860" w:name="_Toc20208700"/>
      <w:bookmarkStart w:id="861" w:name="_Toc36044811"/>
      <w:bookmarkStart w:id="862" w:name="_Toc45216292"/>
      <w:bookmarkStart w:id="863" w:name="_Toc171690282"/>
      <w:r w:rsidRPr="00A5463E">
        <w:t>6.3.5.5.1</w:t>
      </w:r>
      <w:r w:rsidRPr="00A5463E">
        <w:tab/>
        <w:t>General</w:t>
      </w:r>
      <w:bookmarkEnd w:id="860"/>
      <w:bookmarkEnd w:id="861"/>
      <w:bookmarkEnd w:id="862"/>
      <w:bookmarkEnd w:id="863"/>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64" w:name="_Toc20208701"/>
      <w:bookmarkStart w:id="865" w:name="_Toc36044812"/>
      <w:bookmarkStart w:id="866" w:name="_Toc45216293"/>
      <w:bookmarkStart w:id="867" w:name="_Toc171690283"/>
      <w:r w:rsidRPr="00A5463E">
        <w:t>6.3.5.5.2</w:t>
      </w:r>
      <w:r w:rsidRPr="00A5463E">
        <w:tab/>
        <w:t>Enter state 'U: permitted'</w:t>
      </w:r>
      <w:bookmarkEnd w:id="864"/>
      <w:bookmarkEnd w:id="865"/>
      <w:bookmarkEnd w:id="866"/>
      <w:bookmarkEnd w:id="867"/>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8" w:name="_Toc20208702"/>
      <w:bookmarkStart w:id="869" w:name="_Toc36044813"/>
      <w:bookmarkStart w:id="870" w:name="_Toc45216294"/>
      <w:bookmarkStart w:id="871" w:name="_Toc171690284"/>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8"/>
      <w:bookmarkEnd w:id="869"/>
      <w:bookmarkEnd w:id="870"/>
      <w:bookmarkEnd w:id="871"/>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72" w:name="_Toc20208703"/>
      <w:bookmarkStart w:id="873" w:name="_Toc36044814"/>
      <w:bookmarkStart w:id="874" w:name="_Toc45216295"/>
      <w:bookmarkStart w:id="875" w:name="_Toc171690285"/>
      <w:r w:rsidRPr="00A5463E">
        <w:lastRenderedPageBreak/>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72"/>
      <w:bookmarkEnd w:id="873"/>
      <w:bookmarkEnd w:id="874"/>
      <w:bookmarkEnd w:id="875"/>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6" w:name="_Toc20208704"/>
      <w:bookmarkStart w:id="877" w:name="_Toc36044815"/>
      <w:bookmarkStart w:id="878" w:name="_Toc45216296"/>
      <w:bookmarkStart w:id="879" w:name="_Toc171690286"/>
      <w:r w:rsidRPr="00A5463E">
        <w:t>6.3.5.5.4</w:t>
      </w:r>
      <w:r w:rsidRPr="00A5463E">
        <w:tab/>
        <w:t>Send Transmi</w:t>
      </w:r>
      <w:r w:rsidR="006917BB">
        <w:t>ssion</w:t>
      </w:r>
      <w:r w:rsidRPr="00A5463E">
        <w:t xml:space="preserve"> Idle message (S: Transmit Idle)</w:t>
      </w:r>
      <w:bookmarkEnd w:id="876"/>
      <w:bookmarkEnd w:id="877"/>
      <w:bookmarkEnd w:id="878"/>
      <w:bookmarkEnd w:id="879"/>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80" w:name="_Toc20208705"/>
      <w:bookmarkStart w:id="881" w:name="_Toc36044816"/>
      <w:bookmarkStart w:id="882" w:name="_Toc45216297"/>
      <w:bookmarkStart w:id="883" w:name="_Toc171690287"/>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0"/>
      <w:bookmarkEnd w:id="881"/>
      <w:bookmarkEnd w:id="882"/>
      <w:bookmarkEnd w:id="883"/>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84" w:name="_Toc20208706"/>
      <w:bookmarkStart w:id="885" w:name="_Toc36044817"/>
      <w:bookmarkStart w:id="886" w:name="_Toc45216298"/>
      <w:bookmarkStart w:id="887" w:name="_Toc171690288"/>
      <w:r w:rsidRPr="00A5463E">
        <w:t>6.3.5.5.6</w:t>
      </w:r>
      <w:r w:rsidRPr="00A5463E">
        <w:tab/>
        <w:t>Receive RTP media packets (R: media)</w:t>
      </w:r>
      <w:bookmarkEnd w:id="884"/>
      <w:bookmarkEnd w:id="885"/>
      <w:bookmarkEnd w:id="886"/>
      <w:bookmarkEnd w:id="887"/>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8" w:name="_Toc20208707"/>
      <w:bookmarkStart w:id="889" w:name="_Toc36044818"/>
      <w:bookmarkStart w:id="890" w:name="_Toc45216299"/>
      <w:bookmarkStart w:id="891" w:name="_Toc171690289"/>
      <w:r w:rsidRPr="00A5463E">
        <w:t>6.3.5.5.7</w:t>
      </w:r>
      <w:r w:rsidRPr="00A5463E">
        <w:tab/>
        <w:t>Receive Transmission Media Request message (R: Transmission Media Request)</w:t>
      </w:r>
      <w:bookmarkEnd w:id="888"/>
      <w:bookmarkEnd w:id="889"/>
      <w:bookmarkEnd w:id="890"/>
      <w:bookmarkEnd w:id="891"/>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92" w:name="_Toc20208708"/>
      <w:bookmarkStart w:id="893" w:name="_Toc36044819"/>
      <w:bookmarkStart w:id="894" w:name="_Toc45216300"/>
      <w:bookmarkStart w:id="895" w:name="_Toc171690290"/>
      <w:r w:rsidRPr="00A5463E">
        <w:t>6.3.5.5.8</w:t>
      </w:r>
      <w:r w:rsidRPr="00A5463E">
        <w:tab/>
        <w:t>Send RTP Media (S: media)</w:t>
      </w:r>
      <w:bookmarkEnd w:id="892"/>
      <w:bookmarkEnd w:id="893"/>
      <w:bookmarkEnd w:id="894"/>
      <w:bookmarkEnd w:id="895"/>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5046E330" w:rsidR="00EB0795" w:rsidRPr="00A5463E" w:rsidRDefault="00EB0795" w:rsidP="00EB0795">
      <w:pPr>
        <w:pStyle w:val="Heading5"/>
      </w:pPr>
      <w:bookmarkStart w:id="896" w:name="_Toc20208709"/>
      <w:bookmarkStart w:id="897" w:name="_Toc36044820"/>
      <w:bookmarkStart w:id="898" w:name="_Toc45216301"/>
      <w:bookmarkStart w:id="899" w:name="_Toc171690291"/>
      <w:r w:rsidRPr="00A5463E">
        <w:t>6.3.5.5.9</w:t>
      </w:r>
      <w:r w:rsidRPr="00A5463E">
        <w:tab/>
        <w:t>Send Media Transmission Notif</w:t>
      </w:r>
      <w:r w:rsidR="006F3A7A">
        <w:t>ication</w:t>
      </w:r>
      <w:r w:rsidRPr="00A5463E">
        <w:t xml:space="preserve"> message (S: Media Transmission Notif</w:t>
      </w:r>
      <w:r w:rsidR="006F3A7A">
        <w:t>ication</w:t>
      </w:r>
      <w:r w:rsidRPr="00A5463E">
        <w:t>)</w:t>
      </w:r>
      <w:bookmarkEnd w:id="896"/>
      <w:bookmarkEnd w:id="897"/>
      <w:bookmarkEnd w:id="898"/>
      <w:bookmarkEnd w:id="899"/>
    </w:p>
    <w:p w14:paraId="0122C9DB" w14:textId="3BD88274" w:rsidR="00EB0795" w:rsidRPr="00A5463E" w:rsidRDefault="00EB0795" w:rsidP="00EB0795">
      <w:r w:rsidRPr="00A5463E">
        <w:t>When receiving the Media Transmission Notif</w:t>
      </w:r>
      <w:r w:rsidR="00AB6829">
        <w:t>ication</w:t>
      </w:r>
      <w:r w:rsidRPr="00A5463E">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A5463E" w:rsidRDefault="00EB0795" w:rsidP="00EB0795">
      <w:pPr>
        <w:pStyle w:val="B1"/>
      </w:pPr>
      <w:r w:rsidRPr="00A5463E">
        <w:lastRenderedPageBreak/>
        <w:t>1.</w:t>
      </w:r>
      <w:r w:rsidRPr="00A5463E">
        <w:tab/>
        <w:t>shall send the Media Transmission Notif</w:t>
      </w:r>
      <w:r w:rsidR="001B2586">
        <w:t>ication</w:t>
      </w:r>
      <w:r w:rsidRPr="00A5463E">
        <w:t xml:space="preserve"> message to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82B6933" w:rsidR="00EB0795" w:rsidRPr="00A5463E" w:rsidRDefault="00EB0795" w:rsidP="00EB0795">
      <w:pPr>
        <w:pStyle w:val="B1"/>
      </w:pPr>
      <w:r w:rsidRPr="00A5463E">
        <w:t>3.</w:t>
      </w:r>
      <w:r w:rsidRPr="00A5463E">
        <w:tab/>
        <w:t>initiates a</w:t>
      </w:r>
      <w:r w:rsidR="00B41D61">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900" w:name="_Toc171690292"/>
      <w:bookmarkStart w:id="901" w:name="_Toc20208710"/>
      <w:bookmarkStart w:id="902" w:name="_Toc36044821"/>
      <w:bookmarkStart w:id="903" w:name="_Toc45216302"/>
      <w:r>
        <w:t>6.3.5.5.10</w:t>
      </w:r>
      <w:r>
        <w:tab/>
        <w:t xml:space="preserve">Send Transmission End Request message (S: Transmission End </w:t>
      </w:r>
      <w:r>
        <w:rPr>
          <w:lang w:val="en-IN"/>
        </w:rPr>
        <w:t>Request</w:t>
      </w:r>
      <w:r>
        <w:t>)</w:t>
      </w:r>
      <w:bookmarkEnd w:id="900"/>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904" w:name="_Toc171690293"/>
      <w:r w:rsidRPr="00A5463E">
        <w:t>6.3.5.6</w:t>
      </w:r>
      <w:r w:rsidRPr="00A5463E">
        <w:tab/>
        <w:t>State: 'U: pending Transmit Revoke'</w:t>
      </w:r>
      <w:bookmarkEnd w:id="901"/>
      <w:bookmarkEnd w:id="902"/>
      <w:bookmarkEnd w:id="903"/>
      <w:bookmarkEnd w:id="904"/>
    </w:p>
    <w:p w14:paraId="3AE8F89C" w14:textId="77777777" w:rsidR="00EB0795" w:rsidRPr="00A5463E" w:rsidRDefault="00EB0795" w:rsidP="00EB0795">
      <w:pPr>
        <w:pStyle w:val="Heading5"/>
      </w:pPr>
      <w:bookmarkStart w:id="905" w:name="_Toc20208711"/>
      <w:bookmarkStart w:id="906" w:name="_Toc36044822"/>
      <w:bookmarkStart w:id="907" w:name="_Toc45216303"/>
      <w:bookmarkStart w:id="908" w:name="_Toc171690294"/>
      <w:r w:rsidRPr="00A5463E">
        <w:t>6.3.5.6.1</w:t>
      </w:r>
      <w:r w:rsidRPr="00A5463E">
        <w:tab/>
        <w:t>General</w:t>
      </w:r>
      <w:bookmarkEnd w:id="905"/>
      <w:bookmarkEnd w:id="906"/>
      <w:bookmarkEnd w:id="907"/>
      <w:bookmarkEnd w:id="908"/>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9" w:name="_Toc20208712"/>
      <w:bookmarkStart w:id="910" w:name="_Toc36044823"/>
      <w:bookmarkStart w:id="911" w:name="_Toc45216304"/>
      <w:bookmarkStart w:id="912" w:name="_Toc171690295"/>
      <w:r w:rsidRPr="00A5463E">
        <w:t>6.3.5.6.2</w:t>
      </w:r>
      <w:r w:rsidRPr="00A5463E">
        <w:tab/>
        <w:t>Enter state 'U pending Transmit Revoke'</w:t>
      </w:r>
      <w:bookmarkEnd w:id="909"/>
      <w:bookmarkEnd w:id="910"/>
      <w:bookmarkEnd w:id="911"/>
      <w:bookmarkEnd w:id="912"/>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13" w:name="_Toc20208713"/>
      <w:bookmarkStart w:id="914" w:name="_Toc36044824"/>
      <w:bookmarkStart w:id="915" w:name="_Toc45216305"/>
      <w:bookmarkStart w:id="916" w:name="_Toc171690296"/>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3"/>
      <w:bookmarkEnd w:id="914"/>
      <w:bookmarkEnd w:id="915"/>
      <w:bookmarkEnd w:id="916"/>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7" w:name="_Toc20208714"/>
      <w:bookmarkStart w:id="918" w:name="_Toc36044825"/>
      <w:bookmarkStart w:id="919" w:name="_Toc45216306"/>
      <w:bookmarkStart w:id="920" w:name="_Toc171690297"/>
      <w:r w:rsidRPr="00A5463E">
        <w:t>6.3.5.6.4</w:t>
      </w:r>
      <w:r w:rsidRPr="00A5463E">
        <w:tab/>
        <w:t>Receive RTP media packets (R: media)</w:t>
      </w:r>
      <w:bookmarkEnd w:id="917"/>
      <w:bookmarkEnd w:id="918"/>
      <w:bookmarkEnd w:id="919"/>
      <w:bookmarkEnd w:id="920"/>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lastRenderedPageBreak/>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21" w:name="_Toc20208715"/>
      <w:bookmarkStart w:id="922" w:name="_Toc36044826"/>
      <w:bookmarkStart w:id="923" w:name="_Toc45216307"/>
      <w:bookmarkStart w:id="924" w:name="_Toc171690298"/>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1"/>
      <w:bookmarkEnd w:id="922"/>
      <w:bookmarkEnd w:id="923"/>
      <w:bookmarkEnd w:id="924"/>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25" w:name="_Toc20208716"/>
      <w:bookmarkStart w:id="926" w:name="_Toc36044827"/>
      <w:bookmarkStart w:id="927" w:name="_Toc45216308"/>
      <w:bookmarkStart w:id="928" w:name="_Toc171690299"/>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5"/>
      <w:bookmarkEnd w:id="926"/>
      <w:bookmarkEnd w:id="927"/>
      <w:bookmarkEnd w:id="928"/>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9" w:name="_Toc20208717"/>
      <w:bookmarkStart w:id="930" w:name="_Toc36044828"/>
      <w:bookmarkStart w:id="931" w:name="_Toc45216309"/>
      <w:bookmarkStart w:id="932" w:name="_Toc171690300"/>
      <w:r w:rsidRPr="00A5463E">
        <w:t>6.3.5.6.6</w:t>
      </w:r>
      <w:r w:rsidRPr="00A5463E">
        <w:tab/>
        <w:t>Send Transmi</w:t>
      </w:r>
      <w:r w:rsidR="006917BB">
        <w:t>ssion</w:t>
      </w:r>
      <w:r w:rsidRPr="00A5463E">
        <w:t xml:space="preserve"> Idle message (S: Transmit Idle)</w:t>
      </w:r>
      <w:bookmarkEnd w:id="929"/>
      <w:bookmarkEnd w:id="930"/>
      <w:bookmarkEnd w:id="931"/>
      <w:bookmarkEnd w:id="932"/>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6432FA04" w:rsidR="00EB0795" w:rsidRPr="00A5463E" w:rsidRDefault="00EB0795" w:rsidP="00EB0795">
      <w:pPr>
        <w:pStyle w:val="Heading5"/>
      </w:pPr>
      <w:bookmarkStart w:id="933" w:name="_Toc20208718"/>
      <w:bookmarkStart w:id="934" w:name="_Toc36044829"/>
      <w:bookmarkStart w:id="935" w:name="_Toc45216310"/>
      <w:bookmarkStart w:id="936" w:name="_Toc171690301"/>
      <w:r w:rsidRPr="00A5463E">
        <w:t>6.3.5.6.7</w:t>
      </w:r>
      <w:r w:rsidRPr="00A5463E">
        <w:tab/>
        <w:t>Send Media Transmission Notif</w:t>
      </w:r>
      <w:r w:rsidR="000E0511">
        <w:t>ication</w:t>
      </w:r>
      <w:r w:rsidRPr="00A5463E">
        <w:t xml:space="preserve"> message (S: Media Transmission Notif</w:t>
      </w:r>
      <w:r w:rsidR="000E0511">
        <w:t>ication</w:t>
      </w:r>
      <w:r w:rsidRPr="00A5463E">
        <w:t>)</w:t>
      </w:r>
      <w:bookmarkEnd w:id="933"/>
      <w:bookmarkEnd w:id="934"/>
      <w:bookmarkEnd w:id="935"/>
      <w:bookmarkEnd w:id="936"/>
    </w:p>
    <w:p w14:paraId="63AF21B8" w14:textId="1F65975F" w:rsidR="00EB0795" w:rsidRPr="00A5463E" w:rsidRDefault="00EB0795" w:rsidP="00EB0795">
      <w:r w:rsidRPr="00A5463E">
        <w:t>Upon receiving a Media Transmission Notif</w:t>
      </w:r>
      <w:r w:rsidR="000E0511">
        <w:t>ication</w:t>
      </w:r>
      <w:r w:rsidRPr="00A5463E">
        <w:t xml:space="preserve"> message from the transmission control server arbitration logic in the MCVideo server, the transmission control interface towards the MCVideo client in the transmission control server:</w:t>
      </w:r>
    </w:p>
    <w:p w14:paraId="50AD6C74" w14:textId="176CEAE9" w:rsidR="00EB0795" w:rsidRPr="00A5463E" w:rsidRDefault="00EB0795" w:rsidP="00EB0795">
      <w:pPr>
        <w:pStyle w:val="NO"/>
      </w:pPr>
      <w:r w:rsidRPr="00A5463E">
        <w:t>NOTE 1:</w:t>
      </w:r>
      <w:r w:rsidRPr="00A5463E">
        <w:tab/>
        <w:t>The Media Transmission Notif</w:t>
      </w:r>
      <w:r w:rsidR="00832376">
        <w:t>ication</w:t>
      </w:r>
      <w:r w:rsidRPr="00A5463E">
        <w:t xml:space="preserve"> message is sent when there are queued </w:t>
      </w:r>
      <w:r w:rsidR="002477B2">
        <w:t>Transmission</w:t>
      </w:r>
      <w:r w:rsidRPr="00A5463E">
        <w:t xml:space="preserve"> requests.</w:t>
      </w:r>
    </w:p>
    <w:p w14:paraId="28268B76" w14:textId="487CA67D" w:rsidR="00EB0795" w:rsidRPr="00A5463E" w:rsidRDefault="00EB0795" w:rsidP="00EB0795">
      <w:pPr>
        <w:pStyle w:val="B1"/>
      </w:pPr>
      <w:r w:rsidRPr="00A5463E">
        <w:t>1.</w:t>
      </w:r>
      <w:r w:rsidRPr="00A5463E">
        <w:tab/>
        <w:t>shall send the Media Transmission Notif</w:t>
      </w:r>
      <w:r w:rsidR="00CD6756">
        <w:t>ication</w:t>
      </w:r>
      <w:r w:rsidRPr="00A5463E">
        <w:t xml:space="preserve"> message to the associated transmission participant the reception control arbitration logic;</w:t>
      </w:r>
    </w:p>
    <w:p w14:paraId="69C1083A" w14:textId="710BEBF0" w:rsidR="00EB0795" w:rsidRPr="00A5463E" w:rsidRDefault="00EB0795" w:rsidP="00EB0795">
      <w:pPr>
        <w:pStyle w:val="B1"/>
      </w:pPr>
      <w:r w:rsidRPr="00A5463E">
        <w:t>2.</w:t>
      </w:r>
      <w:r w:rsidRPr="00A5463E">
        <w:tab/>
        <w:t>may set the first bit in the subtype of the Media Transmission Notif</w:t>
      </w:r>
      <w:r w:rsidR="004C4045">
        <w:t>ication</w:t>
      </w:r>
      <w:r w:rsidRPr="00A5463E">
        <w:t xml:space="preserve">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7" w:name="_Toc171690302"/>
      <w:bookmarkStart w:id="938" w:name="_Toc20208719"/>
      <w:bookmarkStart w:id="939" w:name="_Toc36044830"/>
      <w:bookmarkStart w:id="940" w:name="_Toc45216311"/>
      <w:r>
        <w:lastRenderedPageBreak/>
        <w:t>6.3.5.6.8</w:t>
      </w:r>
      <w:r>
        <w:tab/>
        <w:t>Receive Transmission End Response message (R: Transmission End Response)</w:t>
      </w:r>
      <w:bookmarkEnd w:id="937"/>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41" w:name="_Toc171690303"/>
      <w:r w:rsidRPr="00A5463E">
        <w:t>6.3.5.7</w:t>
      </w:r>
      <w:r w:rsidRPr="00A5463E">
        <w:tab/>
        <w:t>State 'U: not permitted but sends media'</w:t>
      </w:r>
      <w:bookmarkEnd w:id="938"/>
      <w:bookmarkEnd w:id="939"/>
      <w:bookmarkEnd w:id="940"/>
      <w:bookmarkEnd w:id="941"/>
    </w:p>
    <w:p w14:paraId="2285FBA2" w14:textId="77777777" w:rsidR="00EB0795" w:rsidRPr="00A5463E" w:rsidRDefault="00EB0795" w:rsidP="00EB0795">
      <w:pPr>
        <w:pStyle w:val="Heading5"/>
      </w:pPr>
      <w:bookmarkStart w:id="942" w:name="_Toc20208720"/>
      <w:bookmarkStart w:id="943" w:name="_Toc36044831"/>
      <w:bookmarkStart w:id="944" w:name="_Toc45216312"/>
      <w:bookmarkStart w:id="945" w:name="_Toc171690304"/>
      <w:r w:rsidRPr="00A5463E">
        <w:t>6.3.5.7.1</w:t>
      </w:r>
      <w:r w:rsidRPr="00A5463E">
        <w:tab/>
        <w:t>General</w:t>
      </w:r>
      <w:bookmarkEnd w:id="942"/>
      <w:bookmarkEnd w:id="943"/>
      <w:bookmarkEnd w:id="944"/>
      <w:bookmarkEnd w:id="945"/>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6" w:name="_Toc20208721"/>
      <w:bookmarkStart w:id="947" w:name="_Toc36044832"/>
      <w:bookmarkStart w:id="948" w:name="_Toc45216313"/>
      <w:bookmarkStart w:id="949" w:name="_Toc171690305"/>
      <w:r w:rsidRPr="00A5463E">
        <w:t>6.3.5.7.2</w:t>
      </w:r>
      <w:r w:rsidRPr="00A5463E">
        <w:tab/>
        <w:t>Enter state 'U: not permitted but sends media'</w:t>
      </w:r>
      <w:bookmarkEnd w:id="946"/>
      <w:bookmarkEnd w:id="947"/>
      <w:bookmarkEnd w:id="948"/>
      <w:bookmarkEnd w:id="949"/>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50" w:name="_Toc20208722"/>
      <w:bookmarkStart w:id="951" w:name="_Toc36044833"/>
      <w:bookmarkStart w:id="952" w:name="_Toc45216314"/>
      <w:bookmarkStart w:id="953" w:name="_Toc171690306"/>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0"/>
      <w:bookmarkEnd w:id="951"/>
      <w:bookmarkEnd w:id="952"/>
      <w:bookmarkEnd w:id="953"/>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54" w:name="_Toc20208723"/>
      <w:bookmarkStart w:id="955" w:name="_Toc36044834"/>
      <w:bookmarkStart w:id="956" w:name="_Toc45216315"/>
      <w:bookmarkStart w:id="957" w:name="_Toc171690307"/>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4"/>
      <w:bookmarkEnd w:id="955"/>
      <w:bookmarkEnd w:id="956"/>
      <w:bookmarkEnd w:id="957"/>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23983598" w:rsidR="00EB0795" w:rsidRPr="00A5463E" w:rsidRDefault="00EB0795" w:rsidP="00EB0795">
      <w:pPr>
        <w:pStyle w:val="B2"/>
      </w:pPr>
      <w:r w:rsidRPr="00A5463E">
        <w:t>a.</w:t>
      </w:r>
      <w:r w:rsidRPr="00A5463E">
        <w:tab/>
        <w:t>shall send a Media Transmission Notif</w:t>
      </w:r>
      <w:r w:rsidR="008C4646">
        <w:t>ication</w:t>
      </w:r>
      <w:r w:rsidRPr="00A5463E">
        <w:t xml:space="preserve"> message to the reception control arbitration logic. The Media Transmission Notif</w:t>
      </w:r>
      <w:r w:rsidR="005A2E3E">
        <w:t>ication</w:t>
      </w:r>
      <w:r w:rsidRPr="00A5463E">
        <w:t xml:space="preserve"> message:</w:t>
      </w:r>
    </w:p>
    <w:p w14:paraId="09C9839A" w14:textId="18E8E068" w:rsidR="00F77DC3" w:rsidRDefault="00F77DC3" w:rsidP="00F77DC3">
      <w:pPr>
        <w:pStyle w:val="B3"/>
      </w:pPr>
      <w:r w:rsidRPr="00A5463E">
        <w:t>i.</w:t>
      </w:r>
      <w:r w:rsidRPr="00A5463E">
        <w:tab/>
        <w:t xml:space="preserve">shall include the </w:t>
      </w:r>
      <w:r>
        <w:t xml:space="preserve">stored MCVideo Id of the </w:t>
      </w:r>
      <w:r w:rsidRPr="00A5463E">
        <w:t xml:space="preserve">granted MCVideo users in the </w:t>
      </w:r>
      <w:r>
        <w:t>User Id ot the Transmitting user</w:t>
      </w:r>
      <w:r w:rsidRPr="00A5463E">
        <w:t xml:space="preserve"> field, if privacy is not requested;</w:t>
      </w:r>
    </w:p>
    <w:p w14:paraId="6CA1E172" w14:textId="132DC3D3" w:rsidR="004477F0" w:rsidRPr="00A5463E" w:rsidRDefault="004477F0" w:rsidP="004477F0">
      <w:pPr>
        <w:pStyle w:val="B3"/>
      </w:pPr>
      <w:r>
        <w:t>ii.</w:t>
      </w:r>
      <w:r>
        <w:tab/>
        <w:t>shall include the stored Audio SSRC in the Audio SSRC of the Transmitting User field and the stored Video SSRC in the Video SSRC of the Transmitting User field;</w:t>
      </w:r>
    </w:p>
    <w:p w14:paraId="6E894B81" w14:textId="42F035E9" w:rsidR="00EB0795" w:rsidRPr="00A5463E" w:rsidRDefault="00EB0795" w:rsidP="00EB0795">
      <w:pPr>
        <w:pStyle w:val="B3"/>
      </w:pPr>
      <w:r w:rsidRPr="00A5463E">
        <w:t>i</w:t>
      </w:r>
      <w:r w:rsidR="004477F0">
        <w:t>i</w:t>
      </w:r>
      <w:r w:rsidRPr="00A5463E">
        <w:t>i.</w:t>
      </w:r>
      <w:r w:rsidRPr="00A5463E">
        <w:tab/>
        <w:t xml:space="preserve">if the session is a broadcast group call, shall include the Permission to Request the </w:t>
      </w:r>
      <w:r w:rsidR="00F05D89">
        <w:t>transmission</w:t>
      </w:r>
      <w:r w:rsidRPr="00A5463E">
        <w:t xml:space="preserve"> field set to '0';</w:t>
      </w:r>
    </w:p>
    <w:p w14:paraId="24228BFA" w14:textId="182A9371" w:rsidR="00EB0795" w:rsidRPr="00A5463E" w:rsidRDefault="00EB0795" w:rsidP="00EB0795">
      <w:pPr>
        <w:pStyle w:val="B3"/>
      </w:pPr>
      <w:r w:rsidRPr="00A5463E">
        <w:t>i</w:t>
      </w:r>
      <w:r w:rsidR="004477F0">
        <w:t>v</w:t>
      </w:r>
      <w:r w:rsidRPr="00A5463E">
        <w:t>.</w:t>
      </w:r>
      <w:r w:rsidRPr="00A5463E">
        <w:tab/>
        <w:t xml:space="preserve">if the session is not a broadcast group call, may include the Permission to Request the </w:t>
      </w:r>
      <w:r w:rsidR="00F05D89">
        <w:t>transmission</w:t>
      </w:r>
      <w:r w:rsidRPr="00A5463E">
        <w:t xml:space="preserve"> field set to '1';</w:t>
      </w:r>
    </w:p>
    <w:p w14:paraId="5C60AFE3" w14:textId="70470D51" w:rsidR="00EB0795" w:rsidRPr="00A5463E" w:rsidRDefault="00EB0795" w:rsidP="00EB0795">
      <w:pPr>
        <w:pStyle w:val="B3"/>
      </w:pPr>
      <w:r w:rsidRPr="00A5463E">
        <w:t>v.</w:t>
      </w:r>
      <w:r w:rsidRPr="00A5463E">
        <w:tab/>
        <w:t>may include the first bit in the subtype of the Media Transmission Notif</w:t>
      </w:r>
      <w:r w:rsidR="00E054BB">
        <w:t>ication</w:t>
      </w:r>
      <w:r w:rsidRPr="00A5463E">
        <w:t xml:space="preserve">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497463AD" w:rsidR="00EB0795" w:rsidRPr="00A5463E" w:rsidRDefault="00EB0795" w:rsidP="00EB0795">
      <w:pPr>
        <w:pStyle w:val="B3"/>
      </w:pPr>
      <w:r w:rsidRPr="00A5463E">
        <w:t>v</w:t>
      </w:r>
      <w:r w:rsidR="00AA49AA">
        <w:t>i</w:t>
      </w:r>
      <w:r w:rsidRPr="00A5463E">
        <w:t>.</w:t>
      </w:r>
      <w:r w:rsidRPr="00A5463E">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r w:rsidR="00A119FE">
        <w:t>; and</w:t>
      </w:r>
    </w:p>
    <w:p w14:paraId="26262238" w14:textId="1A5884A3" w:rsidR="00EB0795" w:rsidRPr="00A5463E" w:rsidRDefault="00EB0795" w:rsidP="00EB0795">
      <w:pPr>
        <w:pStyle w:val="B2"/>
      </w:pPr>
      <w:r w:rsidRPr="00A5463E">
        <w:t>d.</w:t>
      </w:r>
      <w:r w:rsidRPr="00A5463E">
        <w:tab/>
        <w:t>initiates a</w:t>
      </w:r>
      <w:r w:rsidR="00791883">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8" w:name="_Toc20208724"/>
      <w:bookmarkStart w:id="959" w:name="_Toc36044835"/>
      <w:bookmarkStart w:id="960" w:name="_Toc45216316"/>
      <w:bookmarkStart w:id="961" w:name="_Toc171690308"/>
      <w:r w:rsidRPr="00A5463E">
        <w:t>6.3.5.8</w:t>
      </w:r>
      <w:r w:rsidRPr="00A5463E">
        <w:tab/>
        <w:t>In any state</w:t>
      </w:r>
      <w:bookmarkEnd w:id="958"/>
      <w:bookmarkEnd w:id="959"/>
      <w:bookmarkEnd w:id="960"/>
      <w:bookmarkEnd w:id="961"/>
    </w:p>
    <w:p w14:paraId="0E6F5E43" w14:textId="77777777" w:rsidR="00EB0795" w:rsidRPr="00A5463E" w:rsidRDefault="00EB0795" w:rsidP="00EB0795">
      <w:pPr>
        <w:pStyle w:val="Heading5"/>
      </w:pPr>
      <w:bookmarkStart w:id="962" w:name="_Toc20208725"/>
      <w:bookmarkStart w:id="963" w:name="_Toc36044836"/>
      <w:bookmarkStart w:id="964" w:name="_Toc45216317"/>
      <w:bookmarkStart w:id="965" w:name="_Toc171690309"/>
      <w:r w:rsidRPr="00A5463E">
        <w:t>6.3.5.8.1</w:t>
      </w:r>
      <w:r w:rsidRPr="00A5463E">
        <w:tab/>
        <w:t>General</w:t>
      </w:r>
      <w:bookmarkEnd w:id="962"/>
      <w:bookmarkEnd w:id="963"/>
      <w:bookmarkEnd w:id="964"/>
      <w:bookmarkEnd w:id="965"/>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6" w:name="_Toc20208726"/>
      <w:bookmarkStart w:id="967" w:name="_Toc36044837"/>
      <w:bookmarkStart w:id="968" w:name="_Toc45216318"/>
      <w:bookmarkStart w:id="969" w:name="_Toc171690310"/>
      <w:r w:rsidRPr="00A5463E">
        <w:lastRenderedPageBreak/>
        <w:t>6.3.5.8.2</w:t>
      </w:r>
      <w:r w:rsidRPr="00A5463E">
        <w:tab/>
        <w:t>Receive MCVideo call release – 1</w:t>
      </w:r>
      <w:bookmarkEnd w:id="966"/>
      <w:bookmarkEnd w:id="967"/>
      <w:bookmarkEnd w:id="968"/>
      <w:bookmarkEnd w:id="969"/>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70" w:name="_Toc20208727"/>
      <w:bookmarkStart w:id="971" w:name="_Toc36044838"/>
      <w:bookmarkStart w:id="972" w:name="_Toc45216319"/>
      <w:bookmarkStart w:id="973" w:name="_Toc171690311"/>
      <w:r w:rsidRPr="00A5463E">
        <w:t>6.3.5.9</w:t>
      </w:r>
      <w:r w:rsidRPr="00A5463E">
        <w:tab/>
        <w:t>State: 'Releasing'</w:t>
      </w:r>
      <w:bookmarkEnd w:id="970"/>
      <w:bookmarkEnd w:id="971"/>
      <w:bookmarkEnd w:id="972"/>
      <w:bookmarkEnd w:id="973"/>
    </w:p>
    <w:p w14:paraId="51C5E90A" w14:textId="77777777" w:rsidR="00EB0795" w:rsidRPr="00A5463E" w:rsidRDefault="00EB0795" w:rsidP="00EB0795">
      <w:pPr>
        <w:pStyle w:val="Heading5"/>
      </w:pPr>
      <w:bookmarkStart w:id="974" w:name="_Toc20208728"/>
      <w:bookmarkStart w:id="975" w:name="_Toc36044839"/>
      <w:bookmarkStart w:id="976" w:name="_Toc45216320"/>
      <w:bookmarkStart w:id="977" w:name="_Toc171690312"/>
      <w:r w:rsidRPr="00A5463E">
        <w:t>6.3.5.9.1</w:t>
      </w:r>
      <w:r w:rsidRPr="00A5463E">
        <w:tab/>
        <w:t>General</w:t>
      </w:r>
      <w:bookmarkEnd w:id="974"/>
      <w:bookmarkEnd w:id="975"/>
      <w:bookmarkEnd w:id="976"/>
      <w:bookmarkEnd w:id="977"/>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8" w:name="_Toc20208729"/>
      <w:bookmarkStart w:id="979" w:name="_Toc36044840"/>
      <w:bookmarkStart w:id="980" w:name="_Toc45216321"/>
      <w:bookmarkStart w:id="981" w:name="_Toc171690313"/>
      <w:r w:rsidRPr="00A5463E">
        <w:t>6.3.5.9.2</w:t>
      </w:r>
      <w:r w:rsidRPr="00A5463E">
        <w:tab/>
        <w:t>Receive MCVideo call release - 2</w:t>
      </w:r>
      <w:bookmarkEnd w:id="978"/>
      <w:bookmarkEnd w:id="979"/>
      <w:bookmarkEnd w:id="980"/>
      <w:bookmarkEnd w:id="981"/>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82" w:name="_Toc20208730"/>
      <w:bookmarkStart w:id="983" w:name="_Toc36044841"/>
      <w:bookmarkStart w:id="984" w:name="_Toc45216322"/>
      <w:bookmarkStart w:id="985" w:name="_Toc171690314"/>
      <w:r w:rsidRPr="00A5463E">
        <w:t>6.3.6</w:t>
      </w:r>
      <w:r w:rsidRPr="00A5463E">
        <w:tab/>
        <w:t>Transmission control server state transition for general reception control</w:t>
      </w:r>
      <w:bookmarkEnd w:id="982"/>
      <w:bookmarkEnd w:id="983"/>
      <w:bookmarkEnd w:id="984"/>
      <w:bookmarkEnd w:id="985"/>
      <w:r w:rsidRPr="00A5463E">
        <w:t xml:space="preserve"> </w:t>
      </w:r>
    </w:p>
    <w:p w14:paraId="01B09730" w14:textId="77777777" w:rsidR="00B916CE" w:rsidRPr="00A5463E" w:rsidRDefault="00B916CE" w:rsidP="00B916CE">
      <w:pPr>
        <w:pStyle w:val="Heading4"/>
      </w:pPr>
      <w:bookmarkStart w:id="986" w:name="_Toc20208731"/>
      <w:bookmarkStart w:id="987" w:name="_Toc36044842"/>
      <w:bookmarkStart w:id="988" w:name="_Toc45216323"/>
      <w:bookmarkStart w:id="989" w:name="_Toc171690315"/>
      <w:r w:rsidRPr="00A5463E">
        <w:t>6.3.6.1</w:t>
      </w:r>
      <w:r w:rsidRPr="00A5463E">
        <w:tab/>
        <w:t>General</w:t>
      </w:r>
      <w:bookmarkEnd w:id="986"/>
      <w:bookmarkEnd w:id="987"/>
      <w:bookmarkEnd w:id="988"/>
      <w:bookmarkEnd w:id="989"/>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4" type="#_x0000_t75" style="width:482pt;height:402pt" o:ole="">
            <v:imagedata r:id="rId31" o:title=""/>
          </v:shape>
          <o:OLEObject Type="Embed" ProgID="Visio.Drawing.15" ShapeID="_x0000_i1034" DrawAspect="Content" ObjectID="_1821939071"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90" w:name="_Toc20208732"/>
      <w:bookmarkStart w:id="991" w:name="_Toc36044843"/>
      <w:bookmarkStart w:id="992" w:name="_Toc45216324"/>
      <w:bookmarkStart w:id="993" w:name="_Toc171690316"/>
      <w:r w:rsidRPr="00A5463E">
        <w:t>6.3.6.2</w:t>
      </w:r>
      <w:r w:rsidRPr="00A5463E">
        <w:tab/>
        <w:t>State: 'Start-stop'</w:t>
      </w:r>
      <w:bookmarkEnd w:id="990"/>
      <w:bookmarkEnd w:id="991"/>
      <w:bookmarkEnd w:id="992"/>
      <w:bookmarkEnd w:id="993"/>
    </w:p>
    <w:p w14:paraId="4E7774B6" w14:textId="77777777" w:rsidR="00B916CE" w:rsidRPr="00A5463E" w:rsidRDefault="00B916CE" w:rsidP="00B916CE">
      <w:pPr>
        <w:pStyle w:val="Heading5"/>
      </w:pPr>
      <w:bookmarkStart w:id="994" w:name="_Toc20208733"/>
      <w:bookmarkStart w:id="995" w:name="_Toc36044844"/>
      <w:bookmarkStart w:id="996" w:name="_Toc45216325"/>
      <w:bookmarkStart w:id="997" w:name="_Toc171690317"/>
      <w:r w:rsidRPr="00A5463E">
        <w:t>6.3.6.2.1</w:t>
      </w:r>
      <w:r w:rsidRPr="00A5463E">
        <w:tab/>
        <w:t>General</w:t>
      </w:r>
      <w:bookmarkEnd w:id="994"/>
      <w:bookmarkEnd w:id="995"/>
      <w:bookmarkEnd w:id="996"/>
      <w:bookmarkEnd w:id="997"/>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8" w:name="_Toc20208734"/>
      <w:bookmarkStart w:id="999" w:name="_Toc36044845"/>
      <w:bookmarkStart w:id="1000" w:name="_Toc45216326"/>
      <w:bookmarkStart w:id="1001" w:name="_Toc171690318"/>
      <w:r w:rsidRPr="00A5463E">
        <w:lastRenderedPageBreak/>
        <w:t>6.3.6.2.2</w:t>
      </w:r>
      <w:r w:rsidRPr="00A5463E">
        <w:tab/>
        <w:t>MCVideo call initialization</w:t>
      </w:r>
      <w:bookmarkEnd w:id="998"/>
      <w:bookmarkEnd w:id="999"/>
      <w:bookmarkEnd w:id="1000"/>
      <w:bookmarkEnd w:id="1001"/>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002" w:name="_Toc20208735"/>
      <w:bookmarkStart w:id="1003" w:name="_Toc36044846"/>
      <w:bookmarkStart w:id="1004" w:name="_Toc45216327"/>
      <w:bookmarkStart w:id="1005" w:name="_Toc171690319"/>
      <w:r w:rsidRPr="00A5463E">
        <w:t>6.3.6.3</w:t>
      </w:r>
      <w:r w:rsidRPr="00A5463E">
        <w:tab/>
        <w:t>State: 'Gr: Reception Idle'</w:t>
      </w:r>
      <w:bookmarkEnd w:id="1002"/>
      <w:bookmarkEnd w:id="1003"/>
      <w:bookmarkEnd w:id="1004"/>
      <w:bookmarkEnd w:id="1005"/>
    </w:p>
    <w:p w14:paraId="2D0B81CE" w14:textId="77777777" w:rsidR="00B916CE" w:rsidRPr="00A5463E" w:rsidRDefault="00B916CE" w:rsidP="00B916CE">
      <w:pPr>
        <w:pStyle w:val="Heading5"/>
      </w:pPr>
      <w:bookmarkStart w:id="1006" w:name="_Toc20208736"/>
      <w:bookmarkStart w:id="1007" w:name="_Toc36044847"/>
      <w:bookmarkStart w:id="1008" w:name="_Toc45216328"/>
      <w:bookmarkStart w:id="1009" w:name="_Toc171690320"/>
      <w:r w:rsidRPr="00A5463E">
        <w:t>6.3.6.3.1</w:t>
      </w:r>
      <w:r w:rsidRPr="00A5463E">
        <w:tab/>
        <w:t>General</w:t>
      </w:r>
      <w:bookmarkEnd w:id="1006"/>
      <w:bookmarkEnd w:id="1007"/>
      <w:bookmarkEnd w:id="1008"/>
      <w:bookmarkEnd w:id="1009"/>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10" w:name="_Toc20208737"/>
      <w:bookmarkStart w:id="1011" w:name="_Toc36044848"/>
      <w:bookmarkStart w:id="1012" w:name="_Toc45216329"/>
      <w:bookmarkStart w:id="1013" w:name="_Toc171690321"/>
      <w:r w:rsidRPr="00A5463E">
        <w:t>6.3.6.3.2</w:t>
      </w:r>
      <w:r w:rsidRPr="00A5463E">
        <w:tab/>
        <w:t>Enter the 'Gr: Reception Idle' state</w:t>
      </w:r>
      <w:bookmarkEnd w:id="1010"/>
      <w:bookmarkEnd w:id="1011"/>
      <w:bookmarkEnd w:id="1012"/>
      <w:bookmarkEnd w:id="1013"/>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5B07E167" w:rsidR="00B916CE" w:rsidRPr="00A5463E" w:rsidRDefault="00B916CE" w:rsidP="00B916CE">
      <w:pPr>
        <w:pStyle w:val="Heading5"/>
      </w:pPr>
      <w:bookmarkStart w:id="1014" w:name="_Toc20208738"/>
      <w:bookmarkStart w:id="1015" w:name="_Toc36044849"/>
      <w:bookmarkStart w:id="1016" w:name="_Toc45216330"/>
      <w:bookmarkStart w:id="1017" w:name="_Toc171690322"/>
      <w:r w:rsidRPr="00A5463E">
        <w:t>6.3.6.3.3</w:t>
      </w:r>
      <w:r w:rsidRPr="00A5463E">
        <w:tab/>
        <w:t>Receive Media Transmission Notif</w:t>
      </w:r>
      <w:r w:rsidR="00322E2D">
        <w:t>ication</w:t>
      </w:r>
      <w:r w:rsidRPr="00A5463E">
        <w:t xml:space="preserve"> message (R: Media Transmission Notif</w:t>
      </w:r>
      <w:r w:rsidR="0051160E">
        <w:t>ication</w:t>
      </w:r>
      <w:r w:rsidRPr="00A5463E">
        <w:t>)</w:t>
      </w:r>
      <w:bookmarkEnd w:id="1014"/>
      <w:bookmarkEnd w:id="1015"/>
      <w:bookmarkEnd w:id="1016"/>
      <w:bookmarkEnd w:id="1017"/>
    </w:p>
    <w:p w14:paraId="020922E8" w14:textId="65486886" w:rsidR="00B916CE" w:rsidRPr="00A5463E" w:rsidRDefault="00B916CE" w:rsidP="00B916CE">
      <w:r w:rsidRPr="00A5463E">
        <w:t>Upon receiving a media transmission notif</w:t>
      </w:r>
      <w:r w:rsidR="0034340D">
        <w:t>ication</w:t>
      </w:r>
      <w:r w:rsidRPr="00A5463E">
        <w:t xml:space="preserve">, the reception control arbitration logic in the transmission control server: </w:t>
      </w:r>
    </w:p>
    <w:p w14:paraId="338CDCD9" w14:textId="6E37A507" w:rsidR="00B916CE" w:rsidRPr="00A5463E" w:rsidRDefault="00B916CE" w:rsidP="00B916CE">
      <w:pPr>
        <w:pStyle w:val="B1"/>
      </w:pPr>
      <w:r w:rsidRPr="00A5463E">
        <w:t>1.</w:t>
      </w:r>
      <w:r w:rsidRPr="00A5463E">
        <w:tab/>
        <w:t>shall send the Media Transmission Notif</w:t>
      </w:r>
      <w:r w:rsidR="0051160E">
        <w:t>ication</w:t>
      </w:r>
      <w:r w:rsidRPr="00A5463E">
        <w:t xml:space="preserve"> message to all other transmission participants. The Media Transmission Notif</w:t>
      </w:r>
      <w:r w:rsidR="0051160E">
        <w:t>ication</w:t>
      </w:r>
      <w:r w:rsidRPr="00A5463E">
        <w:t xml:space="preserve"> message:</w:t>
      </w:r>
    </w:p>
    <w:p w14:paraId="6858C39C" w14:textId="200B2065" w:rsidR="00D32A52" w:rsidRDefault="00D32A52" w:rsidP="00D32A52">
      <w:pPr>
        <w:pStyle w:val="B2"/>
      </w:pPr>
      <w:bookmarkStart w:id="1018" w:name="_Toc20208739"/>
      <w:bookmarkStart w:id="1019" w:name="_Toc36044850"/>
      <w:bookmarkStart w:id="1020"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67C2E132" w:rsidR="00D32A52" w:rsidRDefault="00D32A52" w:rsidP="00D32A52">
      <w:pPr>
        <w:pStyle w:val="B3"/>
      </w:pPr>
      <w:r>
        <w:t>ii.</w:t>
      </w:r>
      <w:r>
        <w:tab/>
        <w:t xml:space="preserve">shall store the </w:t>
      </w:r>
      <w:r w:rsidR="00264BAD">
        <w:t>MCVideo Id</w:t>
      </w:r>
      <w:r>
        <w:t xml:space="preserve">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1D35B286" w14:textId="30FEF23D" w:rsidR="00C554B5" w:rsidRDefault="00C554B5" w:rsidP="00C554B5">
      <w:pPr>
        <w:pStyle w:val="B3"/>
      </w:pPr>
      <w:r>
        <w:t>i.</w:t>
      </w:r>
      <w:r>
        <w:tab/>
      </w:r>
      <w:r w:rsidRPr="00F2281D">
        <w:t>shall start timer T11 (</w:t>
      </w:r>
      <w:r>
        <w:rPr>
          <w:lang w:val="en-IN"/>
        </w:rPr>
        <w:t>Stream Reception Idle</w:t>
      </w:r>
      <w:r w:rsidRPr="00F2281D">
        <w:t xml:space="preserve">) and associate it with the </w:t>
      </w:r>
      <w:r w:rsidRPr="00F02890">
        <w:t>User</w:t>
      </w:r>
      <w:r>
        <w:t xml:space="preserve"> </w:t>
      </w:r>
      <w:r w:rsidRPr="00F02890">
        <w:t>Id</w:t>
      </w:r>
      <w:r>
        <w:t xml:space="preserve"> of the Transmitting User;</w:t>
      </w:r>
    </w:p>
    <w:p w14:paraId="300E7B30" w14:textId="3F9FDEDC" w:rsidR="00C554B5" w:rsidRDefault="00C554B5" w:rsidP="00C554B5">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User</w:t>
      </w:r>
      <w:r>
        <w:t xml:space="preserve"> </w:t>
      </w:r>
      <w:r w:rsidRPr="00B912D7">
        <w:t>Id</w:t>
      </w:r>
      <w:r>
        <w:t xml:space="preserve"> of the Transmitting User;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21" w:name="_Toc171690323"/>
      <w:r w:rsidRPr="00A5463E">
        <w:t>6.3.6.3.4</w:t>
      </w:r>
      <w:r w:rsidRPr="00A5463E">
        <w:tab/>
      </w:r>
      <w:r w:rsidR="008D7BCF">
        <w:rPr>
          <w:lang w:val="en-US"/>
        </w:rPr>
        <w:t>Void</w:t>
      </w:r>
      <w:bookmarkEnd w:id="1018"/>
      <w:bookmarkEnd w:id="1019"/>
      <w:bookmarkEnd w:id="1020"/>
      <w:bookmarkEnd w:id="1021"/>
    </w:p>
    <w:p w14:paraId="33EA7538" w14:textId="77777777" w:rsidR="00B916CE" w:rsidRPr="00A5463E" w:rsidRDefault="00B916CE" w:rsidP="00B916CE">
      <w:pPr>
        <w:pStyle w:val="Heading5"/>
      </w:pPr>
      <w:bookmarkStart w:id="1022" w:name="_Toc20208740"/>
      <w:bookmarkStart w:id="1023" w:name="_Toc36044851"/>
      <w:bookmarkStart w:id="1024" w:name="_Toc45216332"/>
      <w:bookmarkStart w:id="1025" w:name="_Toc171690324"/>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2"/>
      <w:bookmarkEnd w:id="1023"/>
      <w:bookmarkEnd w:id="1024"/>
      <w:bookmarkEnd w:id="1025"/>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6" w:name="_Toc20208741"/>
      <w:bookmarkStart w:id="1027" w:name="_Toc36044852"/>
      <w:bookmarkStart w:id="1028" w:name="_Toc45216333"/>
      <w:bookmarkStart w:id="1029" w:name="_Toc171690325"/>
      <w:r w:rsidRPr="00A5463E">
        <w:t>6.3.6.3.6</w:t>
      </w:r>
      <w:r w:rsidRPr="00A5463E">
        <w:tab/>
        <w:t>Reception of Receive Media Request message (R: Receive Media Request)</w:t>
      </w:r>
      <w:bookmarkEnd w:id="1026"/>
      <w:bookmarkEnd w:id="1027"/>
      <w:bookmarkEnd w:id="1028"/>
      <w:bookmarkEnd w:id="1029"/>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5599F5DB" w14:textId="77777777" w:rsidR="000A7977" w:rsidRPr="00A5463E" w:rsidRDefault="000A7977" w:rsidP="000A7977">
      <w:pPr>
        <w:pStyle w:val="B1"/>
        <w:rPr>
          <w:lang w:eastAsia="x-none"/>
        </w:rPr>
      </w:pPr>
      <w:r w:rsidRPr="00A5463E">
        <w:t>2.</w:t>
      </w:r>
      <w:r w:rsidRPr="00A5463E">
        <w:tab/>
        <w:t>if the Receive Media Request</w:t>
      </w:r>
      <w:r w:rsidRPr="00A5463E" w:rsidDel="00AF3E4D">
        <w:t xml:space="preserve"> </w:t>
      </w:r>
      <w:r w:rsidRPr="00A5463E">
        <w:t>is granted:</w:t>
      </w:r>
    </w:p>
    <w:p w14:paraId="0E79B52B" w14:textId="77777777" w:rsidR="000A7977" w:rsidRDefault="000A7977" w:rsidP="000A7977">
      <w:pPr>
        <w:pStyle w:val="B2"/>
      </w:pPr>
      <w:r w:rsidRPr="00A5463E">
        <w:t>a.</w:t>
      </w:r>
      <w:r w:rsidRPr="00A5463E">
        <w:tab/>
        <w:t xml:space="preserve">shall stop timer </w:t>
      </w:r>
      <w:r>
        <w:t>T5</w:t>
      </w:r>
      <w:r w:rsidRPr="00A5463E">
        <w:t xml:space="preserve"> (</w:t>
      </w:r>
      <w:r>
        <w:rPr>
          <w:lang w:val="en-US"/>
        </w:rPr>
        <w:t xml:space="preserve">Reception </w:t>
      </w:r>
      <w:r w:rsidRPr="00A5463E">
        <w:t>Inactivity);</w:t>
      </w:r>
      <w:r w:rsidRPr="00360884">
        <w:t xml:space="preserve"> </w:t>
      </w:r>
    </w:p>
    <w:p w14:paraId="6E27E798" w14:textId="720719B4" w:rsidR="000A7977" w:rsidRDefault="000A7977" w:rsidP="000A7977">
      <w:pPr>
        <w:pStyle w:val="B2"/>
        <w:rPr>
          <w:lang w:val="en-IN"/>
        </w:rPr>
      </w:pPr>
      <w:r>
        <w:rPr>
          <w:lang w:val="en-IN"/>
        </w:rPr>
        <w:t>b.</w:t>
      </w:r>
      <w:r>
        <w:rPr>
          <w:lang w:val="en-IN"/>
        </w:rPr>
        <w:tab/>
        <w:t>shall stop timer T11(Stream Reception Idle) if running;</w:t>
      </w:r>
    </w:p>
    <w:p w14:paraId="0BEC9C2C" w14:textId="4FF4F997" w:rsidR="000A7977" w:rsidRPr="00A5463E" w:rsidRDefault="000A7977" w:rsidP="000A7977">
      <w:pPr>
        <w:pStyle w:val="B2"/>
      </w:pPr>
      <w:r>
        <w:rPr>
          <w:lang w:val="en-IN"/>
        </w:rPr>
        <w:t>c.</w:t>
      </w:r>
      <w:r>
        <w:rPr>
          <w:lang w:val="en-IN"/>
        </w:rPr>
        <w:tab/>
        <w:t>shall increment the counter C11 (Count of Active Receivers for the stream), associated with the User Id of the Transmitting User by 1;</w:t>
      </w:r>
    </w:p>
    <w:p w14:paraId="0F2FF178" w14:textId="41CE8C03" w:rsidR="000A7977" w:rsidRPr="00A5463E" w:rsidRDefault="000A7977" w:rsidP="000A7977">
      <w:pPr>
        <w:pStyle w:val="B2"/>
      </w:pPr>
      <w:r>
        <w:rPr>
          <w:lang w:val="en-US"/>
        </w:rPr>
        <w:t>d</w:t>
      </w:r>
      <w:r w:rsidRPr="00A5463E">
        <w:t>.</w:t>
      </w:r>
      <w:r w:rsidRPr="00A5463E">
        <w:tab/>
        <w:t xml:space="preserve">shall store the </w:t>
      </w:r>
      <w:r>
        <w:t xml:space="preserve">Audio </w:t>
      </w:r>
      <w:r w:rsidRPr="00A5463E">
        <w:t xml:space="preserve">SSRC of </w:t>
      </w:r>
      <w:r>
        <w:t>the Transmitting user and the Video SSRC of the Transmitting User until the transmission is released</w:t>
      </w:r>
      <w:r w:rsidRPr="00A5463E">
        <w: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30" w:name="_Toc20208742"/>
      <w:bookmarkStart w:id="1031" w:name="_Toc36044853"/>
      <w:bookmarkStart w:id="1032" w:name="_Toc45216334"/>
      <w:bookmarkStart w:id="1033" w:name="_Toc171690326"/>
      <w:r w:rsidRPr="00A5463E">
        <w:lastRenderedPageBreak/>
        <w:t>6.3.6.3.7</w:t>
      </w:r>
      <w:r w:rsidRPr="00A5463E">
        <w:tab/>
        <w:t>Receive RTP media (R: RTP media)</w:t>
      </w:r>
      <w:bookmarkEnd w:id="1030"/>
      <w:bookmarkEnd w:id="1031"/>
      <w:bookmarkEnd w:id="1032"/>
      <w:bookmarkEnd w:id="1033"/>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34" w:name="_Toc171690327"/>
      <w:bookmarkStart w:id="1035" w:name="_Toc20208743"/>
      <w:bookmarkStart w:id="1036" w:name="_Toc36044854"/>
      <w:bookmarkStart w:id="1037" w:name="_Toc45216335"/>
      <w:r>
        <w:t>6.3.6.3.8</w:t>
      </w:r>
      <w:r>
        <w:tab/>
        <w:t>Receive Transmission End Notify message (R: Transmission End Notify)</w:t>
      </w:r>
      <w:bookmarkEnd w:id="1034"/>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02E65768" w14:textId="351A986C" w:rsidR="00963DAF" w:rsidRDefault="00963DAF" w:rsidP="00963DAF">
      <w:pPr>
        <w:ind w:firstLine="284"/>
      </w:pPr>
      <w:r>
        <w:t>2.</w:t>
      </w:r>
      <w:r>
        <w:tab/>
        <w:t>shall stop timer T11(Stream Reception Idle) associated with the User Id of the Transmitting User, if running;</w:t>
      </w:r>
    </w:p>
    <w:p w14:paraId="060F7158" w14:textId="38B7E6E1"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8" w:name="_Toc171690328"/>
      <w:r>
        <w:t>6.3.6.3.9</w:t>
      </w:r>
      <w:r w:rsidRPr="00A5463E">
        <w:tab/>
        <w:t xml:space="preserve">Timer </w:t>
      </w:r>
      <w:r>
        <w:t>T11</w:t>
      </w:r>
      <w:r w:rsidRPr="00A5463E">
        <w:t>(</w:t>
      </w:r>
      <w:r>
        <w:rPr>
          <w:lang w:val="en-US"/>
        </w:rPr>
        <w:t>Stream Reception Idle</w:t>
      </w:r>
      <w:r w:rsidRPr="00A5463E">
        <w:t>) expired</w:t>
      </w:r>
      <w:bookmarkEnd w:id="1038"/>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9" w:name="_Toc171690329"/>
      <w:r w:rsidRPr="00A5463E">
        <w:t>6.3.6.4</w:t>
      </w:r>
      <w:r w:rsidRPr="00A5463E">
        <w:tab/>
        <w:t>State: 'Gr: Reception accepted'</w:t>
      </w:r>
      <w:bookmarkEnd w:id="1035"/>
      <w:bookmarkEnd w:id="1036"/>
      <w:bookmarkEnd w:id="1037"/>
      <w:bookmarkEnd w:id="1039"/>
    </w:p>
    <w:p w14:paraId="5A6F9D82" w14:textId="77777777" w:rsidR="00B916CE" w:rsidRPr="00A5463E" w:rsidRDefault="00B916CE" w:rsidP="00B916CE">
      <w:pPr>
        <w:pStyle w:val="Heading5"/>
      </w:pPr>
      <w:bookmarkStart w:id="1040" w:name="_Toc20208744"/>
      <w:bookmarkStart w:id="1041" w:name="_Toc36044855"/>
      <w:bookmarkStart w:id="1042" w:name="_Toc45216336"/>
      <w:bookmarkStart w:id="1043" w:name="_Toc171690330"/>
      <w:r w:rsidRPr="00A5463E">
        <w:t>6.3.6.4.1</w:t>
      </w:r>
      <w:r w:rsidRPr="00A5463E">
        <w:tab/>
        <w:t>General</w:t>
      </w:r>
      <w:bookmarkEnd w:id="1040"/>
      <w:bookmarkEnd w:id="1041"/>
      <w:bookmarkEnd w:id="1042"/>
      <w:bookmarkEnd w:id="1043"/>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44" w:name="_Toc20208745"/>
      <w:bookmarkStart w:id="1045" w:name="_Toc36044856"/>
      <w:bookmarkStart w:id="1046" w:name="_Toc45216337"/>
      <w:bookmarkStart w:id="1047" w:name="_Toc171690331"/>
      <w:r w:rsidRPr="00A5463E">
        <w:t>6.3.6.4.2</w:t>
      </w:r>
      <w:r w:rsidRPr="00A5463E">
        <w:tab/>
        <w:t>Enter the 'Gr: Reception Accepted' state</w:t>
      </w:r>
      <w:bookmarkEnd w:id="1044"/>
      <w:bookmarkEnd w:id="1045"/>
      <w:bookmarkEnd w:id="1046"/>
      <w:bookmarkEnd w:id="1047"/>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8" w:name="_Toc20208746"/>
      <w:bookmarkStart w:id="1049" w:name="_Toc36044857"/>
      <w:bookmarkStart w:id="1050" w:name="_Toc45216338"/>
      <w:bookmarkStart w:id="1051" w:name="_Toc171690332"/>
      <w:r w:rsidRPr="00A5463E">
        <w:t>6.3.6.4.3</w:t>
      </w:r>
      <w:r w:rsidRPr="00A5463E">
        <w:tab/>
        <w:t>Reception of Receive Media Request message (R: Receive Media Request)</w:t>
      </w:r>
      <w:bookmarkEnd w:id="1048"/>
      <w:bookmarkEnd w:id="1049"/>
      <w:bookmarkEnd w:id="1050"/>
      <w:bookmarkEnd w:id="1051"/>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7C5E5E9B" w14:textId="77777777" w:rsidR="00274BDA" w:rsidRPr="00A5463E" w:rsidRDefault="00274BDA" w:rsidP="00274BDA">
      <w:pPr>
        <w:pStyle w:val="B1"/>
        <w:rPr>
          <w:lang w:eastAsia="x-none"/>
        </w:rPr>
      </w:pPr>
      <w:r w:rsidRPr="00A5463E">
        <w:t>2.</w:t>
      </w:r>
      <w:r w:rsidRPr="00A5463E">
        <w:tab/>
        <w:t>if the Receive Media Request</w:t>
      </w:r>
      <w:r w:rsidRPr="00A5463E" w:rsidDel="00E90D7D">
        <w:t xml:space="preserve"> </w:t>
      </w:r>
      <w:r w:rsidRPr="00A5463E">
        <w:t>is granted:</w:t>
      </w:r>
    </w:p>
    <w:p w14:paraId="4B605053" w14:textId="77777777" w:rsidR="00274BDA" w:rsidRDefault="00274BDA" w:rsidP="00274BDA">
      <w:pPr>
        <w:pStyle w:val="B2"/>
      </w:pPr>
      <w:r w:rsidRPr="00A5463E">
        <w:t>a.</w:t>
      </w:r>
      <w:r w:rsidRPr="00A5463E">
        <w:tab/>
        <w:t xml:space="preserve">shall stop timer </w:t>
      </w:r>
      <w:r>
        <w:t>T5</w:t>
      </w:r>
      <w:r w:rsidRPr="00A5463E">
        <w:t xml:space="preserve"> (Inactivity);</w:t>
      </w:r>
      <w:r w:rsidRPr="00360884">
        <w:t xml:space="preserve"> </w:t>
      </w:r>
    </w:p>
    <w:p w14:paraId="48F66F45" w14:textId="0D80144B" w:rsidR="00274BDA" w:rsidRDefault="00274BDA" w:rsidP="00274BDA">
      <w:pPr>
        <w:pStyle w:val="B2"/>
        <w:rPr>
          <w:lang w:val="en-IN"/>
        </w:rPr>
      </w:pPr>
      <w:r>
        <w:rPr>
          <w:lang w:val="en-IN"/>
        </w:rPr>
        <w:t>b.</w:t>
      </w:r>
      <w:r>
        <w:rPr>
          <w:lang w:val="en-IN"/>
        </w:rPr>
        <w:tab/>
        <w:t>shall stop timer T11(Stream Reception Idle) associated with the User Id of the Transmitting User, if running;</w:t>
      </w:r>
    </w:p>
    <w:p w14:paraId="31179238" w14:textId="143335DE" w:rsidR="00274BDA" w:rsidRPr="00A5463E" w:rsidRDefault="00274BDA" w:rsidP="00274BDA">
      <w:pPr>
        <w:pStyle w:val="B2"/>
      </w:pPr>
      <w:r>
        <w:rPr>
          <w:lang w:val="en-IN"/>
        </w:rPr>
        <w:t>c.</w:t>
      </w:r>
      <w:r>
        <w:rPr>
          <w:lang w:val="en-IN"/>
        </w:rPr>
        <w:tab/>
        <w:t>shall increment the counter C11 (Count of Active Receivers for the stream), associated with the User Id of the Transmitting User by 1;</w:t>
      </w:r>
    </w:p>
    <w:p w14:paraId="70513440" w14:textId="77777777" w:rsidR="00274BDA" w:rsidRPr="00A5463E" w:rsidRDefault="00274BDA" w:rsidP="00274BDA">
      <w:pPr>
        <w:pStyle w:val="B2"/>
      </w:pPr>
      <w:r>
        <w:rPr>
          <w:lang w:val="en-US"/>
        </w:rPr>
        <w:t>d</w:t>
      </w:r>
      <w:r w:rsidRPr="00A5463E">
        <w:t>.</w:t>
      </w:r>
      <w:r w:rsidRPr="00A5463E">
        <w:tab/>
        <w:t xml:space="preserve">shall store the </w:t>
      </w:r>
      <w:r>
        <w:t xml:space="preserve">Audio </w:t>
      </w:r>
      <w:r w:rsidRPr="00A5463E">
        <w:t xml:space="preserve">SSRC </w:t>
      </w:r>
      <w:r>
        <w:t>of the Transmitting Userand the Video SSRC of the Transmitting User until the transmission is released</w:t>
      </w:r>
      <w:r w:rsidRPr="00A5463E">
        <w: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52" w:name="_Toc20208747"/>
      <w:bookmarkStart w:id="1053" w:name="_Toc36044858"/>
      <w:bookmarkStart w:id="1054" w:name="_Toc45216339"/>
      <w:bookmarkStart w:id="1055" w:name="_Toc171690333"/>
      <w:r w:rsidRPr="00A5463E">
        <w:t>6.3.6.4.4</w:t>
      </w:r>
      <w:r w:rsidRPr="00A5463E">
        <w:tab/>
        <w:t>Reception of Receive Media End Request message (R: Receive Media End Request)</w:t>
      </w:r>
      <w:bookmarkEnd w:id="1052"/>
      <w:bookmarkEnd w:id="1053"/>
      <w:bookmarkEnd w:id="1054"/>
      <w:bookmarkEnd w:id="1055"/>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6" w:name="_Toc20208748"/>
      <w:bookmarkStart w:id="1057" w:name="_Toc36044859"/>
      <w:bookmarkStart w:id="1058" w:name="_Toc45216340"/>
      <w:bookmarkStart w:id="1059" w:name="_Toc171690334"/>
      <w:r w:rsidRPr="00A5463E">
        <w:t>6.3.6.4.5</w:t>
      </w:r>
      <w:r w:rsidRPr="00A5463E">
        <w:tab/>
        <w:t>Reception of Receive Media End Response message (R: Receive Media End Response)</w:t>
      </w:r>
      <w:bookmarkEnd w:id="1056"/>
      <w:bookmarkEnd w:id="1057"/>
      <w:bookmarkEnd w:id="1058"/>
      <w:bookmarkEnd w:id="1059"/>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60" w:name="_Toc20208749"/>
      <w:bookmarkStart w:id="1061" w:name="_Toc36044860"/>
      <w:bookmarkStart w:id="1062" w:name="_Toc45216341"/>
      <w:bookmarkStart w:id="1063" w:name="_Toc171690335"/>
      <w:r w:rsidRPr="00A5463E">
        <w:t>6.3.6.4.6</w:t>
      </w:r>
      <w:r w:rsidRPr="00A5463E">
        <w:tab/>
      </w:r>
      <w:r w:rsidR="000B5F1F">
        <w:t>Void</w:t>
      </w:r>
      <w:bookmarkEnd w:id="1060"/>
      <w:bookmarkEnd w:id="1061"/>
      <w:bookmarkEnd w:id="1062"/>
      <w:bookmarkEnd w:id="1063"/>
    </w:p>
    <w:p w14:paraId="677206FD" w14:textId="77777777" w:rsidR="00B916CE" w:rsidRPr="00A5463E" w:rsidRDefault="00B916CE" w:rsidP="00B916CE">
      <w:pPr>
        <w:pStyle w:val="Heading5"/>
      </w:pPr>
      <w:bookmarkStart w:id="1064" w:name="_Toc20208750"/>
      <w:bookmarkStart w:id="1065" w:name="_Toc36044861"/>
      <w:bookmarkStart w:id="1066" w:name="_Toc45216342"/>
      <w:bookmarkStart w:id="1067" w:name="_Toc171690336"/>
      <w:r w:rsidRPr="00A5463E">
        <w:t>6.3.6.4.7</w:t>
      </w:r>
      <w:r w:rsidRPr="00A5463E">
        <w:tab/>
        <w:t>Receive RTP media (R: RTP media)</w:t>
      </w:r>
      <w:bookmarkEnd w:id="1064"/>
      <w:bookmarkEnd w:id="1065"/>
      <w:bookmarkEnd w:id="1066"/>
      <w:bookmarkEnd w:id="1067"/>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8" w:name="_Toc20208751"/>
      <w:bookmarkStart w:id="1069" w:name="_Toc36044862"/>
      <w:bookmarkStart w:id="1070" w:name="_Toc45216343"/>
      <w:bookmarkStart w:id="1071" w:name="_Toc171690337"/>
      <w:r w:rsidRPr="00A5463E">
        <w:t>6.3.6.4.8</w:t>
      </w:r>
      <w:r w:rsidRPr="00A5463E">
        <w:tab/>
        <w:t xml:space="preserve">Timer </w:t>
      </w:r>
      <w:r w:rsidR="008D7BCF">
        <w:t>T6</w:t>
      </w:r>
      <w:r w:rsidRPr="00A5463E">
        <w:t xml:space="preserve"> (Reception Granted) expires</w:t>
      </w:r>
      <w:bookmarkEnd w:id="1068"/>
      <w:bookmarkEnd w:id="1069"/>
      <w:bookmarkEnd w:id="1070"/>
      <w:bookmarkEnd w:id="1071"/>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72" w:name="_Toc20208752"/>
      <w:bookmarkStart w:id="1073" w:name="_Toc36044863"/>
      <w:bookmarkStart w:id="1074" w:name="_Toc45216344"/>
      <w:bookmarkStart w:id="1075" w:name="_Toc171690338"/>
      <w:r w:rsidRPr="00A5463E">
        <w:t>6.3.6.4.9</w:t>
      </w:r>
      <w:r w:rsidRPr="00A5463E">
        <w:tab/>
        <w:t xml:space="preserve">Timer </w:t>
      </w:r>
      <w:r w:rsidR="008D7BCF">
        <w:t>T6</w:t>
      </w:r>
      <w:r w:rsidRPr="00A5463E">
        <w:t xml:space="preserve"> (Reception Granted) expired N times</w:t>
      </w:r>
      <w:bookmarkEnd w:id="1072"/>
      <w:bookmarkEnd w:id="1073"/>
      <w:bookmarkEnd w:id="1074"/>
      <w:bookmarkEnd w:id="1075"/>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62707A04" w:rsidR="00F057AA" w:rsidRPr="00A5463E" w:rsidRDefault="00F057AA" w:rsidP="00F057AA">
      <w:pPr>
        <w:pStyle w:val="Heading5"/>
      </w:pPr>
      <w:bookmarkStart w:id="1076" w:name="_Toc45216345"/>
      <w:bookmarkStart w:id="1077" w:name="_Toc171690339"/>
      <w:bookmarkStart w:id="1078" w:name="_Toc20208753"/>
      <w:bookmarkStart w:id="1079" w:name="_Toc36044864"/>
      <w:r>
        <w:t>6.3.6.4.10</w:t>
      </w:r>
      <w:r w:rsidRPr="00A5463E">
        <w:tab/>
        <w:t>Receive Media Transmission Notif</w:t>
      </w:r>
      <w:r w:rsidR="005240A9">
        <w:t>ication</w:t>
      </w:r>
      <w:r w:rsidRPr="00A5463E">
        <w:t xml:space="preserve"> message (R: Media Transmission Notif</w:t>
      </w:r>
      <w:r w:rsidR="005240A9">
        <w:t>ication</w:t>
      </w:r>
      <w:r w:rsidRPr="00A5463E">
        <w:t>)</w:t>
      </w:r>
      <w:bookmarkEnd w:id="1076"/>
      <w:bookmarkEnd w:id="1077"/>
    </w:p>
    <w:p w14:paraId="7A50100F" w14:textId="1005D960" w:rsidR="00F057AA" w:rsidRPr="00A5463E" w:rsidRDefault="00F057AA" w:rsidP="00F057AA">
      <w:r w:rsidRPr="00A5463E">
        <w:t xml:space="preserve">Upon receiving a media transmission </w:t>
      </w:r>
      <w:r w:rsidR="00AA3D48">
        <w:t xml:space="preserve">notification </w:t>
      </w:r>
      <w:r w:rsidRPr="00A5463E">
        <w:t>message</w:t>
      </w:r>
      <w:r>
        <w:t xml:space="preserve"> from</w:t>
      </w:r>
      <w:r w:rsidRPr="00A5463E">
        <w:t xml:space="preserve"> the reception control arbitration logic in the transmission control server:</w:t>
      </w:r>
    </w:p>
    <w:p w14:paraId="6C85114C" w14:textId="48B0AE75" w:rsidR="00F057AA" w:rsidRPr="00A5463E" w:rsidRDefault="00F057AA" w:rsidP="00F057AA">
      <w:pPr>
        <w:pStyle w:val="B1"/>
      </w:pPr>
      <w:r w:rsidRPr="00A5463E">
        <w:t>1.</w:t>
      </w:r>
      <w:r w:rsidRPr="00A5463E">
        <w:tab/>
        <w:t>shall send the Media Transmission Notif</w:t>
      </w:r>
      <w:r w:rsidR="00F66BF6">
        <w:t>ication</w:t>
      </w:r>
      <w:r w:rsidRPr="00A5463E">
        <w:t xml:space="preserve"> message to all other transmission participants. The Media Transmission Notif</w:t>
      </w:r>
      <w:r w:rsidR="00F66BF6">
        <w:t>ication</w:t>
      </w:r>
      <w:r w:rsidRPr="00A5463E">
        <w:t xml:space="preserve"> message:</w:t>
      </w:r>
    </w:p>
    <w:p w14:paraId="4F652B34" w14:textId="7F40725D" w:rsidR="00D32A52" w:rsidRDefault="00D32A52" w:rsidP="00D32A52">
      <w:pPr>
        <w:pStyle w:val="B2"/>
      </w:pPr>
      <w:bookmarkStart w:id="1080"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3D21A468" w:rsidR="00D32A52" w:rsidRDefault="00D32A52" w:rsidP="00D32A52">
      <w:pPr>
        <w:pStyle w:val="B3"/>
      </w:pPr>
      <w:r>
        <w:t>ii</w:t>
      </w:r>
      <w:r>
        <w:tab/>
        <w:t xml:space="preserve">shall store the </w:t>
      </w:r>
      <w:r w:rsidR="000B0916">
        <w:t>MCVideo Id</w:t>
      </w:r>
      <w:r>
        <w:t xml:space="preserve">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1CF31F28" w14:textId="0A6065F8" w:rsidR="00D60B78" w:rsidRPr="00F2281D" w:rsidRDefault="00D60B78" w:rsidP="00D60B78">
      <w:pPr>
        <w:pStyle w:val="B3"/>
      </w:pPr>
      <w:r>
        <w:t>i.</w:t>
      </w:r>
      <w:r>
        <w:tab/>
      </w:r>
      <w:r w:rsidRPr="007D515D">
        <w:t xml:space="preserve">shall start timer T11 (Stream Reception </w:t>
      </w:r>
      <w:r w:rsidRPr="001F07EB">
        <w:t>Idle</w:t>
      </w:r>
      <w:r w:rsidRPr="007D515D">
        <w:t xml:space="preserve">) and associate it with the </w:t>
      </w:r>
      <w:r w:rsidRPr="001F07EB">
        <w:t>UserId</w:t>
      </w:r>
      <w:r w:rsidRPr="007D515D">
        <w:t xml:space="preserve"> </w:t>
      </w:r>
      <w:r>
        <w:t xml:space="preserve">of the Transmitting User </w:t>
      </w:r>
      <w:r w:rsidRPr="007D515D">
        <w:t>pr</w:t>
      </w:r>
      <w:r>
        <w:t>esent in Media Transmission Notification message; and</w:t>
      </w:r>
    </w:p>
    <w:p w14:paraId="35FF0F28" w14:textId="3490953F" w:rsidR="00D60B78" w:rsidRDefault="00D60B78" w:rsidP="00D60B78">
      <w:pPr>
        <w:pStyle w:val="B3"/>
      </w:pPr>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 xml:space="preserve">associate it with the </w:t>
      </w:r>
      <w:r w:rsidRPr="001F07EB">
        <w:t>User</w:t>
      </w:r>
      <w:r>
        <w:t xml:space="preserve"> </w:t>
      </w:r>
      <w:r w:rsidRPr="001F07EB">
        <w:t>Id</w:t>
      </w:r>
      <w:r w:rsidRPr="00F2281D">
        <w:t xml:space="preserve"> </w:t>
      </w:r>
      <w:r>
        <w:t xml:space="preserve">of the Transmitting User </w:t>
      </w:r>
      <w:r w:rsidRPr="00F2281D">
        <w:t xml:space="preserve">present in Media Transmission </w:t>
      </w:r>
      <w:r>
        <w:t>Notification</w:t>
      </w:r>
      <w:r w:rsidRPr="00F2281D">
        <w:t xml:space="preserve">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81" w:name="_Toc171690340"/>
      <w:r>
        <w:t>6.3.6.</w:t>
      </w:r>
      <w:r>
        <w:rPr>
          <w:lang w:val="en-US"/>
        </w:rPr>
        <w:t>4</w:t>
      </w:r>
      <w:r>
        <w:t>.11</w:t>
      </w:r>
      <w:r>
        <w:tab/>
        <w:t>Receive Transmission End Notify message (R: Transmission End Notify)</w:t>
      </w:r>
      <w:bookmarkEnd w:id="1081"/>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765CE124" w14:textId="65BCD840" w:rsidR="00FD7E58" w:rsidRDefault="00FD7E58" w:rsidP="00FD7E58">
      <w:pPr>
        <w:pStyle w:val="B1"/>
      </w:pPr>
      <w:r w:rsidRPr="00CB1EBE">
        <w:t>2.</w:t>
      </w:r>
      <w:r>
        <w:tab/>
      </w:r>
      <w:r w:rsidRPr="00CB1EBE">
        <w:t xml:space="preserve">shall stop timer T11(Stream Reception Idle) associated with the </w:t>
      </w:r>
      <w:r>
        <w:rPr>
          <w:lang w:val="en-IN"/>
        </w:rPr>
        <w:t xml:space="preserve">User Id </w:t>
      </w:r>
      <w:r>
        <w:t>of the Transmitting User</w:t>
      </w:r>
      <w:r w:rsidRPr="00CB1EBE">
        <w:t>, if running;</w:t>
      </w:r>
    </w:p>
    <w:p w14:paraId="64361491" w14:textId="3D41D771" w:rsidR="00FD7E58" w:rsidRPr="00A5463E" w:rsidRDefault="00FD7E58" w:rsidP="00FD7E58">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 xml:space="preserve">with the </w:t>
      </w:r>
      <w:r>
        <w:rPr>
          <w:lang w:val="en-IN"/>
        </w:rPr>
        <w:t xml:space="preserve">User Id </w:t>
      </w:r>
      <w:r>
        <w:t>of the Transmitting User</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82" w:name="_Toc171690341"/>
      <w:r>
        <w:t>6.3.6.4.12</w:t>
      </w:r>
      <w:r w:rsidRPr="00A5463E">
        <w:tab/>
        <w:t xml:space="preserve">Timer </w:t>
      </w:r>
      <w:r>
        <w:t>T11</w:t>
      </w:r>
      <w:r w:rsidRPr="00A5463E">
        <w:t>(</w:t>
      </w:r>
      <w:r w:rsidRPr="007D515D">
        <w:t xml:space="preserve">Stream Reception </w:t>
      </w:r>
      <w:r>
        <w:rPr>
          <w:lang w:val="en-IN"/>
        </w:rPr>
        <w:t>Idle</w:t>
      </w:r>
      <w:r w:rsidRPr="00A5463E">
        <w:t>) expired</w:t>
      </w:r>
      <w:bookmarkEnd w:id="1082"/>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83" w:name="_Toc171690342"/>
      <w:r w:rsidRPr="00A5463E">
        <w:t>6.3.6.5</w:t>
      </w:r>
      <w:r w:rsidRPr="00A5463E">
        <w:tab/>
        <w:t>State: 'Gr: Any state'</w:t>
      </w:r>
      <w:bookmarkEnd w:id="1078"/>
      <w:bookmarkEnd w:id="1079"/>
      <w:bookmarkEnd w:id="1080"/>
      <w:bookmarkEnd w:id="1083"/>
    </w:p>
    <w:p w14:paraId="0F1B989B" w14:textId="77777777" w:rsidR="00B916CE" w:rsidRPr="00A5463E" w:rsidRDefault="00B916CE" w:rsidP="00B916CE">
      <w:pPr>
        <w:pStyle w:val="Heading5"/>
      </w:pPr>
      <w:bookmarkStart w:id="1084" w:name="_Toc20208754"/>
      <w:bookmarkStart w:id="1085" w:name="_Toc36044865"/>
      <w:bookmarkStart w:id="1086" w:name="_Toc45216347"/>
      <w:bookmarkStart w:id="1087" w:name="_Toc171690343"/>
      <w:r w:rsidRPr="00A5463E">
        <w:t>6.3.6.5.1</w:t>
      </w:r>
      <w:r w:rsidRPr="00A5463E">
        <w:tab/>
        <w:t>General</w:t>
      </w:r>
      <w:bookmarkEnd w:id="1084"/>
      <w:bookmarkEnd w:id="1085"/>
      <w:bookmarkEnd w:id="1086"/>
      <w:bookmarkEnd w:id="1087"/>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8" w:name="_Toc20208755"/>
      <w:bookmarkStart w:id="1089" w:name="_Toc36044866"/>
      <w:bookmarkStart w:id="1090" w:name="_Toc45216348"/>
      <w:bookmarkStart w:id="1091" w:name="_Toc171690344"/>
      <w:r w:rsidRPr="00A5463E">
        <w:t>6.3.6.5.2</w:t>
      </w:r>
      <w:r w:rsidRPr="00A5463E">
        <w:tab/>
        <w:t>Receive MCVideo call release - 1</w:t>
      </w:r>
      <w:bookmarkEnd w:id="1088"/>
      <w:bookmarkEnd w:id="1089"/>
      <w:bookmarkEnd w:id="1090"/>
      <w:bookmarkEnd w:id="1091"/>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92" w:name="_Toc20208756"/>
      <w:bookmarkStart w:id="1093" w:name="_Toc36044867"/>
      <w:bookmarkStart w:id="1094" w:name="_Toc45216349"/>
      <w:bookmarkStart w:id="1095" w:name="_Toc171690345"/>
      <w:r w:rsidRPr="00A5463E">
        <w:lastRenderedPageBreak/>
        <w:t>6.3.6.6</w:t>
      </w:r>
      <w:r w:rsidRPr="00A5463E">
        <w:tab/>
        <w:t>State: 'Gr: Releasing'</w:t>
      </w:r>
      <w:bookmarkEnd w:id="1092"/>
      <w:bookmarkEnd w:id="1093"/>
      <w:bookmarkEnd w:id="1094"/>
      <w:bookmarkEnd w:id="1095"/>
    </w:p>
    <w:p w14:paraId="5E676DF7" w14:textId="77777777" w:rsidR="00B916CE" w:rsidRPr="00A5463E" w:rsidRDefault="00B916CE" w:rsidP="00B916CE">
      <w:pPr>
        <w:pStyle w:val="Heading5"/>
      </w:pPr>
      <w:bookmarkStart w:id="1096" w:name="_Toc20208757"/>
      <w:bookmarkStart w:id="1097" w:name="_Toc36044868"/>
      <w:bookmarkStart w:id="1098" w:name="_Toc45216350"/>
      <w:bookmarkStart w:id="1099" w:name="_Toc171690346"/>
      <w:r w:rsidRPr="00A5463E">
        <w:t>6.3.6.6.1</w:t>
      </w:r>
      <w:r w:rsidRPr="00A5463E">
        <w:tab/>
        <w:t>General</w:t>
      </w:r>
      <w:bookmarkEnd w:id="1096"/>
      <w:bookmarkEnd w:id="1097"/>
      <w:bookmarkEnd w:id="1098"/>
      <w:bookmarkEnd w:id="1099"/>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00" w:name="_Toc20208758"/>
      <w:bookmarkStart w:id="1101" w:name="_Toc36044869"/>
      <w:bookmarkStart w:id="1102" w:name="_Toc45216351"/>
      <w:bookmarkStart w:id="1103" w:name="_Toc171690347"/>
      <w:r w:rsidRPr="00A5463E">
        <w:t>6.3.4.6.2</w:t>
      </w:r>
      <w:r w:rsidRPr="00A5463E">
        <w:tab/>
        <w:t>Receive MCVideo call release - 2</w:t>
      </w:r>
      <w:bookmarkEnd w:id="1100"/>
      <w:bookmarkEnd w:id="1101"/>
      <w:bookmarkEnd w:id="1102"/>
      <w:bookmarkEnd w:id="1103"/>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04" w:name="_Toc20208759"/>
      <w:bookmarkStart w:id="1105" w:name="_Toc36044870"/>
      <w:bookmarkStart w:id="1106" w:name="_Toc45216352"/>
      <w:bookmarkStart w:id="1107" w:name="_Toc171690348"/>
      <w:r w:rsidRPr="00A5463E">
        <w:t>6.3.7</w:t>
      </w:r>
      <w:r w:rsidRPr="00A5463E">
        <w:tab/>
        <w:t>Transmission control server state transition for basic reception control operations towards the transmission participant</w:t>
      </w:r>
      <w:bookmarkEnd w:id="1104"/>
      <w:bookmarkEnd w:id="1105"/>
      <w:bookmarkEnd w:id="1106"/>
      <w:bookmarkEnd w:id="1107"/>
    </w:p>
    <w:p w14:paraId="54DF39D2" w14:textId="77777777" w:rsidR="00B916CE" w:rsidRPr="00A5463E" w:rsidRDefault="00B916CE" w:rsidP="00B916CE">
      <w:pPr>
        <w:pStyle w:val="Heading4"/>
      </w:pPr>
      <w:bookmarkStart w:id="1108" w:name="_Toc20208760"/>
      <w:bookmarkStart w:id="1109" w:name="_Toc36044871"/>
      <w:bookmarkStart w:id="1110" w:name="_Toc45216353"/>
      <w:bookmarkStart w:id="1111" w:name="_Toc171690349"/>
      <w:r w:rsidRPr="00A5463E">
        <w:t>6.3.7.1</w:t>
      </w:r>
      <w:r w:rsidRPr="00A5463E">
        <w:tab/>
        <w:t>General</w:t>
      </w:r>
      <w:bookmarkEnd w:id="1108"/>
      <w:bookmarkEnd w:id="1109"/>
      <w:bookmarkEnd w:id="1110"/>
      <w:bookmarkEnd w:id="1111"/>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5" type="#_x0000_t75" style="width:452pt;height:714pt" o:ole="">
            <v:imagedata r:id="rId33" o:title=""/>
          </v:shape>
          <o:OLEObject Type="Embed" ProgID="Visio.Drawing.15" ShapeID="_x0000_i1035" DrawAspect="Content" ObjectID="_1821939072"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A5463E" w:rsidRDefault="00B916CE" w:rsidP="00B916CE">
      <w:pPr>
        <w:pStyle w:val="B1"/>
      </w:pPr>
      <w:r w:rsidRPr="00A5463E">
        <w:t>1.</w:t>
      </w:r>
      <w:r w:rsidRPr="00A5463E">
        <w:tab/>
        <w:t xml:space="preserve">For pre-arranged group call </w:t>
      </w:r>
      <w:r w:rsidR="009129AB">
        <w:t>and adhoc group call</w:t>
      </w:r>
      <w:r w:rsidR="009129AB" w:rsidRPr="00A5463E">
        <w:t xml:space="preserve"> </w:t>
      </w:r>
      <w:r w:rsidRPr="00A5463E">
        <w:t xml:space="preserve">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66E3B7D8" w:rsidR="00B916CE" w:rsidRPr="00A5463E" w:rsidRDefault="00B916CE" w:rsidP="00B916CE">
      <w:pPr>
        <w:pStyle w:val="B1"/>
      </w:pPr>
      <w:r w:rsidRPr="00A5463E">
        <w:t>2.</w:t>
      </w:r>
      <w:r w:rsidRPr="00A5463E">
        <w:tab/>
        <w:t xml:space="preserve">For pre-arranged group call </w:t>
      </w:r>
      <w:r w:rsidR="009129AB">
        <w:t>and adhoc group call</w:t>
      </w:r>
      <w:r w:rsidR="009129AB" w:rsidRPr="00A5463E">
        <w:t xml:space="preserve"> </w:t>
      </w:r>
      <w:r w:rsidRPr="00A5463E">
        <w:t xml:space="preserve">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12" w:name="_Toc20208761"/>
      <w:bookmarkStart w:id="1113" w:name="_Toc36044872"/>
      <w:bookmarkStart w:id="1114" w:name="_Toc45216354"/>
      <w:bookmarkStart w:id="1115" w:name="_Toc171690350"/>
      <w:r w:rsidRPr="00A5463E">
        <w:t>6.3.7.2</w:t>
      </w:r>
      <w:r w:rsidRPr="00A5463E">
        <w:tab/>
        <w:t>State: 'Start-stop'</w:t>
      </w:r>
      <w:bookmarkEnd w:id="1112"/>
      <w:bookmarkEnd w:id="1113"/>
      <w:bookmarkEnd w:id="1114"/>
      <w:bookmarkEnd w:id="1115"/>
    </w:p>
    <w:p w14:paraId="4A8FF8D1" w14:textId="77777777" w:rsidR="00B916CE" w:rsidRPr="00A5463E" w:rsidRDefault="00B916CE" w:rsidP="00B916CE">
      <w:pPr>
        <w:pStyle w:val="Heading5"/>
      </w:pPr>
      <w:bookmarkStart w:id="1116" w:name="_Toc20208762"/>
      <w:bookmarkStart w:id="1117" w:name="_Toc36044873"/>
      <w:bookmarkStart w:id="1118" w:name="_Toc45216355"/>
      <w:bookmarkStart w:id="1119" w:name="_Toc171690351"/>
      <w:r w:rsidRPr="00A5463E">
        <w:t>6.3.7.2.1</w:t>
      </w:r>
      <w:r w:rsidRPr="00A5463E">
        <w:tab/>
        <w:t>General</w:t>
      </w:r>
      <w:bookmarkEnd w:id="1116"/>
      <w:bookmarkEnd w:id="1117"/>
      <w:bookmarkEnd w:id="1118"/>
      <w:bookmarkEnd w:id="1119"/>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20" w:name="_Toc20208763"/>
      <w:bookmarkStart w:id="1121" w:name="_Toc36044874"/>
      <w:bookmarkStart w:id="1122" w:name="_Toc45216356"/>
      <w:bookmarkStart w:id="1123" w:name="_Toc171690352"/>
      <w:r w:rsidRPr="00A5463E">
        <w:t>6.3.7.2.2</w:t>
      </w:r>
      <w:r w:rsidRPr="00A5463E">
        <w:tab/>
        <w:t>SIP Session initiated</w:t>
      </w:r>
      <w:bookmarkEnd w:id="1120"/>
      <w:bookmarkEnd w:id="1121"/>
      <w:bookmarkEnd w:id="1122"/>
      <w:bookmarkEnd w:id="1123"/>
    </w:p>
    <w:p w14:paraId="0F5A5B60" w14:textId="77777777" w:rsidR="00B916CE" w:rsidRPr="00A5463E" w:rsidRDefault="00B916CE" w:rsidP="00B916CE">
      <w:r w:rsidRPr="00A5463E">
        <w:t>When a SIP Session is established and if the session is a normal group call session:</w:t>
      </w:r>
    </w:p>
    <w:p w14:paraId="18701878" w14:textId="07DA7982"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r w:rsidR="009129AB">
        <w:t>, adhoc group call</w:t>
      </w:r>
      <w:r w:rsidR="009129AB" w:rsidRPr="00A5463E">
        <w:t>.</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24" w:name="_Toc20208764"/>
      <w:bookmarkStart w:id="1125" w:name="_Toc36044875"/>
      <w:bookmarkStart w:id="1126" w:name="_Toc45216357"/>
      <w:bookmarkStart w:id="1127" w:name="_Toc171690353"/>
      <w:r w:rsidRPr="00A5463E">
        <w:t>6.3.7.3</w:t>
      </w:r>
      <w:r w:rsidRPr="00A5463E">
        <w:tab/>
        <w:t>State: 'U: not permitted to receive'</w:t>
      </w:r>
      <w:bookmarkEnd w:id="1124"/>
      <w:bookmarkEnd w:id="1125"/>
      <w:bookmarkEnd w:id="1126"/>
      <w:bookmarkEnd w:id="1127"/>
    </w:p>
    <w:p w14:paraId="1CBE2B63" w14:textId="77777777" w:rsidR="00B916CE" w:rsidRPr="00A5463E" w:rsidRDefault="00B916CE" w:rsidP="00B916CE">
      <w:pPr>
        <w:pStyle w:val="Heading5"/>
      </w:pPr>
      <w:bookmarkStart w:id="1128" w:name="_Toc20208765"/>
      <w:bookmarkStart w:id="1129" w:name="_Toc36044876"/>
      <w:bookmarkStart w:id="1130" w:name="_Toc45216358"/>
      <w:bookmarkStart w:id="1131" w:name="_Toc171690354"/>
      <w:r w:rsidRPr="00A5463E">
        <w:t>6.3.7.3.1</w:t>
      </w:r>
      <w:r w:rsidRPr="00A5463E">
        <w:tab/>
        <w:t>General</w:t>
      </w:r>
      <w:bookmarkEnd w:id="1128"/>
      <w:bookmarkEnd w:id="1129"/>
      <w:bookmarkEnd w:id="1130"/>
      <w:bookmarkEnd w:id="1131"/>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32" w:name="_Toc20208766"/>
      <w:bookmarkStart w:id="1133" w:name="_Toc36044877"/>
      <w:bookmarkStart w:id="1134" w:name="_Toc45216359"/>
      <w:bookmarkStart w:id="1135" w:name="_Toc171690355"/>
      <w:r w:rsidRPr="00A5463E">
        <w:t>6.3.7.3.2</w:t>
      </w:r>
      <w:r w:rsidRPr="00A5463E">
        <w:tab/>
        <w:t>Enter state 'U: not permitted to receive'</w:t>
      </w:r>
      <w:bookmarkEnd w:id="1132"/>
      <w:bookmarkEnd w:id="1133"/>
      <w:bookmarkEnd w:id="1134"/>
      <w:bookmarkEnd w:id="1135"/>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6" w:name="_Toc20208767"/>
      <w:bookmarkStart w:id="1137"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8" w:name="_Toc45216360"/>
      <w:bookmarkStart w:id="1139" w:name="_Toc171690356"/>
      <w:r w:rsidRPr="00A5463E">
        <w:t>6.3.7.3.3</w:t>
      </w:r>
      <w:r w:rsidRPr="00A5463E">
        <w:tab/>
        <w:t>Send Media Transmission Notification message (S: Media Transmission Notification)</w:t>
      </w:r>
      <w:bookmarkEnd w:id="1136"/>
      <w:bookmarkEnd w:id="1137"/>
      <w:bookmarkEnd w:id="1138"/>
      <w:bookmarkEnd w:id="1139"/>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40" w:name="_Toc20208768"/>
      <w:bookmarkStart w:id="1141" w:name="_Toc36044879"/>
      <w:bookmarkStart w:id="1142"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43" w:name="_Toc171690357"/>
      <w:r w:rsidRPr="00A5463E">
        <w:t>6.3.7.3.4</w:t>
      </w:r>
      <w:r w:rsidRPr="00A5463E">
        <w:tab/>
        <w:t>Reception of Receive Media Request message (R: Receive Media Request)</w:t>
      </w:r>
      <w:bookmarkEnd w:id="1140"/>
      <w:bookmarkEnd w:id="1141"/>
      <w:bookmarkEnd w:id="1142"/>
      <w:bookmarkEnd w:id="1143"/>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44" w:name="_Toc20208769"/>
      <w:bookmarkStart w:id="1145" w:name="_Toc36044880"/>
      <w:bookmarkStart w:id="1146" w:name="_Toc45216362"/>
      <w:bookmarkStart w:id="1147" w:name="_Toc171690358"/>
      <w:r w:rsidRPr="00A5463E">
        <w:t>6.3.7.3.5</w:t>
      </w:r>
      <w:r w:rsidRPr="00A5463E">
        <w:tab/>
        <w:t>Receive Media Reception End Response message (R: Media Reception End Resonse)</w:t>
      </w:r>
      <w:bookmarkEnd w:id="1144"/>
      <w:bookmarkEnd w:id="1145"/>
      <w:bookmarkEnd w:id="1146"/>
      <w:bookmarkEnd w:id="1147"/>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8" w:name="_Toc20208770"/>
      <w:bookmarkStart w:id="1149" w:name="_Toc36044881"/>
      <w:bookmarkStart w:id="1150" w:name="_Toc45216363"/>
      <w:bookmarkStart w:id="1151" w:name="_Toc171690359"/>
      <w:r w:rsidRPr="00A5463E">
        <w:t>6.3.7.3.6</w:t>
      </w:r>
      <w:r w:rsidRPr="00A5463E">
        <w:tab/>
        <w:t>Send Receive Media Response (Granted) message (S: Receive Media Response (Granted))</w:t>
      </w:r>
      <w:bookmarkEnd w:id="1148"/>
      <w:bookmarkEnd w:id="1149"/>
      <w:bookmarkEnd w:id="1150"/>
      <w:bookmarkEnd w:id="1151"/>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52" w:name="_Toc11405863"/>
      <w:bookmarkStart w:id="1153" w:name="_Toc45216364"/>
      <w:bookmarkStart w:id="1154" w:name="_Toc171690360"/>
      <w:bookmarkStart w:id="1155" w:name="_Toc20208771"/>
      <w:bookmarkStart w:id="1156"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52"/>
      <w:bookmarkEnd w:id="1153"/>
      <w:bookmarkEnd w:id="1154"/>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7" w:name="_Toc45216365"/>
      <w:bookmarkStart w:id="1158" w:name="_Toc171690361"/>
      <w:r w:rsidRPr="00A5463E">
        <w:t>6.3.7.4</w:t>
      </w:r>
      <w:r w:rsidRPr="00A5463E">
        <w:tab/>
        <w:t>State: 'U: permitted to receive'</w:t>
      </w:r>
      <w:bookmarkEnd w:id="1155"/>
      <w:bookmarkEnd w:id="1156"/>
      <w:bookmarkEnd w:id="1157"/>
      <w:bookmarkEnd w:id="1158"/>
    </w:p>
    <w:p w14:paraId="02F4D052" w14:textId="77777777" w:rsidR="00B916CE" w:rsidRPr="00A5463E" w:rsidRDefault="00B916CE" w:rsidP="00B916CE">
      <w:pPr>
        <w:pStyle w:val="Heading5"/>
      </w:pPr>
      <w:bookmarkStart w:id="1159" w:name="_Toc20208772"/>
      <w:bookmarkStart w:id="1160" w:name="_Toc36044883"/>
      <w:bookmarkStart w:id="1161" w:name="_Toc45216366"/>
      <w:bookmarkStart w:id="1162" w:name="_Toc171690362"/>
      <w:r w:rsidRPr="00A5463E">
        <w:t>6.3.7.4.1</w:t>
      </w:r>
      <w:r w:rsidRPr="00A5463E">
        <w:tab/>
        <w:t>General</w:t>
      </w:r>
      <w:bookmarkEnd w:id="1159"/>
      <w:bookmarkEnd w:id="1160"/>
      <w:bookmarkEnd w:id="1161"/>
      <w:bookmarkEnd w:id="1162"/>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63" w:name="_Toc20208773"/>
      <w:bookmarkStart w:id="1164" w:name="_Toc36044884"/>
      <w:bookmarkStart w:id="1165" w:name="_Toc45216367"/>
      <w:bookmarkStart w:id="1166" w:name="_Toc171690363"/>
      <w:r w:rsidRPr="00A5463E">
        <w:t>6.3.7.4.2</w:t>
      </w:r>
      <w:r w:rsidRPr="00A5463E">
        <w:tab/>
        <w:t>Enter state 'U: permitted to receive'</w:t>
      </w:r>
      <w:bookmarkEnd w:id="1163"/>
      <w:bookmarkEnd w:id="1164"/>
      <w:bookmarkEnd w:id="1165"/>
      <w:bookmarkEnd w:id="1166"/>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7" w:name="_Toc20208774"/>
      <w:bookmarkStart w:id="1168" w:name="_Toc36044885"/>
      <w:bookmarkStart w:id="1169" w:name="_Toc45216368"/>
      <w:bookmarkStart w:id="1170" w:name="_Toc171690364"/>
      <w:r w:rsidRPr="00A5463E">
        <w:t>6.3.7.4.3</w:t>
      </w:r>
      <w:r w:rsidRPr="00A5463E">
        <w:tab/>
        <w:t>Send RTP media packets (S: RTP media)</w:t>
      </w:r>
      <w:bookmarkEnd w:id="1167"/>
      <w:bookmarkEnd w:id="1168"/>
      <w:bookmarkEnd w:id="1169"/>
      <w:bookmarkEnd w:id="1170"/>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71" w:name="_Toc20208775"/>
      <w:bookmarkStart w:id="1172" w:name="_Toc36044886"/>
      <w:bookmarkStart w:id="1173" w:name="_Toc45216369"/>
      <w:bookmarkStart w:id="1174" w:name="_Toc171690365"/>
      <w:r w:rsidRPr="00A5463E">
        <w:lastRenderedPageBreak/>
        <w:t>6.3.7.4.4</w:t>
      </w:r>
      <w:r w:rsidRPr="00A5463E">
        <w:tab/>
        <w:t>Receive Media Reception End Request message (R: Media Reception End Request)</w:t>
      </w:r>
      <w:bookmarkEnd w:id="1171"/>
      <w:bookmarkEnd w:id="1172"/>
      <w:bookmarkEnd w:id="1173"/>
      <w:bookmarkEnd w:id="1174"/>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75" w:name="_Toc20208776"/>
      <w:bookmarkStart w:id="1176" w:name="_Toc36044887"/>
      <w:bookmarkStart w:id="1177" w:name="_Toc45216370"/>
      <w:bookmarkStart w:id="1178" w:name="_Toc171690366"/>
      <w:r w:rsidRPr="00A5463E">
        <w:t>6.3.7.4.5</w:t>
      </w:r>
      <w:r w:rsidRPr="00A5463E">
        <w:tab/>
        <w:t>Send Media Transmission Notification message (S: Media Transmission Notification)</w:t>
      </w:r>
      <w:bookmarkEnd w:id="1175"/>
      <w:bookmarkEnd w:id="1176"/>
      <w:bookmarkEnd w:id="1177"/>
      <w:bookmarkEnd w:id="1178"/>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9" w:name="_Toc20208777"/>
      <w:bookmarkStart w:id="1180" w:name="_Toc36044888"/>
      <w:bookmarkStart w:id="1181"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82" w:name="_Toc171690367"/>
      <w:r w:rsidRPr="00A5463E">
        <w:t>6.3.7.4.6</w:t>
      </w:r>
      <w:r w:rsidRPr="00A5463E">
        <w:tab/>
        <w:t>Send Media Reception Override Notify message (S: Media Reception Override Notify)</w:t>
      </w:r>
      <w:bookmarkEnd w:id="1179"/>
      <w:bookmarkEnd w:id="1180"/>
      <w:bookmarkEnd w:id="1181"/>
      <w:bookmarkEnd w:id="1182"/>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83" w:name="_Toc20208778"/>
      <w:bookmarkStart w:id="1184" w:name="_Toc36044889"/>
      <w:bookmarkStart w:id="1185" w:name="_Toc45216372"/>
      <w:bookmarkStart w:id="1186" w:name="_Toc171690368"/>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83"/>
      <w:bookmarkEnd w:id="1184"/>
      <w:bookmarkEnd w:id="1185"/>
      <w:bookmarkEnd w:id="1186"/>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7" w:name="_Toc20208779"/>
      <w:bookmarkStart w:id="1188" w:name="_Toc36044890"/>
      <w:bookmarkStart w:id="1189" w:name="_Toc45216373"/>
      <w:bookmarkStart w:id="1190" w:name="_Toc171690369"/>
      <w:r w:rsidRPr="00A5463E">
        <w:t>6.3.7.4.8</w:t>
      </w:r>
      <w:r w:rsidRPr="00A5463E">
        <w:tab/>
        <w:t>Send Media Reception End Request message (S: Media Reception End Request)</w:t>
      </w:r>
      <w:bookmarkEnd w:id="1187"/>
      <w:bookmarkEnd w:id="1188"/>
      <w:bookmarkEnd w:id="1189"/>
      <w:bookmarkEnd w:id="1190"/>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91" w:name="_Toc20208780"/>
      <w:bookmarkStart w:id="1192" w:name="_Toc36044891"/>
      <w:bookmarkStart w:id="1193" w:name="_Toc45216374"/>
      <w:bookmarkStart w:id="1194" w:name="_Toc171690370"/>
      <w:r w:rsidRPr="00A5463E">
        <w:t>6.3.7.4.9</w:t>
      </w:r>
      <w:r w:rsidRPr="00A5463E">
        <w:tab/>
        <w:t>Send Media Reception End Response message (S: Media Reception End Response)</w:t>
      </w:r>
      <w:bookmarkEnd w:id="1191"/>
      <w:bookmarkEnd w:id="1192"/>
      <w:bookmarkEnd w:id="1193"/>
      <w:bookmarkEnd w:id="1194"/>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95" w:name="_Toc45216375"/>
      <w:bookmarkStart w:id="1196" w:name="_Toc171690371"/>
      <w:bookmarkStart w:id="1197" w:name="_Toc20208781"/>
      <w:bookmarkStart w:id="1198" w:name="_Toc36044892"/>
      <w:r>
        <w:t>6.3.7.4.10</w:t>
      </w:r>
      <w:r w:rsidRPr="00A5463E">
        <w:tab/>
        <w:t>Reception of Receive Media Request message (R: Receive Media Request)</w:t>
      </w:r>
      <w:bookmarkEnd w:id="1195"/>
      <w:bookmarkEnd w:id="1196"/>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9" w:name="_Toc45216376"/>
      <w:bookmarkStart w:id="1200" w:name="_Toc171690372"/>
      <w:r>
        <w:t>6.3.7.4.11</w:t>
      </w:r>
      <w:r w:rsidRPr="00A5463E">
        <w:tab/>
        <w:t>Send Receive Media Response (Granted) message (S: Receive Media Response (Granted))</w:t>
      </w:r>
      <w:bookmarkEnd w:id="1199"/>
      <w:bookmarkEnd w:id="1200"/>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201" w:name="_Toc45216377"/>
      <w:bookmarkStart w:id="1202" w:name="_Toc171690373"/>
      <w:r>
        <w:t>6.3.7.4.12</w:t>
      </w:r>
      <w:r w:rsidRPr="00A5463E">
        <w:tab/>
        <w:t>Receive Media Reception End Response message (R: Media Reception End Response)</w:t>
      </w:r>
      <w:bookmarkEnd w:id="1201"/>
      <w:bookmarkEnd w:id="1202"/>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203" w:name="_Toc45216378"/>
      <w:bookmarkStart w:id="1204" w:name="_Toc171690374"/>
      <w:r w:rsidRPr="00A5463E">
        <w:lastRenderedPageBreak/>
        <w:t>6.4</w:t>
      </w:r>
      <w:r w:rsidRPr="00A5463E">
        <w:tab/>
        <w:t>Participating MCVideo function transmission control procedures</w:t>
      </w:r>
      <w:bookmarkEnd w:id="1197"/>
      <w:bookmarkEnd w:id="1198"/>
      <w:bookmarkEnd w:id="1203"/>
      <w:bookmarkEnd w:id="1204"/>
    </w:p>
    <w:p w14:paraId="6E9745CA" w14:textId="77777777" w:rsidR="00EB0795" w:rsidRPr="00A5463E" w:rsidRDefault="00EB0795" w:rsidP="00EB0795">
      <w:pPr>
        <w:pStyle w:val="Heading3"/>
      </w:pPr>
      <w:bookmarkStart w:id="1205" w:name="_Toc20208782"/>
      <w:bookmarkStart w:id="1206" w:name="_Toc36044893"/>
      <w:bookmarkStart w:id="1207" w:name="_Toc45216379"/>
      <w:bookmarkStart w:id="1208" w:name="_Toc171690375"/>
      <w:r w:rsidRPr="00A5463E">
        <w:t>6.4.1</w:t>
      </w:r>
      <w:r w:rsidRPr="00A5463E">
        <w:tab/>
        <w:t>General</w:t>
      </w:r>
      <w:bookmarkEnd w:id="1205"/>
      <w:bookmarkEnd w:id="1206"/>
      <w:bookmarkEnd w:id="1207"/>
      <w:bookmarkEnd w:id="1208"/>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9" w:name="_Toc20208783"/>
      <w:bookmarkStart w:id="1210" w:name="_Toc36044894"/>
      <w:bookmarkStart w:id="1211" w:name="_Toc45216380"/>
      <w:bookmarkStart w:id="1212" w:name="_Toc171690376"/>
      <w:r w:rsidRPr="00A5463E">
        <w:t>6.4.2</w:t>
      </w:r>
      <w:r w:rsidRPr="00A5463E">
        <w:tab/>
        <w:t>Receive transmission control messages</w:t>
      </w:r>
      <w:bookmarkEnd w:id="1209"/>
      <w:bookmarkEnd w:id="1210"/>
      <w:bookmarkEnd w:id="1211"/>
      <w:bookmarkEnd w:id="1212"/>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6070C75" w14:textId="4A9DB948" w:rsidR="00503E2B" w:rsidRDefault="00503E2B" w:rsidP="00503E2B">
      <w:pPr>
        <w:pStyle w:val="NO"/>
      </w:pPr>
      <w:r>
        <w:t>NOTE 1:</w:t>
      </w:r>
      <w:r>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Default="00B76DAD" w:rsidP="00B76DAD">
      <w:pPr>
        <w:pStyle w:val="NO"/>
      </w:pPr>
      <w:r>
        <w:t>NOTE 2:</w:t>
      </w:r>
      <w:r>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4EFC0DD"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w:t>
      </w:r>
      <w:r w:rsidR="00C52D7A">
        <w:t>ication</w:t>
      </w:r>
      <w:r w:rsidRPr="00A5463E">
        <w:t xml:space="preserve">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2CC6C982"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w:t>
      </w:r>
      <w:r w:rsidR="003371CC">
        <w:t>ication</w:t>
      </w:r>
      <w:r w:rsidRPr="00A5463E">
        <w:t xml:space="preserve">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612D575E" w:rsidR="00EB0795" w:rsidRPr="00A5463E" w:rsidRDefault="00EB0795" w:rsidP="00EB0795">
      <w:pPr>
        <w:pStyle w:val="NO"/>
      </w:pPr>
      <w:r w:rsidRPr="00A5463E">
        <w:t>NOTE:</w:t>
      </w:r>
      <w:r w:rsidRPr="00A5463E">
        <w:tab/>
        <w:t>When the Transmit Idle or Media Transmission Notif</w:t>
      </w:r>
      <w:r w:rsidR="002050AE">
        <w:t>ication</w:t>
      </w:r>
      <w:r w:rsidRPr="00A5463E">
        <w:t xml:space="preserve">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13" w:name="_Toc20208784"/>
      <w:bookmarkStart w:id="1214" w:name="_Toc36044895"/>
      <w:bookmarkStart w:id="1215" w:name="_Toc45216381"/>
      <w:bookmarkStart w:id="1216" w:name="_Toc171690377"/>
      <w:r w:rsidRPr="00A5463E">
        <w:t>6.4.3</w:t>
      </w:r>
      <w:r w:rsidRPr="00A5463E">
        <w:tab/>
        <w:t>Receive RTP media packets (R: RTP Media)</w:t>
      </w:r>
      <w:bookmarkEnd w:id="1213"/>
      <w:bookmarkEnd w:id="1214"/>
      <w:bookmarkEnd w:id="1215"/>
      <w:bookmarkEnd w:id="1216"/>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lastRenderedPageBreak/>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7" w:name="_Toc20208785"/>
      <w:bookmarkStart w:id="1218" w:name="_Toc36044896"/>
      <w:bookmarkStart w:id="1219" w:name="_Toc45216382"/>
      <w:bookmarkStart w:id="1220" w:name="_Toc171690378"/>
      <w:r w:rsidRPr="00A5463E">
        <w:t>6.4.4</w:t>
      </w:r>
      <w:r w:rsidRPr="00A5463E">
        <w:tab/>
        <w:t>Release of session</w:t>
      </w:r>
      <w:bookmarkEnd w:id="1217"/>
      <w:bookmarkEnd w:id="1218"/>
      <w:bookmarkEnd w:id="1219"/>
      <w:bookmarkEnd w:id="1220"/>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21" w:name="_Toc171690379"/>
      <w:r>
        <w:t>6.5</w:t>
      </w:r>
      <w:r>
        <w:tab/>
        <w:t>Non-controlling MCVideo function of an MCVideo group</w:t>
      </w:r>
      <w:bookmarkEnd w:id="1221"/>
    </w:p>
    <w:p w14:paraId="649F167B" w14:textId="77777777" w:rsidR="00DC1E3D" w:rsidRDefault="00DC1E3D" w:rsidP="00DC1E3D">
      <w:pPr>
        <w:pStyle w:val="Heading3"/>
      </w:pPr>
      <w:bookmarkStart w:id="1222" w:name="_Toc171690380"/>
      <w:r>
        <w:t>6.5.1</w:t>
      </w:r>
      <w:r>
        <w:tab/>
        <w:t>General</w:t>
      </w:r>
      <w:bookmarkEnd w:id="1222"/>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23" w:name="_Toc171690381"/>
      <w:r>
        <w:t>6.5.2</w:t>
      </w:r>
      <w:r>
        <w:tab/>
        <w:t>The MCVideo call initialization procedure in the non-controlling MCVideo function of an MCVideo group</w:t>
      </w:r>
      <w:bookmarkEnd w:id="1223"/>
    </w:p>
    <w:p w14:paraId="17FD1FC7" w14:textId="77777777" w:rsidR="00DC1E3D" w:rsidRDefault="00DC1E3D" w:rsidP="00DC1E3D">
      <w:pPr>
        <w:pStyle w:val="Heading4"/>
      </w:pPr>
      <w:bookmarkStart w:id="1224" w:name="_Toc171690382"/>
      <w:r>
        <w:t>6.5.2.1</w:t>
      </w:r>
      <w:r>
        <w:tab/>
        <w:t>General</w:t>
      </w:r>
      <w:bookmarkEnd w:id="1224"/>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25" w:name="_Toc171690383"/>
      <w:r>
        <w:lastRenderedPageBreak/>
        <w:t>6.5.2.2</w:t>
      </w:r>
      <w:r>
        <w:tab/>
        <w:t>Initial procedures when a new SIP session is establishing a group session</w:t>
      </w:r>
      <w:bookmarkEnd w:id="1225"/>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237D9481" w:rsidR="00DC1E3D" w:rsidRDefault="00DC1E3D" w:rsidP="00DC1E3D">
      <w:pPr>
        <w:pStyle w:val="B1"/>
      </w:pPr>
      <w:r>
        <w:t>1.</w:t>
      </w:r>
      <w:r>
        <w:tab/>
        <w:t>shall initiate and store a message sequence number value with the value to be used in the Message Sequence Number field in the Transmission Idle and</w:t>
      </w:r>
      <w:r w:rsidR="006B0151">
        <w:t xml:space="preserve"> Media</w:t>
      </w:r>
      <w:r>
        <w:t xml:space="preserve"> Transmission </w:t>
      </w:r>
      <w:r w:rsidR="006B0151">
        <w:t xml:space="preserve">Notification </w:t>
      </w:r>
      <w:r>
        <w:t>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6" w:name="_Toc171690384"/>
      <w:r>
        <w:t>6.5.2.3</w:t>
      </w:r>
      <w:r>
        <w:tab/>
        <w:t>Switching from a controlling MCVideo function mode to a non-controlling MCVideo function mode</w:t>
      </w:r>
      <w:bookmarkEnd w:id="1226"/>
    </w:p>
    <w:p w14:paraId="1DAF75A7" w14:textId="77777777" w:rsidR="00DC1E3D" w:rsidRDefault="00DC1E3D" w:rsidP="00DC1E3D">
      <w:pPr>
        <w:pStyle w:val="Heading5"/>
      </w:pPr>
      <w:bookmarkStart w:id="1227" w:name="_Toc171690385"/>
      <w:r>
        <w:t>6.5.2.3.1</w:t>
      </w:r>
      <w:r>
        <w:tab/>
        <w:t>Overview</w:t>
      </w:r>
      <w:bookmarkEnd w:id="1227"/>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8" w:name="_Toc171690386"/>
      <w:r>
        <w:t>6.5.2.3.2</w:t>
      </w:r>
      <w:r>
        <w:tab/>
        <w:t>Preparing for the switch to non-controlling MCVideo function (Step 1)</w:t>
      </w:r>
      <w:bookmarkEnd w:id="1228"/>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lastRenderedPageBreak/>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9" w:name="_Toc171690387"/>
      <w:r>
        <w:t>6.5.2.3.3</w:t>
      </w:r>
      <w:r>
        <w:tab/>
        <w:t>Start acting as a non-controlling MCVideo function (Step 2)</w:t>
      </w:r>
      <w:bookmarkEnd w:id="1229"/>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30" w:name="_Toc171690388"/>
      <w:r>
        <w:t>6.5.3</w:t>
      </w:r>
      <w:r>
        <w:tab/>
        <w:t>The MCVideo call release procedure in the non-controlling MCVideo function of an MCVideo group</w:t>
      </w:r>
      <w:bookmarkEnd w:id="1230"/>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lastRenderedPageBreak/>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31" w:name="_Toc171690389"/>
      <w:r>
        <w:t>6.5.4</w:t>
      </w:r>
      <w:r>
        <w:tab/>
        <w:t>Floor control server interface procedures</w:t>
      </w:r>
      <w:bookmarkEnd w:id="1231"/>
    </w:p>
    <w:p w14:paraId="572A5048" w14:textId="77777777" w:rsidR="00246638" w:rsidRDefault="00246638" w:rsidP="00246638">
      <w:pPr>
        <w:pStyle w:val="Heading4"/>
      </w:pPr>
      <w:bookmarkStart w:id="1232" w:name="_Toc171690390"/>
      <w:r>
        <w:t>6.5.4.1</w:t>
      </w:r>
      <w:r>
        <w:tab/>
        <w:t>General</w:t>
      </w:r>
      <w:bookmarkEnd w:id="1232"/>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33" w:name="_Toc171690391"/>
      <w:r>
        <w:t>6.5.4.2</w:t>
      </w:r>
      <w:r>
        <w:tab/>
        <w:t>Receiving a Transmission Request message</w:t>
      </w:r>
      <w:bookmarkEnd w:id="1233"/>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2C006803" w:rsidR="00DC1E3D" w:rsidRDefault="00DC1E3D" w:rsidP="00DC1E3D">
      <w:pPr>
        <w:pStyle w:val="B2"/>
      </w:pPr>
      <w:r>
        <w:t>b.</w:t>
      </w:r>
      <w:r>
        <w:tab/>
        <w:t xml:space="preserve">if a Track Info field is included, shall include the temporary identifier at the end of the &lt;Transmission Participant Reference&gt; value item; </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Default="00DC1E3D" w:rsidP="00DC1E3D">
      <w:pPr>
        <w:pStyle w:val="B3"/>
      </w:pPr>
      <w:r>
        <w:t>iii. shall include the temporary identifier as the first &lt;Transmission Participant Reference&gt; value; and</w:t>
      </w:r>
    </w:p>
    <w:p w14:paraId="5F4044B5" w14:textId="1335ECEE" w:rsidR="00B73D50" w:rsidRDefault="00B73D50" w:rsidP="00B73D50">
      <w:pPr>
        <w:pStyle w:val="B2"/>
      </w:pPr>
      <w:r>
        <w:t>d.</w:t>
      </w:r>
      <w:r>
        <w:tab/>
        <w:t>shall include the MCVideo ID of the requesting transmission participant in a User ID field, if privacy is not requested;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34" w:name="_Toc171690392"/>
      <w:r>
        <w:t>6.5.4.3</w:t>
      </w:r>
      <w:r>
        <w:tab/>
        <w:t>Receive Transmission Release message</w:t>
      </w:r>
      <w:bookmarkEnd w:id="1234"/>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lastRenderedPageBreak/>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35" w:name="_Toc171690393"/>
      <w:r>
        <w:t>6.5.4.4</w:t>
      </w:r>
      <w:r>
        <w:tab/>
        <w:t>Receive Queue Position Request message</w:t>
      </w:r>
      <w:bookmarkEnd w:id="1235"/>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6" w:name="_Toc171690394"/>
      <w:r>
        <w:t>6.5.4.5</w:t>
      </w:r>
      <w:r>
        <w:tab/>
        <w:t>Receive Transmission Control Ack message</w:t>
      </w:r>
      <w:bookmarkEnd w:id="1236"/>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7" w:name="_Toc171690395"/>
      <w:r>
        <w:t>6.5.4.6</w:t>
      </w:r>
      <w:r>
        <w:tab/>
        <w:t>Receive Transmission Granted message</w:t>
      </w:r>
      <w:bookmarkEnd w:id="1237"/>
    </w:p>
    <w:p w14:paraId="06473F87" w14:textId="77777777" w:rsidR="00DC1E3D" w:rsidRDefault="00DC1E3D" w:rsidP="00DC1E3D">
      <w:r>
        <w:t>Upon receiving a Transmission Granted message sent from the controlling MCVideo function, the transmission control server interface:</w:t>
      </w:r>
    </w:p>
    <w:p w14:paraId="765CC261" w14:textId="23B6ED29" w:rsidR="00DC1E3D" w:rsidRDefault="00DC1E3D" w:rsidP="00DC1E3D">
      <w:pPr>
        <w:pStyle w:val="B1"/>
      </w:pPr>
      <w:r>
        <w:t>1.</w:t>
      </w:r>
      <w:r>
        <w:tab/>
        <w:t xml:space="preserve">shall send the Transmission Granted to the transmission participant interface identified by the &lt;Participant Reference&gt; value at the end of the Track Info field. The </w:t>
      </w:r>
      <w:r w:rsidR="008C2B99">
        <w:t>Transmission</w:t>
      </w:r>
      <w:r>
        <w:t xml:space="preserve">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lastRenderedPageBreak/>
        <w:t>ii.</w:t>
      </w:r>
      <w:r>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Default="00C43328" w:rsidP="00C43328">
      <w:pPr>
        <w:pStyle w:val="B1"/>
      </w:pPr>
      <w:r>
        <w:t>2.</w:t>
      </w:r>
      <w:r>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Default="007F0770" w:rsidP="007F0770">
      <w:pPr>
        <w:pStyle w:val="B3"/>
      </w:pPr>
      <w:r>
        <w:t>i.</w:t>
      </w:r>
      <w:r>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03E75B92" w14:textId="1C4785B1" w:rsidR="00D61471" w:rsidRDefault="00D61471" w:rsidP="00D61471">
      <w:pPr>
        <w:pStyle w:val="B3"/>
      </w:pPr>
      <w:r>
        <w:t>ii.</w:t>
      </w:r>
      <w:r>
        <w:tab/>
        <w:t>shall include the Audio SSRC of the Transmitting User in the Audio SSRC of the Transmitting User field and the Video SSRC of the Transmitting User in the Video SSRC of the Transmitting User field;</w:t>
      </w:r>
    </w:p>
    <w:p w14:paraId="779D5FBD" w14:textId="40A10312" w:rsidR="00DC1E3D" w:rsidRDefault="00DC1E3D" w:rsidP="00DC1E3D">
      <w:pPr>
        <w:pStyle w:val="B3"/>
      </w:pPr>
      <w:r>
        <w:t>ii</w:t>
      </w:r>
      <w:r w:rsidR="00D61471">
        <w:t>i</w:t>
      </w:r>
      <w:r>
        <w:t>.</w:t>
      </w:r>
      <w:r>
        <w:tab/>
        <w:t>shall include in the Message Sequence Number field the local &lt;Message Sequence Number&gt; value increased with 1;</w:t>
      </w:r>
    </w:p>
    <w:p w14:paraId="6B6EBE1C" w14:textId="33EB5AD4" w:rsidR="00DC1E3D" w:rsidRDefault="00DC1E3D" w:rsidP="00DC1E3D">
      <w:pPr>
        <w:pStyle w:val="B3"/>
      </w:pPr>
      <w:r>
        <w:t>i</w:t>
      </w:r>
      <w:r w:rsidR="00D61471">
        <w:t>v</w:t>
      </w:r>
      <w:r>
        <w:t>.</w:t>
      </w:r>
      <w:r>
        <w:tab/>
        <w:t xml:space="preserve">shall include the </w:t>
      </w:r>
      <w:r w:rsidRPr="00A5463E">
        <w:t xml:space="preserve">Permission to Request the Transmission </w:t>
      </w:r>
      <w:r>
        <w:t>field set to '0', if the group call is a broadcast group call;</w:t>
      </w:r>
    </w:p>
    <w:p w14:paraId="12801A1B" w14:textId="670837FA" w:rsidR="00DC1E3D" w:rsidRDefault="00DC1E3D" w:rsidP="00DC1E3D">
      <w:pPr>
        <w:pStyle w:val="B3"/>
      </w:pPr>
      <w:r>
        <w:t>v.</w:t>
      </w:r>
      <w:r>
        <w:tab/>
        <w:t xml:space="preserve">may include the </w:t>
      </w:r>
      <w:r w:rsidRPr="00A5463E">
        <w:t xml:space="preserve">Permission to Request the Transmission </w:t>
      </w:r>
      <w:r>
        <w:t>field set to '1', if the group call is not a broadcast group call; and</w:t>
      </w:r>
    </w:p>
    <w:p w14:paraId="552A147B" w14:textId="7621641F" w:rsidR="006461D0" w:rsidRDefault="006461D0" w:rsidP="006461D0">
      <w:pPr>
        <w:pStyle w:val="B3"/>
      </w:pPr>
      <w:r>
        <w:t>vi.</w:t>
      </w:r>
      <w:r>
        <w:tab/>
        <w:t>shall set the first bit in the subtype of the Media Transmission Notification message to '0' (acknowledgement is not required); and</w:t>
      </w:r>
    </w:p>
    <w:p w14:paraId="39F57E03" w14:textId="75048BCA" w:rsidR="00406FF9" w:rsidRDefault="00406FF9" w:rsidP="00406FF9">
      <w:pPr>
        <w:pStyle w:val="NO"/>
      </w:pPr>
      <w:r>
        <w:t>NOTE 2:</w:t>
      </w:r>
      <w:r>
        <w:tab/>
        <w:t>A Media Transmission Notification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8" w:name="_Toc171690396"/>
      <w:r>
        <w:t>6.5.4.7</w:t>
      </w:r>
      <w:r>
        <w:tab/>
        <w:t>Receive Transmission Rejected message</w:t>
      </w:r>
      <w:bookmarkEnd w:id="1238"/>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9" w:name="_Toc171690397"/>
      <w:r>
        <w:t>6.5.4.8</w:t>
      </w:r>
      <w:r>
        <w:tab/>
        <w:t>Receive Transmission Idle message</w:t>
      </w:r>
      <w:bookmarkEnd w:id="1239"/>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lastRenderedPageBreak/>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5079A010" w:rsidR="00DC1E3D" w:rsidRDefault="00DC1E3D" w:rsidP="00DC1E3D">
      <w:pPr>
        <w:pStyle w:val="Heading4"/>
      </w:pPr>
      <w:bookmarkStart w:id="1240" w:name="_Toc171690398"/>
      <w:r>
        <w:t>6.5.4.9</w:t>
      </w:r>
      <w:r>
        <w:tab/>
        <w:t xml:space="preserve">Receive </w:t>
      </w:r>
      <w:r w:rsidR="00390BEB">
        <w:t xml:space="preserve">Media </w:t>
      </w:r>
      <w:r>
        <w:t xml:space="preserve">Transmission </w:t>
      </w:r>
      <w:r w:rsidR="00390BEB">
        <w:t xml:space="preserve">Notification </w:t>
      </w:r>
      <w:r>
        <w:t>message</w:t>
      </w:r>
      <w:bookmarkEnd w:id="1240"/>
    </w:p>
    <w:p w14:paraId="4F25763D" w14:textId="2385EC3A" w:rsidR="00E440EF" w:rsidRDefault="00E440EF" w:rsidP="00E440EF">
      <w:r>
        <w:t>Upon receiving a MediaTransmission Notification message sent from the controlling MCVideo function, the transmission control server interface:</w:t>
      </w:r>
    </w:p>
    <w:p w14:paraId="6B35D2B5" w14:textId="7A1DDE9E" w:rsidR="00E440EF" w:rsidRDefault="00E440EF" w:rsidP="00E440EF">
      <w:pPr>
        <w:pStyle w:val="NO"/>
      </w:pPr>
      <w:r>
        <w:t>NOTE 1:</w:t>
      </w:r>
      <w:r>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Default="00E440EF" w:rsidP="00E440EF">
      <w:pPr>
        <w:pStyle w:val="B1"/>
      </w:pPr>
      <w:r>
        <w:t>1.</w:t>
      </w:r>
      <w:r>
        <w:tab/>
        <w:t>if the MediaTransmission Notification message contains a Track Info field;</w:t>
      </w:r>
    </w:p>
    <w:p w14:paraId="006EFE96" w14:textId="77777777" w:rsidR="00E440EF" w:rsidRDefault="00E440EF" w:rsidP="00E440EF">
      <w:pPr>
        <w:pStyle w:val="B2"/>
      </w:pPr>
      <w:r>
        <w:t>a.</w:t>
      </w:r>
      <w:r>
        <w:tab/>
        <w:t>shall use the &lt;Participant Reference&gt; value at the end of the Track Info field to identify the transmission participant interface;</w:t>
      </w:r>
    </w:p>
    <w:p w14:paraId="3D296E33" w14:textId="77777777" w:rsidR="00E440EF" w:rsidRDefault="00E440EF" w:rsidP="00E440EF">
      <w:pPr>
        <w:pStyle w:val="B2"/>
      </w:pPr>
      <w:r>
        <w:t>b.</w:t>
      </w:r>
      <w:r>
        <w:tab/>
        <w:t>if the Track Info field only contains one &lt;Participant Reference&gt; value:</w:t>
      </w:r>
    </w:p>
    <w:p w14:paraId="79756CB9" w14:textId="2515DCFD" w:rsidR="00E440EF" w:rsidRDefault="00E440EF" w:rsidP="00E440EF">
      <w:pPr>
        <w:pStyle w:val="B4"/>
      </w:pPr>
      <w:r>
        <w:t>A.</w:t>
      </w:r>
      <w:r>
        <w:tab/>
        <w:t>shall remove the Track Info field from the outgoing MediaTransmission Notification message; and</w:t>
      </w:r>
    </w:p>
    <w:p w14:paraId="28D8E47A" w14:textId="77777777" w:rsidR="00E440EF" w:rsidRDefault="00E440EF" w:rsidP="00E440EF">
      <w:pPr>
        <w:pStyle w:val="B4"/>
      </w:pPr>
      <w:r>
        <w:lastRenderedPageBreak/>
        <w:t>B.</w:t>
      </w:r>
      <w:r>
        <w:tab/>
        <w:t>shall include in the Message Sequence Number field the local &lt;Message Sequence Number&gt; value increased with 1;</w:t>
      </w:r>
    </w:p>
    <w:p w14:paraId="23C1EC1F" w14:textId="77777777" w:rsidR="00E440EF" w:rsidRDefault="00E440EF" w:rsidP="00E440EF">
      <w:pPr>
        <w:pStyle w:val="B2"/>
      </w:pPr>
      <w:r>
        <w:t>c.</w:t>
      </w:r>
      <w:r>
        <w:tab/>
        <w:t>if the Track Info field contains more than one &lt;Participant Reference&gt; value, shall remove the last &lt;Participant Reference&gt; value from the Track Info field; and</w:t>
      </w:r>
    </w:p>
    <w:p w14:paraId="618C25E5" w14:textId="52CBAE8D" w:rsidR="00E440EF" w:rsidRDefault="00E440EF" w:rsidP="00E440EF">
      <w:pPr>
        <w:pStyle w:val="B2"/>
      </w:pPr>
      <w:r>
        <w:t>d.</w:t>
      </w:r>
      <w:r>
        <w:tab/>
        <w:t>shall send the MediaTransmission Notification message to the transmission participant interface;</w:t>
      </w:r>
    </w:p>
    <w:p w14:paraId="5896AAB7" w14:textId="6AF42C7D" w:rsidR="00E440EF" w:rsidRDefault="00E440EF" w:rsidP="00E440EF">
      <w:pPr>
        <w:pStyle w:val="B1"/>
      </w:pPr>
      <w:r>
        <w:t>2.</w:t>
      </w:r>
      <w:r>
        <w:tab/>
        <w:t>if the MediaTransmission Notification message does not contain a Track Info field:</w:t>
      </w:r>
    </w:p>
    <w:p w14:paraId="2720173B" w14:textId="345BAC60" w:rsidR="00E440EF" w:rsidRDefault="00E440EF" w:rsidP="00E440EF">
      <w:pPr>
        <w:pStyle w:val="B2"/>
      </w:pPr>
      <w:r>
        <w:t>a.</w:t>
      </w:r>
      <w:r>
        <w:tab/>
        <w:t>shall set the first bit in the subtype of the MediaTransmission Notification message to '0' (acknowledgement is not required);</w:t>
      </w:r>
    </w:p>
    <w:p w14:paraId="152809BA" w14:textId="3BF0A72E" w:rsidR="00E440EF" w:rsidRDefault="00E440EF" w:rsidP="00E440EF">
      <w:pPr>
        <w:pStyle w:val="NO"/>
      </w:pPr>
      <w:r>
        <w:t>NOTE 2:</w:t>
      </w:r>
      <w:r>
        <w:tab/>
        <w:t>A MediaTransmission Notification message sent to all participants does not require acknowledgement.</w:t>
      </w:r>
    </w:p>
    <w:p w14:paraId="3C09EF80" w14:textId="3560E525" w:rsidR="00E440EF" w:rsidRDefault="00E440EF" w:rsidP="00E440EF">
      <w:pPr>
        <w:pStyle w:val="B2"/>
      </w:pPr>
      <w:r>
        <w:t>b.</w:t>
      </w:r>
      <w:r>
        <w:tab/>
        <w:t>shall send the MediaTransmission Notification message to the transmission participant interface;</w:t>
      </w:r>
    </w:p>
    <w:p w14:paraId="6435CD8D" w14:textId="7587E0C1" w:rsidR="00E440EF" w:rsidRDefault="00E440EF" w:rsidP="00E440EF">
      <w:pPr>
        <w:pStyle w:val="B1"/>
      </w:pPr>
      <w:r>
        <w:t>3.</w:t>
      </w:r>
      <w:r>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Default="00E440EF" w:rsidP="00E440EF">
      <w:pPr>
        <w:pStyle w:val="B3"/>
      </w:pPr>
      <w:r>
        <w:t>i.</w:t>
      </w:r>
      <w:r>
        <w:tab/>
        <w:t>shall include the Source field set to '3' (the non-controlling MCVideo function is the source); and</w:t>
      </w:r>
    </w:p>
    <w:p w14:paraId="5D59E34D" w14:textId="66851DF9" w:rsidR="00E440EF" w:rsidRDefault="00E440EF" w:rsidP="00E440EF">
      <w:pPr>
        <w:pStyle w:val="B3"/>
      </w:pPr>
      <w:r>
        <w:t>ii.</w:t>
      </w:r>
      <w:r>
        <w:tab/>
        <w:t>shall include the Message Type field set to '6' (MediaTransmission Notification);</w:t>
      </w:r>
    </w:p>
    <w:p w14:paraId="39395E2F" w14:textId="77777777" w:rsidR="00DC1E3D" w:rsidRDefault="00DC1E3D" w:rsidP="00DC1E3D">
      <w:pPr>
        <w:pStyle w:val="Heading4"/>
      </w:pPr>
      <w:bookmarkStart w:id="1241" w:name="_Toc171690399"/>
      <w:r>
        <w:t>6.5.4.10</w:t>
      </w:r>
      <w:r>
        <w:tab/>
        <w:t>Receive Transmission Revoked message</w:t>
      </w:r>
      <w:bookmarkEnd w:id="1241"/>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42" w:name="_Toc171690400"/>
      <w:r>
        <w:t>6.5.4.11</w:t>
      </w:r>
      <w:r>
        <w:tab/>
        <w:t>Receive Queue Position Info message</w:t>
      </w:r>
      <w:bookmarkEnd w:id="1242"/>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43" w:name="_Toc171690401"/>
      <w:r>
        <w:t>6.5.4.12</w:t>
      </w:r>
      <w:r>
        <w:tab/>
        <w:t>Receive RTP media packets from controlling MCVideo function</w:t>
      </w:r>
      <w:bookmarkEnd w:id="1243"/>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5EC67A63" w14:textId="77777777" w:rsidR="00C302A9" w:rsidRDefault="00C302A9" w:rsidP="00C302A9">
      <w:pPr>
        <w:pStyle w:val="B1"/>
      </w:pPr>
      <w:r>
        <w:lastRenderedPageBreak/>
        <w:t>1.</w:t>
      </w:r>
      <w:r>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44" w:name="_Toc171690402"/>
      <w:r>
        <w:t>6.5.4.13</w:t>
      </w:r>
      <w:r>
        <w:tab/>
        <w:t>Receive RTP media packets from an MCVideo client</w:t>
      </w:r>
      <w:bookmarkEnd w:id="1244"/>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45" w:name="_Toc171690403"/>
      <w:r>
        <w:t>6.5.4.14</w:t>
      </w:r>
      <w:r>
        <w:tab/>
        <w:t>MCVideo session release step 1</w:t>
      </w:r>
      <w:bookmarkEnd w:id="1245"/>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6" w:name="_Toc171690404"/>
      <w:r>
        <w:t>6.5.4.15</w:t>
      </w:r>
      <w:r>
        <w:tab/>
        <w:t>MCVideo session release step 2</w:t>
      </w:r>
      <w:bookmarkEnd w:id="1246"/>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7" w:name="_Toc171690405"/>
      <w:r>
        <w:t>6.5.4.16</w:t>
      </w:r>
      <w:r>
        <w:tab/>
        <w:t>Receiving a split instruction (R: Split)</w:t>
      </w:r>
      <w:bookmarkEnd w:id="1247"/>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8" w:name="_Toc171690406"/>
      <w:r>
        <w:t>6.5.5</w:t>
      </w:r>
      <w:r>
        <w:tab/>
        <w:t>Floor participant interface procedures</w:t>
      </w:r>
      <w:bookmarkEnd w:id="1248"/>
    </w:p>
    <w:p w14:paraId="6A0E41FA" w14:textId="77777777" w:rsidR="00DC1E3D" w:rsidRDefault="00DC1E3D" w:rsidP="00DC1E3D">
      <w:pPr>
        <w:pStyle w:val="Heading4"/>
      </w:pPr>
      <w:bookmarkStart w:id="1249" w:name="_Toc171690407"/>
      <w:r>
        <w:t>6.5.5.1</w:t>
      </w:r>
      <w:r>
        <w:tab/>
        <w:t>General</w:t>
      </w:r>
      <w:bookmarkEnd w:id="1249"/>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6" type="#_x0000_t75" style="width:469.5pt;height:265pt" o:ole="">
            <v:imagedata r:id="rId35" o:title=""/>
          </v:shape>
          <o:OLEObject Type="Embed" ProgID="Visio.Drawing.11" ShapeID="_x0000_i1036" DrawAspect="Content" ObjectID="_1821939073"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50" w:name="_Toc171690408"/>
      <w:r>
        <w:t>6.5.5.2</w:t>
      </w:r>
      <w:r>
        <w:tab/>
        <w:t>State: 'Start-Stop'</w:t>
      </w:r>
      <w:bookmarkEnd w:id="1250"/>
    </w:p>
    <w:p w14:paraId="6AFA9188" w14:textId="77777777" w:rsidR="00DC1E3D" w:rsidRDefault="00DC1E3D" w:rsidP="00DC1E3D">
      <w:pPr>
        <w:pStyle w:val="Heading5"/>
      </w:pPr>
      <w:bookmarkStart w:id="1251" w:name="_Toc171690409"/>
      <w:r>
        <w:t>6.5.5.2.1</w:t>
      </w:r>
      <w:r>
        <w:tab/>
        <w:t>General</w:t>
      </w:r>
      <w:bookmarkEnd w:id="1251"/>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52" w:name="_Toc171690410"/>
      <w:r>
        <w:t>6.5.5.2.2</w:t>
      </w:r>
      <w:r>
        <w:tab/>
        <w:t>Participant invited to session</w:t>
      </w:r>
      <w:bookmarkEnd w:id="1252"/>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53" w:name="_Toc171690411"/>
      <w:r>
        <w:lastRenderedPageBreak/>
        <w:t>6.5.5.3</w:t>
      </w:r>
      <w:r>
        <w:tab/>
        <w:t>State: 'P: has no permission'</w:t>
      </w:r>
      <w:bookmarkEnd w:id="1253"/>
    </w:p>
    <w:p w14:paraId="17B4F481" w14:textId="77777777" w:rsidR="00DC1E3D" w:rsidRDefault="00DC1E3D" w:rsidP="00DC1E3D">
      <w:pPr>
        <w:pStyle w:val="Heading5"/>
      </w:pPr>
      <w:bookmarkStart w:id="1254" w:name="_Toc171690412"/>
      <w:r>
        <w:t>6.5.5.3.1</w:t>
      </w:r>
      <w:r>
        <w:tab/>
        <w:t>General</w:t>
      </w:r>
      <w:bookmarkEnd w:id="1254"/>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55" w:name="_Toc171690413"/>
      <w:r>
        <w:t>6.5.5.3.2</w:t>
      </w:r>
      <w:r>
        <w:tab/>
        <w:t>Receive Transmission Idle message (R: Transmission Idle)</w:t>
      </w:r>
      <w:bookmarkEnd w:id="1255"/>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491C36C1" w:rsidR="00BA2372" w:rsidRDefault="00BA2372" w:rsidP="002C2499">
      <w:pPr>
        <w:pStyle w:val="Heading5"/>
      </w:pPr>
      <w:bookmarkStart w:id="1256" w:name="_Toc171690414"/>
      <w:r>
        <w:t>6.5.5.3.3</w:t>
      </w:r>
      <w:r>
        <w:tab/>
      </w:r>
      <w:r w:rsidR="00626584">
        <w:t>Receive Media Transmission Notification message (R: Media Transmission Notification)</w:t>
      </w:r>
      <w:bookmarkEnd w:id="1256"/>
    </w:p>
    <w:p w14:paraId="33F6E345" w14:textId="172F3154" w:rsidR="004B0409" w:rsidRDefault="004B0409" w:rsidP="004B0409">
      <w:r>
        <w:t>When the transmission participant interface receives a Media Transmission Notification message from the transmission control server interface, the transmission participant interface:</w:t>
      </w:r>
    </w:p>
    <w:p w14:paraId="21799314" w14:textId="08842CA6" w:rsidR="004B0409" w:rsidRDefault="004B0409" w:rsidP="004B0409">
      <w:pPr>
        <w:pStyle w:val="B1"/>
      </w:pPr>
      <w:r>
        <w:t>1.</w:t>
      </w:r>
      <w:r>
        <w:tab/>
        <w:t>shall send the Media Transmission Notification message to the transmission participant;</w:t>
      </w:r>
    </w:p>
    <w:p w14:paraId="500C24E8" w14:textId="2583AAB5" w:rsidR="004B0409" w:rsidRDefault="004B0409" w:rsidP="004B0409">
      <w:pPr>
        <w:pStyle w:val="B1"/>
      </w:pPr>
      <w:r>
        <w:t>2.</w:t>
      </w:r>
      <w:r>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Default="004B0409" w:rsidP="004B0409">
      <w:pPr>
        <w:pStyle w:val="B1"/>
      </w:pPr>
      <w:r>
        <w:t>3.</w:t>
      </w:r>
      <w:r>
        <w:tab/>
        <w:t>shall remain in the 'P: has no permission' state.</w:t>
      </w:r>
    </w:p>
    <w:p w14:paraId="2A6392A0" w14:textId="77777777" w:rsidR="00BA2372" w:rsidRDefault="00BA2372" w:rsidP="00BA2372">
      <w:pPr>
        <w:pStyle w:val="Heading5"/>
      </w:pPr>
      <w:bookmarkStart w:id="1257" w:name="_Toc171690415"/>
      <w:r>
        <w:t>6.5.5.3.4</w:t>
      </w:r>
      <w:r>
        <w:tab/>
        <w:t>Receive Transmission Request message (R: Transmission Request)</w:t>
      </w:r>
      <w:bookmarkEnd w:id="1257"/>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8" w:name="_Toc171690416"/>
      <w:r>
        <w:t>6.5.5.3.5</w:t>
      </w:r>
      <w:r>
        <w:tab/>
        <w:t>Receive Transmission Granted message (R: Transmission Granted)</w:t>
      </w:r>
      <w:bookmarkEnd w:id="1258"/>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9" w:name="_Toc171690417"/>
      <w:r>
        <w:t>6.5.5.3.6</w:t>
      </w:r>
      <w:r>
        <w:tab/>
        <w:t>Receive Transmission Rejected message (R: Transmission Rejected)</w:t>
      </w:r>
      <w:bookmarkEnd w:id="1259"/>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260" w:name="_Toc171690418"/>
      <w:r w:rsidRPr="00E61689">
        <w:rPr>
          <w:lang w:val="fr-FR"/>
        </w:rPr>
        <w:t>6.5.5.3.7</w:t>
      </w:r>
      <w:r w:rsidRPr="00E61689">
        <w:rPr>
          <w:lang w:val="fr-FR"/>
        </w:rPr>
        <w:tab/>
        <w:t>Receive Queue Position Info message (R: Queue Position Info)</w:t>
      </w:r>
      <w:bookmarkEnd w:id="1260"/>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261" w:name="_Toc171690419"/>
      <w:r w:rsidRPr="00E61689">
        <w:rPr>
          <w:lang w:val="fr-FR"/>
        </w:rPr>
        <w:t>6.5.5.3.8</w:t>
      </w:r>
      <w:r w:rsidRPr="00E61689">
        <w:rPr>
          <w:lang w:val="fr-FR"/>
        </w:rPr>
        <w:tab/>
        <w:t>Receive Queue Position Request message (R: Queue Position Request)</w:t>
      </w:r>
      <w:bookmarkEnd w:id="1261"/>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62" w:name="_Toc171690420"/>
      <w:r>
        <w:t>6.5.5.3.9</w:t>
      </w:r>
      <w:r>
        <w:tab/>
        <w:t>Receive RTP media packets (R: RTP media)</w:t>
      </w:r>
      <w:bookmarkEnd w:id="1262"/>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63" w:name="_Toc171690421"/>
      <w:r>
        <w:t>6.5.5.3.10</w:t>
      </w:r>
      <w:r>
        <w:tab/>
        <w:t>Receive Transmission Release message (R: Transmission Release)</w:t>
      </w:r>
      <w:bookmarkEnd w:id="1263"/>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64" w:name="_Toc171690422"/>
      <w:r>
        <w:t>6.5.5.3.11</w:t>
      </w:r>
      <w:r>
        <w:tab/>
        <w:t>Receive split instruction (R: Split)</w:t>
      </w:r>
      <w:bookmarkEnd w:id="1264"/>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65" w:name="_Toc171690423"/>
      <w:r>
        <w:t>6.5.5.4</w:t>
      </w:r>
      <w:r>
        <w:tab/>
        <w:t>State: 'P: has permission'</w:t>
      </w:r>
      <w:bookmarkEnd w:id="1265"/>
    </w:p>
    <w:p w14:paraId="6B91076D" w14:textId="77777777" w:rsidR="00BA2372" w:rsidRDefault="00BA2372" w:rsidP="00BA2372">
      <w:pPr>
        <w:pStyle w:val="Heading5"/>
      </w:pPr>
      <w:bookmarkStart w:id="1266" w:name="_Toc171690424"/>
      <w:r>
        <w:t>6.5.5.4.1</w:t>
      </w:r>
      <w:r>
        <w:tab/>
        <w:t>General</w:t>
      </w:r>
      <w:bookmarkEnd w:id="1266"/>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7" w:name="_Toc171690425"/>
      <w:r>
        <w:t>6.5.5.4.2</w:t>
      </w:r>
      <w:r>
        <w:tab/>
        <w:t>Receive RTP media packets</w:t>
      </w:r>
      <w:bookmarkEnd w:id="1267"/>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8" w:name="_Toc171690426"/>
      <w:r>
        <w:t>6.5.5.4.3</w:t>
      </w:r>
      <w:r>
        <w:tab/>
        <w:t>Receive Transmission Release message</w:t>
      </w:r>
      <w:bookmarkEnd w:id="1268"/>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9" w:name="_Toc171690427"/>
      <w:r>
        <w:t>6.5.5.4.4</w:t>
      </w:r>
      <w:r>
        <w:tab/>
        <w:t>Receive Transmission Ack message</w:t>
      </w:r>
      <w:bookmarkEnd w:id="1269"/>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70" w:name="_Toc171690428"/>
      <w:r>
        <w:t>6.5.5.4.5</w:t>
      </w:r>
      <w:r>
        <w:tab/>
        <w:t>Receive Transmission Idle message</w:t>
      </w:r>
      <w:bookmarkEnd w:id="1270"/>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47399395" w:rsidR="00BA2372" w:rsidRDefault="00BA2372" w:rsidP="00BA2372">
      <w:pPr>
        <w:pStyle w:val="Heading5"/>
      </w:pPr>
      <w:bookmarkStart w:id="1271" w:name="_Toc171690429"/>
      <w:r>
        <w:t>6.5.5.4.6</w:t>
      </w:r>
      <w:r>
        <w:tab/>
      </w:r>
      <w:r w:rsidR="004C1CF3">
        <w:t>Receive Media Transmission Notification message</w:t>
      </w:r>
      <w:bookmarkEnd w:id="1271"/>
      <w:r w:rsidR="004C1CF3" w:rsidDel="004C1CF3">
        <w:t xml:space="preserve"> </w:t>
      </w:r>
    </w:p>
    <w:p w14:paraId="1983A38F" w14:textId="18424F94" w:rsidR="00B16CD5" w:rsidRDefault="00B16CD5" w:rsidP="00B16CD5">
      <w:r>
        <w:t>When the transmission participant interface receives a Media Transmission Notification message from the transmission control server interface, the transmission participant interface:</w:t>
      </w:r>
    </w:p>
    <w:p w14:paraId="6A2666E2" w14:textId="42F393F1" w:rsidR="00B16CD5" w:rsidRDefault="00B16CD5" w:rsidP="00B16CD5">
      <w:pPr>
        <w:pStyle w:val="B1"/>
      </w:pPr>
      <w:r>
        <w:t>1.</w:t>
      </w:r>
      <w:r>
        <w:tab/>
        <w:t>shall send the Media Transmission Notification message to the transmission participant;</w:t>
      </w:r>
    </w:p>
    <w:p w14:paraId="5E45E64F" w14:textId="52AE0FFD" w:rsidR="00B16CD5" w:rsidRDefault="00B16CD5" w:rsidP="00B16CD5">
      <w:pPr>
        <w:pStyle w:val="B1"/>
      </w:pPr>
      <w:r>
        <w:t>2.</w:t>
      </w:r>
      <w:r>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Default="00B16CD5" w:rsidP="00B16CD5">
      <w:pPr>
        <w:pStyle w:val="B1"/>
      </w:pPr>
      <w:r>
        <w:t>3.</w:t>
      </w:r>
      <w:r>
        <w:tab/>
        <w:t>shall enter the 'P: has no permission' state.</w:t>
      </w:r>
    </w:p>
    <w:p w14:paraId="6D080F30" w14:textId="77777777" w:rsidR="00BA2372" w:rsidRDefault="00BA2372" w:rsidP="00BA2372">
      <w:pPr>
        <w:pStyle w:val="Heading5"/>
      </w:pPr>
      <w:bookmarkStart w:id="1272" w:name="_Toc171690430"/>
      <w:r>
        <w:t>6.5.5.4.7</w:t>
      </w:r>
      <w:r>
        <w:tab/>
        <w:t>Receive Transmission Revoked message</w:t>
      </w:r>
      <w:bookmarkEnd w:id="1272"/>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73" w:name="_Toc171690431"/>
      <w:r>
        <w:t>6.5.5.4.8</w:t>
      </w:r>
      <w:r>
        <w:tab/>
        <w:t>Receive split instruction (R: Split)</w:t>
      </w:r>
      <w:bookmarkEnd w:id="1273"/>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74" w:name="_Toc171690432"/>
      <w:r>
        <w:lastRenderedPageBreak/>
        <w:t>6.5.5.5</w:t>
      </w:r>
      <w:r>
        <w:tab/>
        <w:t>In any state</w:t>
      </w:r>
      <w:bookmarkEnd w:id="1274"/>
    </w:p>
    <w:p w14:paraId="48A923F9" w14:textId="77777777" w:rsidR="00BA2372" w:rsidRDefault="00BA2372" w:rsidP="00BA2372">
      <w:pPr>
        <w:pStyle w:val="Heading5"/>
      </w:pPr>
      <w:bookmarkStart w:id="1275" w:name="_Toc171690433"/>
      <w:r>
        <w:t>6.5.5.5.1</w:t>
      </w:r>
      <w:r>
        <w:tab/>
        <w:t>General</w:t>
      </w:r>
      <w:bookmarkEnd w:id="1275"/>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6" w:name="_Toc171690434"/>
      <w:r>
        <w:t>6.5.5.5.2</w:t>
      </w:r>
      <w:r>
        <w:tab/>
        <w:t>Receive Transmission Ack message (R: Transmission Ack)</w:t>
      </w:r>
      <w:bookmarkEnd w:id="1276"/>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7" w:name="_Toc171690435"/>
      <w:r>
        <w:t>6.5.5.5.3</w:t>
      </w:r>
      <w:r>
        <w:tab/>
        <w:t>MCVideo session release step 1 (MCVideo call release - 1)</w:t>
      </w:r>
      <w:bookmarkEnd w:id="1277"/>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8" w:name="_Toc171690436"/>
      <w:r>
        <w:t>6.5.5.6</w:t>
      </w:r>
      <w:r>
        <w:tab/>
        <w:t>State: 'P: Releasing'</w:t>
      </w:r>
      <w:bookmarkEnd w:id="1278"/>
    </w:p>
    <w:p w14:paraId="2EA63CB1" w14:textId="77777777" w:rsidR="00BA2372" w:rsidRDefault="00BA2372" w:rsidP="00BA2372">
      <w:pPr>
        <w:pStyle w:val="Heading5"/>
      </w:pPr>
      <w:bookmarkStart w:id="1279" w:name="_Toc171690437"/>
      <w:r>
        <w:t>6.5.5.6.1</w:t>
      </w:r>
      <w:r>
        <w:tab/>
        <w:t>General</w:t>
      </w:r>
      <w:bookmarkEnd w:id="1279"/>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80" w:name="_Toc171690438"/>
      <w:r>
        <w:t>6.5.5.6.2</w:t>
      </w:r>
      <w:r>
        <w:tab/>
        <w:t>MCVideo session release step 2 (MCVideo call release - 2)</w:t>
      </w:r>
      <w:bookmarkEnd w:id="1280"/>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lastRenderedPageBreak/>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81" w:name="_Toc20208786"/>
      <w:bookmarkStart w:id="1282" w:name="_Toc36044897"/>
      <w:bookmarkStart w:id="1283" w:name="_Toc45216383"/>
      <w:bookmarkStart w:id="1284" w:name="_Toc171690439"/>
      <w:r w:rsidRPr="00A5463E">
        <w:t>7</w:t>
      </w:r>
      <w:r w:rsidRPr="00A5463E">
        <w:tab/>
        <w:t>Off-network MCVideo service media plane procedures</w:t>
      </w:r>
      <w:bookmarkEnd w:id="1281"/>
      <w:bookmarkEnd w:id="1282"/>
      <w:bookmarkEnd w:id="1283"/>
      <w:bookmarkEnd w:id="1284"/>
    </w:p>
    <w:p w14:paraId="223E7F1A" w14:textId="77777777" w:rsidR="008C7C7C" w:rsidRPr="00A5463E" w:rsidRDefault="008C7C7C" w:rsidP="008C7C7C">
      <w:pPr>
        <w:pStyle w:val="Heading2"/>
      </w:pPr>
      <w:bookmarkStart w:id="1285" w:name="_Toc20208787"/>
      <w:bookmarkStart w:id="1286" w:name="_Toc36044898"/>
      <w:bookmarkStart w:id="1287" w:name="_Toc45216384"/>
      <w:bookmarkStart w:id="1288" w:name="_Toc171690440"/>
      <w:r w:rsidRPr="00A5463E">
        <w:t>7.1</w:t>
      </w:r>
      <w:r w:rsidRPr="00A5463E">
        <w:tab/>
        <w:t>General</w:t>
      </w:r>
      <w:bookmarkEnd w:id="1285"/>
      <w:bookmarkEnd w:id="1286"/>
      <w:bookmarkEnd w:id="1287"/>
      <w:bookmarkEnd w:id="1288"/>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9" w:name="_Toc20208788"/>
      <w:bookmarkStart w:id="1290" w:name="_Toc36044899"/>
      <w:bookmarkStart w:id="1291" w:name="_Toc45216385"/>
      <w:bookmarkStart w:id="1292" w:name="_Toc171690441"/>
      <w:r w:rsidRPr="00A5463E">
        <w:t>7.2</w:t>
      </w:r>
      <w:r w:rsidRPr="00A5463E">
        <w:tab/>
        <w:t>Transmission participant procedures</w:t>
      </w:r>
      <w:r w:rsidR="00B916CE" w:rsidRPr="00A5463E">
        <w:rPr>
          <w:lang w:val="en-IN"/>
        </w:rPr>
        <w:t xml:space="preserve"> for single arbitrator approach</w:t>
      </w:r>
      <w:bookmarkEnd w:id="1289"/>
      <w:bookmarkEnd w:id="1290"/>
      <w:bookmarkEnd w:id="1291"/>
      <w:bookmarkEnd w:id="1292"/>
    </w:p>
    <w:p w14:paraId="04191D07" w14:textId="77777777" w:rsidR="008C7C7C" w:rsidRPr="00A5463E" w:rsidRDefault="008C7C7C" w:rsidP="008C7C7C">
      <w:pPr>
        <w:pStyle w:val="Heading3"/>
      </w:pPr>
      <w:bookmarkStart w:id="1293" w:name="_Toc20208789"/>
      <w:bookmarkStart w:id="1294" w:name="_Toc36044900"/>
      <w:bookmarkStart w:id="1295" w:name="_Toc45216386"/>
      <w:bookmarkStart w:id="1296" w:name="_Toc171690442"/>
      <w:r w:rsidRPr="00A5463E">
        <w:t>7.2.1</w:t>
      </w:r>
      <w:r w:rsidRPr="00A5463E">
        <w:tab/>
        <w:t>Transmission participant procedures at MCVideo session initialisation</w:t>
      </w:r>
      <w:bookmarkEnd w:id="1293"/>
      <w:bookmarkEnd w:id="1294"/>
      <w:bookmarkEnd w:id="1295"/>
      <w:bookmarkEnd w:id="1296"/>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w:t>
      </w:r>
      <w:r w:rsidRPr="00A5463E">
        <w:lastRenderedPageBreak/>
        <w:t>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7" w:name="_Toc20208790"/>
      <w:bookmarkStart w:id="1298" w:name="_Toc36044901"/>
      <w:bookmarkStart w:id="1299" w:name="_Toc45216387"/>
      <w:bookmarkStart w:id="1300" w:name="_Toc171690443"/>
      <w:r w:rsidRPr="00A5463E">
        <w:rPr>
          <w:lang w:val="en-IN"/>
        </w:rPr>
        <w:t>7.2.1.2</w:t>
      </w:r>
      <w:r w:rsidRPr="00A5463E">
        <w:rPr>
          <w:lang w:val="en-IN"/>
        </w:rPr>
        <w:tab/>
        <w:t>Determine off-network transmission priority</w:t>
      </w:r>
      <w:bookmarkEnd w:id="1297"/>
      <w:bookmarkEnd w:id="1298"/>
      <w:bookmarkEnd w:id="1299"/>
      <w:bookmarkEnd w:id="1300"/>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lastRenderedPageBreak/>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301" w:name="_Toc20208791"/>
      <w:bookmarkStart w:id="1302" w:name="_Toc36044902"/>
      <w:bookmarkStart w:id="1303" w:name="_Toc45216388"/>
      <w:bookmarkStart w:id="1304" w:name="_Toc171690444"/>
      <w:r w:rsidRPr="00A5463E">
        <w:t>7.2.2</w:t>
      </w:r>
      <w:r w:rsidRPr="00A5463E">
        <w:tab/>
        <w:t>Transmission participant procedures at MCVideo call release</w:t>
      </w:r>
      <w:bookmarkEnd w:id="1301"/>
      <w:bookmarkEnd w:id="1302"/>
      <w:bookmarkEnd w:id="1303"/>
      <w:bookmarkEnd w:id="1304"/>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05" w:name="_Toc20208792"/>
      <w:bookmarkStart w:id="1306" w:name="_Toc36044903"/>
      <w:bookmarkStart w:id="1307" w:name="_Toc45216389"/>
      <w:bookmarkStart w:id="1308" w:name="_Toc171690445"/>
      <w:r w:rsidRPr="00A5463E">
        <w:t>7.2.3</w:t>
      </w:r>
      <w:r w:rsidRPr="00A5463E">
        <w:tab/>
        <w:t>Transmission participant state diagram – basic operation</w:t>
      </w:r>
      <w:bookmarkEnd w:id="1305"/>
      <w:bookmarkEnd w:id="1306"/>
      <w:bookmarkEnd w:id="1307"/>
      <w:bookmarkEnd w:id="1308"/>
    </w:p>
    <w:p w14:paraId="2928BD37" w14:textId="77777777" w:rsidR="008C7C7C" w:rsidRPr="00A5463E" w:rsidRDefault="008C7C7C" w:rsidP="008C7C7C">
      <w:pPr>
        <w:pStyle w:val="Heading4"/>
      </w:pPr>
      <w:bookmarkStart w:id="1309" w:name="_Toc20208793"/>
      <w:bookmarkStart w:id="1310" w:name="_Toc36044904"/>
      <w:bookmarkStart w:id="1311" w:name="_Toc45216390"/>
      <w:bookmarkStart w:id="1312" w:name="_Toc171690446"/>
      <w:r w:rsidRPr="00A5463E">
        <w:t>7.2.3.1</w:t>
      </w:r>
      <w:r w:rsidRPr="00A5463E">
        <w:tab/>
        <w:t>General</w:t>
      </w:r>
      <w:bookmarkEnd w:id="1309"/>
      <w:bookmarkEnd w:id="1310"/>
      <w:bookmarkEnd w:id="1311"/>
      <w:bookmarkEnd w:id="1312"/>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7" type="#_x0000_t75" style="width:478pt;height:437pt" o:ole="">
            <v:imagedata r:id="rId37" o:title=""/>
          </v:shape>
          <o:OLEObject Type="Embed" ProgID="Visio.Drawing.11" ShapeID="_x0000_i1037" DrawAspect="Content" ObjectID="_1821939074"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13" w:name="_Toc20208794"/>
      <w:bookmarkStart w:id="1314" w:name="_Toc36044905"/>
      <w:bookmarkStart w:id="1315" w:name="_Toc45216391"/>
      <w:bookmarkStart w:id="1316" w:name="_Toc171690447"/>
      <w:r w:rsidRPr="00A5463E">
        <w:t>7.2.3.2</w:t>
      </w:r>
      <w:r w:rsidRPr="00A5463E">
        <w:tab/>
        <w:t>State: 'Start-stop'</w:t>
      </w:r>
      <w:bookmarkEnd w:id="1313"/>
      <w:bookmarkEnd w:id="1314"/>
      <w:bookmarkEnd w:id="1315"/>
      <w:bookmarkEnd w:id="1316"/>
    </w:p>
    <w:p w14:paraId="2B199037" w14:textId="77777777" w:rsidR="008C7C7C" w:rsidRPr="00A5463E" w:rsidRDefault="008C7C7C" w:rsidP="008C7C7C">
      <w:pPr>
        <w:pStyle w:val="Heading5"/>
      </w:pPr>
      <w:bookmarkStart w:id="1317" w:name="_Toc20208795"/>
      <w:bookmarkStart w:id="1318" w:name="_Toc36044906"/>
      <w:bookmarkStart w:id="1319" w:name="_Toc45216392"/>
      <w:bookmarkStart w:id="1320" w:name="_Toc171690448"/>
      <w:r w:rsidRPr="00A5463E">
        <w:rPr>
          <w:lang w:eastAsia="ko-KR"/>
        </w:rPr>
        <w:t>7</w:t>
      </w:r>
      <w:r w:rsidRPr="00A5463E">
        <w:t>.2.</w:t>
      </w:r>
      <w:r w:rsidRPr="00A5463E">
        <w:rPr>
          <w:lang w:eastAsia="ko-KR"/>
        </w:rPr>
        <w:t>3</w:t>
      </w:r>
      <w:r w:rsidRPr="00A5463E">
        <w:t>.2.1</w:t>
      </w:r>
      <w:r w:rsidRPr="00A5463E">
        <w:tab/>
        <w:t>General</w:t>
      </w:r>
      <w:bookmarkEnd w:id="1317"/>
      <w:bookmarkEnd w:id="1318"/>
      <w:bookmarkEnd w:id="1319"/>
      <w:bookmarkEnd w:id="1320"/>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21" w:name="_Toc20208796"/>
      <w:bookmarkStart w:id="1322" w:name="_Toc36044907"/>
      <w:bookmarkStart w:id="1323" w:name="_Toc45216393"/>
      <w:bookmarkStart w:id="1324" w:name="_Toc171690449"/>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21"/>
      <w:bookmarkEnd w:id="1322"/>
      <w:bookmarkEnd w:id="1323"/>
      <w:bookmarkEnd w:id="1324"/>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25" w:name="_Toc20208797"/>
      <w:bookmarkStart w:id="1326" w:name="_Toc36044908"/>
      <w:bookmarkStart w:id="1327" w:name="_Toc45216394"/>
      <w:bookmarkStart w:id="1328" w:name="_Toc171690450"/>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25"/>
      <w:bookmarkEnd w:id="1326"/>
      <w:bookmarkEnd w:id="1327"/>
      <w:bookmarkEnd w:id="1328"/>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9" w:name="_Toc20208798"/>
      <w:bookmarkStart w:id="1330" w:name="_Toc36044909"/>
      <w:bookmarkStart w:id="1331" w:name="_Toc45216395"/>
      <w:bookmarkStart w:id="1332" w:name="_Toc171690451"/>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9"/>
      <w:bookmarkEnd w:id="1330"/>
      <w:bookmarkEnd w:id="1331"/>
      <w:bookmarkEnd w:id="1332"/>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33" w:name="_Toc20208799"/>
      <w:bookmarkStart w:id="1334" w:name="_Toc36044910"/>
      <w:bookmarkStart w:id="1335" w:name="_Toc45216396"/>
      <w:bookmarkStart w:id="1336" w:name="_Toc171690452"/>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33"/>
      <w:bookmarkEnd w:id="1334"/>
      <w:bookmarkEnd w:id="1335"/>
      <w:bookmarkEnd w:id="1336"/>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7" w:name="_Toc20208800"/>
      <w:bookmarkStart w:id="1338" w:name="_Toc36044911"/>
      <w:bookmarkStart w:id="1339" w:name="_Toc45216397"/>
      <w:bookmarkStart w:id="1340" w:name="_Toc171690453"/>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7"/>
      <w:bookmarkEnd w:id="1338"/>
      <w:bookmarkEnd w:id="1339"/>
      <w:bookmarkEnd w:id="1340"/>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41" w:name="_Toc20208801"/>
      <w:bookmarkStart w:id="1342" w:name="_Toc36044912"/>
      <w:bookmarkStart w:id="1343" w:name="_Toc45216398"/>
      <w:bookmarkStart w:id="1344" w:name="_Toc171690454"/>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41"/>
      <w:bookmarkEnd w:id="1342"/>
      <w:bookmarkEnd w:id="1343"/>
      <w:bookmarkEnd w:id="1344"/>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45" w:name="_Toc20208802"/>
      <w:bookmarkStart w:id="1346" w:name="_Toc36044913"/>
      <w:bookmarkStart w:id="1347" w:name="_Toc45216399"/>
      <w:bookmarkStart w:id="1348" w:name="_Toc171690455"/>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45"/>
      <w:bookmarkEnd w:id="1346"/>
      <w:bookmarkEnd w:id="1347"/>
      <w:bookmarkEnd w:id="1348"/>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9" w:name="_Toc20208803"/>
      <w:bookmarkStart w:id="1350" w:name="_Toc36044914"/>
      <w:bookmarkStart w:id="1351" w:name="_Toc45216400"/>
      <w:bookmarkStart w:id="1352" w:name="_Toc171690456"/>
      <w:r w:rsidRPr="00A5463E">
        <w:t>7.2.3.2.9</w:t>
      </w:r>
      <w:r w:rsidRPr="00A5463E">
        <w:tab/>
        <w:t>MCVideo broadcast call established – terminating MCVideo user</w:t>
      </w:r>
      <w:bookmarkEnd w:id="1349"/>
      <w:bookmarkEnd w:id="1350"/>
      <w:bookmarkEnd w:id="1351"/>
      <w:bookmarkEnd w:id="1352"/>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53" w:name="_Toc20208804"/>
      <w:bookmarkStart w:id="1354" w:name="_Toc36044915"/>
      <w:bookmarkStart w:id="1355" w:name="_Toc45216401"/>
      <w:bookmarkStart w:id="1356" w:name="_Toc171690457"/>
      <w:r w:rsidRPr="00A5463E">
        <w:t>7.2.3.3</w:t>
      </w:r>
      <w:r w:rsidRPr="00A5463E">
        <w:tab/>
        <w:t>State: 'O: silence'</w:t>
      </w:r>
      <w:bookmarkEnd w:id="1353"/>
      <w:bookmarkEnd w:id="1354"/>
      <w:bookmarkEnd w:id="1355"/>
      <w:bookmarkEnd w:id="1356"/>
    </w:p>
    <w:p w14:paraId="5AA08A83" w14:textId="77777777" w:rsidR="00F7785F" w:rsidRPr="00A5463E" w:rsidRDefault="00F7785F" w:rsidP="00F7785F">
      <w:pPr>
        <w:pStyle w:val="Heading5"/>
      </w:pPr>
      <w:bookmarkStart w:id="1357" w:name="_Toc20208805"/>
      <w:bookmarkStart w:id="1358" w:name="_Toc36044916"/>
      <w:bookmarkStart w:id="1359" w:name="_Toc45216402"/>
      <w:bookmarkStart w:id="1360" w:name="_Toc171690458"/>
      <w:r w:rsidRPr="00A5463E">
        <w:t>7.2.3.3.1</w:t>
      </w:r>
      <w:r w:rsidRPr="00A5463E">
        <w:tab/>
        <w:t>General</w:t>
      </w:r>
      <w:bookmarkEnd w:id="1357"/>
      <w:bookmarkEnd w:id="1358"/>
      <w:bookmarkEnd w:id="1359"/>
      <w:bookmarkEnd w:id="1360"/>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61" w:name="_Toc20208806"/>
      <w:bookmarkStart w:id="1362" w:name="_Toc36044917"/>
      <w:bookmarkStart w:id="1363" w:name="_Toc45216403"/>
      <w:bookmarkStart w:id="1364" w:name="_Toc171690459"/>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61"/>
      <w:bookmarkEnd w:id="1362"/>
      <w:bookmarkEnd w:id="1363"/>
      <w:bookmarkEnd w:id="1364"/>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65" w:name="_Toc20208807"/>
      <w:bookmarkStart w:id="1366" w:name="_Toc36044918"/>
      <w:bookmarkStart w:id="1367" w:name="_Toc45216404"/>
      <w:bookmarkStart w:id="1368" w:name="_Toc171690460"/>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65"/>
      <w:bookmarkEnd w:id="1366"/>
      <w:bookmarkEnd w:id="1367"/>
      <w:bookmarkEnd w:id="1368"/>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9" w:name="_Toc20208808"/>
      <w:bookmarkStart w:id="1370" w:name="_Toc36044919"/>
      <w:bookmarkStart w:id="1371" w:name="_Toc45216405"/>
      <w:bookmarkStart w:id="1372" w:name="_Toc171690461"/>
      <w:r w:rsidRPr="00A5463E">
        <w:t>7.2.3.3.4</w:t>
      </w:r>
      <w:r w:rsidRPr="00A5463E">
        <w:tab/>
        <w:t>Receiv</w:t>
      </w:r>
      <w:r w:rsidRPr="00A5463E">
        <w:rPr>
          <w:lang w:eastAsia="ko-KR"/>
        </w:rPr>
        <w:t>e</w:t>
      </w:r>
      <w:r w:rsidRPr="00A5463E">
        <w:t xml:space="preserve"> Transmission Granted message (R: Transmission Granted to other)</w:t>
      </w:r>
      <w:bookmarkEnd w:id="1369"/>
      <w:bookmarkEnd w:id="1370"/>
      <w:bookmarkEnd w:id="1371"/>
      <w:bookmarkEnd w:id="1372"/>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73" w:name="_Toc20208809"/>
      <w:bookmarkStart w:id="1374" w:name="_Toc36044920"/>
      <w:bookmarkStart w:id="1375" w:name="_Toc45216406"/>
      <w:bookmarkStart w:id="1376" w:name="_Toc171690462"/>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73"/>
      <w:bookmarkEnd w:id="1374"/>
      <w:bookmarkEnd w:id="1375"/>
      <w:bookmarkEnd w:id="1376"/>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7" w:name="_Toc20208810"/>
      <w:bookmarkStart w:id="1378" w:name="_Toc36044921"/>
      <w:bookmarkStart w:id="1379" w:name="_Toc45216407"/>
      <w:bookmarkStart w:id="1380" w:name="_Toc171690463"/>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7"/>
      <w:bookmarkEnd w:id="1378"/>
      <w:bookmarkEnd w:id="1379"/>
      <w:bookmarkEnd w:id="1380"/>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81" w:name="_Toc20208811"/>
      <w:bookmarkStart w:id="1382" w:name="_Toc36044922"/>
      <w:bookmarkStart w:id="1383" w:name="_Toc45216408"/>
      <w:bookmarkStart w:id="1384" w:name="_Toc171690464"/>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81"/>
      <w:bookmarkEnd w:id="1382"/>
      <w:bookmarkEnd w:id="1383"/>
      <w:bookmarkEnd w:id="1384"/>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85" w:name="_Toc20208812"/>
      <w:bookmarkStart w:id="1386" w:name="_Toc36044923"/>
      <w:bookmarkStart w:id="1387" w:name="_Toc45216409"/>
      <w:bookmarkStart w:id="1388" w:name="_Toc171690465"/>
      <w:r w:rsidRPr="00A5463E">
        <w:t>7.2.3.4</w:t>
      </w:r>
      <w:r w:rsidRPr="00A5463E">
        <w:tab/>
        <w:t>State: 'O: has no permission'</w:t>
      </w:r>
      <w:bookmarkEnd w:id="1385"/>
      <w:bookmarkEnd w:id="1386"/>
      <w:bookmarkEnd w:id="1387"/>
      <w:bookmarkEnd w:id="1388"/>
    </w:p>
    <w:p w14:paraId="25A58058" w14:textId="77777777" w:rsidR="00B611E5" w:rsidRPr="00A5463E" w:rsidRDefault="00B611E5" w:rsidP="00B611E5">
      <w:pPr>
        <w:pStyle w:val="Heading5"/>
        <w:rPr>
          <w:lang w:eastAsia="ko-KR"/>
        </w:rPr>
      </w:pPr>
      <w:bookmarkStart w:id="1389" w:name="_Toc20208813"/>
      <w:bookmarkStart w:id="1390" w:name="_Toc36044924"/>
      <w:bookmarkStart w:id="1391" w:name="_Toc45216410"/>
      <w:bookmarkStart w:id="1392" w:name="_Toc171690466"/>
      <w:r w:rsidRPr="00A5463E">
        <w:t>7.2.3.4.1</w:t>
      </w:r>
      <w:r w:rsidRPr="00A5463E">
        <w:tab/>
        <w:t>General</w:t>
      </w:r>
      <w:bookmarkEnd w:id="1389"/>
      <w:bookmarkEnd w:id="1390"/>
      <w:bookmarkEnd w:id="1391"/>
      <w:bookmarkEnd w:id="1392"/>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93" w:name="_Toc20208814"/>
      <w:bookmarkStart w:id="1394" w:name="_Toc36044925"/>
      <w:bookmarkStart w:id="1395" w:name="_Toc45216411"/>
      <w:bookmarkStart w:id="1396" w:name="_Toc171690467"/>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93"/>
      <w:bookmarkEnd w:id="1394"/>
      <w:bookmarkEnd w:id="1395"/>
      <w:bookmarkEnd w:id="1396"/>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7" w:name="_Toc20208815"/>
      <w:bookmarkStart w:id="1398" w:name="_Toc36044926"/>
      <w:bookmarkStart w:id="1399" w:name="_Toc45216412"/>
      <w:bookmarkStart w:id="1400" w:name="_Toc171690468"/>
      <w:r w:rsidRPr="00A5463E">
        <w:t>7.2.3.4.3</w:t>
      </w:r>
      <w:r w:rsidRPr="00A5463E">
        <w:tab/>
        <w:t>Receive Transmission Release message (R: Transmission Release)</w:t>
      </w:r>
      <w:bookmarkEnd w:id="1397"/>
      <w:bookmarkEnd w:id="1398"/>
      <w:bookmarkEnd w:id="1399"/>
      <w:bookmarkEnd w:id="1400"/>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401" w:name="_Toc20208816"/>
      <w:bookmarkStart w:id="1402" w:name="_Toc36044927"/>
      <w:bookmarkStart w:id="1403" w:name="_Toc45216413"/>
      <w:bookmarkStart w:id="1404" w:name="_Toc171690469"/>
      <w:r w:rsidRPr="00A5463E">
        <w:t>7.2.3.4.</w:t>
      </w:r>
      <w:r w:rsidR="00C1184F" w:rsidRPr="00A5463E">
        <w:t>4</w:t>
      </w:r>
      <w:r w:rsidRPr="00A5463E">
        <w:tab/>
        <w:t>Receive Transmission Arbitration Release message (R: Transmission Arbitration Release)</w:t>
      </w:r>
      <w:bookmarkEnd w:id="1401"/>
      <w:bookmarkEnd w:id="1402"/>
      <w:bookmarkEnd w:id="1403"/>
      <w:bookmarkEnd w:id="1404"/>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05" w:name="_Toc20208817"/>
      <w:bookmarkStart w:id="1406" w:name="_Toc36044928"/>
      <w:bookmarkStart w:id="1407" w:name="_Toc45216414"/>
      <w:bookmarkStart w:id="1408" w:name="_Toc171690470"/>
      <w:r w:rsidRPr="00A5463E">
        <w:t>7.2.3.4.5</w:t>
      </w:r>
      <w:r w:rsidRPr="00A5463E">
        <w:tab/>
      </w:r>
      <w:bookmarkStart w:id="1409" w:name="_Ref411862859"/>
      <w:r w:rsidRPr="00A5463E">
        <w:t xml:space="preserve">Timer T203 (End of RTP media) </w:t>
      </w:r>
      <w:bookmarkEnd w:id="1409"/>
      <w:r w:rsidRPr="00A5463E">
        <w:t>expired</w:t>
      </w:r>
      <w:bookmarkEnd w:id="1405"/>
      <w:bookmarkEnd w:id="1406"/>
      <w:bookmarkEnd w:id="1407"/>
      <w:bookmarkEnd w:id="1408"/>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10" w:name="_Toc20208818"/>
      <w:bookmarkStart w:id="1411" w:name="_Toc36044929"/>
      <w:bookmarkStart w:id="1412" w:name="_Toc45216415"/>
      <w:bookmarkStart w:id="1413" w:name="_Toc171690471"/>
      <w:r w:rsidRPr="00A5463E">
        <w:t>7.2.3.4.6</w:t>
      </w:r>
      <w:r w:rsidRPr="00A5463E">
        <w:tab/>
        <w:t xml:space="preserve">Receive Transmission Granted message (R: Transmission Granted </w:t>
      </w:r>
      <w:r w:rsidRPr="00A5463E">
        <w:rPr>
          <w:lang w:eastAsia="ko-KR"/>
        </w:rPr>
        <w:t>to other</w:t>
      </w:r>
      <w:r w:rsidRPr="00A5463E">
        <w:t>)</w:t>
      </w:r>
      <w:bookmarkEnd w:id="1410"/>
      <w:bookmarkEnd w:id="1411"/>
      <w:bookmarkEnd w:id="1412"/>
      <w:bookmarkEnd w:id="1413"/>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14" w:name="_Toc20208819"/>
      <w:bookmarkStart w:id="1415" w:name="_Toc36044930"/>
      <w:bookmarkStart w:id="1416" w:name="_Toc45216416"/>
      <w:bookmarkStart w:id="1417" w:name="_Toc171690472"/>
      <w:r w:rsidRPr="00A5463E">
        <w:rPr>
          <w:lang w:val="nb-NO"/>
        </w:rPr>
        <w:t>7.2.3.4.7</w:t>
      </w:r>
      <w:r w:rsidRPr="00A5463E">
        <w:rPr>
          <w:lang w:val="nb-NO"/>
        </w:rPr>
        <w:tab/>
        <w:t>Receive RTP media (R: RTP media)</w:t>
      </w:r>
      <w:bookmarkEnd w:id="1414"/>
      <w:bookmarkEnd w:id="1415"/>
      <w:bookmarkEnd w:id="1416"/>
      <w:bookmarkEnd w:id="1417"/>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8" w:name="_Toc20208820"/>
      <w:bookmarkStart w:id="1419" w:name="_Toc36044931"/>
      <w:bookmarkStart w:id="1420" w:name="_Toc45216417"/>
      <w:bookmarkStart w:id="1421" w:name="_Toc171690473"/>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8"/>
      <w:bookmarkEnd w:id="1419"/>
      <w:bookmarkEnd w:id="1420"/>
      <w:bookmarkEnd w:id="1421"/>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22" w:name="_Toc20208821"/>
      <w:bookmarkStart w:id="1423" w:name="_Toc36044932"/>
      <w:bookmarkStart w:id="1424" w:name="_Toc45216418"/>
      <w:bookmarkStart w:id="1425" w:name="_Toc171690474"/>
      <w:r w:rsidRPr="00A5463E">
        <w:t>7.2.3.4.9</w:t>
      </w:r>
      <w:r w:rsidRPr="00A5463E">
        <w:tab/>
        <w:t>Receive Transmission Revoked message (R: Transmission Revoked)</w:t>
      </w:r>
      <w:bookmarkEnd w:id="1422"/>
      <w:bookmarkEnd w:id="1423"/>
      <w:bookmarkEnd w:id="1424"/>
      <w:bookmarkEnd w:id="1425"/>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6" w:name="_Toc20208822"/>
      <w:bookmarkStart w:id="1427" w:name="_Toc36044933"/>
      <w:bookmarkStart w:id="1428" w:name="_Toc45216419"/>
      <w:bookmarkStart w:id="1429" w:name="_Toc171690475"/>
      <w:r w:rsidRPr="00A5463E">
        <w:t>7.2.3.</w:t>
      </w:r>
      <w:r w:rsidRPr="00A5463E">
        <w:rPr>
          <w:lang w:eastAsia="ko-KR"/>
        </w:rPr>
        <w:t>5</w:t>
      </w:r>
      <w:r w:rsidRPr="00A5463E">
        <w:tab/>
        <w:t>State: 'O: transmission arbitration'</w:t>
      </w:r>
      <w:bookmarkEnd w:id="1426"/>
      <w:bookmarkEnd w:id="1427"/>
      <w:bookmarkEnd w:id="1428"/>
      <w:bookmarkEnd w:id="1429"/>
    </w:p>
    <w:p w14:paraId="13B774AF" w14:textId="77777777" w:rsidR="00A57973" w:rsidRPr="00A5463E" w:rsidRDefault="00A57973" w:rsidP="00A57973">
      <w:pPr>
        <w:pStyle w:val="Heading5"/>
      </w:pPr>
      <w:bookmarkStart w:id="1430" w:name="_Toc20208823"/>
      <w:bookmarkStart w:id="1431" w:name="_Toc36044934"/>
      <w:bookmarkStart w:id="1432" w:name="_Toc45216420"/>
      <w:bookmarkStart w:id="1433" w:name="_Toc171690476"/>
      <w:r w:rsidRPr="00A5463E">
        <w:t>7.2.3.</w:t>
      </w:r>
      <w:r w:rsidRPr="00A5463E">
        <w:rPr>
          <w:lang w:eastAsia="ko-KR"/>
        </w:rPr>
        <w:t>5</w:t>
      </w:r>
      <w:r w:rsidRPr="00A5463E">
        <w:t>.1</w:t>
      </w:r>
      <w:r w:rsidRPr="00A5463E">
        <w:tab/>
        <w:t>General</w:t>
      </w:r>
      <w:bookmarkEnd w:id="1430"/>
      <w:bookmarkEnd w:id="1431"/>
      <w:bookmarkEnd w:id="1432"/>
      <w:bookmarkEnd w:id="1433"/>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34" w:name="_Toc20208824"/>
      <w:bookmarkStart w:id="1435" w:name="_Toc36044935"/>
      <w:bookmarkStart w:id="1436" w:name="_Toc45216421"/>
      <w:bookmarkStart w:id="1437" w:name="_Toc171690477"/>
      <w:r w:rsidRPr="00A5463E">
        <w:t>7.2.3.</w:t>
      </w:r>
      <w:r w:rsidRPr="00A5463E">
        <w:rPr>
          <w:lang w:eastAsia="ko-KR"/>
        </w:rPr>
        <w:t>5</w:t>
      </w:r>
      <w:r w:rsidRPr="00A5463E">
        <w:t>.2</w:t>
      </w:r>
      <w:r w:rsidRPr="00A5463E">
        <w:tab/>
        <w:t>Send RTP Media packets (S: RTP Media)</w:t>
      </w:r>
      <w:bookmarkEnd w:id="1434"/>
      <w:bookmarkEnd w:id="1435"/>
      <w:bookmarkEnd w:id="1436"/>
      <w:bookmarkEnd w:id="1437"/>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8" w:name="_Toc20208825"/>
      <w:bookmarkStart w:id="1439" w:name="_Toc36044936"/>
      <w:bookmarkStart w:id="1440" w:name="_Toc45216422"/>
      <w:bookmarkStart w:id="1441" w:name="_Toc171690478"/>
      <w:r w:rsidRPr="00A5463E">
        <w:t>7.2.3.5.3</w:t>
      </w:r>
      <w:r w:rsidRPr="00A5463E">
        <w:tab/>
        <w:t>Receive Transmission Release message (R: Transmission Release)</w:t>
      </w:r>
      <w:bookmarkEnd w:id="1438"/>
      <w:bookmarkEnd w:id="1439"/>
      <w:bookmarkEnd w:id="1440"/>
      <w:bookmarkEnd w:id="1441"/>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42" w:name="_Toc20208826"/>
      <w:bookmarkStart w:id="1443" w:name="_Toc36044937"/>
      <w:bookmarkStart w:id="1444" w:name="_Toc45216423"/>
      <w:bookmarkStart w:id="1445" w:name="_Toc171690479"/>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42"/>
      <w:bookmarkEnd w:id="1443"/>
      <w:bookmarkEnd w:id="1444"/>
      <w:bookmarkEnd w:id="1445"/>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6" w:name="_Toc20208827"/>
      <w:bookmarkStart w:id="1447" w:name="_Toc36044938"/>
      <w:bookmarkStart w:id="1448" w:name="_Toc45216424"/>
      <w:bookmarkStart w:id="1449" w:name="_Toc171690480"/>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6"/>
      <w:bookmarkEnd w:id="1447"/>
      <w:bookmarkEnd w:id="1448"/>
      <w:bookmarkEnd w:id="1449"/>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50" w:name="_Toc20208828"/>
      <w:bookmarkStart w:id="1451" w:name="_Toc36044939"/>
      <w:bookmarkStart w:id="1452" w:name="_Toc45216425"/>
      <w:bookmarkStart w:id="1453" w:name="_Toc171690481"/>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50"/>
      <w:bookmarkEnd w:id="1451"/>
      <w:bookmarkEnd w:id="1452"/>
      <w:bookmarkEnd w:id="1453"/>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54" w:name="_Toc20208829"/>
      <w:bookmarkStart w:id="1455" w:name="_Toc36044940"/>
      <w:bookmarkStart w:id="1456" w:name="_Toc45216426"/>
      <w:bookmarkStart w:id="1457" w:name="_Toc171690482"/>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54"/>
      <w:bookmarkEnd w:id="1455"/>
      <w:bookmarkEnd w:id="1456"/>
      <w:bookmarkEnd w:id="1457"/>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8" w:name="_Toc20208830"/>
      <w:bookmarkStart w:id="1459" w:name="_Toc36044941"/>
      <w:bookmarkStart w:id="1460" w:name="_Toc45216427"/>
      <w:bookmarkStart w:id="1461" w:name="_Toc171690483"/>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8"/>
      <w:bookmarkEnd w:id="1459"/>
      <w:bookmarkEnd w:id="1460"/>
      <w:bookmarkEnd w:id="1461"/>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62" w:name="_Toc20208831"/>
      <w:bookmarkStart w:id="1463" w:name="_Toc36044942"/>
      <w:bookmarkStart w:id="1464" w:name="_Toc45216428"/>
      <w:bookmarkStart w:id="1465" w:name="_Toc171690484"/>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62"/>
      <w:bookmarkEnd w:id="1463"/>
      <w:bookmarkEnd w:id="1464"/>
      <w:bookmarkEnd w:id="1465"/>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6" w:name="_Toc20208832"/>
      <w:bookmarkStart w:id="1467" w:name="_Toc36044943"/>
      <w:bookmarkStart w:id="1468" w:name="_Toc45216429"/>
      <w:bookmarkStart w:id="1469" w:name="_Toc171690485"/>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6"/>
      <w:bookmarkEnd w:id="1467"/>
      <w:bookmarkEnd w:id="1468"/>
      <w:bookmarkEnd w:id="1469"/>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70" w:name="_Toc20208833"/>
      <w:bookmarkStart w:id="1471" w:name="_Toc36044944"/>
      <w:bookmarkStart w:id="1472" w:name="_Toc45216430"/>
      <w:bookmarkStart w:id="1473" w:name="_Toc171690486"/>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70"/>
      <w:bookmarkEnd w:id="1471"/>
      <w:bookmarkEnd w:id="1472"/>
      <w:bookmarkEnd w:id="1473"/>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74" w:name="_Toc20208834"/>
      <w:bookmarkStart w:id="1475" w:name="_Toc36044945"/>
      <w:bookmarkStart w:id="1476" w:name="_Toc45216431"/>
      <w:bookmarkStart w:id="1477" w:name="_Toc171690487"/>
      <w:r w:rsidRPr="00A5463E">
        <w:rPr>
          <w:lang w:val="nb-NO"/>
        </w:rPr>
        <w:t>7.2.3.5.12</w:t>
      </w:r>
      <w:r w:rsidRPr="00A5463E">
        <w:rPr>
          <w:lang w:val="nb-NO"/>
        </w:rPr>
        <w:tab/>
        <w:t>Receive RTP media (R: RTP media)</w:t>
      </w:r>
      <w:bookmarkEnd w:id="1474"/>
      <w:bookmarkEnd w:id="1475"/>
      <w:bookmarkEnd w:id="1476"/>
      <w:bookmarkEnd w:id="1477"/>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8" w:name="_Toc20208835"/>
      <w:bookmarkStart w:id="1479" w:name="_Toc36044946"/>
      <w:bookmarkStart w:id="1480" w:name="_Toc45216432"/>
      <w:bookmarkStart w:id="1481" w:name="_Toc171690488"/>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8"/>
      <w:bookmarkEnd w:id="1479"/>
      <w:bookmarkEnd w:id="1480"/>
      <w:bookmarkEnd w:id="1481"/>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82" w:name="_Toc20208836"/>
      <w:bookmarkStart w:id="1483" w:name="_Toc36044947"/>
      <w:bookmarkStart w:id="1484" w:name="_Toc45216433"/>
      <w:bookmarkStart w:id="1485" w:name="_Toc171690489"/>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82"/>
      <w:bookmarkEnd w:id="1483"/>
      <w:bookmarkEnd w:id="1484"/>
      <w:bookmarkEnd w:id="1485"/>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6" w:name="_Toc20208837"/>
      <w:bookmarkStart w:id="1487" w:name="_Toc36044948"/>
      <w:bookmarkStart w:id="1488" w:name="_Toc45216434"/>
      <w:bookmarkStart w:id="1489" w:name="_Toc171690490"/>
      <w:r w:rsidRPr="00A5463E">
        <w:t>7.2.3.5.1</w:t>
      </w:r>
      <w:r w:rsidR="002D4865" w:rsidRPr="00A5463E">
        <w:t>5</w:t>
      </w:r>
      <w:r w:rsidRPr="00A5463E">
        <w:tab/>
        <w:t>Timer T203 (End of RTP media) expired</w:t>
      </w:r>
      <w:bookmarkEnd w:id="1486"/>
      <w:bookmarkEnd w:id="1487"/>
      <w:bookmarkEnd w:id="1488"/>
      <w:bookmarkEnd w:id="1489"/>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90" w:name="_Toc20208838"/>
      <w:bookmarkStart w:id="1491" w:name="_Toc36044949"/>
      <w:bookmarkStart w:id="1492" w:name="_Toc45216435"/>
      <w:bookmarkStart w:id="1493" w:name="_Toc171690491"/>
      <w:r w:rsidRPr="00A5463E">
        <w:lastRenderedPageBreak/>
        <w:t>7.2.3.</w:t>
      </w:r>
      <w:r w:rsidRPr="00A5463E">
        <w:rPr>
          <w:lang w:eastAsia="ko-KR"/>
        </w:rPr>
        <w:t>6</w:t>
      </w:r>
      <w:r w:rsidRPr="00A5463E">
        <w:tab/>
        <w:t>State: 'O: has permission'</w:t>
      </w:r>
      <w:bookmarkEnd w:id="1490"/>
      <w:bookmarkEnd w:id="1491"/>
      <w:bookmarkEnd w:id="1492"/>
      <w:bookmarkEnd w:id="1493"/>
    </w:p>
    <w:p w14:paraId="2136B63A" w14:textId="77777777" w:rsidR="00A57973" w:rsidRPr="00A5463E" w:rsidRDefault="00A57973" w:rsidP="00A57973">
      <w:pPr>
        <w:pStyle w:val="Heading5"/>
      </w:pPr>
      <w:bookmarkStart w:id="1494" w:name="_Toc20208839"/>
      <w:bookmarkStart w:id="1495" w:name="_Toc36044950"/>
      <w:bookmarkStart w:id="1496" w:name="_Toc45216436"/>
      <w:bookmarkStart w:id="1497" w:name="_Toc171690492"/>
      <w:r w:rsidRPr="00A5463E">
        <w:t>7.2.3.</w:t>
      </w:r>
      <w:r w:rsidRPr="00A5463E">
        <w:rPr>
          <w:lang w:eastAsia="ko-KR"/>
        </w:rPr>
        <w:t>6</w:t>
      </w:r>
      <w:r w:rsidRPr="00A5463E">
        <w:t>.1</w:t>
      </w:r>
      <w:r w:rsidRPr="00A5463E">
        <w:tab/>
        <w:t>General</w:t>
      </w:r>
      <w:bookmarkEnd w:id="1494"/>
      <w:bookmarkEnd w:id="1495"/>
      <w:bookmarkEnd w:id="1496"/>
      <w:bookmarkEnd w:id="1497"/>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8" w:name="_Toc20208840"/>
      <w:bookmarkStart w:id="1499" w:name="_Toc36044951"/>
      <w:bookmarkStart w:id="1500" w:name="_Toc45216437"/>
      <w:bookmarkStart w:id="1501" w:name="_Toc171690493"/>
      <w:r w:rsidRPr="00A5463E">
        <w:t>7.2.3.</w:t>
      </w:r>
      <w:r w:rsidRPr="00A5463E">
        <w:rPr>
          <w:lang w:eastAsia="ko-KR"/>
        </w:rPr>
        <w:t>6</w:t>
      </w:r>
      <w:r w:rsidRPr="00A5463E">
        <w:t>.2</w:t>
      </w:r>
      <w:r w:rsidRPr="00A5463E">
        <w:tab/>
        <w:t>Send RTP Media packets (S: RTP Media)</w:t>
      </w:r>
      <w:bookmarkEnd w:id="1498"/>
      <w:bookmarkEnd w:id="1499"/>
      <w:bookmarkEnd w:id="1500"/>
      <w:bookmarkEnd w:id="1501"/>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502" w:name="_Toc20208841"/>
      <w:bookmarkStart w:id="1503" w:name="_Toc36044952"/>
      <w:bookmarkStart w:id="1504" w:name="_Toc45216438"/>
      <w:bookmarkStart w:id="1505" w:name="_Toc171690494"/>
      <w:r w:rsidRPr="00A5463E">
        <w:t>7.2.3.6.3</w:t>
      </w:r>
      <w:r w:rsidRPr="00A5463E">
        <w:tab/>
        <w:t>Receive Transmission Release message (R: Transmission Release)</w:t>
      </w:r>
      <w:bookmarkEnd w:id="1502"/>
      <w:bookmarkEnd w:id="1503"/>
      <w:bookmarkEnd w:id="1504"/>
      <w:bookmarkEnd w:id="1505"/>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6" w:name="_Toc20208842"/>
      <w:bookmarkStart w:id="1507" w:name="_Toc36044953"/>
      <w:bookmarkStart w:id="1508" w:name="_Toc45216439"/>
      <w:bookmarkStart w:id="1509" w:name="_Toc171690495"/>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6"/>
      <w:bookmarkEnd w:id="1507"/>
      <w:bookmarkEnd w:id="1508"/>
      <w:bookmarkEnd w:id="1509"/>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10" w:name="_Toc20208843"/>
      <w:bookmarkStart w:id="1511" w:name="_Toc36044954"/>
      <w:bookmarkStart w:id="1512" w:name="_Toc45216440"/>
      <w:bookmarkStart w:id="1513" w:name="_Toc171690496"/>
      <w:r w:rsidRPr="00A5463E">
        <w:rPr>
          <w:lang w:val="nb-NO"/>
        </w:rPr>
        <w:t>7.2.3.6.5</w:t>
      </w:r>
      <w:r w:rsidRPr="00A5463E">
        <w:rPr>
          <w:lang w:val="nb-NO"/>
        </w:rPr>
        <w:tab/>
        <w:t>Receive RTP media (R: RTP media)</w:t>
      </w:r>
      <w:bookmarkEnd w:id="1510"/>
      <w:bookmarkEnd w:id="1511"/>
      <w:bookmarkEnd w:id="1512"/>
      <w:bookmarkEnd w:id="1513"/>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14" w:name="_Toc20208844"/>
      <w:bookmarkStart w:id="1515" w:name="_Toc36044955"/>
      <w:bookmarkStart w:id="1516" w:name="_Toc45216441"/>
      <w:bookmarkStart w:id="1517" w:name="_Toc171690497"/>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14"/>
      <w:bookmarkEnd w:id="1515"/>
      <w:bookmarkEnd w:id="1516"/>
      <w:bookmarkEnd w:id="1517"/>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8" w:name="_Toc20208845"/>
      <w:bookmarkStart w:id="1519" w:name="_Toc36044956"/>
      <w:bookmarkStart w:id="1520" w:name="_Toc45216442"/>
      <w:bookmarkStart w:id="1521" w:name="_Toc171690498"/>
      <w:r w:rsidRPr="00A5463E">
        <w:t>7.2.3.</w:t>
      </w:r>
      <w:r w:rsidRPr="00A5463E">
        <w:rPr>
          <w:lang w:eastAsia="ko-KR"/>
        </w:rPr>
        <w:t>6</w:t>
      </w:r>
      <w:r w:rsidRPr="00A5463E">
        <w:t>.</w:t>
      </w:r>
      <w:r w:rsidRPr="00A5463E">
        <w:rPr>
          <w:lang w:eastAsia="ko-KR"/>
        </w:rPr>
        <w:t>7</w:t>
      </w:r>
      <w:r w:rsidRPr="00A5463E">
        <w:tab/>
        <w:t>Transmission time limit (Timer T207 expires)</w:t>
      </w:r>
      <w:bookmarkEnd w:id="1518"/>
      <w:bookmarkEnd w:id="1519"/>
      <w:bookmarkEnd w:id="1520"/>
      <w:bookmarkEnd w:id="1521"/>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22" w:name="_Toc20208846"/>
      <w:bookmarkStart w:id="1523" w:name="_Toc36044957"/>
      <w:bookmarkStart w:id="1524" w:name="_Toc45216443"/>
      <w:bookmarkStart w:id="1525" w:name="_Toc171690499"/>
      <w:r w:rsidRPr="00A5463E">
        <w:t>7.2.3.6.8</w:t>
      </w:r>
      <w:r w:rsidRPr="00A5463E">
        <w:tab/>
        <w:t>Timer T203 (End of RTP media) expired</w:t>
      </w:r>
      <w:bookmarkEnd w:id="1522"/>
      <w:bookmarkEnd w:id="1523"/>
      <w:bookmarkEnd w:id="1524"/>
      <w:bookmarkEnd w:id="1525"/>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6" w:name="_Toc20208847"/>
      <w:bookmarkStart w:id="1527" w:name="_Toc36044958"/>
      <w:bookmarkStart w:id="1528" w:name="_Toc45216444"/>
      <w:bookmarkStart w:id="1529" w:name="_Toc171690500"/>
      <w:r w:rsidRPr="00A5463E">
        <w:t>7.2.3.6.9</w:t>
      </w:r>
      <w:r w:rsidRPr="00A5463E">
        <w:tab/>
        <w:t xml:space="preserve">Receive Transmission Granted message (R: Transmission Granted </w:t>
      </w:r>
      <w:r w:rsidRPr="00A5463E">
        <w:rPr>
          <w:lang w:eastAsia="ko-KR"/>
        </w:rPr>
        <w:t>to other</w:t>
      </w:r>
      <w:r w:rsidRPr="00A5463E">
        <w:t>)</w:t>
      </w:r>
      <w:bookmarkEnd w:id="1526"/>
      <w:bookmarkEnd w:id="1527"/>
      <w:bookmarkEnd w:id="1528"/>
      <w:bookmarkEnd w:id="1529"/>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30" w:name="_Toc20208848"/>
      <w:bookmarkStart w:id="1531" w:name="_Toc36044959"/>
      <w:bookmarkStart w:id="1532" w:name="_Toc45216445"/>
      <w:bookmarkStart w:id="1533" w:name="_Toc171690501"/>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0"/>
      <w:bookmarkEnd w:id="1531"/>
      <w:bookmarkEnd w:id="1532"/>
      <w:bookmarkEnd w:id="1533"/>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34" w:name="_Toc20208849"/>
      <w:bookmarkStart w:id="1535" w:name="_Toc36044960"/>
      <w:bookmarkStart w:id="1536" w:name="_Toc45216446"/>
      <w:bookmarkStart w:id="1537" w:name="_Toc171690502"/>
      <w:r w:rsidRPr="00A5463E">
        <w:t>7.2.3.6.11</w:t>
      </w:r>
      <w:r w:rsidRPr="00A5463E">
        <w:tab/>
        <w:t>Receive Transmission Arbitration Release message with next arbitrator to me (R: Transmission Arbitration Release with next arbitrator to me)</w:t>
      </w:r>
      <w:bookmarkEnd w:id="1534"/>
      <w:bookmarkEnd w:id="1535"/>
      <w:bookmarkEnd w:id="1536"/>
      <w:bookmarkEnd w:id="1537"/>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8" w:name="_Toc20208850"/>
      <w:bookmarkStart w:id="1539" w:name="_Toc36044961"/>
      <w:bookmarkStart w:id="1540" w:name="_Toc45216447"/>
      <w:bookmarkStart w:id="1541" w:name="_Toc171690503"/>
      <w:r w:rsidRPr="00A5463E">
        <w:t>7.2.3.6.12</w:t>
      </w:r>
      <w:r w:rsidRPr="00A5463E">
        <w:tab/>
        <w:t>Receive Transmission Revoked message (R: Transmission Revoked)</w:t>
      </w:r>
      <w:bookmarkEnd w:id="1538"/>
      <w:bookmarkEnd w:id="1539"/>
      <w:bookmarkEnd w:id="1540"/>
      <w:bookmarkEnd w:id="1541"/>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42" w:name="_Toc20208851"/>
      <w:bookmarkStart w:id="1543" w:name="_Toc36044962"/>
      <w:bookmarkStart w:id="1544" w:name="_Toc45216448"/>
      <w:bookmarkStart w:id="1545" w:name="_Toc171690504"/>
      <w:r w:rsidRPr="00A5463E">
        <w:t>7.2.3.6.13</w:t>
      </w:r>
      <w:r w:rsidRPr="00A5463E">
        <w:tab/>
        <w:t>Receive Transmission Arbitration Release message with next arbitrator to other (R: Transmission Arbitration Release with next arbitrator to other)</w:t>
      </w:r>
      <w:bookmarkEnd w:id="1542"/>
      <w:bookmarkEnd w:id="1543"/>
      <w:bookmarkEnd w:id="1544"/>
      <w:bookmarkEnd w:id="1545"/>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6" w:name="_Toc20208852"/>
      <w:bookmarkStart w:id="1547" w:name="_Toc36044963"/>
      <w:bookmarkStart w:id="1548" w:name="_Toc45216449"/>
      <w:bookmarkStart w:id="1549" w:name="_Toc171690505"/>
      <w:r w:rsidRPr="00A5463E">
        <w:rPr>
          <w:lang w:eastAsia="ko-KR"/>
        </w:rPr>
        <w:t>7.2.3.7</w:t>
      </w:r>
      <w:r w:rsidRPr="00A5463E">
        <w:rPr>
          <w:lang w:eastAsia="ko-KR"/>
        </w:rPr>
        <w:tab/>
        <w:t>State: 'O: pending request'</w:t>
      </w:r>
      <w:bookmarkEnd w:id="1546"/>
      <w:bookmarkEnd w:id="1547"/>
      <w:bookmarkEnd w:id="1548"/>
      <w:bookmarkEnd w:id="1549"/>
    </w:p>
    <w:p w14:paraId="05CB3B74" w14:textId="77777777" w:rsidR="0098430F" w:rsidRPr="00A5463E" w:rsidRDefault="0098430F" w:rsidP="0098430F">
      <w:pPr>
        <w:pStyle w:val="Heading5"/>
      </w:pPr>
      <w:bookmarkStart w:id="1550" w:name="_Toc20208853"/>
      <w:bookmarkStart w:id="1551" w:name="_Toc36044964"/>
      <w:bookmarkStart w:id="1552" w:name="_Toc45216450"/>
      <w:bookmarkStart w:id="1553" w:name="_Toc171690506"/>
      <w:r w:rsidRPr="00A5463E">
        <w:t>7.2.3.</w:t>
      </w:r>
      <w:r w:rsidRPr="00A5463E">
        <w:rPr>
          <w:lang w:eastAsia="ko-KR"/>
        </w:rPr>
        <w:t>7</w:t>
      </w:r>
      <w:r w:rsidRPr="00A5463E">
        <w:t>.1</w:t>
      </w:r>
      <w:r w:rsidRPr="00A5463E">
        <w:tab/>
        <w:t>General</w:t>
      </w:r>
      <w:bookmarkEnd w:id="1550"/>
      <w:bookmarkEnd w:id="1551"/>
      <w:bookmarkEnd w:id="1552"/>
      <w:bookmarkEnd w:id="1553"/>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54" w:name="_Toc20208854"/>
      <w:bookmarkStart w:id="1555" w:name="_Toc36044965"/>
      <w:bookmarkStart w:id="1556" w:name="_Toc45216451"/>
      <w:bookmarkStart w:id="1557" w:name="_Toc171690507"/>
      <w:r w:rsidRPr="00A5463E">
        <w:rPr>
          <w:lang w:val="nb-NO"/>
        </w:rPr>
        <w:t>7.2.3.7.2</w:t>
      </w:r>
      <w:r w:rsidRPr="00A5463E">
        <w:rPr>
          <w:lang w:val="nb-NO"/>
        </w:rPr>
        <w:tab/>
        <w:t>Receive RTP media (R: RTP media)</w:t>
      </w:r>
      <w:bookmarkEnd w:id="1554"/>
      <w:bookmarkEnd w:id="1555"/>
      <w:bookmarkEnd w:id="1556"/>
      <w:bookmarkEnd w:id="1557"/>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8" w:name="_Toc20208855"/>
      <w:bookmarkStart w:id="1559" w:name="_Toc36044966"/>
      <w:bookmarkStart w:id="1560" w:name="_Toc45216452"/>
      <w:bookmarkStart w:id="1561" w:name="_Toc171690508"/>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8"/>
      <w:bookmarkEnd w:id="1559"/>
      <w:bookmarkEnd w:id="1560"/>
      <w:bookmarkEnd w:id="1561"/>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62" w:name="_Toc20208856"/>
      <w:bookmarkStart w:id="1563" w:name="_Toc36044967"/>
      <w:bookmarkStart w:id="1564" w:name="_Toc45216453"/>
      <w:bookmarkStart w:id="1565" w:name="_Toc171690509"/>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62"/>
      <w:bookmarkEnd w:id="1563"/>
      <w:bookmarkEnd w:id="1564"/>
      <w:bookmarkEnd w:id="1565"/>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6" w:name="_Toc20208857"/>
      <w:bookmarkStart w:id="1567" w:name="_Toc36044968"/>
      <w:bookmarkStart w:id="1568" w:name="_Toc45216454"/>
      <w:bookmarkStart w:id="1569" w:name="_Toc171690510"/>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6"/>
      <w:bookmarkEnd w:id="1567"/>
      <w:bookmarkEnd w:id="1568"/>
      <w:bookmarkEnd w:id="1569"/>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70" w:name="_Toc20208858"/>
      <w:bookmarkStart w:id="1571" w:name="_Toc36044969"/>
      <w:bookmarkStart w:id="1572" w:name="_Toc45216455"/>
      <w:bookmarkStart w:id="1573" w:name="_Toc171690511"/>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70"/>
      <w:bookmarkEnd w:id="1571"/>
      <w:bookmarkEnd w:id="1572"/>
      <w:bookmarkEnd w:id="1573"/>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74" w:name="_Toc20208859"/>
      <w:bookmarkStart w:id="1575" w:name="_Toc36044970"/>
      <w:bookmarkStart w:id="1576" w:name="_Toc45216456"/>
      <w:bookmarkStart w:id="1577" w:name="_Toc171690512"/>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74"/>
      <w:bookmarkEnd w:id="1575"/>
      <w:bookmarkEnd w:id="1576"/>
      <w:bookmarkEnd w:id="1577"/>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8" w:name="_Toc20208860"/>
      <w:bookmarkStart w:id="1579" w:name="_Toc36044971"/>
      <w:bookmarkStart w:id="1580" w:name="_Toc45216457"/>
      <w:bookmarkStart w:id="1581" w:name="_Toc171690513"/>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8"/>
      <w:bookmarkEnd w:id="1579"/>
      <w:bookmarkEnd w:id="1580"/>
      <w:bookmarkEnd w:id="1581"/>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82" w:name="_Toc20208861"/>
      <w:bookmarkStart w:id="1583" w:name="_Toc36044972"/>
      <w:bookmarkStart w:id="1584" w:name="_Toc45216458"/>
      <w:bookmarkStart w:id="1585" w:name="_Toc171690514"/>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82"/>
      <w:bookmarkEnd w:id="1583"/>
      <w:bookmarkEnd w:id="1584"/>
      <w:bookmarkEnd w:id="1585"/>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6" w:name="_Toc20208862"/>
      <w:bookmarkStart w:id="1587" w:name="_Toc36044973"/>
      <w:bookmarkStart w:id="1588" w:name="_Toc45216459"/>
      <w:bookmarkStart w:id="1589" w:name="_Toc171690515"/>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6"/>
      <w:bookmarkEnd w:id="1587"/>
      <w:bookmarkEnd w:id="1588"/>
      <w:bookmarkEnd w:id="1589"/>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90" w:name="_Toc20208863"/>
      <w:bookmarkStart w:id="1591" w:name="_Toc36044974"/>
      <w:bookmarkStart w:id="1592" w:name="_Toc45216460"/>
      <w:bookmarkStart w:id="1593" w:name="_Toc171690516"/>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90"/>
      <w:bookmarkEnd w:id="1591"/>
      <w:bookmarkEnd w:id="1592"/>
      <w:bookmarkEnd w:id="1593"/>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94" w:name="_Toc20208864"/>
      <w:bookmarkStart w:id="1595" w:name="_Toc36044975"/>
      <w:bookmarkStart w:id="1596" w:name="_Toc45216461"/>
      <w:bookmarkStart w:id="1597" w:name="_Toc171690517"/>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94"/>
      <w:bookmarkEnd w:id="1595"/>
      <w:bookmarkEnd w:id="1596"/>
      <w:bookmarkEnd w:id="1597"/>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8" w:name="_Toc20208865"/>
      <w:bookmarkStart w:id="1599" w:name="_Toc36044976"/>
      <w:bookmarkStart w:id="1600" w:name="_Toc45216462"/>
      <w:bookmarkStart w:id="1601" w:name="_Toc171690518"/>
      <w:r w:rsidRPr="00A5463E">
        <w:t>7.2.3.7.13</w:t>
      </w:r>
      <w:r w:rsidRPr="00A5463E">
        <w:tab/>
        <w:t>Receive Transmission Release message (R: Transmission Release)</w:t>
      </w:r>
      <w:bookmarkEnd w:id="1598"/>
      <w:bookmarkEnd w:id="1599"/>
      <w:bookmarkEnd w:id="1600"/>
      <w:bookmarkEnd w:id="1601"/>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602" w:name="_Toc20208866"/>
      <w:bookmarkStart w:id="1603" w:name="_Toc36044977"/>
      <w:bookmarkStart w:id="1604" w:name="_Toc45216463"/>
      <w:bookmarkStart w:id="1605" w:name="_Toc171690519"/>
      <w:r w:rsidRPr="00A5463E">
        <w:t>7.2.3.7.14</w:t>
      </w:r>
      <w:r w:rsidRPr="00A5463E">
        <w:tab/>
        <w:t>Receive Transmission Revoked message (R: Transmission Revoked)</w:t>
      </w:r>
      <w:bookmarkEnd w:id="1602"/>
      <w:bookmarkEnd w:id="1603"/>
      <w:bookmarkEnd w:id="1604"/>
      <w:bookmarkEnd w:id="1605"/>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6" w:name="_Toc20208867"/>
      <w:bookmarkStart w:id="1607" w:name="_Toc36044978"/>
      <w:bookmarkStart w:id="1608" w:name="_Toc45216464"/>
      <w:bookmarkStart w:id="1609" w:name="_Toc171690520"/>
      <w:r w:rsidRPr="00A5463E">
        <w:t>7.2.3.8</w:t>
      </w:r>
      <w:r w:rsidRPr="00A5463E">
        <w:tab/>
        <w:t>State: 'O: pending delegated'</w:t>
      </w:r>
      <w:bookmarkEnd w:id="1606"/>
      <w:bookmarkEnd w:id="1607"/>
      <w:bookmarkEnd w:id="1608"/>
      <w:bookmarkEnd w:id="1609"/>
    </w:p>
    <w:p w14:paraId="79FBCEEC" w14:textId="77777777" w:rsidR="0098430F" w:rsidRPr="00A5463E" w:rsidRDefault="0098430F" w:rsidP="0098430F">
      <w:pPr>
        <w:pStyle w:val="Heading5"/>
      </w:pPr>
      <w:bookmarkStart w:id="1610" w:name="_Toc20208868"/>
      <w:bookmarkStart w:id="1611" w:name="_Toc36044979"/>
      <w:bookmarkStart w:id="1612" w:name="_Toc45216465"/>
      <w:bookmarkStart w:id="1613" w:name="_Toc171690521"/>
      <w:r w:rsidRPr="00A5463E">
        <w:t>7.2.3.8.1</w:t>
      </w:r>
      <w:r w:rsidRPr="00A5463E">
        <w:tab/>
        <w:t>General</w:t>
      </w:r>
      <w:bookmarkEnd w:id="1610"/>
      <w:bookmarkEnd w:id="1611"/>
      <w:bookmarkEnd w:id="1612"/>
      <w:bookmarkEnd w:id="1613"/>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14" w:name="_Toc20208869"/>
      <w:bookmarkStart w:id="1615" w:name="_Toc36044980"/>
      <w:bookmarkStart w:id="1616" w:name="_Toc45216466"/>
      <w:bookmarkStart w:id="1617" w:name="_Toc171690522"/>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14"/>
      <w:bookmarkEnd w:id="1615"/>
      <w:bookmarkEnd w:id="1616"/>
      <w:bookmarkEnd w:id="1617"/>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8" w:name="_Toc20208870"/>
      <w:bookmarkStart w:id="1619" w:name="_Toc36044981"/>
      <w:bookmarkStart w:id="1620" w:name="_Toc45216467"/>
      <w:bookmarkStart w:id="1621" w:name="_Toc171690523"/>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8"/>
      <w:bookmarkEnd w:id="1619"/>
      <w:bookmarkEnd w:id="1620"/>
      <w:bookmarkEnd w:id="1621"/>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22" w:name="_Toc20208871"/>
      <w:bookmarkStart w:id="1623" w:name="_Toc36044982"/>
      <w:bookmarkStart w:id="1624" w:name="_Toc45216468"/>
      <w:bookmarkStart w:id="1625" w:name="_Toc171690524"/>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22"/>
      <w:bookmarkEnd w:id="1623"/>
      <w:bookmarkEnd w:id="1624"/>
      <w:bookmarkEnd w:id="1625"/>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6" w:name="_Toc20208872"/>
      <w:bookmarkStart w:id="1627" w:name="_Toc36044983"/>
      <w:bookmarkStart w:id="1628" w:name="_Toc45216469"/>
      <w:bookmarkStart w:id="1629" w:name="_Toc171690525"/>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6"/>
      <w:bookmarkEnd w:id="1627"/>
      <w:bookmarkEnd w:id="1628"/>
      <w:bookmarkEnd w:id="1629"/>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30" w:name="_Toc20208873"/>
      <w:bookmarkStart w:id="1631" w:name="_Toc36044984"/>
      <w:bookmarkStart w:id="1632" w:name="_Toc45216470"/>
      <w:bookmarkStart w:id="1633" w:name="_Toc171690526"/>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30"/>
      <w:bookmarkEnd w:id="1631"/>
      <w:bookmarkEnd w:id="1632"/>
      <w:bookmarkEnd w:id="1633"/>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34" w:name="_Toc20208874"/>
      <w:bookmarkStart w:id="1635" w:name="_Toc36044985"/>
      <w:bookmarkStart w:id="1636" w:name="_Toc45216471"/>
      <w:bookmarkStart w:id="1637" w:name="_Toc171690527"/>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34"/>
      <w:bookmarkEnd w:id="1635"/>
      <w:bookmarkEnd w:id="1636"/>
      <w:bookmarkEnd w:id="1637"/>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8" w:name="_Toc20208875"/>
      <w:bookmarkStart w:id="1639" w:name="_Toc36044986"/>
      <w:bookmarkStart w:id="1640" w:name="_Toc45216472"/>
      <w:bookmarkStart w:id="1641" w:name="_Toc171690528"/>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8"/>
      <w:bookmarkEnd w:id="1639"/>
      <w:bookmarkEnd w:id="1640"/>
      <w:bookmarkEnd w:id="1641"/>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42" w:name="_Toc20208876"/>
      <w:bookmarkStart w:id="1643" w:name="_Toc36044987"/>
      <w:bookmarkStart w:id="1644" w:name="_Toc45216473"/>
      <w:bookmarkStart w:id="1645" w:name="_Toc171690529"/>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42"/>
      <w:bookmarkEnd w:id="1643"/>
      <w:bookmarkEnd w:id="1644"/>
      <w:bookmarkEnd w:id="1645"/>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6" w:name="_Toc20208877"/>
      <w:bookmarkStart w:id="1647" w:name="_Toc36044988"/>
      <w:bookmarkStart w:id="1648" w:name="_Toc45216474"/>
      <w:bookmarkStart w:id="1649" w:name="_Toc171690530"/>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6"/>
      <w:bookmarkEnd w:id="1647"/>
      <w:bookmarkEnd w:id="1648"/>
      <w:bookmarkEnd w:id="1649"/>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50" w:name="_Toc20208878"/>
      <w:bookmarkStart w:id="1651" w:name="_Toc36044989"/>
      <w:bookmarkStart w:id="1652" w:name="_Toc45216475"/>
      <w:bookmarkStart w:id="1653" w:name="_Toc171690531"/>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0"/>
      <w:bookmarkEnd w:id="1651"/>
      <w:bookmarkEnd w:id="1652"/>
      <w:bookmarkEnd w:id="1653"/>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54" w:name="_Toc20208879"/>
      <w:bookmarkStart w:id="1655" w:name="_Toc36044990"/>
      <w:bookmarkStart w:id="1656" w:name="_Toc45216476"/>
      <w:bookmarkStart w:id="1657" w:name="_Toc171690532"/>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4"/>
      <w:bookmarkEnd w:id="1655"/>
      <w:bookmarkEnd w:id="1656"/>
      <w:bookmarkEnd w:id="1657"/>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8" w:name="_Toc20208880"/>
      <w:bookmarkStart w:id="1659" w:name="_Toc36044991"/>
      <w:bookmarkStart w:id="1660" w:name="_Toc45216477"/>
      <w:bookmarkStart w:id="1661" w:name="_Toc171690533"/>
      <w:r w:rsidRPr="00A5463E">
        <w:rPr>
          <w:lang w:eastAsia="ko-KR"/>
        </w:rPr>
        <w:t>7</w:t>
      </w:r>
      <w:r w:rsidRPr="00A5463E">
        <w:t>.2.</w:t>
      </w:r>
      <w:r w:rsidRPr="00A5463E">
        <w:rPr>
          <w:lang w:eastAsia="ko-KR"/>
        </w:rPr>
        <w:t>3</w:t>
      </w:r>
      <w:r w:rsidRPr="00A5463E">
        <w:t>.9</w:t>
      </w:r>
      <w:r w:rsidRPr="00A5463E">
        <w:tab/>
        <w:t>In any state</w:t>
      </w:r>
      <w:bookmarkEnd w:id="1658"/>
      <w:bookmarkEnd w:id="1659"/>
      <w:bookmarkEnd w:id="1660"/>
      <w:bookmarkEnd w:id="1661"/>
    </w:p>
    <w:p w14:paraId="66485A1F" w14:textId="77777777" w:rsidR="0098430F" w:rsidRPr="00A5463E" w:rsidRDefault="0098430F" w:rsidP="0098430F">
      <w:pPr>
        <w:pStyle w:val="Heading5"/>
      </w:pPr>
      <w:bookmarkStart w:id="1662" w:name="_Toc20208881"/>
      <w:bookmarkStart w:id="1663" w:name="_Toc36044992"/>
      <w:bookmarkStart w:id="1664" w:name="_Toc45216478"/>
      <w:bookmarkStart w:id="1665" w:name="_Toc171690534"/>
      <w:r w:rsidRPr="00A5463E">
        <w:rPr>
          <w:lang w:eastAsia="ko-KR"/>
        </w:rPr>
        <w:t>7</w:t>
      </w:r>
      <w:r w:rsidRPr="00A5463E">
        <w:t>.2.</w:t>
      </w:r>
      <w:r w:rsidRPr="00A5463E">
        <w:rPr>
          <w:lang w:eastAsia="ko-KR"/>
        </w:rPr>
        <w:t>3</w:t>
      </w:r>
      <w:r w:rsidRPr="00A5463E">
        <w:t>.9.1</w:t>
      </w:r>
      <w:r w:rsidRPr="00A5463E">
        <w:tab/>
        <w:t>General</w:t>
      </w:r>
      <w:bookmarkEnd w:id="1662"/>
      <w:bookmarkEnd w:id="1663"/>
      <w:bookmarkEnd w:id="1664"/>
      <w:bookmarkEnd w:id="1665"/>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6" w:name="_Toc20208882"/>
      <w:bookmarkStart w:id="1667" w:name="_Toc36044993"/>
      <w:bookmarkStart w:id="1668" w:name="_Toc45216479"/>
      <w:bookmarkStart w:id="1669" w:name="_Toc171690535"/>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6"/>
      <w:bookmarkEnd w:id="1667"/>
      <w:bookmarkEnd w:id="1668"/>
      <w:bookmarkEnd w:id="1669"/>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70" w:name="_Toc20208883"/>
      <w:bookmarkStart w:id="1671" w:name="_Toc36044994"/>
      <w:bookmarkStart w:id="1672" w:name="_Toc45216480"/>
      <w:bookmarkStart w:id="1673" w:name="_Toc171690536"/>
      <w:r w:rsidRPr="00A5463E">
        <w:t>8</w:t>
      </w:r>
      <w:r w:rsidRPr="00A5463E">
        <w:tab/>
        <w:t>Communication release media plane procedures</w:t>
      </w:r>
      <w:bookmarkEnd w:id="1670"/>
      <w:bookmarkEnd w:id="1671"/>
      <w:bookmarkEnd w:id="1672"/>
      <w:bookmarkEnd w:id="1673"/>
    </w:p>
    <w:p w14:paraId="0CEA0845" w14:textId="77777777" w:rsidR="00123B56" w:rsidRPr="00A5463E" w:rsidRDefault="00123B56" w:rsidP="00123B56"/>
    <w:p w14:paraId="094BEA61" w14:textId="77777777" w:rsidR="00123B56" w:rsidRPr="00A5463E" w:rsidRDefault="00123B56" w:rsidP="00123B56">
      <w:pPr>
        <w:pStyle w:val="Heading1"/>
      </w:pPr>
      <w:bookmarkStart w:id="1674" w:name="_Toc20208884"/>
      <w:bookmarkStart w:id="1675" w:name="_Toc36044995"/>
      <w:bookmarkStart w:id="1676" w:name="_Toc45216481"/>
      <w:bookmarkStart w:id="1677" w:name="_Toc171690537"/>
      <w:r w:rsidRPr="00A5463E">
        <w:t>9</w:t>
      </w:r>
      <w:r w:rsidRPr="00A5463E">
        <w:tab/>
        <w:t>Coding</w:t>
      </w:r>
      <w:bookmarkEnd w:id="1674"/>
      <w:bookmarkEnd w:id="1675"/>
      <w:bookmarkEnd w:id="1676"/>
      <w:bookmarkEnd w:id="1677"/>
    </w:p>
    <w:p w14:paraId="406B3E44" w14:textId="77777777" w:rsidR="00A5463E" w:rsidRPr="00A5463E" w:rsidRDefault="00A5463E" w:rsidP="00A5463E">
      <w:pPr>
        <w:pStyle w:val="Heading2"/>
      </w:pPr>
      <w:bookmarkStart w:id="1678" w:name="_Toc20208885"/>
      <w:bookmarkStart w:id="1679" w:name="_Toc36044996"/>
      <w:bookmarkStart w:id="1680" w:name="_Toc45216482"/>
      <w:bookmarkStart w:id="1681" w:name="_Toc171690538"/>
      <w:r w:rsidRPr="00A5463E">
        <w:t>9.1</w:t>
      </w:r>
      <w:r w:rsidRPr="00A5463E">
        <w:tab/>
        <w:t>Introduction</w:t>
      </w:r>
      <w:bookmarkEnd w:id="1678"/>
      <w:bookmarkEnd w:id="1679"/>
      <w:bookmarkEnd w:id="1680"/>
      <w:bookmarkEnd w:id="1681"/>
    </w:p>
    <w:p w14:paraId="6D4084ED" w14:textId="77777777" w:rsidR="00A5463E" w:rsidRPr="00A5463E" w:rsidRDefault="00A5463E" w:rsidP="00A5463E">
      <w:pPr>
        <w:pStyle w:val="Heading3"/>
      </w:pPr>
      <w:bookmarkStart w:id="1682" w:name="_Toc20208886"/>
      <w:bookmarkStart w:id="1683" w:name="_Toc36044997"/>
      <w:bookmarkStart w:id="1684" w:name="_Toc45216483"/>
      <w:bookmarkStart w:id="1685" w:name="_Toc171690539"/>
      <w:r w:rsidRPr="00A5463E">
        <w:t>9.1.1</w:t>
      </w:r>
      <w:r w:rsidRPr="00A5463E">
        <w:tab/>
        <w:t>General</w:t>
      </w:r>
      <w:bookmarkEnd w:id="1682"/>
      <w:bookmarkEnd w:id="1683"/>
      <w:bookmarkEnd w:id="1684"/>
      <w:bookmarkEnd w:id="1685"/>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6" w:name="_Toc20208887"/>
      <w:bookmarkStart w:id="1687" w:name="_Toc36044998"/>
      <w:bookmarkStart w:id="1688" w:name="_Toc45216484"/>
      <w:bookmarkStart w:id="1689" w:name="_Toc171690540"/>
      <w:r w:rsidRPr="00A5463E">
        <w:t>9.1.2</w:t>
      </w:r>
      <w:r w:rsidRPr="00A5463E">
        <w:tab/>
        <w:t>RTCP: APP message format</w:t>
      </w:r>
      <w:bookmarkEnd w:id="1686"/>
      <w:bookmarkEnd w:id="1687"/>
      <w:bookmarkEnd w:id="1688"/>
      <w:bookmarkEnd w:id="1689"/>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90"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90"/>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575E159A"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w:t>
      </w:r>
    </w:p>
    <w:p w14:paraId="6E99699D" w14:textId="26C53D24" w:rsidR="00D03A83" w:rsidRDefault="00D33CAD" w:rsidP="00D03A83">
      <w:pPr>
        <w:pStyle w:val="B1"/>
      </w:pPr>
      <w:r>
        <w:t>-</w:t>
      </w:r>
      <w:r>
        <w:tab/>
        <w:t xml:space="preserve">Name field= "MCV3" (i.e. MBMS subchannel control): Table </w:t>
      </w:r>
      <w:r w:rsidR="00D84A68">
        <w:t>9.3</w:t>
      </w:r>
      <w:r w:rsidR="00D84A68" w:rsidRPr="001A3C73">
        <w:t>.2-1</w:t>
      </w:r>
      <w:r w:rsidR="00EF3E13">
        <w:t>;</w:t>
      </w:r>
    </w:p>
    <w:p w14:paraId="0E75A1D3" w14:textId="4F6FA69C" w:rsidR="00A5463E" w:rsidRDefault="00D03A83" w:rsidP="00D03A83">
      <w:pPr>
        <w:pStyle w:val="B1"/>
      </w:pPr>
      <w:r>
        <w:t>-</w:t>
      </w:r>
      <w:r>
        <w:tab/>
        <w:t>Name field= "MCV4" (i.e. Notification control):</w:t>
      </w:r>
      <w:r>
        <w:tab/>
        <w:t>Table 9.4</w:t>
      </w:r>
      <w:r w:rsidRPr="000B4518">
        <w:t>.2-1</w:t>
      </w:r>
      <w:r w:rsidR="00BC4EB3">
        <w:t>; and</w:t>
      </w:r>
    </w:p>
    <w:p w14:paraId="08656A92" w14:textId="74EB750B" w:rsidR="00836DE1" w:rsidRPr="00A5463E" w:rsidRDefault="00836DE1" w:rsidP="00D03A83">
      <w:pPr>
        <w:pStyle w:val="B1"/>
      </w:pPr>
      <w:r w:rsidRPr="00A3713A">
        <w:t>-</w:t>
      </w:r>
      <w:r w:rsidRPr="00A3713A">
        <w:tab/>
        <w:t>Name fie</w:t>
      </w:r>
      <w:r>
        <w:t>ld= "MCV5</w:t>
      </w:r>
      <w:r w:rsidRPr="00A3713A">
        <w:t xml:space="preserve">" (i.e. </w:t>
      </w:r>
      <w:r>
        <w:t>MB</w:t>
      </w:r>
      <w:r w:rsidRPr="00A3713A">
        <w:t>S subchannel control</w:t>
      </w:r>
      <w:r>
        <w:t>):</w:t>
      </w:r>
      <w:r>
        <w:tab/>
        <w:t>Table 9.</w:t>
      </w:r>
      <w:r w:rsidR="00F703B3">
        <w:t>5</w:t>
      </w:r>
      <w:r w:rsidRPr="00A3713A">
        <w:t>.2-1</w:t>
      </w:r>
      <w:r w:rsidR="00D33899">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3C45433D" w14:textId="77777777" w:rsidR="00864A12" w:rsidRDefault="00864A12" w:rsidP="00864A12">
      <w:r>
        <w:t>The SSRC field shall carries the RTCP SSRC of the sending transmission control entity.</w:t>
      </w:r>
    </w:p>
    <w:p w14:paraId="48314AA9" w14:textId="77777777" w:rsidR="00864A12" w:rsidRDefault="00864A12" w:rsidP="00864A12">
      <w:r>
        <w:t>In on-network, the RTCP SSRCs are exchanged at session establishment within the SDP offer and answer as specified in clause 4.3.</w:t>
      </w:r>
    </w:p>
    <w:p w14:paraId="260A0485" w14:textId="77777777" w:rsidR="00864A12" w:rsidRDefault="00864A12" w:rsidP="00864A12">
      <w:pPr>
        <w:pStyle w:val="NO"/>
      </w:pPr>
      <w:r>
        <w:lastRenderedPageBreak/>
        <w:t>NOTE:</w:t>
      </w:r>
      <w:r>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2E464723" w:rsidR="00A5463E" w:rsidRPr="00A5463E" w:rsidRDefault="00A5463E" w:rsidP="00A5463E">
      <w:pPr>
        <w:pStyle w:val="B1"/>
      </w:pPr>
      <w:r w:rsidRPr="00A5463E">
        <w:t>2.</w:t>
      </w:r>
      <w:r w:rsidRPr="00A5463E">
        <w:tab/>
        <w:t>For the transmission control protocol messages sent by the server to the client specified in the present document the ASCII name string is: MCV1;</w:t>
      </w:r>
    </w:p>
    <w:p w14:paraId="0D30422A" w14:textId="5923E8CC"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w:t>
      </w:r>
    </w:p>
    <w:p w14:paraId="0F66F944" w14:textId="5855AC6B" w:rsid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r w:rsidR="00DA0E1B">
        <w:t>;</w:t>
      </w:r>
    </w:p>
    <w:p w14:paraId="2214778E" w14:textId="1EDA594F" w:rsidR="00836DE1" w:rsidRDefault="00836DE1" w:rsidP="00836DE1">
      <w:pPr>
        <w:pStyle w:val="B1"/>
      </w:pPr>
      <w:r>
        <w:t>5</w:t>
      </w:r>
      <w:r w:rsidRPr="00A3713A">
        <w:t>.</w:t>
      </w:r>
      <w:r w:rsidRPr="00A3713A">
        <w:tab/>
      </w:r>
      <w:r>
        <w:t>For the Notification control</w:t>
      </w:r>
      <w:r w:rsidRPr="00A3713A">
        <w:t xml:space="preserve"> protocol specified in the present document the ASCII name string is</w:t>
      </w:r>
      <w:r>
        <w:t>: MCV4</w:t>
      </w:r>
      <w:r w:rsidR="00DA0E1B">
        <w:t>;</w:t>
      </w:r>
      <w:r w:rsidR="004D1D18">
        <w:t xml:space="preserve"> and</w:t>
      </w:r>
    </w:p>
    <w:p w14:paraId="44F25409" w14:textId="2023A312" w:rsidR="00836DE1" w:rsidRPr="00A5463E" w:rsidRDefault="00836DE1" w:rsidP="00D33CAD">
      <w:pPr>
        <w:pStyle w:val="B1"/>
      </w:pPr>
      <w:r>
        <w:t>6</w:t>
      </w:r>
      <w:r w:rsidRPr="00A3713A">
        <w:t>.</w:t>
      </w:r>
      <w:r w:rsidRPr="00A3713A">
        <w:tab/>
      </w:r>
      <w:r>
        <w:t>For the MB</w:t>
      </w:r>
      <w:r w:rsidRPr="00A3713A">
        <w:t>S subchannel control protocol specified in the present document the ASCII name string is</w:t>
      </w:r>
      <w:r>
        <w:t>: MCV5</w:t>
      </w:r>
      <w:r w:rsidRPr="00A3713A">
        <w:t>.</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91" w:name="_Toc20208888"/>
      <w:bookmarkStart w:id="1692" w:name="_Toc36044999"/>
      <w:bookmarkStart w:id="1693" w:name="_Toc45216485"/>
      <w:bookmarkStart w:id="1694" w:name="_Toc171690541"/>
      <w:r w:rsidRPr="00A5463E">
        <w:t>9.1.3</w:t>
      </w:r>
      <w:r w:rsidRPr="00A5463E">
        <w:tab/>
        <w:t>Application specific data field</w:t>
      </w:r>
      <w:bookmarkEnd w:id="1691"/>
      <w:bookmarkEnd w:id="1692"/>
      <w:bookmarkEnd w:id="1693"/>
      <w:bookmarkEnd w:id="1694"/>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lastRenderedPageBreak/>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95"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95"/>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6"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6"/>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7" w:name="_Toc20208889"/>
      <w:bookmarkStart w:id="1698" w:name="_Toc36045000"/>
      <w:bookmarkStart w:id="1699" w:name="_Toc45216486"/>
      <w:bookmarkStart w:id="1700" w:name="_Toc171690542"/>
      <w:r w:rsidRPr="00A5463E">
        <w:t>9.1.4</w:t>
      </w:r>
      <w:r w:rsidRPr="00A5463E">
        <w:tab/>
        <w:t>Handling of unknown messages and fields</w:t>
      </w:r>
      <w:bookmarkEnd w:id="1697"/>
      <w:bookmarkEnd w:id="1698"/>
      <w:bookmarkEnd w:id="1699"/>
      <w:bookmarkEnd w:id="1700"/>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701" w:name="_Toc20208890"/>
      <w:bookmarkStart w:id="1702" w:name="_Toc36045001"/>
      <w:bookmarkStart w:id="1703" w:name="_Toc45216487"/>
      <w:bookmarkStart w:id="1704" w:name="_Toc171690543"/>
      <w:r w:rsidRPr="00A5463E">
        <w:t>9.2</w:t>
      </w:r>
      <w:r w:rsidRPr="00A5463E">
        <w:tab/>
        <w:t>Transmission control</w:t>
      </w:r>
      <w:bookmarkEnd w:id="1701"/>
      <w:bookmarkEnd w:id="1702"/>
      <w:bookmarkEnd w:id="1703"/>
      <w:bookmarkEnd w:id="1704"/>
    </w:p>
    <w:p w14:paraId="0AD60E9C" w14:textId="77777777" w:rsidR="00A5463E" w:rsidRPr="00A5463E" w:rsidRDefault="00A5463E" w:rsidP="00A5463E">
      <w:pPr>
        <w:pStyle w:val="Heading3"/>
      </w:pPr>
      <w:bookmarkStart w:id="1705" w:name="_Toc20208891"/>
      <w:bookmarkStart w:id="1706" w:name="_Toc36045002"/>
      <w:bookmarkStart w:id="1707" w:name="_Toc45216488"/>
      <w:bookmarkStart w:id="1708" w:name="_Toc171690544"/>
      <w:r w:rsidRPr="00A5463E">
        <w:t>9.2.1</w:t>
      </w:r>
      <w:r w:rsidRPr="00A5463E">
        <w:tab/>
        <w:t>Introduction</w:t>
      </w:r>
      <w:bookmarkEnd w:id="1705"/>
      <w:bookmarkEnd w:id="1706"/>
      <w:bookmarkEnd w:id="1707"/>
      <w:bookmarkEnd w:id="1708"/>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9" w:name="_Toc20208892"/>
      <w:bookmarkStart w:id="1710" w:name="_Toc36045003"/>
      <w:bookmarkStart w:id="1711" w:name="_Toc45216489"/>
      <w:bookmarkStart w:id="1712" w:name="_Toc171690545"/>
      <w:r w:rsidRPr="00A5463E">
        <w:t>9.2.2</w:t>
      </w:r>
      <w:r w:rsidRPr="00A5463E">
        <w:tab/>
        <w:t>Transmission control messages</w:t>
      </w:r>
      <w:bookmarkEnd w:id="1709"/>
      <w:bookmarkEnd w:id="1710"/>
      <w:bookmarkEnd w:id="1711"/>
      <w:bookmarkEnd w:id="1712"/>
    </w:p>
    <w:p w14:paraId="661C1B9D" w14:textId="77777777" w:rsidR="00A5463E" w:rsidRPr="00A5463E" w:rsidRDefault="00A5463E" w:rsidP="00A5463E">
      <w:pPr>
        <w:pStyle w:val="Heading4"/>
      </w:pPr>
      <w:bookmarkStart w:id="1713" w:name="_Toc20208893"/>
      <w:bookmarkStart w:id="1714" w:name="_Toc36045004"/>
      <w:bookmarkStart w:id="1715" w:name="_Toc45216490"/>
      <w:bookmarkStart w:id="1716" w:name="_Toc171690546"/>
      <w:r w:rsidRPr="00A5463E">
        <w:t>9.2.2.1</w:t>
      </w:r>
      <w:r w:rsidRPr="00A5463E">
        <w:tab/>
        <w:t>General</w:t>
      </w:r>
      <w:bookmarkEnd w:id="1713"/>
      <w:bookmarkEnd w:id="1714"/>
      <w:bookmarkEnd w:id="1715"/>
      <w:bookmarkEnd w:id="1716"/>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7" w:name="_Toc20208894"/>
      <w:bookmarkStart w:id="1718" w:name="_Toc36045005"/>
      <w:bookmarkStart w:id="1719" w:name="_Toc45216491"/>
      <w:bookmarkStart w:id="1720" w:name="_Toc171690547"/>
      <w:r w:rsidRPr="00A5463E">
        <w:t>9.2.3</w:t>
      </w:r>
      <w:r w:rsidRPr="00A5463E">
        <w:tab/>
        <w:t>Transmission control specific fields</w:t>
      </w:r>
      <w:bookmarkEnd w:id="1717"/>
      <w:bookmarkEnd w:id="1718"/>
      <w:bookmarkEnd w:id="1719"/>
      <w:bookmarkEnd w:id="1720"/>
    </w:p>
    <w:p w14:paraId="7EF1492B" w14:textId="77777777" w:rsidR="00A5463E" w:rsidRPr="00A5463E" w:rsidRDefault="00A5463E" w:rsidP="00A5463E">
      <w:pPr>
        <w:pStyle w:val="Heading4"/>
      </w:pPr>
      <w:bookmarkStart w:id="1721" w:name="_Toc20208895"/>
      <w:bookmarkStart w:id="1722" w:name="_Toc36045006"/>
      <w:bookmarkStart w:id="1723" w:name="_Toc45216492"/>
      <w:bookmarkStart w:id="1724" w:name="_Toc171690548"/>
      <w:r w:rsidRPr="00A5463E">
        <w:t>9.2.3.1</w:t>
      </w:r>
      <w:r w:rsidRPr="00A5463E">
        <w:tab/>
        <w:t>Introduction</w:t>
      </w:r>
      <w:bookmarkEnd w:id="1721"/>
      <w:bookmarkEnd w:id="1722"/>
      <w:bookmarkEnd w:id="1723"/>
      <w:bookmarkEnd w:id="1724"/>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9C0971">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9C0971">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9C0971">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9C0971">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9C0971">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9C0971">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9C0971">
        <w:trPr>
          <w:gridAfter w:val="1"/>
          <w:wAfter w:w="113" w:type="dxa"/>
          <w:jc w:val="center"/>
        </w:trPr>
        <w:tc>
          <w:tcPr>
            <w:tcW w:w="2023" w:type="dxa"/>
            <w:gridSpan w:val="2"/>
          </w:tcPr>
          <w:p w14:paraId="646CECF6" w14:textId="51A6C734" w:rsidR="00A5463E" w:rsidRPr="00A5463E" w:rsidRDefault="00E64183" w:rsidP="00E75303">
            <w:pPr>
              <w:pStyle w:val="TAL"/>
            </w:pPr>
            <w:r>
              <w:t>User Id of the Transmitting User</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9C0971">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9C0971">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9C0971">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9C0971">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9C0971">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9C0971">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9C0971">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9C0971">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9C0971">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9C0971">
        <w:trPr>
          <w:gridAfter w:val="1"/>
          <w:wAfter w:w="113" w:type="dxa"/>
          <w:jc w:val="center"/>
        </w:trPr>
        <w:tc>
          <w:tcPr>
            <w:tcW w:w="2023" w:type="dxa"/>
            <w:gridSpan w:val="2"/>
          </w:tcPr>
          <w:p w14:paraId="06676640" w14:textId="063501B7" w:rsidR="005347D8" w:rsidRPr="00A5463E" w:rsidRDefault="00003D00" w:rsidP="005347D8">
            <w:pPr>
              <w:pStyle w:val="TAL"/>
            </w:pPr>
            <w:r>
              <w:t xml:space="preserve">Audio SSRC </w:t>
            </w:r>
            <w:r>
              <w:rPr>
                <w:lang w:eastAsia="zh-CN"/>
              </w:rPr>
              <w:t>of the Transmitting User</w:t>
            </w:r>
            <w:r w:rsidDel="00003D00">
              <w:t xml:space="preserve"> </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9C0971">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9C0971">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9C0971">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9C0971">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9C0971">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9C0971">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9C0971">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r w:rsidR="009C0971" w:rsidRPr="00A3713A" w14:paraId="4588132E"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DA3791" w14:textId="77777777" w:rsidR="009C0971" w:rsidRPr="00A3713A" w:rsidRDefault="009C0971" w:rsidP="00E47EC1">
            <w:pPr>
              <w:pStyle w:val="TAL"/>
              <w:rPr>
                <w:lang w:eastAsia="zh-CN"/>
              </w:rPr>
            </w:pPr>
            <w:r>
              <w:rPr>
                <w:lang w:eastAsia="zh-CN"/>
              </w:rPr>
              <w:t>Video SSRC of the Transmitting User</w:t>
            </w:r>
          </w:p>
        </w:tc>
        <w:tc>
          <w:tcPr>
            <w:tcW w:w="1060" w:type="dxa"/>
            <w:gridSpan w:val="2"/>
            <w:tcBorders>
              <w:top w:val="single" w:sz="4" w:space="0" w:color="auto"/>
              <w:left w:val="single" w:sz="4" w:space="0" w:color="auto"/>
              <w:bottom w:val="single" w:sz="4" w:space="0" w:color="auto"/>
              <w:right w:val="single" w:sz="4" w:space="0" w:color="auto"/>
            </w:tcBorders>
          </w:tcPr>
          <w:p w14:paraId="1592B309" w14:textId="77777777" w:rsidR="009C0971" w:rsidRPr="00A3713A" w:rsidRDefault="009C0971" w:rsidP="00E47EC1">
            <w:pPr>
              <w:pStyle w:val="TAL"/>
              <w:rPr>
                <w:lang w:eastAsia="zh-CN"/>
              </w:rPr>
            </w:pPr>
            <w:r>
              <w:rPr>
                <w:lang w:eastAsia="zh-CN"/>
              </w:rPr>
              <w:t>024</w:t>
            </w:r>
          </w:p>
        </w:tc>
        <w:tc>
          <w:tcPr>
            <w:tcW w:w="1818" w:type="dxa"/>
            <w:gridSpan w:val="2"/>
            <w:tcBorders>
              <w:top w:val="single" w:sz="4" w:space="0" w:color="auto"/>
              <w:left w:val="single" w:sz="4" w:space="0" w:color="auto"/>
              <w:bottom w:val="single" w:sz="4" w:space="0" w:color="auto"/>
              <w:right w:val="single" w:sz="4" w:space="0" w:color="auto"/>
            </w:tcBorders>
          </w:tcPr>
          <w:p w14:paraId="37EB0F66" w14:textId="77777777" w:rsidR="009C0971" w:rsidRPr="00A3713A" w:rsidRDefault="009C0971" w:rsidP="00E47EC1">
            <w:pPr>
              <w:pStyle w:val="TAL"/>
              <w:rPr>
                <w:lang w:eastAsia="zh-CN"/>
              </w:rPr>
            </w:pPr>
            <w:r w:rsidRPr="00C059FD">
              <w:rPr>
                <w:lang w:eastAsia="zh-CN"/>
              </w:rPr>
              <w:t>0001</w:t>
            </w:r>
            <w:r>
              <w:rPr>
                <w:lang w:eastAsia="zh-CN"/>
              </w:rPr>
              <w:t>0111</w:t>
            </w:r>
          </w:p>
        </w:tc>
        <w:tc>
          <w:tcPr>
            <w:tcW w:w="2368" w:type="dxa"/>
            <w:gridSpan w:val="2"/>
            <w:tcBorders>
              <w:top w:val="single" w:sz="4" w:space="0" w:color="auto"/>
              <w:left w:val="single" w:sz="4" w:space="0" w:color="auto"/>
              <w:bottom w:val="single" w:sz="4" w:space="0" w:color="auto"/>
              <w:right w:val="single" w:sz="4" w:space="0" w:color="auto"/>
            </w:tcBorders>
          </w:tcPr>
          <w:p w14:paraId="4FBA9F8F" w14:textId="77777777" w:rsidR="009C0971" w:rsidRPr="00A3713A" w:rsidRDefault="009C0971" w:rsidP="00E47EC1">
            <w:pPr>
              <w:pStyle w:val="TAL"/>
            </w:pPr>
            <w:r>
              <w:t>Clause</w:t>
            </w:r>
            <w:r w:rsidRPr="000B4518">
              <w:t> </w:t>
            </w:r>
            <w:r w:rsidDel="009B1762">
              <w:t xml:space="preserve"> </w:t>
            </w:r>
            <w:r>
              <w:t>9.2.3.X</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25" w:name="_Toc20208896"/>
      <w:bookmarkStart w:id="1726" w:name="_Toc36045007"/>
      <w:bookmarkStart w:id="1727" w:name="_Toc45216493"/>
      <w:bookmarkStart w:id="1728" w:name="_Toc171690549"/>
      <w:r w:rsidRPr="00A5463E">
        <w:lastRenderedPageBreak/>
        <w:t>9.2.3.2</w:t>
      </w:r>
      <w:r w:rsidRPr="00A5463E">
        <w:tab/>
        <w:t>Transmission Priority field</w:t>
      </w:r>
      <w:bookmarkEnd w:id="1725"/>
      <w:bookmarkEnd w:id="1726"/>
      <w:bookmarkEnd w:id="1727"/>
      <w:bookmarkEnd w:id="1728"/>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9"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9"/>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30" w:name="_Toc20208897"/>
      <w:bookmarkStart w:id="1731" w:name="_Toc36045008"/>
      <w:bookmarkStart w:id="1732" w:name="_Toc45216494"/>
      <w:bookmarkStart w:id="1733" w:name="_Toc171690550"/>
      <w:r w:rsidRPr="00A5463E">
        <w:t>9.2.3.3</w:t>
      </w:r>
      <w:r w:rsidRPr="00A5463E">
        <w:tab/>
        <w:t>Duration field</w:t>
      </w:r>
      <w:bookmarkEnd w:id="1730"/>
      <w:bookmarkEnd w:id="1731"/>
      <w:bookmarkEnd w:id="1732"/>
      <w:bookmarkEnd w:id="1733"/>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34"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34"/>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35" w:name="_Toc20208898"/>
      <w:bookmarkStart w:id="1736" w:name="_Toc36045009"/>
      <w:bookmarkStart w:id="1737" w:name="_Toc45216495"/>
      <w:bookmarkStart w:id="1738" w:name="_Toc171690551"/>
      <w:r w:rsidRPr="00A5463E">
        <w:t>9.2.3.4</w:t>
      </w:r>
      <w:r w:rsidRPr="00A5463E">
        <w:tab/>
        <w:t>Reject Cause field</w:t>
      </w:r>
      <w:bookmarkEnd w:id="1735"/>
      <w:bookmarkEnd w:id="1736"/>
      <w:bookmarkEnd w:id="1737"/>
      <w:bookmarkEnd w:id="1738"/>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lastRenderedPageBreak/>
        <w:t>Table 9.2.3.4-1: Reject Cause field coding</w:t>
      </w:r>
    </w:p>
    <w:p w14:paraId="356AE7B5" w14:textId="77777777" w:rsidR="00A5463E" w:rsidRPr="00A5463E" w:rsidRDefault="00A5463E" w:rsidP="00A5463E">
      <w:pPr>
        <w:pStyle w:val="PL"/>
        <w:keepNext/>
        <w:keepLines/>
        <w:jc w:val="center"/>
      </w:pPr>
      <w:bookmarkStart w:id="1739"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9"/>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40" w:name="_Toc20208899"/>
      <w:bookmarkStart w:id="1741" w:name="_Toc36045010"/>
      <w:bookmarkStart w:id="1742" w:name="_Toc45216496"/>
      <w:bookmarkStart w:id="1743" w:name="_Toc171690552"/>
      <w:r w:rsidRPr="00A5463E">
        <w:t>9.2.3.5</w:t>
      </w:r>
      <w:r w:rsidRPr="00A5463E">
        <w:tab/>
      </w:r>
      <w:r w:rsidR="005347D8" w:rsidRPr="000B4518">
        <w:t>Queue Info field</w:t>
      </w:r>
      <w:bookmarkEnd w:id="1740"/>
      <w:bookmarkEnd w:id="1741"/>
      <w:bookmarkEnd w:id="1742"/>
      <w:bookmarkEnd w:id="1743"/>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44"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44"/>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2FEA1B75" w:rsidR="00A5463E" w:rsidRPr="00A5463E" w:rsidRDefault="00A5463E" w:rsidP="00B77CF5">
      <w:pPr>
        <w:pStyle w:val="Heading4"/>
      </w:pPr>
      <w:bookmarkStart w:id="1745" w:name="_Toc20208900"/>
      <w:bookmarkStart w:id="1746" w:name="_Toc36045011"/>
      <w:bookmarkStart w:id="1747" w:name="_Toc45216497"/>
      <w:bookmarkStart w:id="1748" w:name="_Toc171690553"/>
      <w:r w:rsidRPr="00A5463E">
        <w:t>9.2.3.6</w:t>
      </w:r>
      <w:r w:rsidRPr="00A5463E">
        <w:tab/>
      </w:r>
      <w:r w:rsidR="00B77CF5">
        <w:t>User Id of the Transmitting User</w:t>
      </w:r>
      <w:r w:rsidR="00B77CF5" w:rsidRPr="00A5463E">
        <w:t xml:space="preserve"> field</w:t>
      </w:r>
      <w:bookmarkEnd w:id="1745"/>
      <w:bookmarkEnd w:id="1746"/>
      <w:bookmarkEnd w:id="1747"/>
      <w:bookmarkEnd w:id="1748"/>
    </w:p>
    <w:p w14:paraId="4001C526" w14:textId="53B5C082" w:rsidR="003C5FC6" w:rsidRPr="00A5463E" w:rsidRDefault="003C5FC6" w:rsidP="003C5FC6">
      <w:r w:rsidRPr="00A5463E">
        <w:t xml:space="preserve">The </w:t>
      </w:r>
      <w:r>
        <w:t xml:space="preserve">User Id of the Transmitting User </w:t>
      </w:r>
      <w:r w:rsidRPr="00A5463E">
        <w:t>field identifies the MCVideo user that is granted to send media.</w:t>
      </w:r>
    </w:p>
    <w:p w14:paraId="1EF515D4" w14:textId="7EA71D14" w:rsidR="003C5FC6" w:rsidRPr="00A5463E" w:rsidRDefault="003C5FC6" w:rsidP="003C5FC6">
      <w:r w:rsidRPr="00A5463E">
        <w:t xml:space="preserve">Table 9.2.3.6-1 describes the coding of the </w:t>
      </w:r>
      <w:r>
        <w:t>User Id of the Transmitting User</w:t>
      </w:r>
      <w:r w:rsidRPr="00A5463E">
        <w:t xml:space="preserve"> field.</w:t>
      </w:r>
    </w:p>
    <w:p w14:paraId="3B532362" w14:textId="6C139102" w:rsidR="003C5FC6" w:rsidRPr="00A5463E" w:rsidRDefault="003C5FC6" w:rsidP="003C5FC6">
      <w:pPr>
        <w:pStyle w:val="TH"/>
      </w:pPr>
      <w:r w:rsidRPr="00A5463E">
        <w:lastRenderedPageBreak/>
        <w:t xml:space="preserve">Table 9.2.3.6-1: </w:t>
      </w:r>
      <w:r>
        <w:t>User Id of the Transmitting User</w:t>
      </w:r>
      <w:r w:rsidRPr="00A5463E">
        <w:t xml:space="preserve"> field coding</w:t>
      </w:r>
    </w:p>
    <w:p w14:paraId="7F81375F" w14:textId="77777777" w:rsidR="003C5FC6" w:rsidRPr="00A5463E" w:rsidRDefault="003C5FC6" w:rsidP="003C5FC6">
      <w:pPr>
        <w:pStyle w:val="PL"/>
        <w:keepNext/>
        <w:keepLines/>
        <w:jc w:val="center"/>
      </w:pPr>
      <w:r w:rsidRPr="00A5463E">
        <w:t>0                   1                   2                   3</w:t>
      </w:r>
    </w:p>
    <w:p w14:paraId="1B363060" w14:textId="77777777" w:rsidR="003C5FC6" w:rsidRPr="00A5463E" w:rsidRDefault="003C5FC6" w:rsidP="003C5FC6">
      <w:pPr>
        <w:pStyle w:val="PL"/>
        <w:keepNext/>
        <w:keepLines/>
        <w:jc w:val="center"/>
      </w:pPr>
      <w:r w:rsidRPr="00A5463E">
        <w:t>0 1 2 3 4 5 6 7 8 9 0 1 2 3 4 5 6 7 8 9 0 1 2 3 4 5 6 7 8 9 0 1</w:t>
      </w:r>
    </w:p>
    <w:p w14:paraId="08EA85E8" w14:textId="77777777" w:rsidR="003C5FC6" w:rsidRPr="00A5463E" w:rsidRDefault="003C5FC6" w:rsidP="003C5FC6">
      <w:pPr>
        <w:pStyle w:val="PL"/>
        <w:keepNext/>
        <w:keepLines/>
        <w:jc w:val="center"/>
      </w:pPr>
      <w:r w:rsidRPr="00A5463E">
        <w:t>+-+-+-+-+-+-+-+-+-+-+-+-+-+-+-+-+-+-+-+-+-+-+-+-+-+-+-+-+-+-+-+-+</w:t>
      </w:r>
    </w:p>
    <w:p w14:paraId="281FBD25" w14:textId="44B05F01" w:rsidR="003C5FC6" w:rsidRPr="00A5463E" w:rsidRDefault="003C5FC6" w:rsidP="003C5FC6">
      <w:pPr>
        <w:pStyle w:val="PL"/>
        <w:keepNext/>
        <w:keepLines/>
        <w:jc w:val="center"/>
      </w:pPr>
      <w:r w:rsidRPr="00A5463E">
        <w:t>|</w:t>
      </w:r>
      <w:r>
        <w:t xml:space="preserve">User Id of the </w:t>
      </w:r>
      <w:r w:rsidRPr="00A5463E">
        <w:t>|</w:t>
      </w:r>
      <w:r>
        <w:t xml:space="preserve">User Id of the </w:t>
      </w:r>
      <w:r w:rsidRPr="00A5463E">
        <w:t>|</w:t>
      </w:r>
      <w:r>
        <w:t xml:space="preserve">User Id of the Transmitting    </w:t>
      </w:r>
      <w:r w:rsidRPr="00A5463E">
        <w:t>|</w:t>
      </w:r>
    </w:p>
    <w:p w14:paraId="64A80031" w14:textId="7AB399EB" w:rsidR="003C5FC6" w:rsidRPr="00A5463E" w:rsidRDefault="003C5FC6" w:rsidP="003C5FC6">
      <w:pPr>
        <w:pStyle w:val="PL"/>
        <w:keepNext/>
        <w:keepLines/>
        <w:jc w:val="center"/>
      </w:pPr>
      <w:r w:rsidRPr="00A5463E">
        <w:t>|</w:t>
      </w:r>
      <w:r>
        <w:t xml:space="preserve">Transmitting  </w:t>
      </w:r>
      <w:r w:rsidRPr="00A5463E">
        <w:t xml:space="preserve"> |</w:t>
      </w:r>
      <w:r>
        <w:t xml:space="preserve">Transmitting   </w:t>
      </w:r>
      <w:r w:rsidRPr="00A5463E">
        <w:t>|</w:t>
      </w:r>
      <w:r>
        <w:t>User</w:t>
      </w:r>
      <w:r w:rsidRPr="00A5463E">
        <w:t xml:space="preserve">                           :</w:t>
      </w:r>
    </w:p>
    <w:p w14:paraId="1C1C4A25" w14:textId="26A275AF" w:rsidR="003C5FC6" w:rsidRPr="00A5463E" w:rsidRDefault="003C5FC6" w:rsidP="003C5FC6">
      <w:pPr>
        <w:pStyle w:val="PL"/>
        <w:keepNext/>
        <w:keepLines/>
        <w:jc w:val="center"/>
      </w:pPr>
      <w:r w:rsidRPr="00A5463E">
        <w:t>|</w:t>
      </w:r>
      <w:r>
        <w:t>User</w:t>
      </w:r>
      <w:r w:rsidRPr="00A5463E">
        <w:t xml:space="preserve"> </w:t>
      </w:r>
      <w:r>
        <w:t>field ID</w:t>
      </w:r>
      <w:r w:rsidRPr="00A5463E">
        <w:t xml:space="preserve">  |</w:t>
      </w:r>
      <w:r>
        <w:t>User length</w:t>
      </w:r>
      <w:r w:rsidRPr="00A5463E">
        <w:t xml:space="preserve">    |                               :</w:t>
      </w:r>
    </w:p>
    <w:p w14:paraId="045527F7" w14:textId="77777777" w:rsidR="003C5FC6" w:rsidRPr="00A5463E" w:rsidRDefault="003C5FC6" w:rsidP="003C5FC6">
      <w:pPr>
        <w:pStyle w:val="PL"/>
        <w:keepNext/>
        <w:keepLines/>
        <w:jc w:val="center"/>
      </w:pPr>
      <w:r w:rsidRPr="00A5463E">
        <w:t>+-+-+-+-+-+-+-+-+-+-+-+-+-+-+-+-+                               :</w:t>
      </w:r>
    </w:p>
    <w:p w14:paraId="51EADCE3" w14:textId="77777777" w:rsidR="003C5FC6" w:rsidRPr="00A5463E" w:rsidRDefault="003C5FC6" w:rsidP="003C5FC6">
      <w:pPr>
        <w:pStyle w:val="PL"/>
        <w:keepNext/>
        <w:keepLines/>
        <w:jc w:val="center"/>
      </w:pPr>
      <w:r w:rsidRPr="00A5463E">
        <w:t>:                                                               :</w:t>
      </w:r>
    </w:p>
    <w:p w14:paraId="3A28C61C" w14:textId="77777777" w:rsidR="003C5FC6" w:rsidRPr="00A5463E" w:rsidRDefault="003C5FC6" w:rsidP="003C5FC6">
      <w:pPr>
        <w:pStyle w:val="PL"/>
        <w:keepNext/>
        <w:keepLines/>
        <w:jc w:val="center"/>
      </w:pPr>
      <w:r w:rsidRPr="00A5463E">
        <w:t>+-+-+-+-+-+-+-+-+-+-+-+-+-+-+-+-+-+-+-+-+-+-+-+-+-+-+-+-+-+-+-+-+</w:t>
      </w:r>
    </w:p>
    <w:p w14:paraId="4944EB40" w14:textId="77777777" w:rsidR="003C5FC6" w:rsidRPr="00A5463E" w:rsidRDefault="003C5FC6" w:rsidP="003C5FC6"/>
    <w:p w14:paraId="7401D03C" w14:textId="41897E4F" w:rsidR="003C5FC6" w:rsidRPr="00A5463E" w:rsidRDefault="003C5FC6" w:rsidP="003C5FC6">
      <w:r w:rsidRPr="00A5463E">
        <w:t>The &lt;</w:t>
      </w:r>
      <w:r>
        <w:t xml:space="preserve">User Id of the Transmitting User </w:t>
      </w:r>
      <w:r w:rsidRPr="00A5463E">
        <w:t>field ID&gt; value is a binary value and is set according to table 9.2.3.1-1.</w:t>
      </w:r>
    </w:p>
    <w:p w14:paraId="049E93C6" w14:textId="52BF7E54" w:rsidR="003C5FC6" w:rsidRPr="00A5463E" w:rsidRDefault="003C5FC6" w:rsidP="003C5FC6">
      <w:r w:rsidRPr="00A5463E">
        <w:t>The &lt;</w:t>
      </w:r>
      <w:r>
        <w:t>User Id of the Transmitting User</w:t>
      </w:r>
      <w:r w:rsidRPr="00A5463E">
        <w:t xml:space="preserve">length&gt; value is coded as the &lt;User ID length&gt; value in </w:t>
      </w:r>
      <w:r>
        <w:t>clause</w:t>
      </w:r>
      <w:r w:rsidRPr="00A5463E">
        <w:t> 9.2.3.8.</w:t>
      </w:r>
    </w:p>
    <w:p w14:paraId="5297BDB7" w14:textId="175E505C" w:rsidR="003C5FC6" w:rsidRPr="00A5463E" w:rsidRDefault="003C5FC6" w:rsidP="003C5FC6">
      <w:r w:rsidRPr="00A5463E">
        <w:t>The &lt;</w:t>
      </w:r>
      <w:r>
        <w:t>User Id of the Transmitting User</w:t>
      </w:r>
      <w:r w:rsidRPr="00A5463E">
        <w:t xml:space="preserve">&gt; value is coded as the &lt;User ID&gt; value in </w:t>
      </w:r>
      <w:r>
        <w:t>clause</w:t>
      </w:r>
      <w:r w:rsidRPr="00A5463E">
        <w:t> 9.2.3.8.</w:t>
      </w:r>
    </w:p>
    <w:p w14:paraId="2255E475" w14:textId="0B44F163" w:rsidR="003C5FC6" w:rsidRPr="00A5463E" w:rsidRDefault="003C5FC6" w:rsidP="003C5FC6">
      <w:pPr>
        <w:rPr>
          <w:lang w:eastAsia="ko-KR"/>
        </w:rPr>
      </w:pPr>
      <w:r w:rsidRPr="00A5463E">
        <w:t>If the length of the &lt;</w:t>
      </w:r>
      <w:r>
        <w:t>User Id of the Transmitting User</w:t>
      </w:r>
      <w:r w:rsidRPr="00A5463E">
        <w:t xml:space="preserve">&gt; value is not </w:t>
      </w:r>
      <w:r>
        <w:t>(2 +  </w:t>
      </w:r>
      <w:r w:rsidRPr="00A5463E">
        <w:t>multiple</w:t>
      </w:r>
      <w:r>
        <w:t> </w:t>
      </w:r>
      <w:r w:rsidRPr="00A5463E">
        <w:t>of</w:t>
      </w:r>
      <w:r>
        <w:t> </w:t>
      </w:r>
      <w:r w:rsidRPr="00A5463E">
        <w:t>4</w:t>
      </w:r>
      <w:r>
        <w:t>)</w:t>
      </w:r>
      <w:r w:rsidRPr="00A5463E">
        <w:t xml:space="preserve"> bytes, the </w:t>
      </w:r>
      <w:r>
        <w:t>User Id of the Transmitting User</w:t>
      </w:r>
      <w:r w:rsidRPr="00A5463E">
        <w:t xml:space="preserve"> field shall be padded to </w:t>
      </w:r>
      <w:r>
        <w:t>(2 + </w:t>
      </w:r>
      <w:r w:rsidRPr="00A5463E">
        <w:t>multiple</w:t>
      </w:r>
      <w:r>
        <w:t> </w:t>
      </w:r>
      <w:r w:rsidRPr="00A5463E">
        <w:t>of</w:t>
      </w:r>
      <w:r>
        <w:t> </w:t>
      </w:r>
      <w:r w:rsidRPr="00A5463E">
        <w:t>4</w:t>
      </w:r>
      <w:r>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9" w:name="_Toc20208901"/>
      <w:bookmarkStart w:id="1750" w:name="_Toc36045012"/>
      <w:bookmarkStart w:id="1751" w:name="_Toc45216498"/>
      <w:bookmarkStart w:id="1752" w:name="_Toc171690554"/>
      <w:r w:rsidRPr="00A5463E">
        <w:t>9.2.3.7</w:t>
      </w:r>
      <w:r w:rsidRPr="00A5463E">
        <w:tab/>
        <w:t>Permission to Request the Transmission field</w:t>
      </w:r>
      <w:bookmarkEnd w:id="1749"/>
      <w:bookmarkEnd w:id="1750"/>
      <w:bookmarkEnd w:id="1751"/>
      <w:bookmarkEnd w:id="1752"/>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53"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53"/>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54" w:name="_Toc20208902"/>
      <w:bookmarkStart w:id="1755" w:name="_Toc36045013"/>
      <w:bookmarkStart w:id="1756" w:name="_Toc45216499"/>
      <w:bookmarkStart w:id="1757" w:name="_Toc171690555"/>
      <w:r w:rsidRPr="00A5463E">
        <w:t>9.2.3.8</w:t>
      </w:r>
      <w:r w:rsidRPr="00A5463E">
        <w:tab/>
        <w:t>User ID field</w:t>
      </w:r>
      <w:bookmarkEnd w:id="1754"/>
      <w:bookmarkEnd w:id="1755"/>
      <w:bookmarkEnd w:id="1756"/>
      <w:bookmarkEnd w:id="1757"/>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8"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lastRenderedPageBreak/>
        <w:t>+-+-+-+-+-+-+-+-+-+-+-+-+-+-+-+-+-+-+-+-+-+-+-+-+-+-+-+-+-+-+-+-+</w:t>
      </w:r>
    </w:p>
    <w:bookmarkEnd w:id="1758"/>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9" w:name="_Toc20208903"/>
      <w:bookmarkStart w:id="1760" w:name="_Toc36045014"/>
      <w:bookmarkStart w:id="1761" w:name="_Toc45216500"/>
      <w:bookmarkStart w:id="1762" w:name="_Toc171690556"/>
      <w:r w:rsidRPr="00A5463E">
        <w:t>9.2.3.9</w:t>
      </w:r>
      <w:r w:rsidRPr="00A5463E">
        <w:tab/>
        <w:t>Message Sequence Number field</w:t>
      </w:r>
      <w:bookmarkEnd w:id="1759"/>
      <w:bookmarkEnd w:id="1760"/>
      <w:bookmarkEnd w:id="1761"/>
      <w:bookmarkEnd w:id="1762"/>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63"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63"/>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64" w:name="_Toc20208904"/>
      <w:bookmarkStart w:id="1765" w:name="_Toc36045015"/>
      <w:bookmarkStart w:id="1766" w:name="_Toc45216501"/>
      <w:bookmarkStart w:id="1767" w:name="_Toc171690557"/>
      <w:r w:rsidRPr="00A5463E">
        <w:t>9.2.3.10</w:t>
      </w:r>
      <w:r w:rsidRPr="00A5463E">
        <w:tab/>
        <w:t>Message Type field</w:t>
      </w:r>
      <w:bookmarkEnd w:id="1764"/>
      <w:bookmarkEnd w:id="1765"/>
      <w:bookmarkEnd w:id="1766"/>
      <w:bookmarkEnd w:id="1767"/>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8"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8"/>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lastRenderedPageBreak/>
        <w:t>The spare bits are set to zero.</w:t>
      </w:r>
    </w:p>
    <w:p w14:paraId="3DB22516" w14:textId="77777777" w:rsidR="00A5463E" w:rsidRPr="00A5463E" w:rsidRDefault="00A5463E" w:rsidP="00A5463E">
      <w:pPr>
        <w:pStyle w:val="Heading4"/>
      </w:pPr>
      <w:bookmarkStart w:id="1769" w:name="_Toc20208905"/>
      <w:bookmarkStart w:id="1770" w:name="_Toc36045016"/>
      <w:bookmarkStart w:id="1771" w:name="_Toc45216502"/>
      <w:bookmarkStart w:id="1772" w:name="_Toc171690558"/>
      <w:r w:rsidRPr="00A5463E">
        <w:t>9.2.3.11</w:t>
      </w:r>
      <w:r w:rsidRPr="00A5463E">
        <w:tab/>
        <w:t>Transmission Indicator field</w:t>
      </w:r>
      <w:bookmarkEnd w:id="1769"/>
      <w:bookmarkEnd w:id="1770"/>
      <w:bookmarkEnd w:id="1771"/>
      <w:bookmarkEnd w:id="1772"/>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73"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73"/>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74" w:name="_Toc20208906"/>
      <w:bookmarkStart w:id="1775" w:name="_Toc36045017"/>
      <w:bookmarkStart w:id="1776" w:name="_Toc45216503"/>
      <w:bookmarkStart w:id="1777" w:name="_Toc171690559"/>
      <w:r>
        <w:rPr>
          <w:lang w:val="en-US"/>
        </w:rPr>
        <w:t>9</w:t>
      </w:r>
      <w:r w:rsidRPr="000B4518">
        <w:t>.2.3.12</w:t>
      </w:r>
      <w:r w:rsidRPr="000B4518">
        <w:tab/>
        <w:t>Source field</w:t>
      </w:r>
      <w:bookmarkEnd w:id="1774"/>
      <w:bookmarkEnd w:id="1775"/>
      <w:bookmarkEnd w:id="1776"/>
      <w:bookmarkEnd w:id="1777"/>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8"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8"/>
    <w:p w14:paraId="6244B0AC" w14:textId="77777777" w:rsidR="005347D8" w:rsidRPr="000B4518" w:rsidRDefault="005347D8" w:rsidP="005347D8"/>
    <w:p w14:paraId="003A920D" w14:textId="77777777" w:rsidR="005347D8" w:rsidRPr="000B4518" w:rsidRDefault="005347D8" w:rsidP="005347D8">
      <w:r w:rsidRPr="000B4518">
        <w:lastRenderedPageBreak/>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9" w:name="_Toc20208907"/>
      <w:bookmarkStart w:id="1780" w:name="_Toc36045018"/>
      <w:bookmarkStart w:id="1781" w:name="_Toc45216504"/>
      <w:bookmarkStart w:id="1782" w:name="_Toc171690560"/>
      <w:r>
        <w:rPr>
          <w:lang w:val="en-US"/>
        </w:rPr>
        <w:t>9</w:t>
      </w:r>
      <w:r w:rsidRPr="000B4518">
        <w:t>.2.3.13</w:t>
      </w:r>
      <w:r w:rsidRPr="000B4518">
        <w:tab/>
        <w:t>Track Info field</w:t>
      </w:r>
      <w:bookmarkEnd w:id="1779"/>
      <w:bookmarkEnd w:id="1780"/>
      <w:bookmarkEnd w:id="1781"/>
      <w:bookmarkEnd w:id="1782"/>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83"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83"/>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lastRenderedPageBreak/>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84" w:name="_Toc20208908"/>
      <w:bookmarkStart w:id="1785" w:name="_Toc36045019"/>
      <w:bookmarkStart w:id="1786" w:name="_Toc45216505"/>
      <w:bookmarkStart w:id="1787" w:name="_Toc171690561"/>
      <w:r>
        <w:rPr>
          <w:lang w:val="en-US"/>
        </w:rPr>
        <w:t>9</w:t>
      </w:r>
      <w:r w:rsidRPr="000B4518">
        <w:t>.2.3.1</w:t>
      </w:r>
      <w:r>
        <w:rPr>
          <w:lang w:val="en-US"/>
        </w:rPr>
        <w:t>4</w:t>
      </w:r>
      <w:r w:rsidRPr="000B4518">
        <w:tab/>
        <w:t>Queued User ID field</w:t>
      </w:r>
      <w:bookmarkEnd w:id="1784"/>
      <w:bookmarkEnd w:id="1785"/>
      <w:bookmarkEnd w:id="1786"/>
      <w:bookmarkEnd w:id="1787"/>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8"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8"/>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9" w:name="_Toc20208909"/>
      <w:bookmarkStart w:id="1790" w:name="_Toc36045020"/>
      <w:bookmarkStart w:id="1791" w:name="_Toc45216506"/>
      <w:bookmarkStart w:id="1792" w:name="_Toc171690562"/>
      <w:r>
        <w:rPr>
          <w:lang w:val="en-US"/>
        </w:rPr>
        <w:t>9</w:t>
      </w:r>
      <w:r w:rsidRPr="000B4518">
        <w:t>.2.3.</w:t>
      </w:r>
      <w:r>
        <w:rPr>
          <w:lang w:val="en-US"/>
        </w:rPr>
        <w:t>15</w:t>
      </w:r>
      <w:r w:rsidRPr="000B4518">
        <w:tab/>
        <w:t>Queue Size field</w:t>
      </w:r>
      <w:bookmarkEnd w:id="1789"/>
      <w:bookmarkEnd w:id="1790"/>
      <w:bookmarkEnd w:id="1791"/>
      <w:bookmarkEnd w:id="1792"/>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93"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93"/>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12602BEA" w:rsidR="005347D8" w:rsidRDefault="005347D8" w:rsidP="005347D8">
      <w:pPr>
        <w:pStyle w:val="Heading4"/>
      </w:pPr>
      <w:bookmarkStart w:id="1794" w:name="_Toc20208910"/>
      <w:bookmarkStart w:id="1795" w:name="_Toc36045021"/>
      <w:bookmarkStart w:id="1796" w:name="_Toc45216507"/>
      <w:bookmarkStart w:id="1797" w:name="_Toc171690563"/>
      <w:r>
        <w:rPr>
          <w:lang w:val="en-US"/>
        </w:rPr>
        <w:t>9</w:t>
      </w:r>
      <w:r>
        <w:t>.2.3.16</w:t>
      </w:r>
      <w:r>
        <w:tab/>
      </w:r>
      <w:r w:rsidR="00AC4306">
        <w:t>Audio SSRC of Transmitting Participant field</w:t>
      </w:r>
      <w:bookmarkEnd w:id="1794"/>
      <w:bookmarkEnd w:id="1795"/>
      <w:bookmarkEnd w:id="1796"/>
      <w:bookmarkEnd w:id="1797"/>
    </w:p>
    <w:p w14:paraId="2C09AAAC" w14:textId="3507181E" w:rsidR="00032CAA" w:rsidRPr="000B4518" w:rsidRDefault="00032CAA" w:rsidP="00032CAA">
      <w:r w:rsidRPr="000B4518">
        <w:t xml:space="preserve">The content of the </w:t>
      </w:r>
      <w:r w:rsidRPr="00677A0F">
        <w:t>Audio SSRC of Transmitting Participant</w:t>
      </w:r>
      <w:r w:rsidRPr="000B4518">
        <w:t xml:space="preserve">field </w:t>
      </w:r>
      <w:r>
        <w:t>is</w:t>
      </w:r>
      <w:r w:rsidRPr="000B4518">
        <w:t xml:space="preserve"> coded as specified in IETF RFC 3550 [3].</w:t>
      </w:r>
      <w:r>
        <w:t xml:space="preserve"> An </w:t>
      </w:r>
      <w:r w:rsidRPr="00677A0F">
        <w:t>Audio SSRC of Transmitting Participant</w:t>
      </w:r>
      <w:r>
        <w:t xml:space="preserve">field can also have a Field ID and a length value. This clause specifies an </w:t>
      </w:r>
      <w:r w:rsidRPr="00677A0F">
        <w:t>Audio SSRC of Transmitting Participant</w:t>
      </w:r>
      <w:r>
        <w:t xml:space="preserve">field including a Field ID and a length value. </w:t>
      </w:r>
    </w:p>
    <w:p w14:paraId="09E559B6" w14:textId="77777777" w:rsidR="00032CAA" w:rsidRPr="000B4518" w:rsidRDefault="00032CAA" w:rsidP="00032CAA">
      <w:pPr>
        <w:pStyle w:val="TH"/>
      </w:pPr>
      <w:r w:rsidRPr="000B4518">
        <w:t>Table </w:t>
      </w:r>
      <w:r>
        <w:rPr>
          <w:lang w:val="en-US"/>
        </w:rPr>
        <w:t>9</w:t>
      </w:r>
      <w:r w:rsidRPr="000B4518">
        <w:t>.2.3.1</w:t>
      </w:r>
      <w:r>
        <w:t>6</w:t>
      </w:r>
      <w:r w:rsidRPr="000B4518">
        <w:t xml:space="preserve">-1: </w:t>
      </w:r>
      <w:r>
        <w:t>SSRC</w:t>
      </w:r>
      <w:r w:rsidRPr="000B4518">
        <w:t xml:space="preserve"> field coding</w:t>
      </w:r>
    </w:p>
    <w:p w14:paraId="3EAF4AB2" w14:textId="77777777" w:rsidR="00032CAA" w:rsidRPr="000B4518" w:rsidRDefault="00032CAA" w:rsidP="00032CAA">
      <w:pPr>
        <w:pStyle w:val="PL"/>
        <w:keepNext/>
        <w:keepLines/>
        <w:jc w:val="center"/>
      </w:pPr>
      <w:r w:rsidRPr="000B4518">
        <w:t>0                   1                   2                   3</w:t>
      </w:r>
    </w:p>
    <w:p w14:paraId="65D1759D" w14:textId="77777777" w:rsidR="00032CAA" w:rsidRPr="000B4518" w:rsidRDefault="00032CAA" w:rsidP="00032CAA">
      <w:pPr>
        <w:pStyle w:val="PL"/>
        <w:keepNext/>
        <w:keepLines/>
        <w:jc w:val="center"/>
      </w:pPr>
      <w:r w:rsidRPr="000B4518">
        <w:t>0 1 2 3 4 5 6 7 8 9 0 1 2 3 4 5 6 7 8 9 0 1 2 3 4 5 6 7 8 9 0 1</w:t>
      </w:r>
    </w:p>
    <w:p w14:paraId="2F99F7E8" w14:textId="77777777" w:rsidR="00032CAA" w:rsidRPr="00A3713A" w:rsidRDefault="00032CAA" w:rsidP="00032CAA">
      <w:pPr>
        <w:pStyle w:val="PL"/>
        <w:jc w:val="center"/>
      </w:pPr>
      <w:r w:rsidRPr="00A3713A">
        <w:t>+-+-+-+-+-+-+-+-+-+-+-+-+-+-+-+-+-+-+-+-+-+-+-+-+-+-+-+-+-+-+-+-+</w:t>
      </w:r>
    </w:p>
    <w:p w14:paraId="40C83A06" w14:textId="77777777" w:rsidR="00032CAA" w:rsidRPr="00A3713A" w:rsidRDefault="00032CAA" w:rsidP="00032CAA">
      <w:pPr>
        <w:pStyle w:val="PL"/>
        <w:jc w:val="center"/>
      </w:pPr>
      <w:r w:rsidRPr="00A3713A">
        <w:lastRenderedPageBreak/>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5C66E19A" w14:textId="77777777" w:rsidR="00032CAA" w:rsidRPr="00A3713A" w:rsidRDefault="00032CAA" w:rsidP="00032CAA">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71E9C096" w14:textId="77777777" w:rsidR="00032CAA" w:rsidRPr="00A3713A" w:rsidRDefault="00032CAA" w:rsidP="00032CAA">
      <w:pPr>
        <w:pStyle w:val="PL"/>
        <w:jc w:val="center"/>
      </w:pPr>
      <w:r w:rsidRPr="00A3713A">
        <w:t>|</w:t>
      </w:r>
      <w:r>
        <w:t xml:space="preserve">Participant   </w:t>
      </w:r>
      <w:r w:rsidRPr="00A3713A">
        <w:t xml:space="preserve"> |</w:t>
      </w:r>
      <w:r>
        <w:t xml:space="preserve">Participant </w:t>
      </w:r>
      <w:r w:rsidRPr="00A3713A">
        <w:t xml:space="preserve">   |                               |</w:t>
      </w:r>
    </w:p>
    <w:p w14:paraId="2F8E2D0F" w14:textId="77777777" w:rsidR="00032CAA" w:rsidRPr="00A3713A" w:rsidRDefault="00032CAA" w:rsidP="00032CAA">
      <w:pPr>
        <w:pStyle w:val="PL"/>
        <w:jc w:val="center"/>
      </w:pPr>
      <w:r w:rsidRPr="00A3713A">
        <w:t>|field ID value |length value   |                               |</w:t>
      </w:r>
    </w:p>
    <w:p w14:paraId="7C6367F2" w14:textId="77777777" w:rsidR="00032CAA" w:rsidRPr="001375BA" w:rsidRDefault="00032CAA" w:rsidP="00032CAA">
      <w:pPr>
        <w:pStyle w:val="PL"/>
        <w:jc w:val="center"/>
      </w:pPr>
      <w:r w:rsidRPr="001375BA">
        <w:t>+-+-+-+-+-+-+-+-+-+-+-+-+-+-+-+-+-+-+-+-+-+-+-+-+-+-+-+-+-+-+-+-+</w:t>
      </w:r>
    </w:p>
    <w:p w14:paraId="0C97A468" w14:textId="77777777" w:rsidR="00032CAA" w:rsidRPr="001375BA" w:rsidRDefault="00032CAA" w:rsidP="00032CAA">
      <w:pPr>
        <w:pStyle w:val="PL"/>
        <w:jc w:val="center"/>
      </w:pPr>
      <w:r w:rsidRPr="001375BA">
        <w:t xml:space="preserve">|    Audio SSRC of </w:t>
      </w:r>
      <w:r>
        <w:t>Granted</w:t>
      </w:r>
      <w:r w:rsidRPr="001375BA">
        <w:t xml:space="preserve"> </w:t>
      </w:r>
      <w:r>
        <w:t xml:space="preserve">    </w:t>
      </w:r>
      <w:r w:rsidRPr="001375BA">
        <w:t xml:space="preserve"> |Spare                          |</w:t>
      </w:r>
    </w:p>
    <w:p w14:paraId="308AD611" w14:textId="77777777" w:rsidR="00032CAA" w:rsidRPr="001375BA" w:rsidRDefault="00032CAA" w:rsidP="00032CAA">
      <w:pPr>
        <w:pStyle w:val="PL"/>
        <w:jc w:val="center"/>
      </w:pPr>
      <w:r w:rsidRPr="001375BA">
        <w:t xml:space="preserve">|    </w:t>
      </w:r>
      <w:r>
        <w:t>Participant value</w:t>
      </w:r>
      <w:r w:rsidRPr="001375BA">
        <w:t xml:space="preserve">          |                               |</w:t>
      </w:r>
    </w:p>
    <w:p w14:paraId="2B014318" w14:textId="77777777" w:rsidR="00032CAA" w:rsidRPr="0012300F" w:rsidRDefault="00032CAA" w:rsidP="00032CAA">
      <w:pPr>
        <w:pStyle w:val="PL"/>
        <w:keepNext/>
        <w:keepLines/>
        <w:jc w:val="center"/>
      </w:pPr>
      <w:r w:rsidRPr="0012300F">
        <w:t>+-+-+-+-+-+-+-+-+-+-+-+-+-+-+-+-+</w:t>
      </w:r>
      <w:r w:rsidRPr="000B4518">
        <w:t>-+-+-+-+-+-+-+-+-+-+-+-+-+-+-+-</w:t>
      </w:r>
      <w:r w:rsidRPr="0012300F">
        <w:t>+</w:t>
      </w:r>
    </w:p>
    <w:p w14:paraId="6A77BE8B" w14:textId="77777777" w:rsidR="00032CAA" w:rsidRDefault="00032CAA" w:rsidP="00032CAA">
      <w:pPr>
        <w:rPr>
          <w:lang w:eastAsia="x-none"/>
        </w:rPr>
      </w:pPr>
    </w:p>
    <w:p w14:paraId="0ED5B7A3" w14:textId="5F33B913" w:rsidR="00032CAA" w:rsidRDefault="00032CAA" w:rsidP="00032CAA">
      <w:pPr>
        <w:rPr>
          <w:lang w:eastAsia="x-none"/>
        </w:rPr>
      </w:pPr>
      <w:r>
        <w:rPr>
          <w:lang w:eastAsia="x-none"/>
        </w:rPr>
        <w:t>The &lt;</w:t>
      </w:r>
      <w:r w:rsidRPr="00677A0F">
        <w:t>Audio SSRC of Transmitting Participant</w:t>
      </w:r>
      <w:r>
        <w:rPr>
          <w:lang w:eastAsia="x-none"/>
        </w:rPr>
        <w:t>field ID&gt; value is a binary value and is set according to table 9.2.3.1-1.</w:t>
      </w:r>
    </w:p>
    <w:p w14:paraId="37F29339" w14:textId="77777777" w:rsidR="00032CAA" w:rsidRPr="00A3713A" w:rsidRDefault="00032CAA" w:rsidP="00032CAA">
      <w:pPr>
        <w:rPr>
          <w:lang w:eastAsia="x-none"/>
        </w:rPr>
      </w:pPr>
      <w:r w:rsidRPr="00A3713A">
        <w:rPr>
          <w:lang w:eastAsia="x-none"/>
        </w:rPr>
        <w:t>The &lt;</w:t>
      </w:r>
      <w:r>
        <w:t>Audio SSRC of Transmitting User</w:t>
      </w:r>
      <w:r w:rsidRPr="00A3713A">
        <w:rPr>
          <w:lang w:eastAsia="x-none"/>
        </w:rPr>
        <w:t xml:space="preserve"> length&gt; value is a binary value and has the value '6' </w:t>
      </w:r>
      <w:r w:rsidRPr="00A3713A">
        <w:t>indicating the total length in octets of the &lt;</w:t>
      </w:r>
      <w:r>
        <w:t>Audio SSRC of Transmitting User</w:t>
      </w:r>
      <w:r w:rsidRPr="00A3713A">
        <w:rPr>
          <w:lang w:eastAsia="x-none"/>
        </w:rPr>
        <w:t xml:space="preserve"> length</w:t>
      </w:r>
      <w:r w:rsidRPr="00A3713A">
        <w:t>&gt; value item and the spare bits</w:t>
      </w:r>
      <w:r w:rsidRPr="00A3713A">
        <w:rPr>
          <w:lang w:eastAsia="x-none"/>
        </w:rPr>
        <w:t>.</w:t>
      </w:r>
    </w:p>
    <w:p w14:paraId="513CBA33" w14:textId="649B2A8C" w:rsidR="00032CAA" w:rsidRPr="00862619" w:rsidRDefault="00032CAA" w:rsidP="00032CAA">
      <w:pPr>
        <w:rPr>
          <w:lang w:eastAsia="x-none"/>
        </w:rPr>
      </w:pPr>
      <w:r>
        <w:rPr>
          <w:lang w:eastAsia="x-none"/>
        </w:rPr>
        <w:t>The &lt;</w:t>
      </w:r>
      <w:r w:rsidRPr="00677A0F">
        <w:t>Audio SSRC of Transmitting Participant</w:t>
      </w:r>
      <w:r>
        <w:rPr>
          <w:lang w:eastAsia="x-none"/>
        </w:rPr>
        <w:t xml:space="preserve">&gt; value is coded as the SSRC specified in </w:t>
      </w:r>
      <w:r w:rsidRPr="000B4518">
        <w:t>IETF RFC 3550 [3].</w:t>
      </w:r>
    </w:p>
    <w:p w14:paraId="21C02726" w14:textId="77777777" w:rsidR="00032CAA" w:rsidRDefault="00032CAA" w:rsidP="00032CAA">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8" w:name="_Toc20208911"/>
      <w:bookmarkStart w:id="1799" w:name="_Toc36045022"/>
      <w:bookmarkStart w:id="1800" w:name="_Toc45216508"/>
      <w:bookmarkStart w:id="1801" w:name="_Toc171690564"/>
      <w:r>
        <w:rPr>
          <w:noProof/>
        </w:rPr>
        <w:t>9.2.3.17</w:t>
      </w:r>
      <w:r>
        <w:rPr>
          <w:noProof/>
        </w:rPr>
        <w:tab/>
        <w:t>Result</w:t>
      </w:r>
      <w:bookmarkEnd w:id="1798"/>
      <w:bookmarkEnd w:id="1799"/>
      <w:bookmarkEnd w:id="1800"/>
      <w:bookmarkEnd w:id="1801"/>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802"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802"/>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03" w:name="_Toc20208912"/>
      <w:bookmarkStart w:id="1804" w:name="_Toc36045023"/>
      <w:bookmarkStart w:id="1805" w:name="_Toc45216509"/>
      <w:bookmarkStart w:id="1806" w:name="_Toc171690565"/>
      <w:r>
        <w:t>9.2.3.18</w:t>
      </w:r>
      <w:r w:rsidRPr="00A5463E">
        <w:tab/>
        <w:t xml:space="preserve">Message </w:t>
      </w:r>
      <w:r>
        <w:t>Name</w:t>
      </w:r>
      <w:r w:rsidRPr="00A5463E">
        <w:t xml:space="preserve"> field</w:t>
      </w:r>
      <w:bookmarkEnd w:id="1803"/>
      <w:bookmarkEnd w:id="1804"/>
      <w:bookmarkEnd w:id="1805"/>
      <w:bookmarkEnd w:id="1806"/>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7"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7"/>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lastRenderedPageBreak/>
        <w:t>The spare bits are set to zero.</w:t>
      </w:r>
    </w:p>
    <w:p w14:paraId="57AD69A3" w14:textId="77777777" w:rsidR="00062123" w:rsidRPr="00A5463E" w:rsidRDefault="00062123" w:rsidP="00062123">
      <w:pPr>
        <w:pStyle w:val="Heading4"/>
      </w:pPr>
      <w:bookmarkStart w:id="1808" w:name="_Toc20208913"/>
      <w:bookmarkStart w:id="1809" w:name="_Toc36045024"/>
      <w:bookmarkStart w:id="1810" w:name="_Toc45216510"/>
      <w:bookmarkStart w:id="1811" w:name="_Toc171690566"/>
      <w:r>
        <w:t>9.2.3.19</w:t>
      </w:r>
      <w:r w:rsidRPr="00A5463E">
        <w:tab/>
      </w:r>
      <w:r>
        <w:t xml:space="preserve">Reception </w:t>
      </w:r>
      <w:r w:rsidRPr="00A5463E">
        <w:t>Priority field</w:t>
      </w:r>
      <w:bookmarkEnd w:id="1808"/>
      <w:bookmarkEnd w:id="1809"/>
      <w:bookmarkEnd w:id="1810"/>
      <w:bookmarkEnd w:id="1811"/>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12"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12"/>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13" w:name="_Toc20208914"/>
      <w:bookmarkStart w:id="1814" w:name="_Toc36045025"/>
      <w:bookmarkStart w:id="1815" w:name="_Toc45216511"/>
      <w:bookmarkStart w:id="1816" w:name="_Toc171690567"/>
      <w:r>
        <w:t>9.2.3.</w:t>
      </w:r>
      <w:r w:rsidRPr="009559DD">
        <w:t>20</w:t>
      </w:r>
      <w:r w:rsidRPr="000B4518">
        <w:tab/>
        <w:t>MC</w:t>
      </w:r>
      <w:r>
        <w:t>Video</w:t>
      </w:r>
      <w:r w:rsidRPr="000B4518">
        <w:t xml:space="preserve"> Group Identity field</w:t>
      </w:r>
      <w:bookmarkEnd w:id="1813"/>
      <w:bookmarkEnd w:id="1814"/>
      <w:bookmarkEnd w:id="1815"/>
      <w:bookmarkEnd w:id="1816"/>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7"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7"/>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lastRenderedPageBreak/>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8" w:name="_Toc171690568"/>
      <w:bookmarkStart w:id="1819" w:name="_Toc20208915"/>
      <w:bookmarkStart w:id="1820" w:name="_Toc36045026"/>
      <w:bookmarkStart w:id="1821" w:name="_Toc45216512"/>
      <w:r>
        <w:t>9.2.3.21</w:t>
      </w:r>
      <w:r w:rsidRPr="000B4518">
        <w:tab/>
      </w:r>
      <w:r>
        <w:rPr>
          <w:lang w:val="en-US"/>
        </w:rPr>
        <w:t>Functional Alias</w:t>
      </w:r>
      <w:r w:rsidRPr="000B4518">
        <w:t xml:space="preserve"> field</w:t>
      </w:r>
      <w:bookmarkEnd w:id="1818"/>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22"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22"/>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23" w:name="_Toc171690569"/>
      <w:r w:rsidRPr="00A5463E">
        <w:t>9.2.3.</w:t>
      </w:r>
      <w:r>
        <w:t>22</w:t>
      </w:r>
      <w:r w:rsidRPr="00A5463E">
        <w:tab/>
      </w:r>
      <w:r w:rsidRPr="001879C2">
        <w:t>Reception Mode</w:t>
      </w:r>
      <w:r>
        <w:t xml:space="preserve"> Field</w:t>
      </w:r>
      <w:bookmarkEnd w:id="1823"/>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4"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4"/>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lastRenderedPageBreak/>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6D1D5EF" w14:textId="07EABA2C" w:rsidR="00504A88" w:rsidRPr="00A3713A" w:rsidRDefault="00504A88" w:rsidP="00504A88">
      <w:pPr>
        <w:pStyle w:val="Heading4"/>
      </w:pPr>
      <w:bookmarkStart w:id="1825" w:name="_Toc171690570"/>
      <w:r>
        <w:t>9.2.3.23</w:t>
      </w:r>
      <w:r w:rsidRPr="00A3713A">
        <w:tab/>
      </w:r>
      <w:r>
        <w:t>Video SSRC of the Transmitting User</w:t>
      </w:r>
      <w:r w:rsidRPr="00A3713A">
        <w:t xml:space="preserve"> field</w:t>
      </w:r>
      <w:bookmarkEnd w:id="1825"/>
    </w:p>
    <w:p w14:paraId="0B08F124" w14:textId="77777777" w:rsidR="00504A88" w:rsidRPr="00A3713A" w:rsidRDefault="00504A88" w:rsidP="00504A88">
      <w:r w:rsidRPr="00A3713A">
        <w:t xml:space="preserve">The content of the </w:t>
      </w:r>
      <w:r>
        <w:t>Video SSRC of Transmitting User</w:t>
      </w:r>
      <w:r w:rsidRPr="00A3713A">
        <w:t xml:space="preserve"> field is coded as specified in IETF RFC 3550 [3]. A </w:t>
      </w:r>
      <w:r>
        <w:t>Video SSRC of Transmitting User</w:t>
      </w:r>
      <w:r w:rsidRPr="00A3713A">
        <w:t xml:space="preserve"> field can also have a Field ID and a length value. This clause specifies a </w:t>
      </w:r>
      <w:r>
        <w:t>Video SSRC of Transmitting User</w:t>
      </w:r>
      <w:r w:rsidRPr="00A3713A">
        <w:t xml:space="preserve"> field including a Field ID and a length value. </w:t>
      </w:r>
    </w:p>
    <w:p w14:paraId="7117B835" w14:textId="07FF026B" w:rsidR="00504A88" w:rsidRPr="00A3713A" w:rsidRDefault="00504A88" w:rsidP="00504A88">
      <w:pPr>
        <w:pStyle w:val="TH"/>
      </w:pPr>
      <w:r w:rsidRPr="00A3713A">
        <w:t>Table </w:t>
      </w:r>
      <w:r w:rsidR="000850C4">
        <w:t>9</w:t>
      </w:r>
      <w:r>
        <w:t>.2.3.</w:t>
      </w:r>
      <w:r w:rsidR="000850C4">
        <w:t>23</w:t>
      </w:r>
      <w:r w:rsidRPr="00A3713A">
        <w:t xml:space="preserve">-1: </w:t>
      </w:r>
      <w:r>
        <w:t>Video SSRC of Transmitting User</w:t>
      </w:r>
      <w:r w:rsidRPr="00A3713A">
        <w:t xml:space="preserve"> field coding</w:t>
      </w:r>
    </w:p>
    <w:p w14:paraId="3602CA0E" w14:textId="77777777" w:rsidR="00504A88" w:rsidRPr="00A3713A" w:rsidRDefault="00504A88" w:rsidP="00504A88">
      <w:pPr>
        <w:pStyle w:val="PL"/>
        <w:keepNext/>
        <w:keepLines/>
        <w:jc w:val="center"/>
      </w:pPr>
      <w:r w:rsidRPr="00A3713A">
        <w:t>0                   1                   2                   3</w:t>
      </w:r>
    </w:p>
    <w:p w14:paraId="240E5E38" w14:textId="77777777" w:rsidR="00504A88" w:rsidRPr="00A3713A" w:rsidRDefault="00504A88" w:rsidP="00504A88">
      <w:pPr>
        <w:pStyle w:val="PL"/>
        <w:keepNext/>
        <w:keepLines/>
        <w:jc w:val="center"/>
      </w:pPr>
      <w:r w:rsidRPr="00A3713A">
        <w:t>0 1 2 3 4 5 6 7 8 9 0 1 2 3 4 5 6 7 8 9 0 1 2 3 4 5 6 7 8 9 0 1</w:t>
      </w:r>
    </w:p>
    <w:p w14:paraId="564149BB" w14:textId="77777777" w:rsidR="00504A88" w:rsidRPr="00A3713A" w:rsidRDefault="00504A88" w:rsidP="00504A88">
      <w:pPr>
        <w:pStyle w:val="PL"/>
        <w:jc w:val="center"/>
      </w:pPr>
      <w:r w:rsidRPr="00A3713A">
        <w:t>+-+-+-+-+-+-+-+-+-+-+-+-+-+-+-+-+-+-+-+-+-+-+-+-+-+-+-+-+-+-+-+-+</w:t>
      </w:r>
    </w:p>
    <w:p w14:paraId="21B67E66" w14:textId="77777777" w:rsidR="00504A88" w:rsidRPr="00A3713A" w:rsidRDefault="00504A88" w:rsidP="00504A88">
      <w:pPr>
        <w:pStyle w:val="PL"/>
        <w:jc w:val="center"/>
      </w:pPr>
      <w:r w:rsidRPr="00A3713A">
        <w:t>|</w:t>
      </w:r>
      <w:r>
        <w:t xml:space="preserve">Video </w:t>
      </w:r>
      <w:r w:rsidRPr="00A3713A">
        <w:t>SSRC     |</w:t>
      </w:r>
      <w:r>
        <w:t xml:space="preserve">Video </w:t>
      </w:r>
      <w:r w:rsidRPr="00A3713A">
        <w:t>SSRC</w:t>
      </w:r>
      <w:r>
        <w:t xml:space="preserve"> </w:t>
      </w:r>
      <w:r w:rsidRPr="00A3713A">
        <w:t xml:space="preserve">    |</w:t>
      </w:r>
      <w:r>
        <w:t xml:space="preserve">Video </w:t>
      </w:r>
      <w:r w:rsidRPr="00A3713A">
        <w:t xml:space="preserve">SSRC </w:t>
      </w:r>
      <w:r>
        <w:t xml:space="preserve">of the         </w:t>
      </w:r>
      <w:r w:rsidRPr="00A3713A">
        <w:rPr>
          <w:lang w:eastAsia="ko-KR"/>
        </w:rPr>
        <w:t xml:space="preserve">    </w:t>
      </w:r>
      <w:r w:rsidRPr="00196FBA">
        <w:t xml:space="preserve"> </w:t>
      </w:r>
      <w:r w:rsidRPr="00A3713A">
        <w:t>|</w:t>
      </w:r>
    </w:p>
    <w:p w14:paraId="711BE55F" w14:textId="77777777" w:rsidR="00504A88" w:rsidRPr="00A3713A" w:rsidRDefault="00504A88" w:rsidP="00504A88">
      <w:pPr>
        <w:pStyle w:val="PL"/>
        <w:jc w:val="center"/>
      </w:pPr>
      <w:r w:rsidRPr="00A3713A">
        <w:t>|</w:t>
      </w:r>
      <w:r>
        <w:t>of the Trans-</w:t>
      </w:r>
      <w:r w:rsidRPr="00A3713A">
        <w:t xml:space="preserve">  |</w:t>
      </w:r>
      <w:r>
        <w:t>of the Trans-</w:t>
      </w:r>
      <w:r w:rsidRPr="00A3713A">
        <w:t xml:space="preserve">  |</w:t>
      </w:r>
      <w:r>
        <w:t>Transmitting User value</w:t>
      </w:r>
      <w:r w:rsidRPr="00A3713A">
        <w:t xml:space="preserve">        |</w:t>
      </w:r>
    </w:p>
    <w:p w14:paraId="563B50F1" w14:textId="77777777" w:rsidR="00504A88" w:rsidRPr="00A3713A" w:rsidRDefault="00504A88" w:rsidP="00504A88">
      <w:pPr>
        <w:pStyle w:val="PL"/>
        <w:jc w:val="center"/>
      </w:pPr>
      <w:r w:rsidRPr="00A3713A">
        <w:t>|</w:t>
      </w:r>
      <w:r>
        <w:t xml:space="preserve">mitting User   </w:t>
      </w:r>
      <w:r w:rsidRPr="00A3713A">
        <w:t>|</w:t>
      </w:r>
      <w:r>
        <w:t xml:space="preserve">mitting User   </w:t>
      </w:r>
      <w:r w:rsidRPr="00A3713A">
        <w:t>|</w:t>
      </w:r>
      <w:r>
        <w:t xml:space="preserve"> </w:t>
      </w:r>
      <w:r w:rsidRPr="00A3713A">
        <w:t xml:space="preserve">                              |</w:t>
      </w:r>
    </w:p>
    <w:p w14:paraId="3C9D08E4" w14:textId="77777777" w:rsidR="00504A88" w:rsidRPr="00A3713A" w:rsidRDefault="00504A88" w:rsidP="00504A88">
      <w:pPr>
        <w:pStyle w:val="PL"/>
        <w:jc w:val="center"/>
      </w:pPr>
      <w:r w:rsidRPr="00A3713A">
        <w:t>|field ID value |length value   |                               |</w:t>
      </w:r>
    </w:p>
    <w:p w14:paraId="6F6AD669" w14:textId="77777777" w:rsidR="00504A88" w:rsidRPr="001375BA" w:rsidRDefault="00504A88" w:rsidP="00504A88">
      <w:pPr>
        <w:pStyle w:val="PL"/>
        <w:jc w:val="center"/>
      </w:pPr>
      <w:r w:rsidRPr="001375BA">
        <w:t>+-+-+-+-+-+-+-+-+-+-+-+-+-+-+-+-+-+-+-+-+-+-+-+-+-+-+-+-+-+-+-+-+</w:t>
      </w:r>
    </w:p>
    <w:p w14:paraId="70B07433" w14:textId="77777777" w:rsidR="00504A88" w:rsidRPr="001375BA" w:rsidRDefault="00504A88" w:rsidP="00504A88">
      <w:pPr>
        <w:pStyle w:val="PL"/>
        <w:jc w:val="center"/>
      </w:pPr>
      <w:r w:rsidRPr="001375BA">
        <w:t xml:space="preserve">|    </w:t>
      </w:r>
      <w:r>
        <w:t>Video</w:t>
      </w:r>
      <w:r w:rsidRPr="001375BA">
        <w:t xml:space="preserve"> SSRC of </w:t>
      </w:r>
      <w:r>
        <w:t>the</w:t>
      </w:r>
      <w:r w:rsidRPr="001375BA">
        <w:t xml:space="preserve"> </w:t>
      </w:r>
      <w:r>
        <w:t xml:space="preserve">        </w:t>
      </w:r>
      <w:r w:rsidRPr="001375BA">
        <w:t xml:space="preserve"> |Spare                          |</w:t>
      </w:r>
    </w:p>
    <w:p w14:paraId="3C66C4AF" w14:textId="77777777" w:rsidR="00504A88" w:rsidRPr="001375BA" w:rsidRDefault="00504A88" w:rsidP="00504A88">
      <w:pPr>
        <w:pStyle w:val="PL"/>
        <w:jc w:val="center"/>
      </w:pPr>
      <w:r w:rsidRPr="001375BA">
        <w:t xml:space="preserve">|    </w:t>
      </w:r>
      <w:r>
        <w:t>Transmitting User value</w:t>
      </w:r>
      <w:r w:rsidRPr="001375BA">
        <w:t xml:space="preserve"> </w:t>
      </w:r>
      <w:r>
        <w:t xml:space="preserve"> </w:t>
      </w:r>
      <w:r w:rsidRPr="001375BA">
        <w:t xml:space="preserve">                                  |</w:t>
      </w:r>
    </w:p>
    <w:p w14:paraId="4D9446AA" w14:textId="77777777" w:rsidR="00504A88" w:rsidRPr="00A3713A" w:rsidRDefault="00504A88" w:rsidP="00504A88">
      <w:pPr>
        <w:pStyle w:val="PL"/>
        <w:jc w:val="center"/>
      </w:pPr>
      <w:r w:rsidRPr="001375BA">
        <w:t>+-+-+-+-+-+-+-+-+-+-+-+-+-+-+-+-+-+-+-+</w:t>
      </w:r>
      <w:r w:rsidRPr="00A3713A">
        <w:t>-+-+-+-+-+-+-+-+-+-+-+-+-+</w:t>
      </w:r>
    </w:p>
    <w:p w14:paraId="4C67C079" w14:textId="77777777" w:rsidR="00504A88" w:rsidRPr="00A3713A" w:rsidRDefault="00504A88" w:rsidP="00504A88">
      <w:pPr>
        <w:rPr>
          <w:lang w:eastAsia="x-none"/>
        </w:rPr>
      </w:pPr>
    </w:p>
    <w:p w14:paraId="434FBE32"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field ID&gt; value is a binary value and is set according to table </w:t>
      </w:r>
      <w:r>
        <w:rPr>
          <w:lang w:eastAsia="x-none"/>
        </w:rPr>
        <w:t>9</w:t>
      </w:r>
      <w:r w:rsidRPr="00A3713A">
        <w:rPr>
          <w:lang w:eastAsia="x-none"/>
        </w:rPr>
        <w:t>.2.3.1-2.</w:t>
      </w:r>
    </w:p>
    <w:p w14:paraId="65404EA4"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length&gt; value is a binary value and has the value '6' </w:t>
      </w:r>
      <w:r w:rsidRPr="00A3713A">
        <w:t>indicating the total length in octets of the &lt;</w:t>
      </w:r>
      <w:r>
        <w:t>Video SSRC of Transmitting User</w:t>
      </w:r>
      <w:r w:rsidRPr="00A3713A">
        <w:rPr>
          <w:lang w:eastAsia="x-none"/>
        </w:rPr>
        <w:t xml:space="preserve"> length</w:t>
      </w:r>
      <w:r w:rsidRPr="00A3713A">
        <w:t>&gt; value item and the spare bits</w:t>
      </w:r>
      <w:r w:rsidRPr="00A3713A">
        <w:rPr>
          <w:lang w:eastAsia="x-none"/>
        </w:rPr>
        <w:t>.</w:t>
      </w:r>
    </w:p>
    <w:p w14:paraId="6F15D88B" w14:textId="77777777" w:rsidR="00504A88" w:rsidRPr="00A3713A" w:rsidRDefault="00504A88" w:rsidP="00504A88">
      <w:pPr>
        <w:rPr>
          <w:lang w:eastAsia="x-none"/>
        </w:rPr>
      </w:pPr>
      <w:r w:rsidRPr="00A3713A">
        <w:rPr>
          <w:lang w:eastAsia="x-none"/>
        </w:rPr>
        <w:t>The &lt;</w:t>
      </w:r>
      <w:r>
        <w:t>Video SSRC of Granted Participant</w:t>
      </w:r>
      <w:r>
        <w:rPr>
          <w:lang w:eastAsia="x-none"/>
        </w:rPr>
        <w:t xml:space="preserve"> &gt; value is coded as the S</w:t>
      </w:r>
      <w:r w:rsidRPr="00A3713A">
        <w:rPr>
          <w:lang w:eastAsia="x-none"/>
        </w:rPr>
        <w:t xml:space="preserve">SRC specified in </w:t>
      </w:r>
      <w:r w:rsidRPr="00A3713A">
        <w:t>IETF RFC 3550 [3].</w:t>
      </w:r>
    </w:p>
    <w:p w14:paraId="1D498813" w14:textId="13F90BCD" w:rsidR="00504A88" w:rsidRPr="00A5463E" w:rsidRDefault="00504A88" w:rsidP="00504A88">
      <w:r w:rsidRPr="00A3713A">
        <w:t>The spare bits are set to zero.</w:t>
      </w:r>
    </w:p>
    <w:p w14:paraId="1E1FCF55" w14:textId="0862FF64" w:rsidR="00A5463E" w:rsidRPr="00A5463E" w:rsidRDefault="00A5463E" w:rsidP="00A5463E">
      <w:pPr>
        <w:pStyle w:val="Heading3"/>
      </w:pPr>
      <w:bookmarkStart w:id="1826" w:name="_Toc171690571"/>
      <w:r w:rsidRPr="00A5463E">
        <w:t>9.2.4</w:t>
      </w:r>
      <w:r w:rsidRPr="00A5463E">
        <w:tab/>
        <w:t>Transmission Request message</w:t>
      </w:r>
      <w:bookmarkEnd w:id="1819"/>
      <w:bookmarkEnd w:id="1820"/>
      <w:bookmarkEnd w:id="1821"/>
      <w:bookmarkEnd w:id="1826"/>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704DF591" w14:textId="77777777" w:rsidR="00C75F58" w:rsidRPr="00A5463E" w:rsidRDefault="00C75F58" w:rsidP="00C75F58">
      <w:pPr>
        <w:pStyle w:val="TH"/>
      </w:pPr>
      <w:r w:rsidRPr="00A5463E">
        <w:t>Table 9.2.4-1: Transmission Request message</w:t>
      </w:r>
    </w:p>
    <w:p w14:paraId="79D2A3D3" w14:textId="77777777" w:rsidR="00C75F58" w:rsidRPr="00A5463E" w:rsidRDefault="00C75F58" w:rsidP="00C75F58">
      <w:pPr>
        <w:pStyle w:val="PL"/>
        <w:keepNext/>
        <w:keepLines/>
        <w:jc w:val="center"/>
      </w:pPr>
      <w:r w:rsidRPr="00A5463E">
        <w:t>0                   1                   2                   3</w:t>
      </w:r>
    </w:p>
    <w:p w14:paraId="20E3C213" w14:textId="77777777" w:rsidR="00C75F58" w:rsidRPr="00A5463E" w:rsidRDefault="00C75F58" w:rsidP="00C75F58">
      <w:pPr>
        <w:pStyle w:val="PL"/>
        <w:keepNext/>
        <w:keepLines/>
        <w:jc w:val="center"/>
      </w:pPr>
      <w:r w:rsidRPr="00A5463E">
        <w:t>0 1 2 3 4 5 6 7 8 9 0 1 2 3 4 5 6 7 8 9 0 1 2 3 4 5 6 7 8 9 0 1</w:t>
      </w:r>
    </w:p>
    <w:p w14:paraId="5C992672" w14:textId="77777777" w:rsidR="00C75F58" w:rsidRPr="00A5463E" w:rsidRDefault="00C75F58" w:rsidP="00C75F58">
      <w:pPr>
        <w:pStyle w:val="PL"/>
        <w:keepNext/>
        <w:keepLines/>
        <w:jc w:val="center"/>
      </w:pPr>
      <w:r w:rsidRPr="00A5463E">
        <w:t>+-+-+-+-+-+-+-+-+-+-+-+-+-+-+-+-+-+-+-+-+-+-+-+-+-+-+-+-+-+-+-+-+</w:t>
      </w:r>
    </w:p>
    <w:p w14:paraId="7A64D18E" w14:textId="77777777" w:rsidR="00C75F58" w:rsidRPr="00A5463E" w:rsidRDefault="00C75F58" w:rsidP="00C75F58">
      <w:pPr>
        <w:pStyle w:val="PL"/>
        <w:keepNext/>
        <w:keepLines/>
        <w:jc w:val="center"/>
      </w:pPr>
      <w:r w:rsidRPr="00A5463E">
        <w:t>|V=2|P| Subtype |   PT=APP=204  |          length               |</w:t>
      </w:r>
    </w:p>
    <w:p w14:paraId="08C8353E" w14:textId="77777777" w:rsidR="00C75F58" w:rsidRPr="00A5463E" w:rsidRDefault="00C75F58" w:rsidP="00C75F58">
      <w:pPr>
        <w:pStyle w:val="PL"/>
        <w:keepNext/>
        <w:keepLines/>
        <w:jc w:val="center"/>
      </w:pPr>
      <w:r w:rsidRPr="00A5463E">
        <w:t>+-+-+-+-+-+-+-+-+-+-+-+-+-+-+-+-+-+-+-+-+-+-+-+-+-+-+-+-+-+-+-+-+</w:t>
      </w:r>
    </w:p>
    <w:p w14:paraId="03AF3A5C" w14:textId="77777777" w:rsidR="00C75F58" w:rsidRPr="00A5463E" w:rsidRDefault="00C75F58" w:rsidP="00C75F58">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7E25EA7" w14:textId="77777777" w:rsidR="00C75F58" w:rsidRPr="00A5463E" w:rsidRDefault="00C75F58" w:rsidP="00C75F58">
      <w:pPr>
        <w:pStyle w:val="PL"/>
        <w:keepNext/>
        <w:keepLines/>
        <w:jc w:val="center"/>
      </w:pPr>
      <w:r w:rsidRPr="00A5463E">
        <w:t>+-+-+-+-+-+-+-+-+-+-+-+-+-+-+-+-+-+-+-+-+-+-+-+-+-+-+-+-+-+-+-+-+</w:t>
      </w:r>
    </w:p>
    <w:p w14:paraId="72560A1A" w14:textId="77777777" w:rsidR="00C75F58" w:rsidRPr="00A5463E" w:rsidRDefault="00C75F58" w:rsidP="00C75F58">
      <w:pPr>
        <w:pStyle w:val="PL"/>
        <w:keepNext/>
        <w:keepLines/>
        <w:jc w:val="center"/>
      </w:pPr>
      <w:r w:rsidRPr="00A5463E">
        <w:t>|                          name=MCV</w:t>
      </w:r>
      <w:r>
        <w:t>0</w:t>
      </w:r>
      <w:r w:rsidRPr="00A5463E">
        <w:t xml:space="preserve">                            |</w:t>
      </w:r>
    </w:p>
    <w:p w14:paraId="69CE74B0" w14:textId="77777777" w:rsidR="00C75F58" w:rsidRPr="00A5463E" w:rsidRDefault="00C75F58" w:rsidP="00C75F58">
      <w:pPr>
        <w:pStyle w:val="PL"/>
        <w:keepNext/>
        <w:keepLines/>
        <w:jc w:val="center"/>
      </w:pPr>
      <w:r w:rsidRPr="00A5463E">
        <w:t>+-+-+-+-+-+-+-+-+-+-+-+-+-+-+-+-+-+-+-+-+-+-+-+-+-+-+-+-+-+-+-+-+</w:t>
      </w:r>
    </w:p>
    <w:p w14:paraId="305F7DD9" w14:textId="77777777" w:rsidR="00C75F58" w:rsidRPr="00A5463E" w:rsidRDefault="00C75F58" w:rsidP="00C75F58">
      <w:pPr>
        <w:pStyle w:val="PL"/>
        <w:keepNext/>
        <w:keepLines/>
        <w:jc w:val="center"/>
      </w:pPr>
      <w:r w:rsidRPr="00A5463E">
        <w:t>|                Transmission Priority field                    |</w:t>
      </w:r>
    </w:p>
    <w:p w14:paraId="5A6BB59D" w14:textId="77777777" w:rsidR="00C75F58" w:rsidRPr="00A5463E" w:rsidRDefault="00C75F58" w:rsidP="00C75F58">
      <w:pPr>
        <w:pStyle w:val="PL"/>
        <w:keepNext/>
        <w:keepLines/>
        <w:jc w:val="center"/>
      </w:pPr>
      <w:r w:rsidRPr="00A5463E">
        <w:t>+-+-+-+-+-+-+-+-+-+-+-+-+-+-+-+-+-+-+-+-+-+-+-+-+-+-+-+-+-+-+-+-+</w:t>
      </w:r>
    </w:p>
    <w:p w14:paraId="71232252" w14:textId="77777777" w:rsidR="00C75F58" w:rsidRPr="00A5463E" w:rsidRDefault="00C75F58" w:rsidP="00C75F58">
      <w:pPr>
        <w:pStyle w:val="PL"/>
        <w:keepNext/>
        <w:keepLines/>
        <w:jc w:val="center"/>
      </w:pPr>
      <w:r w:rsidRPr="00A5463E">
        <w:t>:                       User ID field                           :</w:t>
      </w:r>
    </w:p>
    <w:p w14:paraId="6BE89F45" w14:textId="77777777" w:rsidR="00C75F58" w:rsidRPr="00A5463E" w:rsidRDefault="00C75F58" w:rsidP="00C75F58">
      <w:pPr>
        <w:pStyle w:val="PL"/>
        <w:keepNext/>
        <w:keepLines/>
        <w:jc w:val="center"/>
      </w:pPr>
      <w:r w:rsidRPr="00A5463E">
        <w:t>+-+-+-+-+-+-+-+-+-+-+-+-+-+-+-+-+-+-+-+-+-+-+-+-+-+-+-+-+-+-+-+-+</w:t>
      </w:r>
    </w:p>
    <w:p w14:paraId="56330117" w14:textId="77777777" w:rsidR="00C75F58" w:rsidRPr="00A5463E" w:rsidRDefault="00C75F58" w:rsidP="00C75F58">
      <w:pPr>
        <w:pStyle w:val="PL"/>
        <w:keepNext/>
        <w:keepLines/>
        <w:jc w:val="center"/>
      </w:pPr>
      <w:r w:rsidRPr="00A5463E">
        <w:t>|                Transmission Indicator field                   |</w:t>
      </w:r>
    </w:p>
    <w:p w14:paraId="7DBDC643" w14:textId="77777777" w:rsidR="00C75F58" w:rsidRPr="00A5463E" w:rsidRDefault="00C75F58" w:rsidP="00C75F58">
      <w:pPr>
        <w:pStyle w:val="PL"/>
        <w:keepNext/>
        <w:keepLines/>
        <w:jc w:val="center"/>
      </w:pPr>
      <w:r w:rsidRPr="00A5463E">
        <w:t>+-+-+-+-+-+-+-+-+-+-+-+-+-+-+-+-+-+-+-+-+-+-+-+-+-+-+-+-+-+-+-+-+</w:t>
      </w:r>
    </w:p>
    <w:p w14:paraId="746C02A8" w14:textId="77777777" w:rsidR="00C75F58" w:rsidRPr="00A5463E" w:rsidRDefault="00C75F58" w:rsidP="00C75F58">
      <w:pPr>
        <w:pStyle w:val="PL"/>
        <w:keepNext/>
        <w:keepLines/>
        <w:jc w:val="center"/>
      </w:pPr>
      <w:r w:rsidRPr="00A5463E">
        <w:t xml:space="preserve">|                </w:t>
      </w:r>
      <w:r>
        <w:t xml:space="preserve">Functional Alias field         </w:t>
      </w:r>
      <w:r w:rsidRPr="00A5463E">
        <w:t xml:space="preserve">                |</w:t>
      </w:r>
    </w:p>
    <w:p w14:paraId="6EAECCDB" w14:textId="77777777" w:rsidR="00C75F58" w:rsidRPr="00A5463E" w:rsidRDefault="00C75F58" w:rsidP="00C75F58">
      <w:pPr>
        <w:pStyle w:val="PL"/>
        <w:keepNext/>
        <w:keepLines/>
        <w:jc w:val="center"/>
      </w:pPr>
      <w:r w:rsidRPr="00A5463E">
        <w:t>+-+-+-+-+-+-+-+-+-+-+-+-+-+-+-+-+-+-+-+-+-+-+-+-+-+-+-+-+-+-+-+-+</w:t>
      </w:r>
    </w:p>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lastRenderedPageBreak/>
        <w:t xml:space="preserve">The length is coded as specified in to </w:t>
      </w:r>
      <w:r w:rsidR="00BA1F7C">
        <w:t>clause</w:t>
      </w:r>
      <w:r w:rsidRPr="00A5463E">
        <w:t> 9.1.2.</w:t>
      </w:r>
    </w:p>
    <w:p w14:paraId="6B77E951" w14:textId="77777777" w:rsidR="00C75F58" w:rsidRPr="00A5463E" w:rsidRDefault="00C75F58" w:rsidP="00C75F58">
      <w:pPr>
        <w:rPr>
          <w:b/>
          <w:u w:val="single"/>
        </w:rPr>
      </w:pPr>
      <w:r>
        <w:rPr>
          <w:b/>
          <w:u w:val="single"/>
        </w:rPr>
        <w:t xml:space="preserve">RTCP </w:t>
      </w:r>
      <w:r w:rsidRPr="00A5463E">
        <w:rPr>
          <w:b/>
          <w:u w:val="single"/>
        </w:rPr>
        <w:t>SSRC:</w:t>
      </w:r>
    </w:p>
    <w:p w14:paraId="723EB2BF" w14:textId="77777777" w:rsidR="00C75F58" w:rsidRPr="00A5463E" w:rsidRDefault="00C75F58" w:rsidP="00C75F58">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A5C3FFF" w14:textId="77777777" w:rsidR="00C75F58" w:rsidRPr="000B4518" w:rsidRDefault="00C75F58" w:rsidP="00C75F58">
      <w:r>
        <w:t>In on-network, those RTCP SSRCs are defined by the receiving entity at session establishment within the SDP offer and answer as specified in clause 4.3.</w:t>
      </w:r>
    </w:p>
    <w:p w14:paraId="70100827" w14:textId="77777777" w:rsidR="00C75F58" w:rsidRPr="00A5463E" w:rsidRDefault="00C75F58" w:rsidP="00C75F58">
      <w:r w:rsidRPr="00A5463E">
        <w:t xml:space="preserve">The content of the </w:t>
      </w:r>
      <w:r>
        <w:t xml:space="preserve">RTCP </w:t>
      </w:r>
      <w:r w:rsidRPr="00A5463E">
        <w:t>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7" w:name="_MCCTEMPBM_CRPT38000051___5"/>
      <w:r w:rsidRPr="00A5463E">
        <w:rPr>
          <w:b/>
          <w:color w:val="000000"/>
          <w:u w:val="single"/>
        </w:rPr>
        <w:t>User ID:</w:t>
      </w:r>
    </w:p>
    <w:bookmarkEnd w:id="1827"/>
    <w:p w14:paraId="52B32222" w14:textId="2F86493B" w:rsidR="00A5463E" w:rsidRPr="00A5463E" w:rsidRDefault="00A5463E" w:rsidP="00A5463E">
      <w:r w:rsidRPr="00A5463E">
        <w:t xml:space="preserve">The User ID field is used in off-network </w:t>
      </w:r>
      <w:r w:rsidR="00B73D50">
        <w:t xml:space="preserve">and in messages sent by a non-controlling function to a controlling function, </w:t>
      </w:r>
      <w:r w:rsidRPr="00A5463E">
        <w:t xml:space="preserve">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8" w:name="_Toc20208916"/>
      <w:bookmarkStart w:id="1829" w:name="_Toc36045027"/>
      <w:bookmarkStart w:id="1830" w:name="_Toc45216513"/>
      <w:bookmarkStart w:id="1831" w:name="_Toc171690572"/>
      <w:r w:rsidRPr="00A5463E">
        <w:t>9.2.5</w:t>
      </w:r>
      <w:r w:rsidRPr="00A5463E">
        <w:tab/>
        <w:t>Transmission Granted message</w:t>
      </w:r>
      <w:bookmarkEnd w:id="1828"/>
      <w:bookmarkEnd w:id="1829"/>
      <w:bookmarkEnd w:id="1830"/>
      <w:bookmarkEnd w:id="1831"/>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06455455" w14:textId="77777777" w:rsidR="00C75F58" w:rsidRPr="00A5463E" w:rsidRDefault="00C75F58" w:rsidP="00C75F58">
      <w:pPr>
        <w:pStyle w:val="TH"/>
      </w:pPr>
      <w:r w:rsidRPr="00A5463E">
        <w:t>Table 9.2.5-1: Transmission Granted message</w:t>
      </w:r>
    </w:p>
    <w:p w14:paraId="2CC0F52E" w14:textId="77777777" w:rsidR="00C75F58" w:rsidRPr="00A5463E" w:rsidRDefault="00C75F58" w:rsidP="00C75F58">
      <w:pPr>
        <w:pStyle w:val="PL"/>
        <w:keepNext/>
        <w:keepLines/>
        <w:jc w:val="center"/>
      </w:pPr>
      <w:r w:rsidRPr="00A5463E">
        <w:t>0                   1                   2                   3</w:t>
      </w:r>
    </w:p>
    <w:p w14:paraId="018AB750" w14:textId="77777777" w:rsidR="00C75F58" w:rsidRPr="00A5463E" w:rsidRDefault="00C75F58" w:rsidP="00C75F58">
      <w:pPr>
        <w:pStyle w:val="PL"/>
        <w:keepNext/>
        <w:keepLines/>
        <w:jc w:val="center"/>
      </w:pPr>
      <w:r w:rsidRPr="00A5463E">
        <w:t>0 1 2 3 4 5 6 7 8 9 0 1 2 3 4 5 6 7 8 9 0 1 2 3 4 5 6 7 8 9 0 1</w:t>
      </w:r>
    </w:p>
    <w:p w14:paraId="41A7241F" w14:textId="77777777" w:rsidR="00C75F58" w:rsidRPr="00A5463E" w:rsidRDefault="00C75F58" w:rsidP="00C75F58">
      <w:pPr>
        <w:pStyle w:val="PL"/>
        <w:keepNext/>
        <w:keepLines/>
        <w:jc w:val="center"/>
      </w:pPr>
      <w:r w:rsidRPr="00A5463E">
        <w:t>+-+-+-+-+-+-+-+-+-+-+-+-+-+-+-+-+-+-+-+-+-+-+-+-+-+-+-+-+-+-+-+-+</w:t>
      </w:r>
    </w:p>
    <w:p w14:paraId="44218B9C" w14:textId="77777777" w:rsidR="00C75F58" w:rsidRPr="00A5463E" w:rsidRDefault="00C75F58" w:rsidP="00C75F58">
      <w:pPr>
        <w:pStyle w:val="PL"/>
        <w:keepNext/>
        <w:keepLines/>
        <w:jc w:val="center"/>
      </w:pPr>
      <w:r w:rsidRPr="00A5463E">
        <w:t>|V=2|P| Subtype |   PT=APP=204  |          length               |</w:t>
      </w:r>
    </w:p>
    <w:p w14:paraId="55F5B683" w14:textId="77777777" w:rsidR="00C75F58" w:rsidRPr="00A5463E" w:rsidRDefault="00C75F58" w:rsidP="00C75F58">
      <w:pPr>
        <w:pStyle w:val="PL"/>
        <w:keepNext/>
        <w:keepLines/>
        <w:jc w:val="center"/>
      </w:pPr>
      <w:r w:rsidRPr="00A5463E">
        <w:t>+-+-+-+-+-+-+-+-+-+-+-+-+-+-+-+-+-+-+-+-+-+-+-+-+-+-+-+-+-+-+-+-+</w:t>
      </w:r>
    </w:p>
    <w:p w14:paraId="4E67AD6F" w14:textId="77777777" w:rsidR="00C75F58" w:rsidRPr="00A5463E" w:rsidRDefault="00C75F58" w:rsidP="00C75F58">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03F4AB0D" w14:textId="77777777" w:rsidR="00C75F58" w:rsidRPr="00A5463E" w:rsidRDefault="00C75F58" w:rsidP="00C75F58">
      <w:pPr>
        <w:pStyle w:val="PL"/>
        <w:keepNext/>
        <w:keepLines/>
        <w:jc w:val="center"/>
      </w:pPr>
      <w:r w:rsidRPr="00A5463E">
        <w:t>+-+-+-+-+-+-+-+-+-+-+-+-+-+-+-+-+-+-+-+-+-+-+-+-+-+-+-+-+-+-+-+-+</w:t>
      </w:r>
    </w:p>
    <w:p w14:paraId="5C52D0E3" w14:textId="77777777" w:rsidR="00C75F58" w:rsidRPr="00A5463E" w:rsidRDefault="00C75F58" w:rsidP="00C75F58">
      <w:pPr>
        <w:pStyle w:val="PL"/>
        <w:keepNext/>
        <w:keepLines/>
        <w:jc w:val="center"/>
      </w:pPr>
      <w:r w:rsidRPr="00A5463E">
        <w:t>|                          name=MCV</w:t>
      </w:r>
      <w:r>
        <w:t>1</w:t>
      </w:r>
      <w:r w:rsidRPr="00A5463E">
        <w:t xml:space="preserve">                            |</w:t>
      </w:r>
    </w:p>
    <w:p w14:paraId="70247306" w14:textId="77777777" w:rsidR="00C75F58" w:rsidRPr="00A5463E" w:rsidRDefault="00C75F58" w:rsidP="00C75F58">
      <w:pPr>
        <w:pStyle w:val="PL"/>
        <w:keepNext/>
        <w:keepLines/>
        <w:jc w:val="center"/>
      </w:pPr>
      <w:r w:rsidRPr="00A5463E">
        <w:t>+-+-+-+-+-+-+-+-+-+-+-+-+-+-+-+-+-+-+-+-+-+-+-+-+-+-+-+-+-+-+-+-+</w:t>
      </w:r>
    </w:p>
    <w:p w14:paraId="415D8FDC" w14:textId="77777777" w:rsidR="00C75F58" w:rsidRPr="00A5463E" w:rsidRDefault="00C75F58" w:rsidP="00C75F58">
      <w:pPr>
        <w:pStyle w:val="PL"/>
        <w:keepNext/>
        <w:keepLines/>
        <w:jc w:val="center"/>
      </w:pPr>
      <w:r w:rsidRPr="00A5463E">
        <w:t>|                         Duration field                        |</w:t>
      </w:r>
    </w:p>
    <w:p w14:paraId="3D64CD4E" w14:textId="77777777" w:rsidR="00C75F58" w:rsidRPr="00A5463E" w:rsidRDefault="00C75F58" w:rsidP="00C75F58">
      <w:pPr>
        <w:pStyle w:val="PL"/>
        <w:keepNext/>
        <w:keepLines/>
        <w:jc w:val="center"/>
      </w:pPr>
      <w:r w:rsidRPr="00A5463E">
        <w:t>+-+-+-+-+-+-+-+-+-+-+-+-+-+-+-+-+-+-+-+-+-+-+-+-+-+-+-+-+-+-+-+-+</w:t>
      </w:r>
    </w:p>
    <w:p w14:paraId="5F24EFC4" w14:textId="77777777" w:rsidR="00C75F58" w:rsidRPr="00A5463E" w:rsidRDefault="00C75F58" w:rsidP="00C75F58">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70F2884" w14:textId="77777777" w:rsidR="00C75F58" w:rsidRPr="00A5463E" w:rsidRDefault="00C75F58" w:rsidP="00C75F58">
      <w:pPr>
        <w:pStyle w:val="PL"/>
        <w:jc w:val="center"/>
        <w:rPr>
          <w:color w:val="000000"/>
          <w:lang w:eastAsia="ko-KR"/>
        </w:rPr>
      </w:pPr>
      <w:r w:rsidRPr="00A5463E">
        <w:rPr>
          <w:color w:val="000000"/>
        </w:rPr>
        <w:t>+-+-+-+-+-+-+-+-+-+-+-+-+-+-+-+-+-+-+-+-+-+-+-+-+-+-+-+-+-+-+-+-+</w:t>
      </w:r>
    </w:p>
    <w:p w14:paraId="0B922287" w14:textId="77777777" w:rsidR="00C75F58" w:rsidRPr="00A5463E" w:rsidRDefault="00C75F58" w:rsidP="00C75F58">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0434EF7" w14:textId="77777777" w:rsidR="00C75F58" w:rsidRPr="00A5463E" w:rsidRDefault="00C75F58" w:rsidP="00C75F58">
      <w:pPr>
        <w:pStyle w:val="PL"/>
        <w:jc w:val="center"/>
        <w:rPr>
          <w:color w:val="000000"/>
          <w:lang w:eastAsia="ko-KR"/>
        </w:rPr>
      </w:pPr>
      <w:r w:rsidRPr="00A5463E">
        <w:rPr>
          <w:color w:val="000000"/>
        </w:rPr>
        <w:t>+-+-+-+-+-+-+-+-+-+-+-+-+-+-+-+-+-+-+-+-+-+-+-+-+-+-+-+-+-+-+-+-+</w:t>
      </w:r>
    </w:p>
    <w:p w14:paraId="31391CDE" w14:textId="77777777" w:rsidR="00C75F58" w:rsidRPr="00A5463E" w:rsidRDefault="00C75F58" w:rsidP="00C75F58">
      <w:pPr>
        <w:pStyle w:val="PL"/>
        <w:keepNext/>
        <w:keepLines/>
        <w:jc w:val="center"/>
      </w:pPr>
      <w:r w:rsidRPr="00A5463E">
        <w:t>|                  Transmission Priority field                  |</w:t>
      </w:r>
    </w:p>
    <w:p w14:paraId="771540E5" w14:textId="77777777" w:rsidR="00C75F58" w:rsidRPr="00A5463E" w:rsidRDefault="00C75F58" w:rsidP="00C75F58">
      <w:pPr>
        <w:pStyle w:val="PL"/>
        <w:keepNext/>
        <w:keepLines/>
        <w:jc w:val="center"/>
      </w:pPr>
      <w:r w:rsidRPr="00A5463E">
        <w:t>+-+-+-+-+-+-+-+-+-+-+-+-+-+-+-+-+-+-+-+-+-+-+-+-+-+-+-+-+-+-+-+-+</w:t>
      </w:r>
    </w:p>
    <w:p w14:paraId="05678E07" w14:textId="77777777" w:rsidR="00C75F58" w:rsidRPr="00A5463E" w:rsidRDefault="00C75F58" w:rsidP="00C75F58">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0C04755" w14:textId="77777777" w:rsidR="00C75F58" w:rsidRPr="00A5463E" w:rsidRDefault="00C75F58" w:rsidP="00C75F58">
      <w:pPr>
        <w:pStyle w:val="PL"/>
        <w:jc w:val="center"/>
        <w:rPr>
          <w:color w:val="000000"/>
          <w:lang w:eastAsia="ko-KR"/>
        </w:rPr>
      </w:pPr>
      <w:r w:rsidRPr="00A5463E">
        <w:rPr>
          <w:color w:val="000000"/>
        </w:rPr>
        <w:t>+-+-+-+-+-+-+-+-+-+-+-+-+-+-+-+-+-+-+-+-+-+-+-+-+-+-+-+-+-+-+-+-+</w:t>
      </w:r>
    </w:p>
    <w:p w14:paraId="1B7D68D7" w14:textId="77777777" w:rsidR="00C75F58" w:rsidRPr="00A5463E" w:rsidRDefault="00C75F58" w:rsidP="00C75F58">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352BB561" w14:textId="77777777" w:rsidR="00C75F58" w:rsidRPr="00A5463E" w:rsidRDefault="00C75F58" w:rsidP="00C75F58">
      <w:pPr>
        <w:pStyle w:val="PL"/>
        <w:jc w:val="center"/>
        <w:rPr>
          <w:color w:val="000000"/>
          <w:lang w:eastAsia="ko-KR"/>
        </w:rPr>
      </w:pPr>
      <w:r w:rsidRPr="00A5463E">
        <w:rPr>
          <w:color w:val="000000"/>
        </w:rPr>
        <w:t>+-+-+-+-+-+-+-+-+-+-+-+-+-+-+-+-+-+-+-+-+-+-+-+-+-+-+-+-+-+-+-+-+</w:t>
      </w:r>
    </w:p>
    <w:p w14:paraId="68DA29B2" w14:textId="77777777" w:rsidR="00C75F58" w:rsidRPr="00A5463E" w:rsidRDefault="00C75F58" w:rsidP="00C75F58">
      <w:pPr>
        <w:pStyle w:val="PL"/>
        <w:keepNext/>
        <w:keepLines/>
        <w:jc w:val="center"/>
      </w:pPr>
      <w:r w:rsidRPr="00A5463E">
        <w:t>|         SSRC of queued transmission participant field         |</w:t>
      </w:r>
    </w:p>
    <w:p w14:paraId="147E7B3E" w14:textId="77777777" w:rsidR="00C75F58" w:rsidRPr="00A5463E" w:rsidRDefault="00C75F58" w:rsidP="00C75F58">
      <w:pPr>
        <w:pStyle w:val="PL"/>
        <w:keepNext/>
        <w:keepLines/>
        <w:jc w:val="center"/>
      </w:pPr>
      <w:r w:rsidRPr="00A5463E">
        <w:t>+-+-+-+-+-+-+-+-+-+-+-+-+-+-+-+-+-+-+-+-+-+-+-+-+-+-+-+-+-+-+-+-+</w:t>
      </w:r>
    </w:p>
    <w:p w14:paraId="534AAA60" w14:textId="77777777" w:rsidR="00C75F58" w:rsidRPr="00A5463E" w:rsidRDefault="00C75F58" w:rsidP="00C75F58">
      <w:pPr>
        <w:pStyle w:val="PL"/>
        <w:keepNext/>
        <w:keepLines/>
        <w:jc w:val="center"/>
      </w:pPr>
      <w:r w:rsidRPr="00A5463E">
        <w:t>|                     Queued User ID field                      |</w:t>
      </w:r>
    </w:p>
    <w:p w14:paraId="72770F32" w14:textId="77777777" w:rsidR="00C75F58" w:rsidRPr="00A5463E" w:rsidRDefault="00C75F58" w:rsidP="00C75F58">
      <w:pPr>
        <w:pStyle w:val="PL"/>
        <w:keepNext/>
        <w:keepLines/>
        <w:jc w:val="center"/>
      </w:pPr>
      <w:r w:rsidRPr="00A5463E">
        <w:t>+-+-+-+-+-+-+-+-+-+-+-+-+-+-+-+-+-+-+-+-+-+-+-+-+-+-+-+-+-+-+-+-+</w:t>
      </w:r>
    </w:p>
    <w:p w14:paraId="5C8EE7B3" w14:textId="77777777" w:rsidR="00C75F58" w:rsidRPr="00A5463E" w:rsidRDefault="00C75F58" w:rsidP="00C75F58">
      <w:pPr>
        <w:pStyle w:val="PL"/>
        <w:jc w:val="center"/>
        <w:rPr>
          <w:color w:val="000000"/>
        </w:rPr>
      </w:pPr>
      <w:r w:rsidRPr="00A5463E">
        <w:rPr>
          <w:color w:val="000000"/>
        </w:rPr>
        <w:t>|                        Queue Info field                       |</w:t>
      </w:r>
    </w:p>
    <w:p w14:paraId="715BA5A7" w14:textId="77777777" w:rsidR="00C75F58" w:rsidRPr="00A5463E" w:rsidRDefault="00C75F58" w:rsidP="00C75F58">
      <w:pPr>
        <w:pStyle w:val="PL"/>
        <w:keepNext/>
        <w:keepLines/>
        <w:jc w:val="center"/>
      </w:pPr>
      <w:r w:rsidRPr="00A5463E">
        <w:t>+-+-+-+-+-+-+-+-+-+-+-+-+-+-+-+-+-+-+-+-+-+-+-+-+-+-+-+-+-+-+-+-+</w:t>
      </w:r>
    </w:p>
    <w:p w14:paraId="63EED986" w14:textId="77777777" w:rsidR="00C75F58" w:rsidRPr="00A5463E" w:rsidRDefault="00C75F58" w:rsidP="00C75F58">
      <w:pPr>
        <w:pStyle w:val="PL"/>
        <w:keepNext/>
        <w:keepLines/>
        <w:jc w:val="center"/>
      </w:pPr>
      <w:r w:rsidRPr="00A5463E">
        <w:t>|                Transmission Indicator field                   |</w:t>
      </w:r>
    </w:p>
    <w:p w14:paraId="5D1BCC35" w14:textId="77777777" w:rsidR="00C75F58" w:rsidRPr="00A5463E" w:rsidRDefault="00C75F58" w:rsidP="00C75F58">
      <w:pPr>
        <w:pStyle w:val="PL"/>
        <w:keepNext/>
        <w:keepLines/>
        <w:jc w:val="center"/>
      </w:pPr>
      <w:r w:rsidRPr="00A5463E">
        <w:t>+-+-+-+-+-+-+-+-+-+-+-+-+-+-+-+-+-+-+-+-+-+-+-+-+-+-+-+-+-+-+-+-+</w:t>
      </w:r>
    </w:p>
    <w:p w14:paraId="0E7607FD" w14:textId="77777777" w:rsidR="00C75F58" w:rsidRPr="00A5463E" w:rsidRDefault="00C75F58" w:rsidP="00C75F58"/>
    <w:p w14:paraId="53B1C6A4" w14:textId="77777777" w:rsidR="00A5463E" w:rsidRPr="00A5463E" w:rsidRDefault="00A5463E" w:rsidP="00A5463E">
      <w:r w:rsidRPr="00A5463E">
        <w:lastRenderedPageBreak/>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Default="00A5463E" w:rsidP="00A5463E">
      <w:r w:rsidRPr="00A5463E">
        <w:t xml:space="preserve">The length is coded as specified in to </w:t>
      </w:r>
      <w:r w:rsidR="00BA1F7C">
        <w:t>clause</w:t>
      </w:r>
      <w:r w:rsidRPr="00A5463E">
        <w:t> 9.1.2.</w:t>
      </w:r>
    </w:p>
    <w:p w14:paraId="0E503B01" w14:textId="77777777" w:rsidR="00C75F58" w:rsidRPr="00A5463E" w:rsidRDefault="00C75F58" w:rsidP="00C75F58">
      <w:pPr>
        <w:rPr>
          <w:b/>
          <w:u w:val="single"/>
        </w:rPr>
      </w:pPr>
      <w:r>
        <w:rPr>
          <w:b/>
          <w:u w:val="single"/>
        </w:rPr>
        <w:t xml:space="preserve">RTCP </w:t>
      </w:r>
      <w:r w:rsidRPr="00A5463E">
        <w:rPr>
          <w:b/>
          <w:u w:val="single"/>
        </w:rPr>
        <w:t>SSRC:</w:t>
      </w:r>
    </w:p>
    <w:p w14:paraId="36F45A00" w14:textId="77777777" w:rsidR="00C75F58" w:rsidRPr="00A5463E" w:rsidRDefault="00C75F58" w:rsidP="00C75F58">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572D7429" w14:textId="77777777" w:rsidR="00C75F58" w:rsidRPr="000B4518" w:rsidRDefault="00C75F58" w:rsidP="00C75F58">
      <w:r>
        <w:t>In on-network, those RTCP SSRCs are defined by the receiving entity at session establishment within the SDP offer and answer as specified in clause 4.3.</w:t>
      </w:r>
    </w:p>
    <w:p w14:paraId="05CE31A6" w14:textId="77777777" w:rsidR="00C75F58" w:rsidRPr="00A5463E" w:rsidRDefault="00C75F58" w:rsidP="00C75F58">
      <w:r w:rsidRPr="00A5463E">
        <w:t xml:space="preserve">The content of the </w:t>
      </w:r>
      <w:r>
        <w:t xml:space="preserve">RTCP </w:t>
      </w:r>
      <w:r w:rsidRPr="00A5463E">
        <w:t>SSRC field is coded as specified in IETF RFC 3550 </w:t>
      </w:r>
      <w:r>
        <w:t>[3]</w:t>
      </w:r>
      <w:r w:rsidRPr="00A5463E">
        <w:t>.</w:t>
      </w:r>
    </w:p>
    <w:p w14:paraId="4E7CCF74" w14:textId="77777777" w:rsidR="00944AFB" w:rsidRPr="00A5463E" w:rsidRDefault="00944AFB" w:rsidP="00944AFB">
      <w:pPr>
        <w:rPr>
          <w:b/>
          <w:u w:val="single"/>
        </w:rPr>
      </w:pPr>
      <w:r w:rsidRPr="00A5463E">
        <w:rPr>
          <w:b/>
          <w:u w:val="single"/>
        </w:rPr>
        <w:t>Duration:</w:t>
      </w:r>
    </w:p>
    <w:p w14:paraId="252F822A" w14:textId="77777777" w:rsidR="00944AFB" w:rsidRPr="00A5463E" w:rsidRDefault="00944AFB" w:rsidP="00944AFB">
      <w:r w:rsidRPr="00A5463E">
        <w:t xml:space="preserve">The Duration field is coded as specified in </w:t>
      </w:r>
      <w:r>
        <w:t>clause</w:t>
      </w:r>
      <w:r w:rsidRPr="00A5463E">
        <w:t> 9.2.3.3.</w:t>
      </w:r>
    </w:p>
    <w:p w14:paraId="2AA143C0" w14:textId="22D7F68F" w:rsidR="00944AFB" w:rsidRPr="00A5463E" w:rsidRDefault="00944AFB" w:rsidP="00944AFB">
      <w:pPr>
        <w:rPr>
          <w:b/>
          <w:color w:val="000000"/>
          <w:u w:val="single"/>
          <w:lang w:eastAsia="ko-KR"/>
        </w:rPr>
      </w:pPr>
      <w:r>
        <w:rPr>
          <w:b/>
          <w:color w:val="000000"/>
          <w:u w:val="single"/>
          <w:lang w:eastAsia="ko-KR"/>
        </w:rPr>
        <w:t xml:space="preserve">Audio </w:t>
      </w:r>
      <w:r w:rsidRPr="00A5463E">
        <w:rPr>
          <w:b/>
          <w:color w:val="000000"/>
          <w:u w:val="single"/>
          <w:lang w:eastAsia="ko-KR"/>
        </w:rPr>
        <w:t>SSRC of</w:t>
      </w:r>
      <w:r>
        <w:rPr>
          <w:b/>
          <w:color w:val="000000"/>
          <w:u w:val="single"/>
          <w:lang w:eastAsia="ko-KR"/>
        </w:rPr>
        <w:t xml:space="preserve"> the Transmitting User</w:t>
      </w:r>
      <w:r w:rsidRPr="00A5463E">
        <w:rPr>
          <w:b/>
          <w:color w:val="000000"/>
          <w:u w:val="single"/>
          <w:lang w:eastAsia="ko-KR"/>
        </w:rPr>
        <w:t>:</w:t>
      </w:r>
    </w:p>
    <w:p w14:paraId="07B0E2F6" w14:textId="77777777" w:rsidR="00944AFB" w:rsidRDefault="00944AFB" w:rsidP="00944AFB">
      <w:r>
        <w:t>The Audio SSRC of Transmitting User field carries the SSRC value for Audio RTP stream of the user transmitting the media.</w:t>
      </w:r>
    </w:p>
    <w:p w14:paraId="27FFB26A" w14:textId="521A8126" w:rsidR="00944AFB" w:rsidRPr="00A5463E" w:rsidRDefault="00944AFB" w:rsidP="00944AFB">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E1474A">
        <w:t>16</w:t>
      </w:r>
      <w:r w:rsidRPr="00A5463E">
        <w:t>.</w:t>
      </w:r>
    </w:p>
    <w:p w14:paraId="176C4515" w14:textId="77777777" w:rsidR="00944AFB" w:rsidRPr="00A5463E" w:rsidRDefault="00944AFB" w:rsidP="00944AFB">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FA2EF6D" w14:textId="77777777" w:rsidR="00944AFB" w:rsidRDefault="00944AFB" w:rsidP="00944AFB">
      <w:r>
        <w:t>The Video SSRC of Transmitting User field carries the SSRC value for Video RTP stream of the user transmitting the media.</w:t>
      </w:r>
    </w:p>
    <w:p w14:paraId="18C7F64D" w14:textId="5DD972CC" w:rsidR="00944AFB" w:rsidRPr="00A5463E" w:rsidRDefault="00944AFB" w:rsidP="00944AFB">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E1474A">
        <w:t>23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2" w:name="_MCCTEMPBM_CRPT38000054___5"/>
      <w:r w:rsidRPr="00A5463E">
        <w:rPr>
          <w:b/>
          <w:color w:val="000000"/>
          <w:u w:val="single"/>
        </w:rPr>
        <w:t>User ID:</w:t>
      </w:r>
    </w:p>
    <w:bookmarkEnd w:id="1832"/>
    <w:p w14:paraId="40E82E05" w14:textId="77777777" w:rsidR="00D14F88" w:rsidRDefault="00A5463E" w:rsidP="00F51230">
      <w:pPr>
        <w:rPr>
          <w:lang w:eastAsia="ko-KR"/>
        </w:rPr>
      </w:pPr>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granted the transmission.</w:t>
      </w:r>
    </w:p>
    <w:p w14:paraId="1607DB87" w14:textId="06DBEF25" w:rsidR="00F51230" w:rsidRDefault="00A5463E" w:rsidP="00F51230">
      <w:r w:rsidRPr="00A5463E">
        <w:rPr>
          <w:lang w:eastAsia="ko-KR"/>
        </w:rPr>
        <w:t xml:space="preserve">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3" w:name="_MCCTEMPBM_CRPT38000055___5"/>
      <w:r w:rsidRPr="00C446B4">
        <w:rPr>
          <w:b/>
          <w:color w:val="000000"/>
          <w:u w:val="single"/>
        </w:rPr>
        <w:t>Queue Size:</w:t>
      </w:r>
    </w:p>
    <w:bookmarkEnd w:id="1833"/>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4" w:name="_MCCTEMPBM_CRPT38000056___5"/>
      <w:r w:rsidRPr="00A5463E">
        <w:rPr>
          <w:b/>
          <w:color w:val="000000"/>
          <w:u w:val="single"/>
          <w:lang w:eastAsia="ko-KR"/>
        </w:rPr>
        <w:t>SSRC of queued transmission participant:</w:t>
      </w:r>
    </w:p>
    <w:bookmarkEnd w:id="1834"/>
    <w:p w14:paraId="095C71F3" w14:textId="77777777" w:rsidR="00A5463E" w:rsidRPr="00A5463E" w:rsidRDefault="00A5463E" w:rsidP="00A5463E">
      <w:r w:rsidRPr="00A5463E">
        <w:lastRenderedPageBreak/>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5" w:name="_MCCTEMPBM_CRPT38000057___5"/>
      <w:r w:rsidRPr="000B4518">
        <w:rPr>
          <w:b/>
          <w:color w:val="000000"/>
          <w:u w:val="single"/>
        </w:rPr>
        <w:t>Queued User ID:</w:t>
      </w:r>
    </w:p>
    <w:bookmarkEnd w:id="1835"/>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6" w:name="_MCCTEMPBM_CRPT38000058___5"/>
      <w:r w:rsidRPr="000B4518">
        <w:rPr>
          <w:b/>
          <w:color w:val="000000"/>
          <w:u w:val="single"/>
          <w:lang w:eastAsia="ko-KR"/>
        </w:rPr>
        <w:t>Queue Info:</w:t>
      </w:r>
    </w:p>
    <w:bookmarkEnd w:id="1836"/>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7" w:name="_Toc20208917"/>
      <w:bookmarkStart w:id="1838" w:name="_Toc36045028"/>
      <w:bookmarkStart w:id="1839" w:name="_Toc45216514"/>
      <w:bookmarkStart w:id="1840" w:name="_Toc171690573"/>
      <w:r w:rsidRPr="00A5463E">
        <w:t>9.2.6</w:t>
      </w:r>
      <w:r w:rsidRPr="00A5463E">
        <w:tab/>
        <w:t>Transmission Rejected message</w:t>
      </w:r>
      <w:bookmarkEnd w:id="1837"/>
      <w:bookmarkEnd w:id="1838"/>
      <w:bookmarkEnd w:id="1839"/>
      <w:bookmarkEnd w:id="1840"/>
    </w:p>
    <w:p w14:paraId="78C11E06" w14:textId="77777777" w:rsidR="00A5463E" w:rsidRPr="00A5463E" w:rsidRDefault="00A5463E" w:rsidP="00A5463E">
      <w:pPr>
        <w:pStyle w:val="Heading4"/>
      </w:pPr>
      <w:bookmarkStart w:id="1841" w:name="_Toc20208918"/>
      <w:bookmarkStart w:id="1842" w:name="_Toc36045029"/>
      <w:bookmarkStart w:id="1843" w:name="_Toc45216515"/>
      <w:bookmarkStart w:id="1844" w:name="_Toc171690574"/>
      <w:r w:rsidRPr="00A5463E">
        <w:t>9.2.6.1</w:t>
      </w:r>
      <w:r w:rsidRPr="00A5463E">
        <w:tab/>
        <w:t>General</w:t>
      </w:r>
      <w:bookmarkEnd w:id="1841"/>
      <w:bookmarkEnd w:id="1842"/>
      <w:bookmarkEnd w:id="1843"/>
      <w:bookmarkEnd w:id="1844"/>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03816B76" w14:textId="77777777" w:rsidR="00E1474A" w:rsidRPr="00A5463E" w:rsidRDefault="00E1474A" w:rsidP="00E1474A">
      <w:pPr>
        <w:pStyle w:val="TH"/>
      </w:pPr>
      <w:r w:rsidRPr="00A5463E">
        <w:t>Table 9.2.6.1-1: Transmission Rejected message</w:t>
      </w:r>
    </w:p>
    <w:p w14:paraId="170435CF" w14:textId="77777777" w:rsidR="00E1474A" w:rsidRPr="00A5463E" w:rsidRDefault="00E1474A" w:rsidP="00E1474A">
      <w:pPr>
        <w:pStyle w:val="PL"/>
        <w:keepNext/>
        <w:keepLines/>
        <w:jc w:val="center"/>
      </w:pPr>
      <w:r w:rsidRPr="00A5463E">
        <w:t>0                   1                   2                   3</w:t>
      </w:r>
    </w:p>
    <w:p w14:paraId="1790F28F" w14:textId="77777777" w:rsidR="00E1474A" w:rsidRPr="00A5463E" w:rsidRDefault="00E1474A" w:rsidP="00E1474A">
      <w:pPr>
        <w:pStyle w:val="PL"/>
        <w:keepNext/>
        <w:keepLines/>
        <w:jc w:val="center"/>
      </w:pPr>
      <w:r w:rsidRPr="00A5463E">
        <w:t>0 1 2 3 4 5 6 7 8 9 0 1 2 3 4 5 6 7 8 9 0 1 2 3 4 5 6 7 8 9 0 1</w:t>
      </w:r>
    </w:p>
    <w:p w14:paraId="2EB61FCF" w14:textId="77777777" w:rsidR="00E1474A" w:rsidRPr="00A5463E" w:rsidRDefault="00E1474A" w:rsidP="00E1474A">
      <w:pPr>
        <w:pStyle w:val="PL"/>
        <w:keepNext/>
        <w:keepLines/>
        <w:jc w:val="center"/>
      </w:pPr>
      <w:r w:rsidRPr="00A5463E">
        <w:t>+-+-+-+-+-+-+-+-+-+-+-+-+-+-+-+-+-+-+-+-+-+-+-+-+-+-+-+-+-+-+-+-+</w:t>
      </w:r>
    </w:p>
    <w:p w14:paraId="1BEF0318" w14:textId="77777777" w:rsidR="00E1474A" w:rsidRPr="00A5463E" w:rsidRDefault="00E1474A" w:rsidP="00E1474A">
      <w:pPr>
        <w:pStyle w:val="PL"/>
        <w:keepNext/>
        <w:keepLines/>
        <w:jc w:val="center"/>
      </w:pPr>
      <w:r w:rsidRPr="00A5463E">
        <w:t>|V=2|P| Subtype |   PT=APP=204  |            length             |</w:t>
      </w:r>
    </w:p>
    <w:p w14:paraId="3B5680B8" w14:textId="77777777" w:rsidR="00E1474A" w:rsidRPr="00A5463E" w:rsidRDefault="00E1474A" w:rsidP="00E1474A">
      <w:pPr>
        <w:pStyle w:val="PL"/>
        <w:keepNext/>
        <w:keepLines/>
        <w:jc w:val="center"/>
      </w:pPr>
      <w:r w:rsidRPr="00A5463E">
        <w:t>+-+-+-+-+-+-+-+-+-+-+-+-+-+-+-+-+-+-+-+-+-+-+-+-+-+-+-+-+-+-+-+-+</w:t>
      </w:r>
    </w:p>
    <w:p w14:paraId="0094D3E3"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A05AB78" w14:textId="77777777" w:rsidR="00E1474A" w:rsidRPr="00A5463E" w:rsidRDefault="00E1474A" w:rsidP="00E1474A">
      <w:pPr>
        <w:pStyle w:val="PL"/>
        <w:keepNext/>
        <w:keepLines/>
        <w:jc w:val="center"/>
      </w:pPr>
      <w:r w:rsidRPr="00A5463E">
        <w:t>+-+-+-+-+-+-+-+-+-+-+-+-+-+-+-+-+-+-+-+-+-+-+-+-+-+-+-+-+-+-+-+-+</w:t>
      </w:r>
    </w:p>
    <w:p w14:paraId="368FEB5E" w14:textId="77777777" w:rsidR="00E1474A" w:rsidRPr="00A5463E" w:rsidRDefault="00E1474A" w:rsidP="00E1474A">
      <w:pPr>
        <w:pStyle w:val="PL"/>
        <w:keepNext/>
        <w:keepLines/>
        <w:jc w:val="center"/>
      </w:pPr>
      <w:r w:rsidRPr="00A5463E">
        <w:t>|                          name=MCV</w:t>
      </w:r>
      <w:r>
        <w:t>1</w:t>
      </w:r>
      <w:r w:rsidRPr="00A5463E">
        <w:t xml:space="preserve">                            |</w:t>
      </w:r>
    </w:p>
    <w:p w14:paraId="4A4547A5" w14:textId="77777777" w:rsidR="00E1474A" w:rsidRPr="00A5463E" w:rsidRDefault="00E1474A" w:rsidP="00E1474A">
      <w:pPr>
        <w:pStyle w:val="PL"/>
        <w:keepNext/>
        <w:keepLines/>
        <w:jc w:val="center"/>
      </w:pPr>
      <w:r w:rsidRPr="00A5463E">
        <w:t>+-+-+-+-+-+-+-+-+-+-+-+-+-+-+-+-+-+-+-+-+-+-+-+-+-+-+-+-+-+-+-+-+</w:t>
      </w:r>
    </w:p>
    <w:p w14:paraId="5EDA5E41" w14:textId="77777777" w:rsidR="00E1474A" w:rsidRPr="00A5463E" w:rsidRDefault="00E1474A" w:rsidP="00E1474A">
      <w:pPr>
        <w:pStyle w:val="PL"/>
        <w:keepNext/>
        <w:keepLines/>
        <w:jc w:val="center"/>
      </w:pPr>
      <w:r w:rsidRPr="00A5463E">
        <w:t>|                      Reject Cause field                       |</w:t>
      </w:r>
    </w:p>
    <w:p w14:paraId="7A5ED13B" w14:textId="77777777" w:rsidR="00E1474A" w:rsidRPr="00A5463E" w:rsidRDefault="00E1474A" w:rsidP="00E1474A">
      <w:pPr>
        <w:pStyle w:val="PL"/>
        <w:keepNext/>
        <w:keepLines/>
        <w:jc w:val="center"/>
      </w:pPr>
      <w:r w:rsidRPr="00A5463E">
        <w:t>+-+-+-+-+-+-+-+-+-+-+-+-+-+-+-+-+-+-+-+-+-+-+-+-+-+-+-+-+-+-+-+-+</w:t>
      </w:r>
    </w:p>
    <w:p w14:paraId="228DBAAC" w14:textId="77777777" w:rsidR="00E1474A" w:rsidRPr="00A5463E" w:rsidRDefault="00E1474A" w:rsidP="00E1474A">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323F243D" w14:textId="77777777" w:rsidR="00E1474A" w:rsidRPr="00A5463E" w:rsidRDefault="00E1474A" w:rsidP="00E1474A">
      <w:pPr>
        <w:pStyle w:val="PL"/>
        <w:keepNext/>
        <w:keepLines/>
        <w:jc w:val="center"/>
      </w:pPr>
      <w:r w:rsidRPr="00A5463E">
        <w:t>+-+-+-+-+-+-+-+-+-+-+-+-+-+-+-+-+-+-+-+-+-+-+-+-+-+-+-+-+-+-+-+-+</w:t>
      </w:r>
    </w:p>
    <w:p w14:paraId="3B5E0423" w14:textId="77777777" w:rsidR="00E1474A" w:rsidRPr="00A5463E" w:rsidRDefault="00E1474A" w:rsidP="00E1474A">
      <w:pPr>
        <w:pStyle w:val="PL"/>
        <w:keepNext/>
        <w:keepLines/>
        <w:jc w:val="center"/>
      </w:pPr>
      <w:r w:rsidRPr="00A5463E">
        <w:t>|                Transmission Indicator field                   |</w:t>
      </w:r>
    </w:p>
    <w:p w14:paraId="20D19399" w14:textId="77777777" w:rsidR="00E1474A" w:rsidRPr="00A5463E" w:rsidRDefault="00E1474A" w:rsidP="00E1474A">
      <w:pPr>
        <w:pStyle w:val="PL"/>
        <w:keepNext/>
        <w:keepLines/>
        <w:jc w:val="center"/>
      </w:pPr>
      <w:r w:rsidRPr="00A5463E">
        <w:t>+-+-+-+-+-+-+-+-+-+-+-+-+-+-+-+-+-+-+-+-+-+-+-+-+-+-+-+-+-+-+-+-+</w:t>
      </w:r>
    </w:p>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79FCB230" w14:textId="77777777" w:rsidR="00E1474A" w:rsidRPr="00A5463E" w:rsidRDefault="00E1474A" w:rsidP="00E1474A">
      <w:pPr>
        <w:rPr>
          <w:b/>
          <w:u w:val="single"/>
        </w:rPr>
      </w:pPr>
      <w:r>
        <w:rPr>
          <w:b/>
          <w:u w:val="single"/>
        </w:rPr>
        <w:t xml:space="preserve">RTCP </w:t>
      </w:r>
      <w:r w:rsidRPr="00A5463E">
        <w:rPr>
          <w:b/>
          <w:u w:val="single"/>
        </w:rPr>
        <w:t>SSRC:</w:t>
      </w:r>
    </w:p>
    <w:p w14:paraId="6E4CCBC1"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3318FBF" w14:textId="77777777" w:rsidR="00E1474A" w:rsidRPr="000B4518" w:rsidRDefault="00E1474A" w:rsidP="00E1474A">
      <w:r>
        <w:t>In on-network, those RTCP SSRCs are defined by the receiving entity at session establishment within the SDP offer and answer as specified in clause 4.3.</w:t>
      </w:r>
    </w:p>
    <w:p w14:paraId="6F6443C3" w14:textId="77777777" w:rsidR="00E1474A" w:rsidRPr="00A5463E" w:rsidRDefault="00E1474A" w:rsidP="00E1474A">
      <w:r w:rsidRPr="00A5463E">
        <w:t xml:space="preserve">The content of the </w:t>
      </w:r>
      <w:r>
        <w:t xml:space="preserve">RTCP </w:t>
      </w:r>
      <w:r w:rsidRPr="00A5463E">
        <w:t>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lastRenderedPageBreak/>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5" w:name="_MCCTEMPBM_CRPT38000060___5"/>
      <w:r w:rsidRPr="00A5463E">
        <w:rPr>
          <w:b/>
          <w:color w:val="000000"/>
          <w:u w:val="single"/>
        </w:rPr>
        <w:t>User ID:</w:t>
      </w:r>
    </w:p>
    <w:bookmarkEnd w:id="1845"/>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6" w:name="_Toc20208919"/>
      <w:bookmarkStart w:id="1847" w:name="_Toc36045030"/>
      <w:bookmarkStart w:id="1848" w:name="_Toc45216516"/>
      <w:bookmarkStart w:id="1849" w:name="_Toc171690575"/>
      <w:r w:rsidRPr="00A5463E">
        <w:rPr>
          <w:lang w:val="fr-FR"/>
        </w:rPr>
        <w:t>9.2.6.2</w:t>
      </w:r>
      <w:r w:rsidRPr="00A5463E">
        <w:rPr>
          <w:lang w:val="fr-FR"/>
        </w:rPr>
        <w:tab/>
        <w:t>Rejection cause codes and rejection cause phrase</w:t>
      </w:r>
      <w:bookmarkEnd w:id="1846"/>
      <w:bookmarkEnd w:id="1847"/>
      <w:bookmarkEnd w:id="1848"/>
      <w:bookmarkEnd w:id="1849"/>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50" w:name="_Toc20208920"/>
      <w:bookmarkStart w:id="1851" w:name="_Toc36045031"/>
      <w:bookmarkStart w:id="1852" w:name="_Toc45216517"/>
      <w:bookmarkStart w:id="1853" w:name="_Toc171690576"/>
      <w:r w:rsidRPr="00A5463E">
        <w:t>9.2.7</w:t>
      </w:r>
      <w:r w:rsidRPr="00A5463E">
        <w:tab/>
        <w:t>Transmission Release message</w:t>
      </w:r>
      <w:bookmarkEnd w:id="1850"/>
      <w:bookmarkEnd w:id="1851"/>
      <w:bookmarkEnd w:id="1852"/>
      <w:bookmarkEnd w:id="1853"/>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lastRenderedPageBreak/>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20519A5D" w14:textId="77777777" w:rsidR="00E1474A" w:rsidRPr="00A5463E" w:rsidRDefault="00E1474A" w:rsidP="00E1474A">
      <w:pPr>
        <w:pStyle w:val="TH"/>
      </w:pPr>
      <w:r w:rsidRPr="00A5463E">
        <w:t>Table 9.2.7-1: Transmission Release message</w:t>
      </w:r>
    </w:p>
    <w:p w14:paraId="759BB39B" w14:textId="77777777" w:rsidR="00E1474A" w:rsidRPr="00A5463E" w:rsidRDefault="00E1474A" w:rsidP="00E1474A">
      <w:pPr>
        <w:pStyle w:val="PL"/>
        <w:keepNext/>
        <w:keepLines/>
        <w:jc w:val="center"/>
      </w:pPr>
      <w:r w:rsidRPr="00A5463E">
        <w:t>0                   1                   2                   3</w:t>
      </w:r>
    </w:p>
    <w:p w14:paraId="714628A2" w14:textId="77777777" w:rsidR="00E1474A" w:rsidRPr="00A5463E" w:rsidRDefault="00E1474A" w:rsidP="00E1474A">
      <w:pPr>
        <w:pStyle w:val="PL"/>
        <w:keepNext/>
        <w:keepLines/>
        <w:jc w:val="center"/>
      </w:pPr>
      <w:r w:rsidRPr="00A5463E">
        <w:t>0 1 2 3 4 5 6 7 8 9 0 1 2 3 4 5 6 7 8 9 0 1 2 3 4 5 6 7 8 9 0 1</w:t>
      </w:r>
    </w:p>
    <w:p w14:paraId="2B91BB46" w14:textId="77777777" w:rsidR="00E1474A" w:rsidRPr="00A5463E" w:rsidRDefault="00E1474A" w:rsidP="00E1474A">
      <w:pPr>
        <w:pStyle w:val="PL"/>
        <w:keepNext/>
        <w:keepLines/>
        <w:jc w:val="center"/>
      </w:pPr>
      <w:r w:rsidRPr="00A5463E">
        <w:t>+-+-+-+-+-+-+-+-+-+-+-+-+-+-+-+-+-+-+-+-+-+-+-+-+-+-+-+-+-+-+-+-+</w:t>
      </w:r>
    </w:p>
    <w:p w14:paraId="10CA3FFA" w14:textId="77777777" w:rsidR="00E1474A" w:rsidRPr="00A5463E" w:rsidRDefault="00E1474A" w:rsidP="00E1474A">
      <w:pPr>
        <w:pStyle w:val="PL"/>
        <w:keepNext/>
        <w:keepLines/>
        <w:jc w:val="center"/>
      </w:pPr>
      <w:r w:rsidRPr="00A5463E">
        <w:t>|V=2|P| Subtype |   PT=APP=204  |          length               |</w:t>
      </w:r>
    </w:p>
    <w:p w14:paraId="3A05219A" w14:textId="77777777" w:rsidR="00E1474A" w:rsidRPr="00A5463E" w:rsidRDefault="00E1474A" w:rsidP="00E1474A">
      <w:pPr>
        <w:pStyle w:val="PL"/>
        <w:keepNext/>
        <w:keepLines/>
        <w:jc w:val="center"/>
      </w:pPr>
      <w:r w:rsidRPr="00A5463E">
        <w:t>+-+-+-+-+-+-+-+-+-+-+-+-+-+-+-+-+-+-+-+-+-+-+-+-+-+-+-+-+-+-+-+-+</w:t>
      </w:r>
    </w:p>
    <w:p w14:paraId="71E6EB3B"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E16C508" w14:textId="77777777" w:rsidR="00E1474A" w:rsidRPr="00A5463E" w:rsidRDefault="00E1474A" w:rsidP="00E1474A">
      <w:pPr>
        <w:pStyle w:val="PL"/>
        <w:keepNext/>
        <w:keepLines/>
        <w:jc w:val="center"/>
      </w:pPr>
      <w:r w:rsidRPr="00A5463E">
        <w:t>+-+-+-+-+-+-+-+-+-+-+-+-+-+-+-+-+-+-+-+-+-+-+-+-+-+-+-+-+-+-+-+-+</w:t>
      </w:r>
    </w:p>
    <w:p w14:paraId="7A91BABD" w14:textId="77777777" w:rsidR="00E1474A" w:rsidRPr="00A5463E" w:rsidRDefault="00E1474A" w:rsidP="00E1474A">
      <w:pPr>
        <w:pStyle w:val="PL"/>
        <w:keepNext/>
        <w:keepLines/>
        <w:jc w:val="center"/>
      </w:pPr>
      <w:r w:rsidRPr="00A5463E">
        <w:t>|                          name=MCV</w:t>
      </w:r>
      <w:r>
        <w:t>0</w:t>
      </w:r>
      <w:r w:rsidRPr="00A5463E">
        <w:t xml:space="preserve">                            |</w:t>
      </w:r>
    </w:p>
    <w:p w14:paraId="43B5E829" w14:textId="77777777" w:rsidR="00E1474A" w:rsidRPr="00A5463E" w:rsidRDefault="00E1474A" w:rsidP="00E1474A">
      <w:pPr>
        <w:pStyle w:val="PL"/>
        <w:keepNext/>
        <w:keepLines/>
        <w:jc w:val="center"/>
      </w:pPr>
      <w:r w:rsidRPr="00A5463E">
        <w:t>+-+-+-+-+-+-+-+-+-+-+-+-+-+-+-+-+-+-+-+-+-+-+-+-+-+-+-+-+-+-+-+-+</w:t>
      </w:r>
    </w:p>
    <w:p w14:paraId="34983E58" w14:textId="77777777" w:rsidR="00E1474A" w:rsidRPr="00A5463E" w:rsidRDefault="00E1474A" w:rsidP="00E1474A">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F9C7A74" w14:textId="77777777" w:rsidR="00E1474A" w:rsidRPr="00A5463E" w:rsidRDefault="00E1474A" w:rsidP="00E1474A">
      <w:pPr>
        <w:pStyle w:val="PL"/>
        <w:keepNext/>
        <w:keepLines/>
        <w:jc w:val="center"/>
      </w:pPr>
      <w:r w:rsidRPr="00A5463E">
        <w:t>+-+-+-+-+-+-+-+-+-+-+-+-+-+-+-+-+-+-+-+-+-+-+-+-+-+-+-+-+-+-+-+-+</w:t>
      </w:r>
    </w:p>
    <w:p w14:paraId="41128EBB" w14:textId="77777777" w:rsidR="00E1474A" w:rsidRPr="00A5463E" w:rsidRDefault="00E1474A" w:rsidP="00E1474A">
      <w:pPr>
        <w:pStyle w:val="PL"/>
        <w:keepNext/>
        <w:keepLines/>
        <w:jc w:val="center"/>
      </w:pPr>
      <w:r w:rsidRPr="00A5463E">
        <w:t>|                Transmission Indicator field                   |</w:t>
      </w:r>
    </w:p>
    <w:p w14:paraId="7FFA668F" w14:textId="77777777" w:rsidR="00E1474A" w:rsidRPr="00A5463E" w:rsidRDefault="00E1474A" w:rsidP="00E1474A">
      <w:pPr>
        <w:pStyle w:val="PL"/>
        <w:keepNext/>
        <w:keepLines/>
        <w:jc w:val="center"/>
      </w:pPr>
      <w:r w:rsidRPr="00A5463E">
        <w:t>+-+-+-+-+-+-+-+-+-+-+-+-+-+-+-+-+-+-+-+-+-+-+-+-+-+-+-+-+-+-+-+-+</w:t>
      </w:r>
    </w:p>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Default="00A5463E" w:rsidP="00A5463E">
      <w:r w:rsidRPr="00A5463E">
        <w:t xml:space="preserve">The length is coded as specified in to </w:t>
      </w:r>
      <w:r w:rsidR="00BA1F7C">
        <w:t>clause</w:t>
      </w:r>
      <w:r w:rsidRPr="00A5463E">
        <w:t> 9.1.2.</w:t>
      </w:r>
    </w:p>
    <w:p w14:paraId="53462CF1" w14:textId="77777777" w:rsidR="00E1474A" w:rsidRPr="00A5463E" w:rsidRDefault="00E1474A" w:rsidP="00E1474A">
      <w:pPr>
        <w:rPr>
          <w:b/>
          <w:u w:val="single"/>
        </w:rPr>
      </w:pPr>
      <w:r>
        <w:rPr>
          <w:b/>
          <w:u w:val="single"/>
        </w:rPr>
        <w:t xml:space="preserve">RTCP </w:t>
      </w:r>
      <w:r w:rsidRPr="00A5463E">
        <w:rPr>
          <w:b/>
          <w:u w:val="single"/>
        </w:rPr>
        <w:t>SSRC:</w:t>
      </w:r>
    </w:p>
    <w:p w14:paraId="4636EFB8"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49746CD" w14:textId="77777777" w:rsidR="00E1474A" w:rsidRPr="000B4518" w:rsidRDefault="00E1474A" w:rsidP="00E1474A">
      <w:r>
        <w:t>In on-network, those RTCP SSRCs are defined by the receiving entity at session establishment within the SDP offer and answer as specified in clause 4.3.</w:t>
      </w:r>
    </w:p>
    <w:p w14:paraId="7A8401F5" w14:textId="77777777" w:rsidR="00E1474A" w:rsidRPr="00A5463E" w:rsidRDefault="00E1474A" w:rsidP="00E1474A">
      <w:r w:rsidRPr="00A5463E">
        <w:t xml:space="preserve">The content of the </w:t>
      </w:r>
      <w:r>
        <w:t xml:space="preserve">RTCP </w:t>
      </w:r>
      <w:r w:rsidRPr="00A5463E">
        <w:t>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4" w:name="_MCCTEMPBM_CRPT38000062___5"/>
      <w:r w:rsidRPr="00A5463E">
        <w:rPr>
          <w:b/>
          <w:color w:val="000000"/>
          <w:u w:val="single"/>
        </w:rPr>
        <w:t>User ID:</w:t>
      </w:r>
    </w:p>
    <w:bookmarkEnd w:id="1854"/>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5" w:name="_Toc20208921"/>
      <w:bookmarkStart w:id="1856" w:name="_Toc36045032"/>
      <w:bookmarkStart w:id="1857" w:name="_Toc45216518"/>
      <w:bookmarkStart w:id="1858" w:name="_Toc171690577"/>
      <w:r w:rsidRPr="00A5463E">
        <w:t>9.2.8</w:t>
      </w:r>
      <w:r w:rsidRPr="00A5463E">
        <w:tab/>
        <w:t>Transmission Arbitration Taken message</w:t>
      </w:r>
      <w:bookmarkEnd w:id="1855"/>
      <w:bookmarkEnd w:id="1856"/>
      <w:bookmarkEnd w:id="1857"/>
      <w:bookmarkEnd w:id="1858"/>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923D6D" w:rsidRDefault="00620477" w:rsidP="00620477">
      <w:bookmarkStart w:id="1859" w:name="_MCCTEMPBM_CRPT38000063___5"/>
      <w:r w:rsidRPr="00923D6D">
        <w:t>In case of off-network, the transmission arbitrator acts as the transmission control server.</w:t>
      </w:r>
    </w:p>
    <w:bookmarkEnd w:id="1859"/>
    <w:p w14:paraId="1B94E843" w14:textId="77777777" w:rsidR="00A5463E" w:rsidRPr="00A5463E" w:rsidRDefault="00A5463E" w:rsidP="00A5463E">
      <w:r w:rsidRPr="00A5463E">
        <w:t>Table 9.2.8-1 shows the content of the Transmission Arbitration Taken message.</w:t>
      </w:r>
    </w:p>
    <w:p w14:paraId="09540616" w14:textId="77777777" w:rsidR="00E1474A" w:rsidRPr="00A5463E" w:rsidRDefault="00E1474A" w:rsidP="00E1474A">
      <w:pPr>
        <w:pStyle w:val="TH"/>
      </w:pPr>
      <w:r w:rsidRPr="00A5463E">
        <w:lastRenderedPageBreak/>
        <w:t>Table 9.2.8-1: Transmission Arbitration Taken message</w:t>
      </w:r>
    </w:p>
    <w:p w14:paraId="777A36D5" w14:textId="77777777" w:rsidR="00E1474A" w:rsidRPr="00A5463E" w:rsidRDefault="00E1474A" w:rsidP="00E1474A">
      <w:pPr>
        <w:pStyle w:val="PL"/>
        <w:keepNext/>
        <w:keepLines/>
        <w:jc w:val="center"/>
      </w:pPr>
      <w:r w:rsidRPr="00A5463E">
        <w:t>0                   1                   2                   3</w:t>
      </w:r>
    </w:p>
    <w:p w14:paraId="2696761A" w14:textId="77777777" w:rsidR="00E1474A" w:rsidRPr="00A5463E" w:rsidRDefault="00E1474A" w:rsidP="00E1474A">
      <w:pPr>
        <w:pStyle w:val="PL"/>
        <w:keepNext/>
        <w:keepLines/>
        <w:jc w:val="center"/>
      </w:pPr>
      <w:r w:rsidRPr="00A5463E">
        <w:t>0 1 2 3 4 5 6 7 8 9 0 1 2 3 4 5 6 7 8 9 0 1 2 3 4 5 6 7 8 9 0 1</w:t>
      </w:r>
    </w:p>
    <w:p w14:paraId="753D8C7F" w14:textId="77777777" w:rsidR="00E1474A" w:rsidRPr="00A5463E" w:rsidRDefault="00E1474A" w:rsidP="00E1474A">
      <w:pPr>
        <w:pStyle w:val="PL"/>
        <w:keepNext/>
        <w:keepLines/>
        <w:jc w:val="center"/>
      </w:pPr>
      <w:r w:rsidRPr="00A5463E">
        <w:t>+-+-+-+-+-+-+-+-+-+-+-+-+-+-+-+-+-+-+-+-+-+-+-+-+-+-+-+-+-+-+-+-+</w:t>
      </w:r>
    </w:p>
    <w:p w14:paraId="5543E829" w14:textId="77777777" w:rsidR="00E1474A" w:rsidRPr="00A5463E" w:rsidRDefault="00E1474A" w:rsidP="00E1474A">
      <w:pPr>
        <w:pStyle w:val="PL"/>
        <w:keepNext/>
        <w:keepLines/>
        <w:jc w:val="center"/>
      </w:pPr>
      <w:r w:rsidRPr="00A5463E">
        <w:t>|V=2|P| Subtype |   PT=APP=204  |           length              |</w:t>
      </w:r>
    </w:p>
    <w:p w14:paraId="292E48D5" w14:textId="77777777" w:rsidR="00E1474A" w:rsidRPr="00A5463E" w:rsidRDefault="00E1474A" w:rsidP="00E1474A">
      <w:pPr>
        <w:pStyle w:val="PL"/>
        <w:keepNext/>
        <w:keepLines/>
        <w:jc w:val="center"/>
      </w:pPr>
      <w:r w:rsidRPr="00A5463E">
        <w:t>+-+-+-+-+-+-+-+-+-+-+-+-+-+-+-+-+-+-+-+-+-+-+-+-+-+-+-+-+-+-+-+-+</w:t>
      </w:r>
    </w:p>
    <w:p w14:paraId="6FACE858"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44A44306" w14:textId="77777777" w:rsidR="00E1474A" w:rsidRPr="00A5463E" w:rsidRDefault="00E1474A" w:rsidP="00E1474A">
      <w:pPr>
        <w:pStyle w:val="PL"/>
        <w:keepNext/>
        <w:keepLines/>
        <w:jc w:val="center"/>
      </w:pPr>
      <w:r w:rsidRPr="00A5463E">
        <w:t>+-+-+-+-+-+-+-+-+-+-+-+-+-+-+-+-+-+-+-+-+-+-+-+-+-+-+-+-+-+-+-+-+</w:t>
      </w:r>
    </w:p>
    <w:p w14:paraId="6CAC2062" w14:textId="77777777" w:rsidR="00E1474A" w:rsidRPr="00A5463E" w:rsidRDefault="00E1474A" w:rsidP="00E1474A">
      <w:pPr>
        <w:pStyle w:val="PL"/>
        <w:keepNext/>
        <w:keepLines/>
        <w:jc w:val="center"/>
      </w:pPr>
      <w:r w:rsidRPr="00A5463E">
        <w:t>|                          name=MCV</w:t>
      </w:r>
      <w:r>
        <w:t>1</w:t>
      </w:r>
      <w:r w:rsidRPr="00A5463E">
        <w:t xml:space="preserve">                            |</w:t>
      </w:r>
    </w:p>
    <w:p w14:paraId="22633C53" w14:textId="77777777" w:rsidR="00E1474A" w:rsidRPr="00A5463E" w:rsidRDefault="00E1474A" w:rsidP="00E1474A">
      <w:pPr>
        <w:pStyle w:val="PL"/>
        <w:keepNext/>
        <w:keepLines/>
        <w:jc w:val="center"/>
      </w:pPr>
      <w:r w:rsidRPr="00A5463E">
        <w:t>+-+-+-+-+-+-+-+-+-+-+-+-+-+-+-+-+-+-+-+-+-+-+-+-+-+-+-+-+-+-+-+-+</w:t>
      </w:r>
    </w:p>
    <w:p w14:paraId="540E0535" w14:textId="77777777" w:rsidR="00E1474A" w:rsidRPr="00A5463E" w:rsidRDefault="00E1474A" w:rsidP="00E1474A">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38EA9FEA" w14:textId="77777777" w:rsidR="00E1474A" w:rsidRPr="00A5463E" w:rsidRDefault="00E1474A" w:rsidP="00E1474A">
      <w:pPr>
        <w:pStyle w:val="PL"/>
        <w:keepNext/>
        <w:keepLines/>
        <w:jc w:val="center"/>
      </w:pPr>
      <w:r w:rsidRPr="00A5463E">
        <w:t>+-+-+-+-+-+-+-+-+-+-+-+-+-+-+-+-+-+-+-+-+-+-+-+-+-+-+-+-+-+-+-+-+</w:t>
      </w:r>
    </w:p>
    <w:p w14:paraId="1C05AFCC" w14:textId="77777777" w:rsidR="00E1474A" w:rsidRPr="00A5463E" w:rsidRDefault="00E1474A" w:rsidP="00E1474A">
      <w:pPr>
        <w:pStyle w:val="PL"/>
        <w:keepNext/>
        <w:keepLines/>
        <w:jc w:val="center"/>
      </w:pPr>
      <w:r w:rsidRPr="00A5463E">
        <w:t>|           Permission to Request the Transmission field        |</w:t>
      </w:r>
    </w:p>
    <w:p w14:paraId="2135EC25" w14:textId="77777777" w:rsidR="00E1474A" w:rsidRPr="00A5463E" w:rsidRDefault="00E1474A" w:rsidP="00E1474A">
      <w:pPr>
        <w:pStyle w:val="PL"/>
        <w:keepNext/>
        <w:keepLines/>
        <w:jc w:val="center"/>
      </w:pPr>
      <w:r w:rsidRPr="00A5463E">
        <w:t>+-+-+-+-+-+-+-+-+-+-+-+-+-+-+-+-+-+-+-+-+-+-+-+-+-+-+-+-+-+-+-+-+</w:t>
      </w:r>
    </w:p>
    <w:p w14:paraId="2CB10269" w14:textId="77777777" w:rsidR="00E1474A" w:rsidRPr="00A5463E" w:rsidRDefault="00E1474A" w:rsidP="00E1474A">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B64E1D" w14:textId="77777777" w:rsidR="00E1474A" w:rsidRPr="00A5463E" w:rsidRDefault="00E1474A" w:rsidP="00E1474A">
      <w:pPr>
        <w:pStyle w:val="PL"/>
        <w:keepNext/>
        <w:keepLines/>
        <w:jc w:val="center"/>
      </w:pPr>
      <w:r w:rsidRPr="00A5463E">
        <w:t>+-+-+-+-+-+-+-+-+-+-+-+-+-+-+-+-+-+-+-+-+-+-+-+-+-+-+-+-+-+-+-+-+</w:t>
      </w:r>
    </w:p>
    <w:p w14:paraId="75DF6B73" w14:textId="77777777" w:rsidR="00E1474A" w:rsidRPr="00A5463E" w:rsidRDefault="00E1474A" w:rsidP="00E1474A">
      <w:pPr>
        <w:pStyle w:val="PL"/>
        <w:keepNext/>
        <w:keepLines/>
        <w:jc w:val="center"/>
      </w:pPr>
      <w:r w:rsidRPr="00A5463E">
        <w:t>|                 Message Sequence Number field                 |</w:t>
      </w:r>
    </w:p>
    <w:p w14:paraId="172A0E78" w14:textId="77777777" w:rsidR="00E1474A" w:rsidRPr="00A5463E" w:rsidRDefault="00E1474A" w:rsidP="00E1474A">
      <w:pPr>
        <w:pStyle w:val="PL"/>
        <w:keepNext/>
        <w:keepLines/>
        <w:jc w:val="center"/>
      </w:pPr>
      <w:r w:rsidRPr="00A5463E">
        <w:t>+-+-+-+-+-+-+-+-+-+-+-+-+-+-+-+-+-+-+-+-+-+-+-+-+-+-+-+-+-+-+-+-+</w:t>
      </w:r>
    </w:p>
    <w:p w14:paraId="4379D674" w14:textId="77777777" w:rsidR="00E1474A" w:rsidRPr="00A5463E" w:rsidRDefault="00E1474A" w:rsidP="00E1474A">
      <w:pPr>
        <w:pStyle w:val="PL"/>
        <w:keepNext/>
        <w:keepLines/>
        <w:jc w:val="center"/>
      </w:pPr>
      <w:r w:rsidRPr="00A5463E">
        <w:t>|                Transmission Indicator field                   |</w:t>
      </w:r>
    </w:p>
    <w:p w14:paraId="3424F735" w14:textId="77777777" w:rsidR="00E1474A" w:rsidRPr="00A5463E" w:rsidRDefault="00E1474A" w:rsidP="00E1474A">
      <w:pPr>
        <w:pStyle w:val="PL"/>
        <w:keepNext/>
        <w:keepLines/>
        <w:jc w:val="center"/>
      </w:pPr>
      <w:r w:rsidRPr="00A5463E">
        <w:t>+-+-+-+-+-+-+-+-+-+-+-+-+-+-+-+-+-+-+-+-+-+-+-+-+-+-+-+-+-+-+-+-+</w:t>
      </w:r>
    </w:p>
    <w:p w14:paraId="092C88A5" w14:textId="77777777" w:rsidR="00E1474A" w:rsidRPr="00A5463E" w:rsidRDefault="00E1474A" w:rsidP="00E1474A">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C82D3FF" w14:textId="77777777" w:rsidR="00E1474A" w:rsidRPr="00A5463E" w:rsidRDefault="00E1474A" w:rsidP="00E1474A">
      <w:pPr>
        <w:pStyle w:val="PL"/>
        <w:jc w:val="center"/>
        <w:rPr>
          <w:color w:val="000000"/>
          <w:lang w:eastAsia="ko-KR"/>
        </w:rPr>
      </w:pPr>
      <w:r w:rsidRPr="00A5463E">
        <w:rPr>
          <w:color w:val="000000"/>
        </w:rPr>
        <w:t>+-+-+-+-+-+-+-+-+-+-+-+-+-+-+-+-+-+-+-+-+-+-+-+-+-+-+-+-+-+-+-+-+</w:t>
      </w:r>
    </w:p>
    <w:p w14:paraId="120B9E01" w14:textId="77777777" w:rsidR="00E1474A" w:rsidRPr="00A5463E" w:rsidRDefault="00E1474A" w:rsidP="00E1474A">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2B940F6" w14:textId="77777777" w:rsidR="00E1474A" w:rsidRPr="00A5463E" w:rsidRDefault="00E1474A" w:rsidP="00E1474A">
      <w:pPr>
        <w:pStyle w:val="PL"/>
        <w:keepNext/>
        <w:keepLines/>
        <w:jc w:val="center"/>
      </w:pPr>
      <w:r w:rsidRPr="00A5463E">
        <w:t>+-+-+-+-+-+-+-+-+-+-+-+-+-+-+-+-+-+-+-+-+-+-+-+-+-+-+-+-+-+-+-+-+</w:t>
      </w:r>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Default="00A5463E" w:rsidP="00A5463E">
      <w:r w:rsidRPr="00A5463E">
        <w:t xml:space="preserve">The length is coded as specified in to </w:t>
      </w:r>
      <w:r w:rsidR="00BA1F7C">
        <w:t>clause</w:t>
      </w:r>
      <w:r w:rsidRPr="00A5463E">
        <w:t> 9.1.2.</w:t>
      </w:r>
    </w:p>
    <w:p w14:paraId="313844A1" w14:textId="77777777" w:rsidR="00E1474A" w:rsidRPr="00A5463E" w:rsidRDefault="00E1474A" w:rsidP="00E1474A">
      <w:pPr>
        <w:rPr>
          <w:b/>
          <w:u w:val="single"/>
        </w:rPr>
      </w:pPr>
      <w:r>
        <w:rPr>
          <w:b/>
          <w:u w:val="single"/>
        </w:rPr>
        <w:t xml:space="preserve">RTCP </w:t>
      </w:r>
      <w:r w:rsidRPr="00A5463E">
        <w:rPr>
          <w:b/>
          <w:u w:val="single"/>
        </w:rPr>
        <w:t>SSRC:</w:t>
      </w:r>
    </w:p>
    <w:p w14:paraId="56ADADA7"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5FEBBF5A" w14:textId="77777777" w:rsidR="00E1474A" w:rsidRPr="000B4518" w:rsidRDefault="00E1474A" w:rsidP="00E1474A">
      <w:r>
        <w:t>In on-network, those RTCP SSRCs are defined by the receiving entity at session establishment within the SDP offer and answer as specified in clause 4.3.</w:t>
      </w:r>
    </w:p>
    <w:p w14:paraId="6D5DE3F6" w14:textId="07B90F8C" w:rsidR="00E1474A" w:rsidRPr="00A5463E" w:rsidRDefault="00E1474A" w:rsidP="00A5463E">
      <w:r w:rsidRPr="00A5463E">
        <w:t xml:space="preserve">The content of the </w:t>
      </w:r>
      <w:r>
        <w:t xml:space="preserve">RTCP </w:t>
      </w:r>
      <w:r w:rsidRPr="00A5463E">
        <w:t>SSRC field is coded as specified in IETF RFC 3550 </w:t>
      </w:r>
      <w:r>
        <w:t>[3]</w:t>
      </w:r>
      <w:r w:rsidRPr="00A5463E">
        <w:t>.</w:t>
      </w:r>
    </w:p>
    <w:p w14:paraId="2B930BEE" w14:textId="29AE7B35" w:rsidR="0058623C" w:rsidRPr="00A5463E" w:rsidRDefault="0058623C" w:rsidP="0058623C">
      <w:pPr>
        <w:rPr>
          <w:b/>
          <w:u w:val="single"/>
        </w:rPr>
      </w:pPr>
      <w:r>
        <w:rPr>
          <w:b/>
          <w:u w:val="single"/>
        </w:rPr>
        <w:t>User Id of the Transmitting User</w:t>
      </w:r>
      <w:r w:rsidRPr="00A5463E">
        <w:rPr>
          <w:b/>
          <w:u w:val="single"/>
        </w:rPr>
        <w:t>:</w:t>
      </w:r>
    </w:p>
    <w:p w14:paraId="433D7F67" w14:textId="77777777" w:rsidR="0058623C" w:rsidRDefault="0058623C" w:rsidP="0058623C">
      <w:r w:rsidRPr="00A5463E">
        <w:t xml:space="preserve">The </w:t>
      </w:r>
      <w:r>
        <w:t>User Id of the Transmitting User</w:t>
      </w:r>
      <w:r w:rsidRPr="00A5463E">
        <w:t xml:space="preserve"> field </w:t>
      </w:r>
      <w:r>
        <w:t>carries the MCVideo Id of the user who has been granted the right to transmit media.</w:t>
      </w:r>
    </w:p>
    <w:p w14:paraId="294D795F" w14:textId="3F2E2B23" w:rsidR="0058623C" w:rsidRPr="00A5463E" w:rsidRDefault="0058623C" w:rsidP="0058623C">
      <w:r w:rsidRPr="00A5463E">
        <w:t xml:space="preserve">The </w:t>
      </w:r>
      <w:r>
        <w:t>User Id of the Transmitting User</w:t>
      </w:r>
      <w:r w:rsidRPr="00A5463E">
        <w:t xml:space="preserve"> field is coded as specified in </w:t>
      </w:r>
      <w:r>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0" w:name="_MCCTEMPBM_CRPT38000065___5"/>
      <w:r w:rsidRPr="00A5463E">
        <w:rPr>
          <w:b/>
          <w:color w:val="000000"/>
          <w:u w:val="single"/>
        </w:rPr>
        <w:t>User ID:</w:t>
      </w:r>
    </w:p>
    <w:bookmarkEnd w:id="1860"/>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1" w:name="_MCCTEMPBM_CRPT38000066___5"/>
      <w:r w:rsidRPr="00A5463E">
        <w:rPr>
          <w:b/>
          <w:u w:val="single"/>
        </w:rPr>
        <w:t>Message Sequence Number</w:t>
      </w:r>
      <w:r w:rsidRPr="00A5463E">
        <w:rPr>
          <w:b/>
          <w:color w:val="000000"/>
          <w:u w:val="single"/>
          <w:lang w:eastAsia="ko-KR"/>
        </w:rPr>
        <w:t>:</w:t>
      </w:r>
    </w:p>
    <w:bookmarkEnd w:id="1861"/>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Default="00A5463E" w:rsidP="00A5463E">
      <w:r w:rsidRPr="00A5463E">
        <w:t xml:space="preserve">The Transmission Indicator field is coded as described in </w:t>
      </w:r>
      <w:r w:rsidR="00BA1F7C">
        <w:t>clause</w:t>
      </w:r>
      <w:r w:rsidRPr="00A5463E">
        <w:t> 9.2.3.11.</w:t>
      </w:r>
    </w:p>
    <w:p w14:paraId="4BC3D8A5" w14:textId="77777777" w:rsidR="0009424D" w:rsidRPr="00A5463E" w:rsidRDefault="0009424D" w:rsidP="0009424D">
      <w:pPr>
        <w:rPr>
          <w:b/>
          <w:color w:val="000000"/>
          <w:u w:val="single"/>
          <w:lang w:eastAsia="ko-KR"/>
        </w:rPr>
      </w:pPr>
      <w:r>
        <w:rPr>
          <w:b/>
          <w:color w:val="000000"/>
          <w:u w:val="single"/>
          <w:lang w:eastAsia="ko-KR"/>
        </w:rPr>
        <w:lastRenderedPageBreak/>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35B088F" w14:textId="77777777" w:rsidR="0009424D" w:rsidRDefault="0009424D" w:rsidP="0009424D">
      <w:r>
        <w:t>The Audio SSRC of Transmitting User field carries the SSRC value for Audio RTP stream of the user transmitting the media.</w:t>
      </w:r>
    </w:p>
    <w:p w14:paraId="46642EE4" w14:textId="2D1610B4" w:rsidR="0009424D" w:rsidRPr="00A5463E" w:rsidRDefault="0009424D" w:rsidP="0009424D">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E1474A">
        <w:t>16</w:t>
      </w:r>
      <w:r w:rsidRPr="00A5463E">
        <w:t>.</w:t>
      </w:r>
    </w:p>
    <w:p w14:paraId="0C67AB9C" w14:textId="77777777" w:rsidR="0009424D" w:rsidRPr="00A5463E" w:rsidRDefault="0009424D" w:rsidP="0009424D">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02F3DCB" w14:textId="77777777" w:rsidR="0009424D" w:rsidRDefault="0009424D" w:rsidP="0009424D">
      <w:r>
        <w:t>The Video SSRC of Transmitting User field carries the SSRC value for Video RTP stream of the user transmitting the media.</w:t>
      </w:r>
    </w:p>
    <w:p w14:paraId="7A114F3A" w14:textId="428BA7BA" w:rsidR="0009424D" w:rsidRPr="00A5463E" w:rsidRDefault="0009424D"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E1474A">
        <w:t>23</w:t>
      </w:r>
      <w:r w:rsidRPr="00A5463E">
        <w:t>.</w:t>
      </w:r>
    </w:p>
    <w:p w14:paraId="5F280498" w14:textId="77777777" w:rsidR="00A5463E" w:rsidRPr="00A5463E" w:rsidRDefault="00A5463E" w:rsidP="00A5463E">
      <w:pPr>
        <w:pStyle w:val="Heading3"/>
      </w:pPr>
      <w:bookmarkStart w:id="1862" w:name="_Toc20208922"/>
      <w:bookmarkStart w:id="1863" w:name="_Toc36045033"/>
      <w:bookmarkStart w:id="1864" w:name="_Toc45216519"/>
      <w:bookmarkStart w:id="1865" w:name="_Toc171690578"/>
      <w:r w:rsidRPr="00A5463E">
        <w:t>9.2.9</w:t>
      </w:r>
      <w:r w:rsidRPr="00A5463E">
        <w:tab/>
        <w:t>Transmission Arbitration Released message</w:t>
      </w:r>
      <w:bookmarkEnd w:id="1862"/>
      <w:bookmarkEnd w:id="1863"/>
      <w:bookmarkEnd w:id="1864"/>
      <w:bookmarkEnd w:id="1865"/>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6" w:name="_MCCTEMPBM_CRPT38000068___5"/>
      <w:r>
        <w:rPr>
          <w:color w:val="FF0000"/>
        </w:rPr>
        <w:t>In case of off-network, the transmission arbitrator acts as the transmission control server.</w:t>
      </w:r>
    </w:p>
    <w:bookmarkEnd w:id="1866"/>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67"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67"/>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lastRenderedPageBreak/>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68" w:name="_MCCTEMPBM_CRPT38000070___5"/>
      <w:r w:rsidRPr="00A5463E">
        <w:rPr>
          <w:b/>
          <w:color w:val="000000"/>
          <w:u w:val="single"/>
        </w:rPr>
        <w:t>User ID:</w:t>
      </w:r>
    </w:p>
    <w:bookmarkEnd w:id="1868"/>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69" w:name="_MCCTEMPBM_CRPT38000071___5"/>
      <w:r w:rsidRPr="00A5463E">
        <w:rPr>
          <w:b/>
          <w:u w:val="single"/>
        </w:rPr>
        <w:t>Message Sequence Number</w:t>
      </w:r>
      <w:r w:rsidRPr="00A5463E">
        <w:rPr>
          <w:b/>
          <w:color w:val="000000"/>
          <w:u w:val="single"/>
          <w:lang w:eastAsia="ko-KR"/>
        </w:rPr>
        <w:t>:</w:t>
      </w:r>
    </w:p>
    <w:bookmarkEnd w:id="1869"/>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0" w:name="_MCCTEMPBM_CRPT38000072___5"/>
      <w:r w:rsidRPr="00A5463E">
        <w:rPr>
          <w:b/>
          <w:color w:val="000000"/>
          <w:u w:val="single"/>
          <w:lang w:eastAsia="ko-KR"/>
        </w:rPr>
        <w:t>SSRC of granted transmission participant:</w:t>
      </w:r>
    </w:p>
    <w:bookmarkEnd w:id="1870"/>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1" w:name="_Toc20208923"/>
      <w:bookmarkStart w:id="1872" w:name="_Toc36045034"/>
      <w:bookmarkStart w:id="1873" w:name="_Toc45216520"/>
      <w:bookmarkStart w:id="1874" w:name="_Toc171690579"/>
      <w:r w:rsidRPr="00A5463E">
        <w:t>9.2.10</w:t>
      </w:r>
      <w:r w:rsidRPr="00A5463E">
        <w:tab/>
        <w:t>Transmission Revoked message</w:t>
      </w:r>
      <w:bookmarkEnd w:id="1871"/>
      <w:bookmarkEnd w:id="1872"/>
      <w:bookmarkEnd w:id="1873"/>
      <w:bookmarkEnd w:id="1874"/>
    </w:p>
    <w:p w14:paraId="2EF01BB9" w14:textId="77777777" w:rsidR="00A5463E" w:rsidRPr="00A5463E" w:rsidRDefault="00A5463E" w:rsidP="00A5463E">
      <w:pPr>
        <w:pStyle w:val="Heading4"/>
      </w:pPr>
      <w:bookmarkStart w:id="1875" w:name="_Toc20208924"/>
      <w:bookmarkStart w:id="1876" w:name="_Toc36045035"/>
      <w:bookmarkStart w:id="1877" w:name="_Toc45216521"/>
      <w:bookmarkStart w:id="1878" w:name="_Toc171690580"/>
      <w:r w:rsidRPr="00A5463E">
        <w:t>9.2.10.1</w:t>
      </w:r>
      <w:r w:rsidRPr="00A5463E">
        <w:tab/>
        <w:t>General</w:t>
      </w:r>
      <w:bookmarkEnd w:id="1875"/>
      <w:bookmarkEnd w:id="1876"/>
      <w:bookmarkEnd w:id="1877"/>
      <w:bookmarkEnd w:id="1878"/>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2E48C2A9" w14:textId="77777777" w:rsidR="00E1474A" w:rsidRPr="00A5463E" w:rsidRDefault="00E1474A" w:rsidP="00E1474A">
      <w:pPr>
        <w:pStyle w:val="TH"/>
      </w:pPr>
      <w:r w:rsidRPr="00A5463E">
        <w:t>Table 9.2.10.1-1: Transmission Revoked message</w:t>
      </w:r>
    </w:p>
    <w:p w14:paraId="3860AAC2" w14:textId="77777777" w:rsidR="00E1474A" w:rsidRPr="00A5463E" w:rsidRDefault="00E1474A" w:rsidP="00E1474A">
      <w:pPr>
        <w:pStyle w:val="PL"/>
        <w:keepNext/>
        <w:keepLines/>
        <w:jc w:val="center"/>
      </w:pPr>
      <w:r w:rsidRPr="00A5463E">
        <w:t>0                   1                   2                   3</w:t>
      </w:r>
    </w:p>
    <w:p w14:paraId="6F839463" w14:textId="77777777" w:rsidR="00E1474A" w:rsidRPr="00A5463E" w:rsidRDefault="00E1474A" w:rsidP="00E1474A">
      <w:pPr>
        <w:pStyle w:val="PL"/>
        <w:keepNext/>
        <w:keepLines/>
        <w:jc w:val="center"/>
      </w:pPr>
      <w:r w:rsidRPr="00A5463E">
        <w:t>0 1 2 3 4 5 6 7 8 9 0 1 2 3 4 5 6 7 8 9 0 1 2 3 4 5 6 7 8 9 0 1</w:t>
      </w:r>
    </w:p>
    <w:p w14:paraId="25E097D9" w14:textId="77777777" w:rsidR="00E1474A" w:rsidRPr="00A5463E" w:rsidRDefault="00E1474A" w:rsidP="00E1474A">
      <w:pPr>
        <w:pStyle w:val="PL"/>
        <w:keepNext/>
        <w:keepLines/>
        <w:jc w:val="center"/>
      </w:pPr>
      <w:r w:rsidRPr="00A5463E">
        <w:t>+-+-+-+-+-+-+-+-+-+-+-+-+-+-+-+-+-+-+-+-+-+-+-+-+-+-+-+-+-+-+-+-+</w:t>
      </w:r>
    </w:p>
    <w:p w14:paraId="342E194E" w14:textId="77777777" w:rsidR="00E1474A" w:rsidRPr="00A5463E" w:rsidRDefault="00E1474A" w:rsidP="00E1474A">
      <w:pPr>
        <w:pStyle w:val="PL"/>
        <w:keepNext/>
        <w:keepLines/>
        <w:jc w:val="center"/>
      </w:pPr>
      <w:r w:rsidRPr="00A5463E">
        <w:t>|V=2|P| Subtype |   PT=APP=204  |          length               |</w:t>
      </w:r>
    </w:p>
    <w:p w14:paraId="678D8506" w14:textId="77777777" w:rsidR="00E1474A" w:rsidRPr="00A5463E" w:rsidRDefault="00E1474A" w:rsidP="00E1474A">
      <w:pPr>
        <w:pStyle w:val="PL"/>
        <w:keepNext/>
        <w:keepLines/>
        <w:jc w:val="center"/>
      </w:pPr>
      <w:r w:rsidRPr="00A5463E">
        <w:t>+-+-+-+-+-+-+-+-+-+-+-+-+-+-+-+-+-+-+-+-+-+-+-+-+-+-+-+-+-+-+-+-+</w:t>
      </w:r>
    </w:p>
    <w:p w14:paraId="3B352028"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4F5A28B7" w14:textId="77777777" w:rsidR="00E1474A" w:rsidRPr="00A5463E" w:rsidRDefault="00E1474A" w:rsidP="00E1474A">
      <w:pPr>
        <w:pStyle w:val="PL"/>
        <w:keepNext/>
        <w:keepLines/>
        <w:jc w:val="center"/>
      </w:pPr>
      <w:r w:rsidRPr="00A5463E">
        <w:t>+-+-+-+-+-+-+-+-+-+-+-+-+-+-+-+-+-+-+-+-+-+-+-+-+-+-+-+-+-+-+-+-+</w:t>
      </w:r>
    </w:p>
    <w:p w14:paraId="50D8C1A8" w14:textId="77777777" w:rsidR="00E1474A" w:rsidRPr="00A5463E" w:rsidRDefault="00E1474A" w:rsidP="00E1474A">
      <w:pPr>
        <w:pStyle w:val="PL"/>
        <w:keepNext/>
        <w:keepLines/>
        <w:jc w:val="center"/>
      </w:pPr>
      <w:r w:rsidRPr="00A5463E">
        <w:t>|                          name=MCV</w:t>
      </w:r>
      <w:r>
        <w:t>1</w:t>
      </w:r>
      <w:r w:rsidRPr="00A5463E">
        <w:t xml:space="preserve">                            |</w:t>
      </w:r>
    </w:p>
    <w:p w14:paraId="268A35B5" w14:textId="77777777" w:rsidR="00E1474A" w:rsidRPr="00A5463E" w:rsidRDefault="00E1474A" w:rsidP="00E1474A">
      <w:pPr>
        <w:pStyle w:val="PL"/>
        <w:keepNext/>
        <w:keepLines/>
        <w:jc w:val="center"/>
      </w:pPr>
      <w:r w:rsidRPr="00A5463E">
        <w:t>+-+-+-+-+-+-+-+-+-+-+-+-+-+-+-+-+-+-+-+-+-+-+-+-+-+-+-+-+-+-+-+-+</w:t>
      </w:r>
    </w:p>
    <w:p w14:paraId="1F3B14E8" w14:textId="77777777" w:rsidR="00E1474A" w:rsidRPr="00A5463E" w:rsidRDefault="00E1474A" w:rsidP="00E1474A">
      <w:pPr>
        <w:pStyle w:val="PL"/>
        <w:keepNext/>
        <w:keepLines/>
        <w:jc w:val="center"/>
      </w:pPr>
      <w:r w:rsidRPr="00A5463E">
        <w:t>|                       Reject Cause value                      |</w:t>
      </w:r>
    </w:p>
    <w:p w14:paraId="389DCBF1" w14:textId="77777777" w:rsidR="00E1474A" w:rsidRPr="00A5463E" w:rsidRDefault="00E1474A" w:rsidP="00E1474A">
      <w:pPr>
        <w:pStyle w:val="PL"/>
        <w:keepNext/>
        <w:keepLines/>
        <w:jc w:val="center"/>
      </w:pPr>
      <w:r w:rsidRPr="00A5463E">
        <w:t>+-+-+-+-+-+-+-+-+-+-+-+-+-+-+-+-+-+-+-+-+-+-+-+-+-+-+-+-+-+-+-+-+</w:t>
      </w:r>
    </w:p>
    <w:p w14:paraId="18A5B737" w14:textId="77777777" w:rsidR="00E1474A" w:rsidRPr="00A5463E" w:rsidRDefault="00E1474A" w:rsidP="00E1474A">
      <w:pPr>
        <w:pStyle w:val="PL"/>
        <w:keepNext/>
        <w:keepLines/>
        <w:jc w:val="center"/>
      </w:pPr>
      <w:r w:rsidRPr="00A5463E">
        <w:t>|                Transmission Indicator field                   |</w:t>
      </w:r>
    </w:p>
    <w:p w14:paraId="28728A94" w14:textId="77777777" w:rsidR="00E1474A" w:rsidRPr="00A5463E" w:rsidRDefault="00E1474A" w:rsidP="00E1474A">
      <w:pPr>
        <w:pStyle w:val="PL"/>
        <w:keepNext/>
        <w:keepLines/>
        <w:jc w:val="center"/>
      </w:pPr>
      <w:r w:rsidRPr="00A5463E">
        <w:t>+-+-+-+-+-+-+-+-+-+-+-+-+-+-+-+-+-+-+-+-+-+-+-+-+-+-+-+-+-+-+-+-+</w:t>
      </w:r>
    </w:p>
    <w:p w14:paraId="06BF28C8" w14:textId="77777777" w:rsidR="00E1474A" w:rsidRPr="00A5463E" w:rsidRDefault="00E1474A" w:rsidP="00A5463E">
      <w:pPr>
        <w:pStyle w:val="TH"/>
      </w:pPr>
    </w:p>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Default="00A5463E" w:rsidP="00A5463E">
      <w:r w:rsidRPr="00A5463E">
        <w:t xml:space="preserve">The length is coded as specified in to </w:t>
      </w:r>
      <w:r w:rsidR="00BA1F7C">
        <w:t>clause</w:t>
      </w:r>
      <w:r w:rsidRPr="00A5463E">
        <w:t> 9.1.2.</w:t>
      </w:r>
    </w:p>
    <w:p w14:paraId="3E6F0E34" w14:textId="77777777" w:rsidR="00E1474A" w:rsidRPr="00A5463E" w:rsidRDefault="00E1474A" w:rsidP="00E1474A">
      <w:pPr>
        <w:rPr>
          <w:b/>
          <w:u w:val="single"/>
        </w:rPr>
      </w:pPr>
      <w:r>
        <w:rPr>
          <w:b/>
          <w:u w:val="single"/>
        </w:rPr>
        <w:t xml:space="preserve">RTCP </w:t>
      </w:r>
      <w:r w:rsidRPr="00A5463E">
        <w:rPr>
          <w:b/>
          <w:u w:val="single"/>
        </w:rPr>
        <w:t>SSRC:</w:t>
      </w:r>
    </w:p>
    <w:p w14:paraId="4580AF7E"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4D93D00" w14:textId="77777777" w:rsidR="00E1474A" w:rsidRPr="000B4518" w:rsidRDefault="00E1474A" w:rsidP="00E1474A">
      <w:r>
        <w:t>In on-network, those RTCP SSRCs are defined by the receiving entity at session establishment within the SDP offer and answer as specified in clause 4.3.</w:t>
      </w:r>
    </w:p>
    <w:p w14:paraId="72D3AA01" w14:textId="4ED85BF8" w:rsidR="00E1474A" w:rsidRPr="00A5463E" w:rsidRDefault="00E1474A" w:rsidP="00A5463E">
      <w:r w:rsidRPr="00A5463E">
        <w:lastRenderedPageBreak/>
        <w:t xml:space="preserve">The content of the </w:t>
      </w:r>
      <w:r>
        <w:t xml:space="preserve">RTCP </w:t>
      </w:r>
      <w:r w:rsidRPr="00A5463E">
        <w:t>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79" w:name="_Toc20208925"/>
      <w:bookmarkStart w:id="1880" w:name="_Toc36045036"/>
      <w:bookmarkStart w:id="1881" w:name="_Toc45216522"/>
      <w:bookmarkStart w:id="1882" w:name="_Toc171690581"/>
      <w:r w:rsidRPr="00A5463E">
        <w:t>9.2.10.2</w:t>
      </w:r>
      <w:r w:rsidRPr="00A5463E">
        <w:tab/>
        <w:t>Transmission revoked cause codes and revoked cause phrases</w:t>
      </w:r>
      <w:bookmarkEnd w:id="1879"/>
      <w:bookmarkEnd w:id="1880"/>
      <w:bookmarkEnd w:id="1881"/>
      <w:bookmarkEnd w:id="1882"/>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3" w:name="_Toc171690582"/>
      <w:r w:rsidRPr="008E6C87">
        <w:lastRenderedPageBreak/>
        <w:t>9.2.11</w:t>
      </w:r>
      <w:r w:rsidRPr="008E6C87">
        <w:tab/>
        <w:t>Queue Position Request message</w:t>
      </w:r>
      <w:bookmarkEnd w:id="1883"/>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6657FBF3" w14:textId="77777777" w:rsidR="00AA6B81" w:rsidRPr="004F313B" w:rsidRDefault="00AA6B81" w:rsidP="00AA6B81">
      <w:pPr>
        <w:keepNext/>
        <w:keepLines/>
        <w:spacing w:before="60"/>
        <w:jc w:val="center"/>
        <w:rPr>
          <w:rFonts w:ascii="Arial" w:hAnsi="Arial"/>
          <w:b/>
          <w:lang w:val="fr-FR" w:eastAsia="x-none"/>
        </w:rPr>
      </w:pPr>
      <w:r w:rsidRPr="004F313B">
        <w:rPr>
          <w:rFonts w:ascii="Arial" w:hAnsi="Arial"/>
          <w:b/>
          <w:lang w:val="fr-FR" w:eastAsia="x-none"/>
        </w:rPr>
        <w:t>Table 9.2.11-1: Queue Position Request message</w:t>
      </w:r>
    </w:p>
    <w:p w14:paraId="58699150" w14:textId="77777777" w:rsidR="00AA6B81" w:rsidRPr="004F313B"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64F88373" w14:textId="77777777" w:rsidR="00AA6B81" w:rsidRPr="00AA6B81"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A6B81">
        <w:rPr>
          <w:rFonts w:ascii="Courier New" w:hAnsi="Courier New"/>
          <w:sz w:val="16"/>
        </w:rPr>
        <w:t>0 1 2 3 4 5 6 7 8 9 0 1 2 3 4 5 6 7 8 9 0 1 2 3 4 5 6 7 8 9 0 1</w:t>
      </w:r>
    </w:p>
    <w:p w14:paraId="2CD7C75E" w14:textId="77777777" w:rsidR="00AA6B81" w:rsidRPr="00AA6B81"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A6B81">
        <w:rPr>
          <w:rFonts w:ascii="Courier New" w:hAnsi="Courier New"/>
          <w:sz w:val="16"/>
        </w:rPr>
        <w:t>+-+-+-+-+-+-+-+-+-+-+-+-+-+-+-+-+-+-+-+-+-+-+-+-+-+-+-+-+-+-+-+-+</w:t>
      </w:r>
    </w:p>
    <w:p w14:paraId="6D082CE6" w14:textId="77777777" w:rsidR="00AA6B81" w:rsidRPr="00AA6B81"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A6B81">
        <w:rPr>
          <w:rFonts w:ascii="Courier New" w:hAnsi="Courier New"/>
          <w:sz w:val="16"/>
        </w:rPr>
        <w:t>|V=2|P| Subtype |   PT=APP=204  |          length               |</w:t>
      </w:r>
    </w:p>
    <w:p w14:paraId="6DAF65E5"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7CE4E338"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0859CC9C"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780B250E"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Pr>
          <w:rFonts w:ascii="Courier New" w:hAnsi="Courier New"/>
          <w:sz w:val="16"/>
        </w:rPr>
        <w:t>0</w:t>
      </w:r>
      <w:r w:rsidRPr="00A5463E">
        <w:rPr>
          <w:rFonts w:ascii="Courier New" w:hAnsi="Courier New"/>
          <w:sz w:val="16"/>
        </w:rPr>
        <w:t xml:space="preserve">                            |</w:t>
      </w:r>
    </w:p>
    <w:p w14:paraId="5E99869D"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42CE310B" w14:textId="77777777" w:rsidR="00AA6B81" w:rsidRPr="00A5463E" w:rsidRDefault="00AA6B81" w:rsidP="00AA6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7B3C3E12"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512638E4"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42616283"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2D0D13B5" w14:textId="77777777" w:rsidR="00AA6B81" w:rsidRPr="00A5463E" w:rsidRDefault="00AA6B81" w:rsidP="00AA6B81"/>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Default="00A5463E" w:rsidP="00A5463E">
      <w:r w:rsidRPr="00A5463E">
        <w:t xml:space="preserve">The length is coded as specified in to </w:t>
      </w:r>
      <w:r w:rsidR="00BA1F7C">
        <w:t>clause</w:t>
      </w:r>
      <w:r w:rsidRPr="00A5463E">
        <w:t> 9.1.2.</w:t>
      </w:r>
    </w:p>
    <w:p w14:paraId="5F0F786A" w14:textId="77777777" w:rsidR="00AA6B81" w:rsidRPr="00A5463E" w:rsidRDefault="00AA6B81" w:rsidP="00AA6B81">
      <w:pPr>
        <w:rPr>
          <w:b/>
          <w:u w:val="single"/>
        </w:rPr>
      </w:pPr>
      <w:r>
        <w:rPr>
          <w:b/>
          <w:u w:val="single"/>
        </w:rPr>
        <w:t xml:space="preserve">RTCP </w:t>
      </w:r>
      <w:r w:rsidRPr="00A5463E">
        <w:rPr>
          <w:b/>
          <w:u w:val="single"/>
        </w:rPr>
        <w:t>SSRC:</w:t>
      </w:r>
    </w:p>
    <w:p w14:paraId="6F8B53BF"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F18AD0A" w14:textId="77777777" w:rsidR="00AA6B81" w:rsidRPr="000B4518" w:rsidRDefault="00AA6B81" w:rsidP="00AA6B81">
      <w:r>
        <w:t>In on-network, those RTCP SSRCs are defined by the receiving entity at session establishment within the SDP offer and answer as specified in clause 4.3.</w:t>
      </w:r>
    </w:p>
    <w:p w14:paraId="5FB9CC1F" w14:textId="7248837B"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4" w:name="_MCCTEMPBM_CRPT38000076___5"/>
      <w:r w:rsidRPr="00A5463E">
        <w:rPr>
          <w:b/>
          <w:color w:val="000000"/>
          <w:u w:val="single"/>
        </w:rPr>
        <w:t>User ID:</w:t>
      </w:r>
    </w:p>
    <w:bookmarkEnd w:id="1884"/>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85" w:name="_Toc20208926"/>
      <w:bookmarkStart w:id="1886" w:name="_Toc36045037"/>
      <w:bookmarkStart w:id="1887" w:name="_Toc45216523"/>
      <w:bookmarkStart w:id="1888" w:name="_Toc171690583"/>
      <w:r w:rsidRPr="00A5463E">
        <w:t>9.2.12</w:t>
      </w:r>
      <w:r w:rsidRPr="00A5463E">
        <w:tab/>
        <w:t>Queue Position Info message</w:t>
      </w:r>
      <w:bookmarkEnd w:id="1885"/>
      <w:bookmarkEnd w:id="1886"/>
      <w:bookmarkEnd w:id="1887"/>
      <w:bookmarkEnd w:id="1888"/>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1E719EA9" w14:textId="77777777" w:rsidR="00AA6B81" w:rsidRPr="00E61689" w:rsidRDefault="00AA6B81" w:rsidP="00AA6B81">
      <w:pPr>
        <w:pStyle w:val="TH"/>
        <w:rPr>
          <w:lang w:val="fr-FR"/>
        </w:rPr>
      </w:pPr>
      <w:r w:rsidRPr="00E61689">
        <w:rPr>
          <w:lang w:val="fr-FR"/>
        </w:rPr>
        <w:lastRenderedPageBreak/>
        <w:t>Table 9.2.12-1: Queue Position Info message</w:t>
      </w:r>
    </w:p>
    <w:p w14:paraId="07E070C5" w14:textId="77777777" w:rsidR="00AA6B81" w:rsidRPr="004F313B" w:rsidRDefault="00AA6B81" w:rsidP="00AA6B81">
      <w:pPr>
        <w:pStyle w:val="PL"/>
        <w:jc w:val="center"/>
        <w:rPr>
          <w:lang w:val="fr-FR"/>
        </w:rPr>
      </w:pPr>
      <w:r w:rsidRPr="004F313B">
        <w:rPr>
          <w:lang w:val="fr-FR"/>
        </w:rPr>
        <w:t>0                   1                   2                   3</w:t>
      </w:r>
    </w:p>
    <w:p w14:paraId="4852F1F5" w14:textId="77777777" w:rsidR="00AA6B81" w:rsidRPr="00AA6B81" w:rsidRDefault="00AA6B81" w:rsidP="00AA6B81">
      <w:pPr>
        <w:pStyle w:val="PL"/>
        <w:jc w:val="center"/>
        <w:rPr>
          <w:color w:val="000000"/>
        </w:rPr>
      </w:pPr>
      <w:r w:rsidRPr="00AA6B81">
        <w:rPr>
          <w:color w:val="000000"/>
        </w:rPr>
        <w:t>0 1 2 3 4 5 6 7 8 9 0 1 2 3 4 5 6 7 8 9 0 1 2 3 4 5 6 7 8 9 0 1</w:t>
      </w:r>
    </w:p>
    <w:p w14:paraId="31192D48" w14:textId="77777777" w:rsidR="00AA6B81" w:rsidRPr="00AA6B81" w:rsidRDefault="00AA6B81" w:rsidP="00AA6B81">
      <w:pPr>
        <w:pStyle w:val="PL"/>
        <w:jc w:val="center"/>
        <w:rPr>
          <w:color w:val="000000"/>
        </w:rPr>
      </w:pPr>
      <w:r w:rsidRPr="00AA6B81">
        <w:rPr>
          <w:color w:val="000000"/>
        </w:rPr>
        <w:t>+-+-+-+-+-+-+-+-+-+-+-+-+-+-+-+-+-+-+-+-+-+-+-+-+-+-+-+-+-+-+-+-+</w:t>
      </w:r>
    </w:p>
    <w:p w14:paraId="2DEADE80" w14:textId="77777777" w:rsidR="00AA6B81" w:rsidRPr="00AA6B81" w:rsidRDefault="00AA6B81" w:rsidP="00AA6B81">
      <w:pPr>
        <w:pStyle w:val="PL"/>
        <w:jc w:val="center"/>
        <w:rPr>
          <w:color w:val="000000"/>
        </w:rPr>
      </w:pPr>
      <w:r w:rsidRPr="00AA6B81">
        <w:rPr>
          <w:color w:val="000000"/>
        </w:rPr>
        <w:t>|V=2|P| Subtype |   PT=APP=204  |          length               |</w:t>
      </w:r>
    </w:p>
    <w:p w14:paraId="2666A8F2" w14:textId="77777777" w:rsidR="00AA6B81" w:rsidRPr="00A5463E" w:rsidRDefault="00AA6B81" w:rsidP="00AA6B81">
      <w:pPr>
        <w:pStyle w:val="PL"/>
        <w:jc w:val="center"/>
        <w:rPr>
          <w:color w:val="000000"/>
        </w:rPr>
      </w:pPr>
      <w:r w:rsidRPr="00A5463E">
        <w:rPr>
          <w:color w:val="000000"/>
        </w:rPr>
        <w:t>+-+-+-+-+-+-+-+-+-+-+-+-+-+-+-+-+-+-+-+-+-+-+-+-+-+-+-+-+-+-+-+-+</w:t>
      </w:r>
    </w:p>
    <w:p w14:paraId="4B6C1A97"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6A10CB4" w14:textId="77777777" w:rsidR="00AA6B81" w:rsidRPr="00A5463E" w:rsidRDefault="00AA6B81" w:rsidP="00AA6B81">
      <w:pPr>
        <w:pStyle w:val="PL"/>
        <w:jc w:val="center"/>
        <w:rPr>
          <w:color w:val="000000"/>
        </w:rPr>
      </w:pPr>
      <w:r w:rsidRPr="00A5463E">
        <w:rPr>
          <w:color w:val="000000"/>
        </w:rPr>
        <w:t>+-+-+-+-+-+-+-+-+-+-+-+-+-+-+-+-+-+-+-+-+-+-+-+-+-+-+-+-+-+-+-+-+</w:t>
      </w:r>
    </w:p>
    <w:p w14:paraId="0B711229" w14:textId="77777777" w:rsidR="00AA6B81" w:rsidRPr="00A5463E" w:rsidRDefault="00AA6B81" w:rsidP="00AA6B81">
      <w:pPr>
        <w:pStyle w:val="PL"/>
        <w:jc w:val="center"/>
        <w:rPr>
          <w:color w:val="000000"/>
        </w:rPr>
      </w:pPr>
      <w:r w:rsidRPr="00A5463E">
        <w:rPr>
          <w:color w:val="000000"/>
        </w:rPr>
        <w:t>|                          name=MCV</w:t>
      </w:r>
      <w:r>
        <w:rPr>
          <w:color w:val="000000"/>
        </w:rPr>
        <w:t>1</w:t>
      </w:r>
      <w:r w:rsidRPr="00A5463E">
        <w:rPr>
          <w:color w:val="000000"/>
        </w:rPr>
        <w:t xml:space="preserve">                            |</w:t>
      </w:r>
    </w:p>
    <w:p w14:paraId="0BD26E4A" w14:textId="77777777" w:rsidR="00AA6B81" w:rsidRPr="00A5463E" w:rsidRDefault="00AA6B81" w:rsidP="00AA6B81">
      <w:pPr>
        <w:pStyle w:val="PL"/>
        <w:jc w:val="center"/>
        <w:rPr>
          <w:color w:val="000000"/>
        </w:rPr>
      </w:pPr>
      <w:r w:rsidRPr="00A5463E">
        <w:rPr>
          <w:color w:val="000000"/>
        </w:rPr>
        <w:t>+-+-+-+-+-+-+-+-+-+-+-+-+-+-+-+-+-+-+-+-+-+-+-+-+-+-+-+-+-+-+-+-+</w:t>
      </w:r>
    </w:p>
    <w:p w14:paraId="22DDB39F" w14:textId="77777777" w:rsidR="00AA6B81" w:rsidRPr="00A5463E" w:rsidRDefault="00AA6B81" w:rsidP="00AA6B81">
      <w:pPr>
        <w:pStyle w:val="PL"/>
        <w:jc w:val="center"/>
        <w:rPr>
          <w:color w:val="000000"/>
        </w:rPr>
      </w:pPr>
      <w:r w:rsidRPr="00A5463E">
        <w:rPr>
          <w:color w:val="000000"/>
        </w:rPr>
        <w:t>|                        User ID field                          |</w:t>
      </w:r>
    </w:p>
    <w:p w14:paraId="2E40B115" w14:textId="77777777" w:rsidR="00AA6B81" w:rsidRPr="00A5463E" w:rsidRDefault="00AA6B81" w:rsidP="00AA6B81">
      <w:pPr>
        <w:pStyle w:val="PL"/>
        <w:jc w:val="center"/>
        <w:rPr>
          <w:color w:val="000000"/>
        </w:rPr>
      </w:pPr>
      <w:r w:rsidRPr="00A5463E">
        <w:rPr>
          <w:color w:val="000000"/>
        </w:rPr>
        <w:t>+-+-+-+-+-+-+-+-+-+-+-+-+-+-+-+-+-+-+-+-+-+-+-+-+-+-+-+-+-+-+-+-+</w:t>
      </w:r>
    </w:p>
    <w:p w14:paraId="02D62FB3" w14:textId="77777777" w:rsidR="00AA6B81" w:rsidRPr="00A5463E" w:rsidRDefault="00AA6B81" w:rsidP="00AA6B81">
      <w:pPr>
        <w:pStyle w:val="PL"/>
        <w:jc w:val="center"/>
        <w:rPr>
          <w:color w:val="000000"/>
        </w:rPr>
      </w:pPr>
      <w:r w:rsidRPr="00A5463E">
        <w:rPr>
          <w:color w:val="000000"/>
        </w:rPr>
        <w:t>|    SSRC of queued transmission control participant field      |</w:t>
      </w:r>
    </w:p>
    <w:p w14:paraId="6DF09AED" w14:textId="77777777" w:rsidR="00AA6B81" w:rsidRPr="00A5463E" w:rsidRDefault="00AA6B81" w:rsidP="00AA6B81">
      <w:pPr>
        <w:pStyle w:val="PL"/>
        <w:jc w:val="center"/>
        <w:rPr>
          <w:color w:val="000000"/>
        </w:rPr>
      </w:pPr>
      <w:r w:rsidRPr="00A5463E">
        <w:rPr>
          <w:color w:val="000000"/>
        </w:rPr>
        <w:t>+-+-+-+-+-+-+-+-+-+-+-+-+-+-+-+-+-+-+-+-+-+-+-+-+-+-+-+-+-+-+-+-+</w:t>
      </w:r>
    </w:p>
    <w:p w14:paraId="42745915" w14:textId="77777777" w:rsidR="00AA6B81" w:rsidRPr="00A5463E" w:rsidRDefault="00AA6B81" w:rsidP="00AA6B81">
      <w:pPr>
        <w:pStyle w:val="PL"/>
        <w:jc w:val="center"/>
        <w:rPr>
          <w:color w:val="000000"/>
        </w:rPr>
      </w:pPr>
      <w:r w:rsidRPr="00A5463E">
        <w:rPr>
          <w:color w:val="000000"/>
        </w:rPr>
        <w:t>|                     Queued User ID field                      |</w:t>
      </w:r>
    </w:p>
    <w:p w14:paraId="048A4317" w14:textId="77777777" w:rsidR="00AA6B81" w:rsidRPr="00A5463E" w:rsidRDefault="00AA6B81" w:rsidP="00AA6B81">
      <w:pPr>
        <w:pStyle w:val="PL"/>
        <w:jc w:val="center"/>
        <w:rPr>
          <w:color w:val="000000"/>
        </w:rPr>
      </w:pPr>
      <w:r w:rsidRPr="00A5463E">
        <w:rPr>
          <w:color w:val="000000"/>
        </w:rPr>
        <w:t>+-+-+-+-+-+-+-+-+-+-+-+-+-+-+-+-+-+-+-+-+-+-+-+-+-+-+-+-+-+-+-+-+</w:t>
      </w:r>
    </w:p>
    <w:p w14:paraId="473C6F45" w14:textId="77777777" w:rsidR="00AA6B81" w:rsidRPr="00A5463E" w:rsidRDefault="00AA6B81" w:rsidP="00AA6B81">
      <w:pPr>
        <w:pStyle w:val="PL"/>
        <w:jc w:val="center"/>
        <w:rPr>
          <w:color w:val="000000"/>
        </w:rPr>
      </w:pPr>
      <w:r w:rsidRPr="00A5463E">
        <w:rPr>
          <w:color w:val="000000"/>
        </w:rPr>
        <w:t>|                        Queue Info field                       |</w:t>
      </w:r>
    </w:p>
    <w:p w14:paraId="74858075" w14:textId="77777777" w:rsidR="00AA6B81" w:rsidRPr="00A5463E" w:rsidRDefault="00AA6B81" w:rsidP="00AA6B81">
      <w:pPr>
        <w:pStyle w:val="PL"/>
        <w:jc w:val="center"/>
        <w:rPr>
          <w:color w:val="000000"/>
        </w:rPr>
      </w:pPr>
      <w:r w:rsidRPr="00A5463E">
        <w:rPr>
          <w:color w:val="000000"/>
        </w:rPr>
        <w:t>+-+-+-+-+-+-+-+-+-+-+-+-+-+-+-+-+-+-+-+-+-+-+-+-+-+-+-+-+-+-+-+-+</w:t>
      </w:r>
    </w:p>
    <w:p w14:paraId="409DF2E7" w14:textId="77777777" w:rsidR="00AA6B81" w:rsidRPr="00A5463E" w:rsidRDefault="00AA6B81" w:rsidP="00AA6B81">
      <w:pPr>
        <w:pStyle w:val="PL"/>
        <w:jc w:val="center"/>
        <w:rPr>
          <w:color w:val="000000"/>
        </w:rPr>
      </w:pPr>
      <w:r w:rsidRPr="00A5463E">
        <w:rPr>
          <w:color w:val="000000"/>
        </w:rPr>
        <w:t>|                       Track Info field                        |</w:t>
      </w:r>
    </w:p>
    <w:p w14:paraId="067C5F10" w14:textId="77777777" w:rsidR="00AA6B81" w:rsidRPr="00A5463E" w:rsidRDefault="00AA6B81" w:rsidP="00AA6B81">
      <w:pPr>
        <w:pStyle w:val="PL"/>
        <w:jc w:val="center"/>
        <w:rPr>
          <w:color w:val="000000"/>
        </w:rPr>
      </w:pPr>
      <w:r w:rsidRPr="00A5463E">
        <w:rPr>
          <w:color w:val="000000"/>
        </w:rPr>
        <w:t>+-+-+-+-+-+-+-+-+-+-+-+-+-+-+-+-+-+-+-+-+-+-+-+-+-+-+-+-+-+-+-+-+</w:t>
      </w:r>
    </w:p>
    <w:p w14:paraId="6C57A5CD" w14:textId="77777777" w:rsidR="00AA6B81" w:rsidRPr="00A5463E" w:rsidRDefault="00AA6B81" w:rsidP="00AA6B81">
      <w:pPr>
        <w:pStyle w:val="PL"/>
        <w:jc w:val="center"/>
        <w:rPr>
          <w:color w:val="000000"/>
        </w:rPr>
      </w:pPr>
      <w:r w:rsidRPr="00A5463E">
        <w:rPr>
          <w:color w:val="000000"/>
        </w:rPr>
        <w:t>+-+-+-+-+-+-+-+-+-+-+-+-+-+-+-+-+-+-+-+-+-+-+-+-+-+-+-+-+-+-+-+-+</w:t>
      </w:r>
    </w:p>
    <w:p w14:paraId="7980A421" w14:textId="77777777" w:rsidR="00AA6B81" w:rsidRPr="00A5463E" w:rsidRDefault="00AA6B81" w:rsidP="00AA6B81">
      <w:pPr>
        <w:pStyle w:val="PL"/>
        <w:jc w:val="center"/>
      </w:pPr>
      <w:r w:rsidRPr="00A5463E">
        <w:t>|          Transmission control Indicator field                 |</w:t>
      </w:r>
    </w:p>
    <w:p w14:paraId="57256D2A" w14:textId="77777777" w:rsidR="00AA6B81" w:rsidRPr="00A5463E" w:rsidRDefault="00AA6B81" w:rsidP="00AA6B81">
      <w:pPr>
        <w:pStyle w:val="PL"/>
        <w:jc w:val="center"/>
      </w:pPr>
      <w:r w:rsidRPr="00A5463E">
        <w:t>+-+-+-+-+-+-+-+-+-+-+-+-+-+-+-+-+-+-+-+-+-+-+-+-+-+-+-+-+-+-+-+-+</w:t>
      </w:r>
    </w:p>
    <w:p w14:paraId="17880E21" w14:textId="77777777" w:rsidR="00AA6B81" w:rsidRDefault="00AA6B81" w:rsidP="00A5463E"/>
    <w:p w14:paraId="0CFA6AF6" w14:textId="6314297A"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Default="00A5463E" w:rsidP="00A5463E">
      <w:r w:rsidRPr="00A5463E">
        <w:t xml:space="preserve">The length is coded as specified in to </w:t>
      </w:r>
      <w:r w:rsidR="00BA1F7C">
        <w:t>clause</w:t>
      </w:r>
      <w:r w:rsidRPr="00A5463E">
        <w:t> 9.1.2.</w:t>
      </w:r>
    </w:p>
    <w:p w14:paraId="57DB9C74" w14:textId="77777777" w:rsidR="00AA6B81" w:rsidRPr="00A5463E" w:rsidRDefault="00AA6B81" w:rsidP="00AA6B81">
      <w:pPr>
        <w:rPr>
          <w:b/>
          <w:u w:val="single"/>
        </w:rPr>
      </w:pPr>
      <w:r>
        <w:rPr>
          <w:b/>
          <w:u w:val="single"/>
        </w:rPr>
        <w:t xml:space="preserve">RTCP </w:t>
      </w:r>
      <w:r w:rsidRPr="00A5463E">
        <w:rPr>
          <w:b/>
          <w:u w:val="single"/>
        </w:rPr>
        <w:t>SSRC:</w:t>
      </w:r>
    </w:p>
    <w:p w14:paraId="1F0DECB4"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43E71B4" w14:textId="77777777" w:rsidR="00AA6B81" w:rsidRPr="000B4518" w:rsidRDefault="00AA6B81" w:rsidP="00AA6B81">
      <w:r>
        <w:t>In on-network, those RTCP SSRCs are defined by the receiving entity at session establishment within the SDP offer and answer as specified in clause 4.3.</w:t>
      </w:r>
    </w:p>
    <w:p w14:paraId="63326301" w14:textId="60FF4802"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89" w:name="_MCCTEMPBM_CRPT38000078___5"/>
      <w:r w:rsidRPr="00A5463E">
        <w:rPr>
          <w:b/>
          <w:color w:val="000000"/>
          <w:u w:val="single"/>
        </w:rPr>
        <w:t>User ID:</w:t>
      </w:r>
    </w:p>
    <w:bookmarkEnd w:id="1889"/>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0" w:name="_MCCTEMPBM_CRPT38000079___5"/>
      <w:r w:rsidRPr="00A5463E">
        <w:rPr>
          <w:b/>
          <w:color w:val="000000"/>
          <w:u w:val="single"/>
        </w:rPr>
        <w:t>Queued User ID:</w:t>
      </w:r>
    </w:p>
    <w:bookmarkEnd w:id="1890"/>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1" w:name="_MCCTEMPBM_CRPT38000080___5"/>
      <w:r w:rsidRPr="00A5463E">
        <w:rPr>
          <w:b/>
          <w:color w:val="000000"/>
          <w:u w:val="single"/>
          <w:lang w:eastAsia="ko-KR"/>
        </w:rPr>
        <w:t>Queue Info:</w:t>
      </w:r>
    </w:p>
    <w:bookmarkEnd w:id="1891"/>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lastRenderedPageBreak/>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2" w:name="_Toc20208927"/>
      <w:bookmarkStart w:id="1893" w:name="_Toc36045038"/>
      <w:bookmarkStart w:id="1894" w:name="_Toc45216524"/>
      <w:bookmarkStart w:id="1895" w:name="_Toc171690584"/>
      <w:r w:rsidRPr="00A5463E">
        <w:t>9.2.13</w:t>
      </w:r>
      <w:r w:rsidRPr="00A5463E">
        <w:tab/>
        <w:t>Media transmission notification</w:t>
      </w:r>
      <w:bookmarkEnd w:id="1892"/>
      <w:bookmarkEnd w:id="1893"/>
      <w:bookmarkEnd w:id="1894"/>
      <w:bookmarkEnd w:id="1895"/>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082DE712" w14:textId="77777777" w:rsidR="00AA6B81" w:rsidRPr="00A5463E" w:rsidRDefault="00AA6B81" w:rsidP="00AA6B81">
      <w:pPr>
        <w:pStyle w:val="TH"/>
      </w:pPr>
      <w:bookmarkStart w:id="1896" w:name="_MCCTEMPBM_CRPT38000083___4"/>
      <w:r w:rsidRPr="00A5463E">
        <w:t>Table 9.2.13-1: Media transmission notification message</w:t>
      </w:r>
    </w:p>
    <w:p w14:paraId="640653A3" w14:textId="77777777" w:rsidR="00AA6B81" w:rsidRPr="00A5463E" w:rsidRDefault="00AA6B81" w:rsidP="00AA6B81">
      <w:pPr>
        <w:pStyle w:val="PL"/>
        <w:jc w:val="center"/>
      </w:pPr>
      <w:r w:rsidRPr="00A5463E">
        <w:t>0                   1                   2                   3</w:t>
      </w:r>
    </w:p>
    <w:p w14:paraId="61C37399" w14:textId="77777777" w:rsidR="00AA6B81" w:rsidRPr="00A5463E" w:rsidRDefault="00AA6B81" w:rsidP="00AA6B81">
      <w:pPr>
        <w:pStyle w:val="PL"/>
        <w:jc w:val="center"/>
        <w:rPr>
          <w:color w:val="000000"/>
        </w:rPr>
      </w:pPr>
      <w:r w:rsidRPr="00A5463E">
        <w:rPr>
          <w:color w:val="000000"/>
        </w:rPr>
        <w:t>0 1 2 3 4 5 6 7 8 9 0 1 2 3 4 5 6 7 8 9 0 1 2 3 4 5 6 7 8 9 0 1</w:t>
      </w:r>
    </w:p>
    <w:p w14:paraId="22369731" w14:textId="77777777" w:rsidR="00AA6B81" w:rsidRPr="00A5463E" w:rsidRDefault="00AA6B81" w:rsidP="00AA6B81">
      <w:pPr>
        <w:pStyle w:val="PL"/>
        <w:jc w:val="center"/>
        <w:rPr>
          <w:color w:val="000000"/>
        </w:rPr>
      </w:pPr>
      <w:r w:rsidRPr="00A5463E">
        <w:rPr>
          <w:color w:val="000000"/>
        </w:rPr>
        <w:t>+-+-+-+-+-+-+-+-+-+-+-+-+-+-+-+-+-+-+-+-+-+-+-+-+-+-+-+-+-+-+-+-+</w:t>
      </w:r>
    </w:p>
    <w:p w14:paraId="2352E7C7" w14:textId="77777777" w:rsidR="00AA6B81" w:rsidRPr="00A5463E" w:rsidRDefault="00AA6B81" w:rsidP="00AA6B81">
      <w:pPr>
        <w:pStyle w:val="PL"/>
        <w:jc w:val="center"/>
        <w:rPr>
          <w:color w:val="000000"/>
        </w:rPr>
      </w:pPr>
      <w:r w:rsidRPr="00A5463E">
        <w:rPr>
          <w:color w:val="000000"/>
        </w:rPr>
        <w:t>|V=2|P| Subtype |   PT=APP=204  |          length               |</w:t>
      </w:r>
    </w:p>
    <w:p w14:paraId="3E9280E1" w14:textId="77777777" w:rsidR="00AA6B81" w:rsidRPr="00A5463E" w:rsidRDefault="00AA6B81" w:rsidP="00AA6B81">
      <w:pPr>
        <w:pStyle w:val="PL"/>
        <w:jc w:val="center"/>
        <w:rPr>
          <w:color w:val="000000"/>
        </w:rPr>
      </w:pPr>
      <w:r w:rsidRPr="00A5463E">
        <w:rPr>
          <w:color w:val="000000"/>
        </w:rPr>
        <w:t>+-+-+-+-+-+-+-+-+-+-+-+-+-+-+-+-+-+-+-+-+-+-+-+-+-+-+-+-+-+-+-+-+</w:t>
      </w:r>
    </w:p>
    <w:p w14:paraId="15670B70"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A99B30A" w14:textId="77777777" w:rsidR="00AA6B81" w:rsidRPr="00A5463E" w:rsidRDefault="00AA6B81" w:rsidP="00AA6B81">
      <w:pPr>
        <w:pStyle w:val="PL"/>
        <w:jc w:val="center"/>
        <w:rPr>
          <w:color w:val="000000"/>
        </w:rPr>
      </w:pPr>
      <w:r w:rsidRPr="00A5463E">
        <w:rPr>
          <w:color w:val="000000"/>
        </w:rPr>
        <w:t>+-+-+-+-+-+-+-+-+-+-+-+-+-+-+-+-+-+-+-+-+-+-+-+-+-+-+-+-+-+-+-+-+</w:t>
      </w:r>
    </w:p>
    <w:p w14:paraId="257682DE" w14:textId="77777777" w:rsidR="00AA6B81" w:rsidRPr="00A5463E" w:rsidRDefault="00AA6B81" w:rsidP="00AA6B81">
      <w:pPr>
        <w:pStyle w:val="PL"/>
        <w:jc w:val="center"/>
        <w:rPr>
          <w:color w:val="000000"/>
        </w:rPr>
      </w:pPr>
      <w:r w:rsidRPr="00A5463E">
        <w:rPr>
          <w:color w:val="000000"/>
        </w:rPr>
        <w:t>|                          name=MCV</w:t>
      </w:r>
      <w:r>
        <w:rPr>
          <w:color w:val="000000"/>
        </w:rPr>
        <w:t>1</w:t>
      </w:r>
      <w:r w:rsidRPr="00A5463E">
        <w:rPr>
          <w:color w:val="000000"/>
        </w:rPr>
        <w:t xml:space="preserve">                            |</w:t>
      </w:r>
    </w:p>
    <w:p w14:paraId="4E873845" w14:textId="77777777" w:rsidR="00AA6B81" w:rsidRPr="00A5463E" w:rsidRDefault="00AA6B81" w:rsidP="00AA6B81">
      <w:pPr>
        <w:pStyle w:val="PL"/>
        <w:jc w:val="center"/>
        <w:rPr>
          <w:color w:val="000000"/>
        </w:rPr>
      </w:pPr>
      <w:r w:rsidRPr="00A5463E">
        <w:rPr>
          <w:color w:val="000000"/>
        </w:rPr>
        <w:t>+-+-+-+-+-+-+-+-+-+-+-+-+-+-+-+-+-+-+-+-+-+-+-+-+-+-+-+-+-+-+-+-+</w:t>
      </w:r>
    </w:p>
    <w:p w14:paraId="34867CB1" w14:textId="77777777" w:rsidR="00AA6B81" w:rsidRPr="00A5463E" w:rsidRDefault="00AA6B81" w:rsidP="00AA6B81">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266A7309" w14:textId="77777777" w:rsidR="00AA6B81" w:rsidRPr="00A5463E" w:rsidRDefault="00AA6B81" w:rsidP="00AA6B81">
      <w:pPr>
        <w:pStyle w:val="PL"/>
        <w:jc w:val="center"/>
        <w:rPr>
          <w:color w:val="000000"/>
        </w:rPr>
      </w:pPr>
      <w:r w:rsidRPr="00A5463E">
        <w:rPr>
          <w:color w:val="000000"/>
        </w:rPr>
        <w:t>+-+-+-+-+-+-+-+-+-+-+-+-+-+-+-+-+-+-+-+-+-+-+-+-+-+-+-+-+-+-+-+-+</w:t>
      </w:r>
    </w:p>
    <w:p w14:paraId="5CCBE6DA" w14:textId="77777777" w:rsidR="00AA6B81" w:rsidRPr="00A5463E" w:rsidRDefault="00AA6B81" w:rsidP="00AA6B81">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5641715" w14:textId="77777777" w:rsidR="00AA6B81" w:rsidRPr="00A5463E" w:rsidRDefault="00AA6B81" w:rsidP="00AA6B81">
      <w:pPr>
        <w:pStyle w:val="PL"/>
        <w:jc w:val="center"/>
        <w:rPr>
          <w:color w:val="000000"/>
          <w:lang w:eastAsia="ko-KR"/>
        </w:rPr>
      </w:pPr>
      <w:r w:rsidRPr="00A5463E">
        <w:rPr>
          <w:color w:val="000000"/>
        </w:rPr>
        <w:t>+-+-+-+-+-+-+-+-+-+-+-+-+-+-+-+-+-+-+-+-+-+-+-+-+-+-+-+-+-+-+-+-+</w:t>
      </w:r>
    </w:p>
    <w:p w14:paraId="3BD64AF5" w14:textId="77777777" w:rsidR="00AA6B81" w:rsidRPr="00A5463E" w:rsidRDefault="00AA6B81" w:rsidP="00AA6B81">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7067A0A" w14:textId="77777777" w:rsidR="00AA6B81" w:rsidRPr="00A5463E" w:rsidRDefault="00AA6B81" w:rsidP="00AA6B81">
      <w:pPr>
        <w:pStyle w:val="PL"/>
        <w:keepNext/>
        <w:keepLines/>
        <w:jc w:val="center"/>
      </w:pPr>
      <w:r w:rsidRPr="00A5463E">
        <w:t>+-+-+-+-+-+-+-+-+-+-+-+-+-+-+-+-+-+-+-+-+-+-+-+-+-+-+-+-+-+-+-+-+</w:t>
      </w:r>
    </w:p>
    <w:p w14:paraId="3E848DBA" w14:textId="77777777" w:rsidR="00AA6B81" w:rsidRDefault="00AA6B81" w:rsidP="00AA6B81">
      <w:pPr>
        <w:pStyle w:val="PL"/>
        <w:keepNext/>
        <w:keepLines/>
        <w:jc w:val="center"/>
      </w:pPr>
      <w:r w:rsidRPr="00A5463E">
        <w:t>|           Permission to Request the Transmission field        |</w:t>
      </w:r>
    </w:p>
    <w:p w14:paraId="7E3DE5F8" w14:textId="77777777" w:rsidR="00AA6B81" w:rsidRPr="00A5463E" w:rsidRDefault="00AA6B81" w:rsidP="00AA6B81">
      <w:pPr>
        <w:pStyle w:val="PL"/>
        <w:keepNext/>
        <w:keepLines/>
        <w:jc w:val="center"/>
      </w:pPr>
      <w:r w:rsidRPr="00A5463E">
        <w:t>+-+-+-+-+-+-+-+-+-+-+-+-+-+-+-+-+-+-+-+-+-+-+-+-+-+-+-+-+-+-+-+-+</w:t>
      </w:r>
    </w:p>
    <w:p w14:paraId="27AC4D49" w14:textId="77777777" w:rsidR="00AA6B81" w:rsidRPr="002B014C" w:rsidRDefault="00AA6B81" w:rsidP="00AA6B81">
      <w:pPr>
        <w:pStyle w:val="PL"/>
        <w:keepNext/>
        <w:keepLines/>
        <w:jc w:val="center"/>
      </w:pPr>
      <w:r w:rsidRPr="00A5463E">
        <w:t>|                Transmission Indicator field                   |</w:t>
      </w:r>
    </w:p>
    <w:p w14:paraId="181DBC78" w14:textId="77777777" w:rsidR="00AA6B81" w:rsidRDefault="00AA6B81" w:rsidP="00AA6B81">
      <w:pPr>
        <w:pStyle w:val="PL"/>
        <w:jc w:val="center"/>
        <w:rPr>
          <w:color w:val="000000"/>
        </w:rPr>
      </w:pPr>
      <w:r w:rsidRPr="00A5463E">
        <w:rPr>
          <w:color w:val="000000"/>
        </w:rPr>
        <w:t>+-+-+-+-+-+-+-+-+-+-+-+-+-+-+-+-+-+-+-+-+-+-+-+-+-+-+-+-+-+-+-+-+</w:t>
      </w:r>
    </w:p>
    <w:p w14:paraId="47D3FDFE" w14:textId="77777777" w:rsidR="00AA6B81" w:rsidRPr="00A5463E" w:rsidRDefault="00AA6B81" w:rsidP="00AA6B81">
      <w:pPr>
        <w:pStyle w:val="PL"/>
        <w:jc w:val="center"/>
        <w:rPr>
          <w:color w:val="000000"/>
        </w:rPr>
      </w:pPr>
      <w:r w:rsidRPr="00A5463E">
        <w:rPr>
          <w:color w:val="000000"/>
        </w:rPr>
        <w:t>|                       Track Info field                        |</w:t>
      </w:r>
    </w:p>
    <w:p w14:paraId="2AC3CE2B" w14:textId="77777777" w:rsidR="00AA6B81" w:rsidRPr="00A5463E" w:rsidRDefault="00AA6B81" w:rsidP="00AA6B81">
      <w:pPr>
        <w:pStyle w:val="PL"/>
        <w:jc w:val="center"/>
        <w:rPr>
          <w:color w:val="000000"/>
        </w:rPr>
      </w:pPr>
      <w:r w:rsidRPr="00A5463E">
        <w:rPr>
          <w:color w:val="000000"/>
        </w:rPr>
        <w:t>+-+-+-+-+-+-+-+-+-+-+-+-+-+-+-+-+-+-+-+-+-+-+-+-+-+-+-+-+-+-+-+-+</w:t>
      </w:r>
    </w:p>
    <w:p w14:paraId="34C919BE" w14:textId="77777777" w:rsidR="00AA6B81" w:rsidRPr="008E6C87" w:rsidRDefault="00AA6B81" w:rsidP="00AA6B81">
      <w:pPr>
        <w:pStyle w:val="PL"/>
        <w:jc w:val="center"/>
        <w:rPr>
          <w:color w:val="000000"/>
        </w:rPr>
      </w:pPr>
      <w:r w:rsidRPr="008E6C87">
        <w:rPr>
          <w:color w:val="000000"/>
        </w:rPr>
        <w:t>|</w:t>
      </w:r>
      <w:r>
        <w:rPr>
          <w:color w:val="000000"/>
        </w:rPr>
        <w:t xml:space="preserve">  </w:t>
      </w:r>
      <w:r w:rsidRPr="008E6C87">
        <w:rPr>
          <w:color w:val="000000"/>
        </w:rPr>
        <w:t xml:space="preserve">                  Functional Alias field                     |</w:t>
      </w:r>
    </w:p>
    <w:p w14:paraId="21ED6ADD" w14:textId="77777777" w:rsidR="00AA6B81" w:rsidRPr="00A5463E" w:rsidRDefault="00AA6B81" w:rsidP="00AA6B81">
      <w:pPr>
        <w:pStyle w:val="PL"/>
        <w:jc w:val="center"/>
        <w:rPr>
          <w:color w:val="000000"/>
        </w:rPr>
      </w:pPr>
      <w:r w:rsidRPr="00A5463E">
        <w:rPr>
          <w:color w:val="000000"/>
        </w:rPr>
        <w:t>+-+-+-+-+-+-+-+-+-+-+-+-+-+-+-+-+-+-+-+-+-+-+-+-+-+-+-+-+-+-+-+-+</w:t>
      </w:r>
    </w:p>
    <w:p w14:paraId="2C2955C9" w14:textId="77777777" w:rsidR="00AA6B81" w:rsidRPr="00A5463E" w:rsidRDefault="00AA6B81" w:rsidP="00AA6B81">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48CCCE05" w14:textId="77777777" w:rsidR="00AA6B81" w:rsidRPr="00A5463E" w:rsidRDefault="00AA6B81" w:rsidP="00AA6B81">
      <w:pPr>
        <w:pStyle w:val="PL"/>
        <w:jc w:val="center"/>
        <w:rPr>
          <w:color w:val="000000"/>
        </w:rPr>
      </w:pPr>
      <w:r w:rsidRPr="00A5463E">
        <w:rPr>
          <w:color w:val="000000"/>
        </w:rPr>
        <w:t>+-+-+-+-+-+-+-+-+-+-+-+-+-+-+-+-+-+-+-+-+-+-+-+-+-+-+-+-+-+-+-+-+</w:t>
      </w:r>
    </w:p>
    <w:p w14:paraId="035975A1" w14:textId="77777777" w:rsidR="00A5463E" w:rsidRPr="00A5463E" w:rsidRDefault="00A5463E" w:rsidP="00A5463E">
      <w:pPr>
        <w:pStyle w:val="PL"/>
        <w:jc w:val="center"/>
      </w:pPr>
    </w:p>
    <w:bookmarkEnd w:id="1896"/>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Default="00A5463E" w:rsidP="00A5463E">
      <w:r w:rsidRPr="00A5463E">
        <w:t xml:space="preserve">The length is coded as specified in to </w:t>
      </w:r>
      <w:r w:rsidR="00BA1F7C">
        <w:t>clause</w:t>
      </w:r>
      <w:r w:rsidRPr="00A5463E">
        <w:t> 9.1.2.</w:t>
      </w:r>
    </w:p>
    <w:p w14:paraId="15249980" w14:textId="77777777" w:rsidR="00AA6B81" w:rsidRPr="00A5463E" w:rsidRDefault="00AA6B81" w:rsidP="00AA6B81">
      <w:pPr>
        <w:rPr>
          <w:b/>
          <w:u w:val="single"/>
        </w:rPr>
      </w:pPr>
      <w:r>
        <w:rPr>
          <w:b/>
          <w:u w:val="single"/>
        </w:rPr>
        <w:t xml:space="preserve">RTCP </w:t>
      </w:r>
      <w:r w:rsidRPr="00A5463E">
        <w:rPr>
          <w:b/>
          <w:u w:val="single"/>
        </w:rPr>
        <w:t>SSRC:</w:t>
      </w:r>
    </w:p>
    <w:p w14:paraId="38218CB5"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A1FC0FC" w14:textId="77777777" w:rsidR="00AA6B81" w:rsidRPr="000B4518" w:rsidRDefault="00AA6B81" w:rsidP="00AA6B81">
      <w:r>
        <w:t>In on-network, those RTCP SSRCs are defined by the receiving entity at session establishment within the SDP offer and answer as specified in clause 4.3.</w:t>
      </w:r>
    </w:p>
    <w:p w14:paraId="2C446D2F" w14:textId="27B009EC"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6A2D29FD" w14:textId="33A70FF2" w:rsidR="00504E14" w:rsidRPr="00A5463E" w:rsidRDefault="00504E14" w:rsidP="00504E14">
      <w:pPr>
        <w:rPr>
          <w:b/>
          <w:color w:val="000000"/>
          <w:u w:val="single"/>
        </w:rPr>
      </w:pPr>
      <w:r w:rsidRPr="00A5463E">
        <w:rPr>
          <w:b/>
          <w:color w:val="000000"/>
          <w:u w:val="single"/>
        </w:rPr>
        <w:t xml:space="preserve">User </w:t>
      </w:r>
      <w:r>
        <w:rPr>
          <w:b/>
          <w:color w:val="000000"/>
          <w:u w:val="single"/>
        </w:rPr>
        <w:t>Id of the Transmitting User</w:t>
      </w:r>
      <w:r w:rsidRPr="00A5463E">
        <w:rPr>
          <w:b/>
          <w:color w:val="000000"/>
          <w:u w:val="single"/>
        </w:rPr>
        <w:t>:</w:t>
      </w:r>
    </w:p>
    <w:p w14:paraId="61B0C332" w14:textId="77777777" w:rsidR="00504E14" w:rsidRDefault="00504E14" w:rsidP="00504E14">
      <w:r w:rsidRPr="00A5463E">
        <w:t xml:space="preserve">The </w:t>
      </w:r>
      <w:r>
        <w:t>User Id of the Transmitting User</w:t>
      </w:r>
      <w:r w:rsidRPr="00A5463E">
        <w:t xml:space="preserve"> field </w:t>
      </w:r>
      <w:r>
        <w:t>carries the MCVideo Id of the user who is transmitting media.</w:t>
      </w:r>
    </w:p>
    <w:p w14:paraId="553D51C5" w14:textId="77777777" w:rsidR="00504E14" w:rsidRPr="00A5463E" w:rsidRDefault="00504E14" w:rsidP="00504E14">
      <w:r w:rsidRPr="00A5463E">
        <w:lastRenderedPageBreak/>
        <w:t xml:space="preserve">The </w:t>
      </w:r>
      <w:r>
        <w:t>User Id of the Transmitting User</w:t>
      </w:r>
      <w:r w:rsidRPr="00A5463E">
        <w:t xml:space="preserve"> field is coded as specified in </w:t>
      </w:r>
      <w:r>
        <w:t>clause</w:t>
      </w:r>
      <w:r w:rsidRPr="00A5463E">
        <w:t> 9.2.3.6.</w:t>
      </w:r>
    </w:p>
    <w:p w14:paraId="021EB704" w14:textId="77777777" w:rsidR="00504E14" w:rsidRPr="00A5463E" w:rsidRDefault="00504E14" w:rsidP="00504E14">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F5FC3CE" w14:textId="77777777" w:rsidR="00504E14" w:rsidRDefault="00504E14" w:rsidP="00504E14">
      <w:r>
        <w:t>The Audio SSRC of Transmitting User field carries the SSRC value for Audio RTP stream of the user transmitting the media.</w:t>
      </w:r>
    </w:p>
    <w:p w14:paraId="47E7AE3F" w14:textId="7864BAC4" w:rsidR="00504E14" w:rsidRPr="00A5463E" w:rsidRDefault="00504E14" w:rsidP="00504E14">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AA6B81">
        <w:t>16</w:t>
      </w:r>
      <w:r w:rsidRPr="00A5463E">
        <w:t>.</w:t>
      </w:r>
    </w:p>
    <w:p w14:paraId="1E1493C3" w14:textId="77777777" w:rsidR="00504E14" w:rsidRPr="00A5463E" w:rsidRDefault="00504E14" w:rsidP="00504E14">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6755065" w14:textId="77777777" w:rsidR="00504E14" w:rsidRDefault="00504E14" w:rsidP="00504E14">
      <w:r>
        <w:t>The Video SSRC of Transmitting User field carries the SSRC value for Video RTP stream of the user transmitting the media.</w:t>
      </w:r>
    </w:p>
    <w:p w14:paraId="2D9A0125" w14:textId="4B5DE5F2" w:rsidR="00504E14" w:rsidRPr="00A5463E" w:rsidRDefault="00504E14" w:rsidP="00504E14">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AA6B81">
        <w:t>23</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897" w:name="_Toc20208928"/>
      <w:bookmarkStart w:id="1898" w:name="_Toc36045039"/>
      <w:bookmarkStart w:id="1899"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0" w:name="_Toc171690585"/>
      <w:r w:rsidRPr="00A5463E">
        <w:t>9.2.14</w:t>
      </w:r>
      <w:r w:rsidRPr="00A5463E">
        <w:tab/>
        <w:t>Receive media request</w:t>
      </w:r>
      <w:bookmarkEnd w:id="1897"/>
      <w:bookmarkEnd w:id="1898"/>
      <w:bookmarkEnd w:id="1899"/>
      <w:bookmarkEnd w:id="1900"/>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452FE568" w14:textId="77777777" w:rsidR="00AA6B81" w:rsidRPr="00A5463E" w:rsidRDefault="00AA6B81" w:rsidP="00AA6B81">
      <w:pPr>
        <w:pStyle w:val="TH"/>
      </w:pPr>
      <w:r w:rsidRPr="00A5463E">
        <w:t xml:space="preserve">Table 9.2.14-1: Receive </w:t>
      </w:r>
      <w:r>
        <w:t>media r</w:t>
      </w:r>
      <w:r w:rsidRPr="00A5463E">
        <w:t>equest message</w:t>
      </w:r>
    </w:p>
    <w:p w14:paraId="598098C0" w14:textId="77777777" w:rsidR="00AA6B81" w:rsidRPr="00A5463E" w:rsidRDefault="00AA6B81" w:rsidP="00AA6B81">
      <w:pPr>
        <w:pStyle w:val="PL"/>
        <w:keepNext/>
        <w:keepLines/>
        <w:jc w:val="center"/>
      </w:pPr>
      <w:r w:rsidRPr="00A5463E">
        <w:t>0                   1                   2                   3</w:t>
      </w:r>
    </w:p>
    <w:p w14:paraId="3570F304" w14:textId="77777777" w:rsidR="00AA6B81" w:rsidRPr="00A5463E" w:rsidRDefault="00AA6B81" w:rsidP="00AA6B81">
      <w:pPr>
        <w:pStyle w:val="PL"/>
        <w:keepNext/>
        <w:keepLines/>
        <w:jc w:val="center"/>
      </w:pPr>
      <w:r w:rsidRPr="00A5463E">
        <w:t>0 1 2 3 4 5 6 7 8 9 0 1 2 3 4 5 6 7 8 9 0 1 2 3 4 5 6 7 8 9 0 1</w:t>
      </w:r>
    </w:p>
    <w:p w14:paraId="49279E32" w14:textId="77777777" w:rsidR="00AA6B81" w:rsidRPr="00A5463E" w:rsidRDefault="00AA6B81" w:rsidP="00AA6B81">
      <w:pPr>
        <w:pStyle w:val="PL"/>
        <w:keepNext/>
        <w:keepLines/>
        <w:jc w:val="center"/>
      </w:pPr>
      <w:r w:rsidRPr="00A5463E">
        <w:t>+-+-+-+-+-+-+-+-+-+-+-+-+-+-+-+-+-+-+-+-+-+-+-+-+-+-+-+-+-+-+-+-+</w:t>
      </w:r>
    </w:p>
    <w:p w14:paraId="0FECB16B" w14:textId="77777777" w:rsidR="00AA6B81" w:rsidRPr="00A5463E" w:rsidRDefault="00AA6B81" w:rsidP="00AA6B81">
      <w:pPr>
        <w:pStyle w:val="PL"/>
        <w:keepNext/>
        <w:keepLines/>
        <w:jc w:val="center"/>
      </w:pPr>
      <w:r w:rsidRPr="00A5463E">
        <w:t>|V=2|P| Subtype |   PT=APP=204  |          length               |</w:t>
      </w:r>
    </w:p>
    <w:p w14:paraId="065F13C4" w14:textId="77777777" w:rsidR="00AA6B81" w:rsidRPr="00A5463E" w:rsidRDefault="00AA6B81" w:rsidP="00AA6B81">
      <w:pPr>
        <w:pStyle w:val="PL"/>
        <w:keepNext/>
        <w:keepLines/>
        <w:jc w:val="center"/>
      </w:pPr>
      <w:r w:rsidRPr="00A5463E">
        <w:t>+-+-+-+-+-+-+-+-+-+-+-+-+-+-+-+-+-+-+-+-+-+-+-+-+-+-+-+-+-+-+-+-+</w:t>
      </w:r>
    </w:p>
    <w:p w14:paraId="0885FB08"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0207E85" w14:textId="77777777" w:rsidR="00AA6B81" w:rsidRPr="00A5463E" w:rsidRDefault="00AA6B81" w:rsidP="00AA6B81">
      <w:pPr>
        <w:pStyle w:val="PL"/>
        <w:keepNext/>
        <w:keepLines/>
        <w:jc w:val="center"/>
      </w:pPr>
      <w:r w:rsidRPr="00A5463E">
        <w:t>+-+-+-+-+-+-+-+-+-+-+-+-+-+-+-+-+-+-+-+-+-+-+-+-+-+-+-+-+-+-+-+-+</w:t>
      </w:r>
    </w:p>
    <w:p w14:paraId="59A2AFA6" w14:textId="77777777" w:rsidR="00AA6B81" w:rsidRPr="00A5463E" w:rsidRDefault="00AA6B81" w:rsidP="00AA6B81">
      <w:pPr>
        <w:pStyle w:val="PL"/>
        <w:keepNext/>
        <w:keepLines/>
        <w:jc w:val="center"/>
      </w:pPr>
      <w:r w:rsidRPr="00A5463E">
        <w:t>|                          name=MCV</w:t>
      </w:r>
      <w:r>
        <w:t>0</w:t>
      </w:r>
      <w:r w:rsidRPr="00A5463E">
        <w:t xml:space="preserve">                            |</w:t>
      </w:r>
    </w:p>
    <w:p w14:paraId="51394C65" w14:textId="77777777" w:rsidR="00AA6B81" w:rsidRPr="00A5463E" w:rsidRDefault="00AA6B81" w:rsidP="00AA6B81">
      <w:pPr>
        <w:pStyle w:val="PL"/>
        <w:keepNext/>
        <w:keepLines/>
        <w:jc w:val="center"/>
      </w:pPr>
      <w:r w:rsidRPr="00A5463E">
        <w:t>+-+-+-+-+-+-+-+-+-+-+-+-+-+-+-+-+-+-+-+-+-+-+-+-+-+-+-+-+-+-+-+-+</w:t>
      </w:r>
    </w:p>
    <w:p w14:paraId="1E349769" w14:textId="77777777" w:rsidR="00AA6B81" w:rsidRPr="00A5463E" w:rsidRDefault="00AA6B81" w:rsidP="00AA6B81">
      <w:pPr>
        <w:pStyle w:val="PL"/>
        <w:keepNext/>
        <w:keepLines/>
        <w:jc w:val="center"/>
      </w:pPr>
      <w:r w:rsidRPr="00A5463E">
        <w:t>:                       User ID field                           :</w:t>
      </w:r>
    </w:p>
    <w:p w14:paraId="62A14D04" w14:textId="77777777" w:rsidR="00AA6B81" w:rsidRPr="00A5463E" w:rsidRDefault="00AA6B81" w:rsidP="00AA6B81">
      <w:pPr>
        <w:pStyle w:val="PL"/>
        <w:keepNext/>
        <w:keepLines/>
        <w:jc w:val="center"/>
      </w:pPr>
      <w:r w:rsidRPr="00A5463E">
        <w:t>+-+-+-+-+-+-+-+-+-+-+-+-+-+-+-+-+-+-+-+-+-+-+-+-+-+-+-+-+-+-+-+-+</w:t>
      </w:r>
    </w:p>
    <w:p w14:paraId="6114834B" w14:textId="77777777" w:rsidR="00AA6B81" w:rsidRPr="00A5463E" w:rsidRDefault="00AA6B81" w:rsidP="00AA6B81">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AFDC336" w14:textId="77777777" w:rsidR="00AA6B81" w:rsidRPr="00A5463E" w:rsidRDefault="00AA6B81" w:rsidP="00AA6B81">
      <w:pPr>
        <w:pStyle w:val="PL"/>
        <w:keepNext/>
        <w:keepLines/>
        <w:jc w:val="center"/>
      </w:pPr>
      <w:r w:rsidRPr="00A5463E">
        <w:t>+-+-+-+-+-+-+-+-+-+-+-+-+-+-+-+-+-+-+-+-+-+-+-+-+-+-+-+-+-+-+-+-+</w:t>
      </w:r>
    </w:p>
    <w:p w14:paraId="2436EF32" w14:textId="77777777" w:rsidR="00AA6B81" w:rsidRPr="00A5463E" w:rsidRDefault="00AA6B81" w:rsidP="00AA6B81">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A831F50" w14:textId="77777777" w:rsidR="00AA6B81" w:rsidRPr="00A5463E" w:rsidRDefault="00AA6B81" w:rsidP="00AA6B81">
      <w:pPr>
        <w:pStyle w:val="PL"/>
        <w:jc w:val="center"/>
        <w:rPr>
          <w:color w:val="000000"/>
          <w:lang w:eastAsia="ko-KR"/>
        </w:rPr>
      </w:pPr>
      <w:r w:rsidRPr="00A5463E">
        <w:rPr>
          <w:color w:val="000000"/>
        </w:rPr>
        <w:t>+-+-+-+-+-+-+-+-+-+-+-+-+-+-+-+-+-+-+-+-+-+-+-+-+-+-+-+-+-+-+-+-+</w:t>
      </w:r>
    </w:p>
    <w:p w14:paraId="43552B36" w14:textId="77777777" w:rsidR="00AA6B81" w:rsidRPr="00A5463E" w:rsidRDefault="00AA6B81" w:rsidP="00AA6B81">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56786B7" w14:textId="77777777" w:rsidR="00AA6B81" w:rsidRPr="00A5463E" w:rsidRDefault="00AA6B81" w:rsidP="00AA6B81">
      <w:pPr>
        <w:pStyle w:val="PL"/>
        <w:jc w:val="center"/>
        <w:rPr>
          <w:color w:val="000000"/>
        </w:rPr>
      </w:pPr>
      <w:r w:rsidRPr="00A5463E">
        <w:rPr>
          <w:color w:val="000000"/>
        </w:rPr>
        <w:t>+-+-+-+-+-+-+-+-+-+-+-+-+-+-+-+-+-+-+-+-+-+-+-+-+-+-+-+-+-+-+-+-+</w:t>
      </w:r>
    </w:p>
    <w:p w14:paraId="5FA7FAFD" w14:textId="77777777" w:rsidR="00AA6B81" w:rsidRPr="00062123" w:rsidRDefault="00AA6B81" w:rsidP="00AA6B81">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4A5493F3" w14:textId="77777777" w:rsidR="00AA6B81" w:rsidRPr="00A5463E" w:rsidRDefault="00AA6B81" w:rsidP="00AA6B81">
      <w:pPr>
        <w:pStyle w:val="PL"/>
        <w:keepNext/>
        <w:keepLines/>
        <w:jc w:val="center"/>
      </w:pPr>
      <w:r w:rsidRPr="00A5463E">
        <w:t>+-+-+-+-+-+-+-+-+-+-+-+-+-+-+-+-+-+-+-+-+-+-+-+-+-+-+-+-+-+-+-+-+</w:t>
      </w:r>
    </w:p>
    <w:p w14:paraId="29BCBB87" w14:textId="77777777" w:rsidR="00AA6B81" w:rsidRPr="00A5463E" w:rsidRDefault="00AA6B81" w:rsidP="00AA6B81">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4872F33F" w14:textId="77777777" w:rsidR="00AA6B81" w:rsidRPr="00A5463E" w:rsidRDefault="00AA6B81" w:rsidP="00AA6B81">
      <w:pPr>
        <w:pStyle w:val="PL"/>
        <w:jc w:val="center"/>
        <w:rPr>
          <w:color w:val="000000"/>
        </w:rPr>
      </w:pPr>
      <w:r w:rsidRPr="00A5463E">
        <w:rPr>
          <w:color w:val="000000"/>
        </w:rPr>
        <w:t>+-+-+-+-+-+-+-+-+-+-+-+-+-+-+-+-+-+-+-+-+-+-+-+-+-+-+-+-+-+-+-+-+</w:t>
      </w:r>
    </w:p>
    <w:p w14:paraId="7CEAA37B" w14:textId="77777777" w:rsidR="00AA6B81" w:rsidRPr="00A5463E" w:rsidRDefault="00AA6B81" w:rsidP="00AA6B81">
      <w:pPr>
        <w:pStyle w:val="PL"/>
        <w:jc w:val="center"/>
        <w:rPr>
          <w:color w:val="000000"/>
        </w:rPr>
      </w:pPr>
      <w:r w:rsidRPr="00A5463E">
        <w:rPr>
          <w:color w:val="000000"/>
        </w:rPr>
        <w:t>|                       Track Info field                        |</w:t>
      </w:r>
    </w:p>
    <w:p w14:paraId="508E9F97" w14:textId="77777777" w:rsidR="00AA6B81" w:rsidRPr="00A5463E" w:rsidRDefault="00AA6B81" w:rsidP="00AA6B81">
      <w:pPr>
        <w:pStyle w:val="PL"/>
        <w:jc w:val="center"/>
        <w:rPr>
          <w:color w:val="000000"/>
        </w:rPr>
      </w:pPr>
      <w:r w:rsidRPr="00A5463E">
        <w:rPr>
          <w:color w:val="000000"/>
        </w:rPr>
        <w:lastRenderedPageBreak/>
        <w:t>+-+-+-+-+-+-+-+-+-+-+-+-+-+-+-+-+-+-+-+-+-+-+-+-+-+-+-+-+-+-+-+-+</w:t>
      </w:r>
    </w:p>
    <w:p w14:paraId="0A8D5214" w14:textId="77777777" w:rsidR="00AA6B81" w:rsidRPr="00A5463E" w:rsidRDefault="00AA6B81" w:rsidP="00AA6B81">
      <w:pPr>
        <w:pStyle w:val="PL"/>
        <w:jc w:val="center"/>
        <w:rPr>
          <w:color w:val="000000"/>
        </w:rPr>
      </w:pPr>
      <w:r w:rsidRPr="00A5463E">
        <w:rPr>
          <w:color w:val="000000"/>
        </w:rPr>
        <w:t xml:space="preserve">|         </w:t>
      </w:r>
      <w:r>
        <w:rPr>
          <w:color w:val="000000"/>
        </w:rPr>
        <w:t xml:space="preserve"> </w:t>
      </w:r>
      <w:r w:rsidRPr="00A5463E">
        <w:rPr>
          <w:color w:val="000000"/>
        </w:rPr>
        <w:t xml:space="preserve">          </w:t>
      </w:r>
      <w:r w:rsidRPr="0082443C">
        <w:rPr>
          <w:color w:val="000000"/>
        </w:rPr>
        <w:t xml:space="preserve">Functional Alias field </w:t>
      </w:r>
      <w:r>
        <w:rPr>
          <w:color w:val="000000"/>
        </w:rPr>
        <w:t xml:space="preserve">                    </w:t>
      </w:r>
      <w:r w:rsidRPr="00A5463E">
        <w:rPr>
          <w:color w:val="000000"/>
        </w:rPr>
        <w:t>|</w:t>
      </w:r>
    </w:p>
    <w:p w14:paraId="6A928428" w14:textId="77777777" w:rsidR="00AA6B81" w:rsidRPr="00A5463E" w:rsidRDefault="00AA6B81" w:rsidP="00AA6B81">
      <w:pPr>
        <w:pStyle w:val="PL"/>
        <w:jc w:val="center"/>
        <w:rPr>
          <w:color w:val="000000"/>
        </w:rPr>
      </w:pPr>
      <w:r w:rsidRPr="00A5463E">
        <w:rPr>
          <w:color w:val="000000"/>
        </w:rPr>
        <w:t>+-+-+-+-+-+-+-+-+-+-+-+-+-+-+-+-+-+-+-+-+-+-+-+-+-+-+-+-+-+-+-+-+</w:t>
      </w:r>
    </w:p>
    <w:p w14:paraId="11E4E9E5" w14:textId="77777777" w:rsidR="00AA6B81" w:rsidRDefault="00AA6B81" w:rsidP="00AA6B81"/>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Default="00A5463E" w:rsidP="00A5463E">
      <w:r w:rsidRPr="00A5463E">
        <w:t xml:space="preserve">The length is coded as specified in to </w:t>
      </w:r>
      <w:r w:rsidR="00BA1F7C">
        <w:t>clause</w:t>
      </w:r>
      <w:r w:rsidRPr="00A5463E">
        <w:t> 9.1.2.</w:t>
      </w:r>
    </w:p>
    <w:p w14:paraId="3554047F" w14:textId="77777777" w:rsidR="00AA6B81" w:rsidRPr="00A5463E" w:rsidRDefault="00AA6B81" w:rsidP="00AA6B81">
      <w:pPr>
        <w:rPr>
          <w:b/>
          <w:u w:val="single"/>
        </w:rPr>
      </w:pPr>
      <w:r>
        <w:rPr>
          <w:b/>
          <w:u w:val="single"/>
        </w:rPr>
        <w:t xml:space="preserve">RTCP </w:t>
      </w:r>
      <w:r w:rsidRPr="00A5463E">
        <w:rPr>
          <w:b/>
          <w:u w:val="single"/>
        </w:rPr>
        <w:t>SSRC:</w:t>
      </w:r>
    </w:p>
    <w:p w14:paraId="733D5AC5"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3D02138" w14:textId="77777777" w:rsidR="00AA6B81" w:rsidRPr="000B4518" w:rsidRDefault="00AA6B81" w:rsidP="00AA6B81">
      <w:r>
        <w:t>In on-network, those RTCP SSRCs are defined by the receiving entity at session establishment within the SDP offer and answer as specified in clause 4.3.</w:t>
      </w:r>
    </w:p>
    <w:p w14:paraId="0BB356AD" w14:textId="1AC4855C"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7E0A0543" w14:textId="77777777" w:rsidR="00355FCE" w:rsidRPr="00A5463E" w:rsidRDefault="00355FCE" w:rsidP="00355FCE">
      <w:pPr>
        <w:rPr>
          <w:b/>
          <w:color w:val="000000"/>
          <w:u w:val="single"/>
        </w:rPr>
      </w:pPr>
      <w:r w:rsidRPr="00A5463E">
        <w:rPr>
          <w:b/>
          <w:color w:val="000000"/>
          <w:u w:val="single"/>
        </w:rPr>
        <w:t>User ID:</w:t>
      </w:r>
    </w:p>
    <w:p w14:paraId="6178E6B4" w14:textId="77777777" w:rsidR="00355FCE" w:rsidRPr="00A5463E" w:rsidRDefault="00355FCE" w:rsidP="00355FCE">
      <w:r w:rsidRPr="00A5463E">
        <w:t xml:space="preserve">The User ID field is used in off-network only. The User ID field is used to carry the identity of the user who is requesting the reception of the media and is coded as described in </w:t>
      </w:r>
      <w:r>
        <w:t>clause</w:t>
      </w:r>
      <w:r w:rsidRPr="00A5463E">
        <w:t> 9.2.3.8.</w:t>
      </w:r>
    </w:p>
    <w:p w14:paraId="763781E5" w14:textId="77777777" w:rsidR="00355FCE" w:rsidRPr="00A5463E" w:rsidRDefault="00355FCE" w:rsidP="00355FC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A7F2DB8" w14:textId="77777777" w:rsidR="00355FCE" w:rsidRDefault="00355FCE" w:rsidP="00355FCE">
      <w:r w:rsidRPr="00A5463E">
        <w:t xml:space="preserve">The </w:t>
      </w:r>
      <w:r>
        <w:t>User Id of the Transmitting User</w:t>
      </w:r>
      <w:r w:rsidRPr="00A5463E">
        <w:t xml:space="preserve"> field </w:t>
      </w:r>
      <w:r>
        <w:t>carries the MCVideo Id of the user whose media transmission is requested to be received.</w:t>
      </w:r>
    </w:p>
    <w:p w14:paraId="0C09CBAE" w14:textId="77777777" w:rsidR="00355FCE" w:rsidRPr="00A5463E" w:rsidRDefault="00355FCE" w:rsidP="00355FCE">
      <w:r w:rsidRPr="00A5463E">
        <w:t xml:space="preserve">The </w:t>
      </w:r>
      <w:r>
        <w:t>User Id of the Transmitting User</w:t>
      </w:r>
      <w:r w:rsidRPr="00A5463E">
        <w:t xml:space="preserve"> field is coded as specified in </w:t>
      </w:r>
      <w:r>
        <w:t>clause </w:t>
      </w:r>
      <w:r w:rsidDel="009B1762">
        <w:t>9.2.3.6</w:t>
      </w:r>
      <w:r w:rsidRPr="00A5463E">
        <w:t>.</w:t>
      </w:r>
    </w:p>
    <w:p w14:paraId="6A7E48F5" w14:textId="77777777" w:rsidR="00355FCE" w:rsidRPr="00A5463E" w:rsidRDefault="00355FCE" w:rsidP="00355FC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9C1CE6D" w14:textId="77777777" w:rsidR="00355FCE" w:rsidRDefault="00355FCE" w:rsidP="00355FCE">
      <w:r>
        <w:t>The Audio SSRC of Transmitting User field carries the SSRC value for Audio RTP stream of the user transmitting the media.</w:t>
      </w:r>
    </w:p>
    <w:p w14:paraId="6B18E2E4" w14:textId="6CBC4E57" w:rsidR="00355FCE" w:rsidRPr="00A5463E" w:rsidRDefault="00355FCE" w:rsidP="00355FC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AA6B81">
        <w:t>16</w:t>
      </w:r>
      <w:r w:rsidRPr="00A5463E">
        <w:t>.</w:t>
      </w:r>
    </w:p>
    <w:p w14:paraId="34C546FB" w14:textId="77777777" w:rsidR="00355FCE" w:rsidRPr="00A5463E" w:rsidRDefault="00355FCE" w:rsidP="00355FC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F40D24B" w14:textId="77777777" w:rsidR="00355FCE" w:rsidRDefault="00355FCE" w:rsidP="00355FCE">
      <w:r>
        <w:t>The Video SSRC of Transmitting User field carries the SSRC value for Video RTP stream of the user transmitting the media.</w:t>
      </w:r>
    </w:p>
    <w:p w14:paraId="44D0492F" w14:textId="0F1661AF" w:rsidR="00355FCE" w:rsidRPr="00A5463E" w:rsidRDefault="00355FCE" w:rsidP="00355FC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AA6B81">
        <w:t>23</w:t>
      </w:r>
      <w:r w:rsidRPr="00A5463E">
        <w:t>.</w:t>
      </w:r>
    </w:p>
    <w:p w14:paraId="059463EC" w14:textId="77777777" w:rsidR="00355FCE" w:rsidRPr="00A5463E" w:rsidRDefault="00355FCE" w:rsidP="00355FCE">
      <w:pPr>
        <w:rPr>
          <w:b/>
          <w:u w:val="single"/>
        </w:rPr>
      </w:pPr>
      <w:r w:rsidRPr="00A5463E">
        <w:rPr>
          <w:b/>
          <w:u w:val="single"/>
        </w:rPr>
        <w:t>Permission to request the transmission:</w:t>
      </w:r>
    </w:p>
    <w:p w14:paraId="28CA1207" w14:textId="77777777" w:rsidR="00355FCE" w:rsidRDefault="00355FCE" w:rsidP="00355FCE">
      <w:r w:rsidRPr="00A5463E">
        <w:t xml:space="preserve">The Permission to Request the Transmission field is coded as specified in </w:t>
      </w:r>
      <w:r>
        <w:t>clause</w:t>
      </w:r>
      <w:r w:rsidRPr="00A5463E">
        <w:t> 9.2.3.7.</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lastRenderedPageBreak/>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01" w:name="_Toc20208929"/>
      <w:bookmarkStart w:id="1902" w:name="_Toc36045040"/>
      <w:bookmarkStart w:id="1903" w:name="_Toc45216526"/>
      <w:bookmarkStart w:id="1904" w:name="_Toc171690586"/>
      <w:r w:rsidRPr="00A5463E">
        <w:t>9.2.15</w:t>
      </w:r>
      <w:r w:rsidRPr="00A5463E">
        <w:tab/>
        <w:t>Receive media response</w:t>
      </w:r>
      <w:bookmarkEnd w:id="1901"/>
      <w:bookmarkEnd w:id="1902"/>
      <w:bookmarkEnd w:id="1903"/>
      <w:bookmarkEnd w:id="1904"/>
    </w:p>
    <w:p w14:paraId="67615903" w14:textId="77777777" w:rsidR="00A5463E" w:rsidRPr="00A5463E" w:rsidRDefault="00A5463E" w:rsidP="00A5463E">
      <w:pPr>
        <w:pStyle w:val="Heading4"/>
      </w:pPr>
      <w:bookmarkStart w:id="1905" w:name="_Toc20208930"/>
      <w:bookmarkStart w:id="1906" w:name="_Toc36045041"/>
      <w:bookmarkStart w:id="1907" w:name="_Toc45216527"/>
      <w:bookmarkStart w:id="1908" w:name="_Toc171690587"/>
      <w:r w:rsidRPr="00A5463E">
        <w:t>9.2.15.1</w:t>
      </w:r>
      <w:r w:rsidRPr="00A5463E">
        <w:tab/>
        <w:t>General</w:t>
      </w:r>
      <w:bookmarkEnd w:id="1905"/>
      <w:bookmarkEnd w:id="1906"/>
      <w:bookmarkEnd w:id="1907"/>
      <w:bookmarkEnd w:id="1908"/>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1B3826D0" w14:textId="77777777" w:rsidR="00AA6B81" w:rsidRPr="00A5463E" w:rsidRDefault="00AA6B81" w:rsidP="00AA6B81">
      <w:pPr>
        <w:pStyle w:val="TH"/>
      </w:pPr>
      <w:r w:rsidRPr="00A5463E">
        <w:t>Table 9.2.15.1-1: Receive media response message</w:t>
      </w:r>
    </w:p>
    <w:p w14:paraId="5435BBCC" w14:textId="77777777" w:rsidR="00AA6B81" w:rsidRPr="00A5463E" w:rsidRDefault="00AA6B81" w:rsidP="00AA6B81">
      <w:pPr>
        <w:pStyle w:val="PL"/>
        <w:keepNext/>
        <w:keepLines/>
        <w:jc w:val="center"/>
      </w:pPr>
      <w:r w:rsidRPr="00A5463E">
        <w:t>0                   1                   2                   3</w:t>
      </w:r>
    </w:p>
    <w:p w14:paraId="2C7270D4" w14:textId="77777777" w:rsidR="00AA6B81" w:rsidRPr="00A5463E" w:rsidRDefault="00AA6B81" w:rsidP="00AA6B81">
      <w:pPr>
        <w:pStyle w:val="PL"/>
        <w:keepNext/>
        <w:keepLines/>
        <w:jc w:val="center"/>
      </w:pPr>
      <w:r w:rsidRPr="00A5463E">
        <w:t>0 1 2 3 4 5 6 7 8 9 0 1 2 3 4 5 6 7 8 9 0 1 2 3 4 5 6 7 8 9 0 1</w:t>
      </w:r>
    </w:p>
    <w:p w14:paraId="3D5F4830" w14:textId="77777777" w:rsidR="00AA6B81" w:rsidRPr="00A5463E" w:rsidRDefault="00AA6B81" w:rsidP="00AA6B81">
      <w:pPr>
        <w:pStyle w:val="PL"/>
        <w:keepNext/>
        <w:keepLines/>
        <w:jc w:val="center"/>
      </w:pPr>
      <w:r w:rsidRPr="00A5463E">
        <w:t>+-+-+-+-+-+-+-+-+-+-+-+-+-+-+-+-+-+-+-+-+-+-+-+-+-+-+-+-+-+-+-+-+</w:t>
      </w:r>
    </w:p>
    <w:p w14:paraId="0B6124BE" w14:textId="77777777" w:rsidR="00AA6B81" w:rsidRPr="00A5463E" w:rsidRDefault="00AA6B81" w:rsidP="00AA6B81">
      <w:pPr>
        <w:pStyle w:val="PL"/>
        <w:keepNext/>
        <w:keepLines/>
        <w:jc w:val="center"/>
      </w:pPr>
      <w:r w:rsidRPr="00A5463E">
        <w:t>|V=2|P| Subtype |   PT=APP=204  |            length             |</w:t>
      </w:r>
    </w:p>
    <w:p w14:paraId="28CB558E" w14:textId="77777777" w:rsidR="00AA6B81" w:rsidRPr="00A5463E" w:rsidRDefault="00AA6B81" w:rsidP="00AA6B81">
      <w:pPr>
        <w:pStyle w:val="PL"/>
        <w:keepNext/>
        <w:keepLines/>
        <w:jc w:val="center"/>
      </w:pPr>
      <w:r w:rsidRPr="00A5463E">
        <w:t>+-+-+-+-+-+-+-+-+-+-+-+-+-+-+-+-+-+-+-+-+-+-+-+-+-+-+-+-+-+-+-+-+</w:t>
      </w:r>
    </w:p>
    <w:p w14:paraId="1B9DFBD5"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34CD8714" w14:textId="77777777" w:rsidR="00AA6B81" w:rsidRPr="00A5463E" w:rsidRDefault="00AA6B81" w:rsidP="00AA6B81">
      <w:pPr>
        <w:pStyle w:val="PL"/>
        <w:keepNext/>
        <w:keepLines/>
        <w:jc w:val="center"/>
      </w:pPr>
      <w:r w:rsidRPr="00A5463E">
        <w:t>+-+-+-+-+-+-+-+-+-+-+-+-+-+-+-+-+-+-+-+-+-+-+-+-+-+-+-+-+-+-+-+-+</w:t>
      </w:r>
    </w:p>
    <w:p w14:paraId="4BC3DDE3" w14:textId="77777777" w:rsidR="00AA6B81" w:rsidRPr="00A5463E" w:rsidRDefault="00AA6B81" w:rsidP="00AA6B81">
      <w:pPr>
        <w:pStyle w:val="PL"/>
        <w:keepNext/>
        <w:keepLines/>
        <w:jc w:val="center"/>
      </w:pPr>
      <w:r w:rsidRPr="00A5463E">
        <w:t>|                          name=MCV</w:t>
      </w:r>
      <w:r>
        <w:t>1</w:t>
      </w:r>
      <w:r w:rsidRPr="00A5463E">
        <w:t xml:space="preserve">                            |</w:t>
      </w:r>
    </w:p>
    <w:p w14:paraId="34241C37" w14:textId="77777777" w:rsidR="00AA6B81" w:rsidRPr="00A5463E" w:rsidRDefault="00AA6B81" w:rsidP="00AA6B81">
      <w:pPr>
        <w:pStyle w:val="PL"/>
        <w:keepNext/>
        <w:keepLines/>
        <w:jc w:val="center"/>
      </w:pPr>
      <w:r w:rsidRPr="00A5463E">
        <w:t>+-+-+-+-+-+-+-+-+-+-+-+-+-+-+-+-+-+-+-+-+-+-+-+-+-+-+-+-+-+-+-+-+</w:t>
      </w:r>
    </w:p>
    <w:p w14:paraId="685B4025" w14:textId="77777777" w:rsidR="00AA6B81" w:rsidRPr="00A5463E" w:rsidRDefault="00AA6B81" w:rsidP="00AA6B81">
      <w:pPr>
        <w:pStyle w:val="PL"/>
        <w:keepNext/>
        <w:keepLines/>
        <w:jc w:val="center"/>
      </w:pPr>
      <w:r w:rsidRPr="00A5463E">
        <w:t>|                            Result                             |</w:t>
      </w:r>
    </w:p>
    <w:p w14:paraId="0FB8C74D" w14:textId="77777777" w:rsidR="00AA6B81" w:rsidRPr="00A5463E" w:rsidRDefault="00AA6B81" w:rsidP="00AA6B81">
      <w:pPr>
        <w:pStyle w:val="PL"/>
        <w:keepNext/>
        <w:keepLines/>
        <w:jc w:val="center"/>
      </w:pPr>
      <w:r w:rsidRPr="00A5463E">
        <w:t>+-+-+-+-+-+-+-+-+-+-+-+-+-+-+-+-+-+-+-+-+-+-+-+-+-+-+-+-+-+-+-+-+</w:t>
      </w:r>
    </w:p>
    <w:p w14:paraId="3EC2921D" w14:textId="77777777" w:rsidR="00AA6B81" w:rsidRPr="00A5463E" w:rsidRDefault="00AA6B81" w:rsidP="00AA6B81">
      <w:pPr>
        <w:pStyle w:val="PL"/>
        <w:keepNext/>
        <w:keepLines/>
        <w:jc w:val="center"/>
      </w:pPr>
      <w:r w:rsidRPr="00A5463E">
        <w:t>|                      Reject Cause field                       |</w:t>
      </w:r>
    </w:p>
    <w:p w14:paraId="496C44C4" w14:textId="77777777" w:rsidR="00AA6B81" w:rsidRPr="00A5463E" w:rsidRDefault="00AA6B81" w:rsidP="00AA6B81">
      <w:pPr>
        <w:pStyle w:val="PL"/>
        <w:keepNext/>
        <w:keepLines/>
        <w:jc w:val="center"/>
      </w:pPr>
      <w:r w:rsidRPr="00A5463E">
        <w:t>+-+-+-+-+-+-+-+-+-+-+-+-+-+-+-+-+-+-+-+-+-+-+-+-+-+-+-+-+-+-+-+-+</w:t>
      </w:r>
    </w:p>
    <w:p w14:paraId="5996F210" w14:textId="77777777" w:rsidR="00AA6B81" w:rsidRPr="00A5463E" w:rsidRDefault="00AA6B81" w:rsidP="00AA6B81">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0ED12802" w14:textId="77777777" w:rsidR="00AA6B81" w:rsidRPr="00A5463E" w:rsidRDefault="00AA6B81" w:rsidP="00AA6B81">
      <w:pPr>
        <w:pStyle w:val="PL"/>
        <w:keepNext/>
        <w:keepLines/>
        <w:jc w:val="center"/>
      </w:pPr>
      <w:r w:rsidRPr="00A5463E">
        <w:t>+-+-+-+-+-+-+-+-+-+-+-+-+-+-+-+-+-+-+-+-+-+-+-+-+-+-+-+-+-+-+-+-+</w:t>
      </w:r>
    </w:p>
    <w:p w14:paraId="08F88030" w14:textId="77777777" w:rsidR="00AA6B81" w:rsidRPr="00A5463E" w:rsidRDefault="00AA6B81" w:rsidP="00AA6B81">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05A7267" w14:textId="77777777" w:rsidR="00AA6B81" w:rsidRPr="00A5463E" w:rsidRDefault="00AA6B81" w:rsidP="00AA6B81">
      <w:pPr>
        <w:pStyle w:val="PL"/>
        <w:jc w:val="center"/>
        <w:rPr>
          <w:color w:val="000000"/>
          <w:lang w:eastAsia="ko-KR"/>
        </w:rPr>
      </w:pPr>
      <w:r w:rsidRPr="00A5463E">
        <w:rPr>
          <w:color w:val="000000"/>
        </w:rPr>
        <w:t>+-+-+-+-+-+-+-+-+-+-+-+-+-+-+-+-+-+-+-+-+-+-+-+-+-+-+-+-+-+-+-+-+</w:t>
      </w:r>
    </w:p>
    <w:p w14:paraId="68E39F66" w14:textId="77777777" w:rsidR="00AA6B81" w:rsidRPr="00A5463E" w:rsidRDefault="00AA6B81" w:rsidP="00AA6B81">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7F66FEEB" w14:textId="77777777" w:rsidR="00AA6B81" w:rsidRPr="00A5463E" w:rsidRDefault="00AA6B81" w:rsidP="00AA6B81">
      <w:pPr>
        <w:pStyle w:val="PL"/>
        <w:jc w:val="center"/>
        <w:rPr>
          <w:color w:val="000000"/>
        </w:rPr>
      </w:pPr>
      <w:r w:rsidRPr="00A5463E">
        <w:rPr>
          <w:color w:val="000000"/>
        </w:rPr>
        <w:t>+-+-+-+-+-+-+-+-+-+-+-+-+-+-+-+-+-+-+-+-+-+-+-+-+-+-+-+-+-+-+-+-+</w:t>
      </w:r>
    </w:p>
    <w:p w14:paraId="2D4E68AB" w14:textId="77777777" w:rsidR="00AA6B81" w:rsidRPr="00062123" w:rsidRDefault="00AA6B81" w:rsidP="00AA6B81">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34124628" w14:textId="77777777" w:rsidR="00AA6B81" w:rsidRPr="00A5463E" w:rsidRDefault="00AA6B81" w:rsidP="00AA6B81">
      <w:pPr>
        <w:pStyle w:val="PL"/>
        <w:keepNext/>
        <w:keepLines/>
        <w:jc w:val="center"/>
      </w:pPr>
      <w:r w:rsidRPr="00A5463E">
        <w:t>+-+-+-+-+-+-+-+-+-+-+-+-+-+-+-+-+-+-+-+-+-+-+-+-+-+-+-+-+-+-+-+-+</w:t>
      </w:r>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66B534E5" w14:textId="77777777" w:rsidR="00AA6B81" w:rsidRPr="00A5463E" w:rsidRDefault="00AA6B81" w:rsidP="00AA6B81">
      <w:pPr>
        <w:rPr>
          <w:b/>
          <w:u w:val="single"/>
        </w:rPr>
      </w:pPr>
      <w:r>
        <w:rPr>
          <w:b/>
          <w:u w:val="single"/>
        </w:rPr>
        <w:t xml:space="preserve">RTCP </w:t>
      </w:r>
      <w:r w:rsidRPr="00A5463E">
        <w:rPr>
          <w:b/>
          <w:u w:val="single"/>
        </w:rPr>
        <w:t>SSRC:</w:t>
      </w:r>
    </w:p>
    <w:p w14:paraId="50BB2D3A"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37C2E376" w14:textId="77777777" w:rsidR="00AA6B81" w:rsidRPr="000B4518" w:rsidRDefault="00AA6B81" w:rsidP="00AA6B81">
      <w:r>
        <w:t>In on-network, those RTCP SSRCs are defined by the receiving entity at session establishment within the SDP offer and answer as specified in clause 4.3.</w:t>
      </w:r>
    </w:p>
    <w:p w14:paraId="4A9CF418" w14:textId="77777777" w:rsidR="00AA6B81" w:rsidRPr="00A5463E" w:rsidRDefault="00AA6B81" w:rsidP="00AA6B81">
      <w:r w:rsidRPr="00A5463E">
        <w:t xml:space="preserve">The content of the </w:t>
      </w:r>
      <w:r>
        <w:t xml:space="preserve">RTCP </w:t>
      </w:r>
      <w:r w:rsidRPr="00A5463E">
        <w:t>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lastRenderedPageBreak/>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3D4C1834" w14:textId="77777777" w:rsidR="00E204AE" w:rsidRPr="00A5463E" w:rsidRDefault="00E204AE" w:rsidP="00E204A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2B495C6E" w14:textId="77777777" w:rsidR="00E204AE" w:rsidRDefault="00E204AE" w:rsidP="00E204AE">
      <w:r w:rsidRPr="00A5463E">
        <w:t xml:space="preserve">The </w:t>
      </w:r>
      <w:r>
        <w:t>User Id of the Transmitting User</w:t>
      </w:r>
      <w:r w:rsidRPr="00A5463E">
        <w:t xml:space="preserve"> field </w:t>
      </w:r>
      <w:r>
        <w:t>carries the MCVideo Id of the user whose media transmission has been requested to be received.</w:t>
      </w:r>
    </w:p>
    <w:p w14:paraId="386BC420" w14:textId="77777777" w:rsidR="00E204AE" w:rsidRPr="00A5463E" w:rsidRDefault="00E204AE" w:rsidP="00E204AE">
      <w:r w:rsidRPr="00A5463E">
        <w:t xml:space="preserve">The </w:t>
      </w:r>
      <w:r>
        <w:t>User Id of the Transmitting User</w:t>
      </w:r>
      <w:r w:rsidRPr="00A5463E">
        <w:t xml:space="preserve"> field is coded as specified in </w:t>
      </w:r>
      <w:r>
        <w:t>clause</w:t>
      </w:r>
      <w:r w:rsidRPr="00A5463E">
        <w:t> 9.2.3.6.</w:t>
      </w:r>
    </w:p>
    <w:p w14:paraId="194FC323" w14:textId="77777777" w:rsidR="00E204AE" w:rsidRPr="00A5463E" w:rsidRDefault="00E204AE" w:rsidP="00E204A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3FDE272" w14:textId="77777777" w:rsidR="00E204AE" w:rsidRDefault="00E204AE" w:rsidP="00E204AE">
      <w:r>
        <w:t>The Audio SSRC of Transmitting User field carries the SSRC value for Audio RTP stream of the user transmitting the media.</w:t>
      </w:r>
    </w:p>
    <w:p w14:paraId="5DE4E2E3" w14:textId="03FF5224" w:rsidR="00E204AE" w:rsidRPr="00A5463E" w:rsidRDefault="00E204AE" w:rsidP="00E204A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AA6B81">
        <w:t>16</w:t>
      </w:r>
      <w:r w:rsidRPr="00A5463E">
        <w:t>.</w:t>
      </w:r>
    </w:p>
    <w:p w14:paraId="30E11680" w14:textId="77777777" w:rsidR="00E204AE" w:rsidRPr="00A5463E" w:rsidRDefault="00E204AE" w:rsidP="00E204A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62905E4" w14:textId="77777777" w:rsidR="00E204AE" w:rsidRDefault="00E204AE" w:rsidP="00E204AE">
      <w:r>
        <w:t>The Video SSRC of Transmitting User field carries the SSRC value for Video RTP stream of the user transmitting the media.</w:t>
      </w:r>
    </w:p>
    <w:p w14:paraId="3FF2BC00" w14:textId="74FEF44F" w:rsidR="00E204AE" w:rsidRPr="00A5463E" w:rsidRDefault="00E204AE"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AA6B81">
        <w:t>23</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09" w:name="_Toc20208931"/>
      <w:bookmarkStart w:id="1910" w:name="_Toc36045042"/>
      <w:bookmarkStart w:id="1911" w:name="_Toc45216528"/>
      <w:bookmarkStart w:id="1912" w:name="_Toc171690588"/>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09"/>
      <w:bookmarkEnd w:id="1910"/>
      <w:bookmarkEnd w:id="1911"/>
      <w:bookmarkEnd w:id="1912"/>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13" w:name="_Toc20208932"/>
      <w:bookmarkStart w:id="1914" w:name="_Toc36045043"/>
      <w:bookmarkStart w:id="1915" w:name="_Toc45216529"/>
      <w:bookmarkStart w:id="1916" w:name="_Toc171690589"/>
      <w:r w:rsidRPr="00A5463E">
        <w:lastRenderedPageBreak/>
        <w:t>9.2.16</w:t>
      </w:r>
      <w:r w:rsidRPr="00A5463E">
        <w:tab/>
        <w:t>Media reception notification</w:t>
      </w:r>
      <w:bookmarkEnd w:id="1913"/>
      <w:bookmarkEnd w:id="1914"/>
      <w:bookmarkEnd w:id="1915"/>
      <w:bookmarkEnd w:id="1916"/>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6AF78976" w14:textId="77777777" w:rsidR="009B51B2" w:rsidRPr="00A5463E" w:rsidRDefault="009B51B2" w:rsidP="009B51B2">
      <w:pPr>
        <w:pStyle w:val="TH"/>
      </w:pPr>
      <w:bookmarkStart w:id="1917" w:name="_MCCTEMPBM_CRPT38000091___4"/>
      <w:r w:rsidRPr="00A5463E">
        <w:t>Table 9.2.16-1: Media reception notification message</w:t>
      </w:r>
    </w:p>
    <w:p w14:paraId="356162D6" w14:textId="77777777" w:rsidR="009B51B2" w:rsidRPr="00A5463E" w:rsidRDefault="009B51B2" w:rsidP="009B51B2">
      <w:pPr>
        <w:pStyle w:val="PL"/>
        <w:keepNext/>
        <w:keepLines/>
        <w:jc w:val="center"/>
      </w:pPr>
      <w:r w:rsidRPr="00A5463E">
        <w:t>0                   1                   2                   3</w:t>
      </w:r>
    </w:p>
    <w:p w14:paraId="74198607" w14:textId="77777777" w:rsidR="009B51B2" w:rsidRPr="00A5463E" w:rsidRDefault="009B51B2" w:rsidP="009B51B2">
      <w:pPr>
        <w:pStyle w:val="PL"/>
        <w:keepNext/>
        <w:keepLines/>
        <w:jc w:val="center"/>
      </w:pPr>
      <w:r w:rsidRPr="00A5463E">
        <w:t>0 1 2 3 4 5 6 7 8 9 0 1 2 3 4 5 6 7 8 9 0 1 2 3 4 5 6 7 8 9 0 1</w:t>
      </w:r>
    </w:p>
    <w:p w14:paraId="1237B607" w14:textId="77777777" w:rsidR="009B51B2" w:rsidRPr="00A5463E" w:rsidRDefault="009B51B2" w:rsidP="009B51B2">
      <w:pPr>
        <w:pStyle w:val="PL"/>
        <w:keepNext/>
        <w:keepLines/>
        <w:jc w:val="center"/>
      </w:pPr>
      <w:r w:rsidRPr="00A5463E">
        <w:t>+-+-+-+-+-+-+-+-+-+-+-+-+-+-+-+-+-+-+-+-+-+-+-+-+-+-+-+-+-+-+-+-+</w:t>
      </w:r>
    </w:p>
    <w:p w14:paraId="7E4EEB34" w14:textId="77777777" w:rsidR="009B51B2" w:rsidRPr="00A5463E" w:rsidRDefault="009B51B2" w:rsidP="009B51B2">
      <w:pPr>
        <w:pStyle w:val="PL"/>
        <w:keepNext/>
        <w:keepLines/>
        <w:jc w:val="center"/>
      </w:pPr>
      <w:r w:rsidRPr="00A5463E">
        <w:t>|V=2|P| Subtype |   PT=APP=204  |            length             |</w:t>
      </w:r>
    </w:p>
    <w:p w14:paraId="34A220BA" w14:textId="77777777" w:rsidR="009B51B2" w:rsidRPr="00A5463E" w:rsidRDefault="009B51B2" w:rsidP="009B51B2">
      <w:pPr>
        <w:pStyle w:val="PL"/>
        <w:keepNext/>
        <w:keepLines/>
        <w:jc w:val="center"/>
      </w:pPr>
      <w:r w:rsidRPr="00A5463E">
        <w:t>+-+-+-+-+-+-+-+-+-+-+-+-+-+-+-+-+-+-+-+-+-+-+-+-+-+-+-+-+-+-+-+-+</w:t>
      </w:r>
    </w:p>
    <w:p w14:paraId="4ACE5CB5" w14:textId="77777777" w:rsidR="009B51B2" w:rsidRPr="00A5463E" w:rsidRDefault="009B51B2" w:rsidP="009B51B2">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04C7882" w14:textId="77777777" w:rsidR="009B51B2" w:rsidRPr="00A5463E" w:rsidRDefault="009B51B2" w:rsidP="009B51B2">
      <w:pPr>
        <w:pStyle w:val="PL"/>
        <w:keepNext/>
        <w:keepLines/>
        <w:jc w:val="center"/>
      </w:pPr>
      <w:r w:rsidRPr="00A5463E">
        <w:t>+-+-+-+-+-+-+-+-+-+-+-+-+-+-+-+-+-+-+-+-+-+-+-+-+-+-+-+-+-+-+-+-+</w:t>
      </w:r>
    </w:p>
    <w:p w14:paraId="30B7CB93" w14:textId="77777777" w:rsidR="009B51B2" w:rsidRPr="00A5463E" w:rsidRDefault="009B51B2" w:rsidP="009B51B2">
      <w:pPr>
        <w:pStyle w:val="PL"/>
        <w:keepNext/>
        <w:keepLines/>
        <w:jc w:val="center"/>
      </w:pPr>
      <w:r w:rsidRPr="00A5463E">
        <w:t>|                          name=MCV</w:t>
      </w:r>
      <w:r>
        <w:t>1</w:t>
      </w:r>
      <w:r w:rsidRPr="00A5463E">
        <w:t xml:space="preserve">                            |</w:t>
      </w:r>
    </w:p>
    <w:p w14:paraId="160990A9" w14:textId="77777777" w:rsidR="009B51B2" w:rsidRPr="00A5463E" w:rsidRDefault="009B51B2" w:rsidP="009B51B2">
      <w:pPr>
        <w:pStyle w:val="PL"/>
        <w:keepNext/>
        <w:keepLines/>
        <w:jc w:val="center"/>
      </w:pPr>
      <w:r w:rsidRPr="00A5463E">
        <w:t>+-+-+-+-+-+-+-+-+-+-+-+-+-+-+-+-+-+-+-+-+-+-+-+-+-+-+-+-+-+-+-+-+</w:t>
      </w:r>
    </w:p>
    <w:p w14:paraId="07FF5719" w14:textId="77777777" w:rsidR="009B51B2" w:rsidRPr="00A5463E" w:rsidRDefault="009B51B2" w:rsidP="009B51B2">
      <w:pPr>
        <w:pStyle w:val="PL"/>
        <w:keepNext/>
        <w:keepLines/>
        <w:jc w:val="center"/>
      </w:pPr>
      <w:r w:rsidRPr="00A5463E">
        <w:t>|                          User ID field                        |</w:t>
      </w:r>
    </w:p>
    <w:p w14:paraId="69BD1A4B" w14:textId="77777777" w:rsidR="009B51B2" w:rsidRPr="00A5463E" w:rsidRDefault="009B51B2" w:rsidP="009B51B2">
      <w:pPr>
        <w:pStyle w:val="PL"/>
        <w:keepNext/>
        <w:keepLines/>
        <w:jc w:val="center"/>
      </w:pPr>
      <w:r w:rsidRPr="00A5463E">
        <w:t>+-+-+-+-+-+-+-+-+-+-+-+-+-+-+-+-+-+-+-+-+-+-+-+-+-+-+-+-+-+-+-+-+</w:t>
      </w:r>
    </w:p>
    <w:p w14:paraId="16A6A2A3" w14:textId="77777777" w:rsidR="009B51B2" w:rsidRPr="00A5463E" w:rsidRDefault="009B51B2" w:rsidP="009B51B2">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1BA1691" w14:textId="77777777" w:rsidR="009B51B2" w:rsidRPr="00A5463E" w:rsidRDefault="009B51B2" w:rsidP="009B51B2">
      <w:pPr>
        <w:pStyle w:val="PL"/>
        <w:jc w:val="center"/>
        <w:rPr>
          <w:color w:val="000000"/>
          <w:lang w:eastAsia="ko-KR"/>
        </w:rPr>
      </w:pPr>
      <w:r w:rsidRPr="00A5463E">
        <w:rPr>
          <w:color w:val="000000"/>
        </w:rPr>
        <w:t>+-+-+-+-+-+-+-+-+-+-+-+-+-+-+-+-+-+-+-+-+-+-+-+-+-+-+-+-+-+-+-+-+</w:t>
      </w:r>
    </w:p>
    <w:p w14:paraId="2B0079DD" w14:textId="77777777" w:rsidR="009B51B2" w:rsidRPr="00A5463E" w:rsidRDefault="009B51B2" w:rsidP="009B51B2">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C4FEE2C" w14:textId="77777777" w:rsidR="009B51B2" w:rsidRPr="00A5463E" w:rsidRDefault="009B51B2" w:rsidP="009B51B2">
      <w:pPr>
        <w:pStyle w:val="PL"/>
        <w:keepNext/>
        <w:keepLines/>
        <w:jc w:val="center"/>
      </w:pPr>
      <w:r w:rsidRPr="00A5463E">
        <w:t>+-+-+-+-+-+-+-+-+-+-+-+-+-+-+-+-+-+-+-+-+-+-+-+-+-+-+-+-+-+-+-+-+</w:t>
      </w:r>
    </w:p>
    <w:p w14:paraId="3170F47D" w14:textId="77777777" w:rsidR="009B51B2" w:rsidRPr="00A5463E" w:rsidRDefault="009B51B2" w:rsidP="009B51B2">
      <w:pPr>
        <w:pStyle w:val="PL"/>
        <w:keepNext/>
        <w:keepLines/>
        <w:jc w:val="center"/>
      </w:pPr>
      <w:r w:rsidRPr="00A5463E">
        <w:t xml:space="preserve">|                </w:t>
      </w:r>
      <w:r>
        <w:t xml:space="preserve">  Functional Alias field </w:t>
      </w:r>
      <w:r w:rsidRPr="00A5463E">
        <w:t xml:space="preserve">                      |</w:t>
      </w:r>
    </w:p>
    <w:p w14:paraId="55602578" w14:textId="77777777" w:rsidR="009B51B2" w:rsidRPr="00A5463E" w:rsidRDefault="009B51B2" w:rsidP="009B51B2">
      <w:pPr>
        <w:pStyle w:val="PL"/>
        <w:keepNext/>
        <w:keepLines/>
        <w:jc w:val="center"/>
      </w:pPr>
      <w:r w:rsidRPr="00A5463E">
        <w:t>+-+-+-+-+-+-+-+-+-+-+-+-+-+-+-+-+-+-+-+-+-+-+-+-+-+-+-+-+-+-+-+-+</w:t>
      </w:r>
    </w:p>
    <w:bookmarkEnd w:id="1917"/>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7E388361" w14:textId="77777777" w:rsidR="009B51B2" w:rsidRPr="00A5463E" w:rsidRDefault="009B51B2" w:rsidP="009B51B2">
      <w:pPr>
        <w:rPr>
          <w:b/>
          <w:u w:val="single"/>
        </w:rPr>
      </w:pPr>
      <w:r>
        <w:rPr>
          <w:b/>
          <w:u w:val="single"/>
        </w:rPr>
        <w:t xml:space="preserve">RTCP </w:t>
      </w:r>
      <w:r w:rsidRPr="00A5463E">
        <w:rPr>
          <w:b/>
          <w:u w:val="single"/>
        </w:rPr>
        <w:t>SSRC:</w:t>
      </w:r>
    </w:p>
    <w:p w14:paraId="591513ED" w14:textId="77777777" w:rsidR="009B51B2" w:rsidRPr="00A5463E" w:rsidRDefault="009B51B2" w:rsidP="009B51B2">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8AA5653" w14:textId="77777777" w:rsidR="009B51B2" w:rsidRPr="000B4518" w:rsidRDefault="009B51B2" w:rsidP="009B51B2">
      <w:r>
        <w:t>In on-network, those RTCP SSRCs are defined by the receiving entity at session establishment within the SDP offer and answer as specified in clause 4.3.</w:t>
      </w:r>
    </w:p>
    <w:p w14:paraId="7D5EB3B2" w14:textId="7EB091F6" w:rsidR="00BB2948" w:rsidRPr="00A5463E" w:rsidRDefault="009B51B2" w:rsidP="009B51B2">
      <w:r w:rsidRPr="00A5463E">
        <w:t xml:space="preserve">The content of the </w:t>
      </w:r>
      <w:r>
        <w:t xml:space="preserve">RTCP </w:t>
      </w:r>
      <w:r w:rsidRPr="00A5463E">
        <w:t>SSRC field is coded as specified in IETF RFC 3550 </w:t>
      </w:r>
      <w:r>
        <w:t>[3]</w:t>
      </w:r>
      <w:r w:rsidRPr="00A5463E">
        <w:t>.</w:t>
      </w:r>
    </w:p>
    <w:p w14:paraId="4A439265" w14:textId="77777777" w:rsidR="00BB2948" w:rsidRPr="00A5463E" w:rsidRDefault="00BB2948" w:rsidP="00BB2948">
      <w:pPr>
        <w:rPr>
          <w:b/>
          <w:color w:val="000000"/>
          <w:u w:val="single"/>
        </w:rPr>
      </w:pPr>
      <w:r w:rsidRPr="00A5463E">
        <w:rPr>
          <w:b/>
          <w:color w:val="000000"/>
          <w:u w:val="single"/>
        </w:rPr>
        <w:t>User ID:</w:t>
      </w:r>
    </w:p>
    <w:p w14:paraId="1D53F680" w14:textId="77777777" w:rsidR="00BB2948" w:rsidRPr="00A5463E" w:rsidRDefault="00BB2948" w:rsidP="00BB2948">
      <w:r w:rsidRPr="00A5463E">
        <w:t xml:space="preserve">The User ID field is used to carry the identity of the user who is receiving the media and is coded as described in </w:t>
      </w:r>
      <w:r>
        <w:t>clause</w:t>
      </w:r>
      <w:r w:rsidRPr="00A5463E">
        <w:t> 9.2.3.8.</w:t>
      </w:r>
    </w:p>
    <w:p w14:paraId="39243CC1" w14:textId="77777777" w:rsidR="00BB2948" w:rsidRPr="00A5463E" w:rsidRDefault="00BB2948" w:rsidP="00BB294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E3B910E" w14:textId="77777777" w:rsidR="00BB2948" w:rsidRDefault="00BB2948" w:rsidP="00BB2948">
      <w:r>
        <w:t>The Audio SSRC of Transmitting User field carries the SSRC value for Audio RTP stream of the user transmitting the media.</w:t>
      </w:r>
    </w:p>
    <w:p w14:paraId="0E3890DE" w14:textId="56DC78A9" w:rsidR="00BB2948" w:rsidRPr="00A5463E" w:rsidRDefault="00BB2948" w:rsidP="00BB294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w:t>
      </w:r>
      <w:r w:rsidR="009B51B2">
        <w:t>16</w:t>
      </w:r>
      <w:r w:rsidRPr="00A5463E">
        <w:t>.</w:t>
      </w:r>
    </w:p>
    <w:p w14:paraId="2B1A52C4" w14:textId="77777777" w:rsidR="00BB2948" w:rsidRPr="00A5463E" w:rsidRDefault="00BB2948" w:rsidP="00BB294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BE5F2EF" w14:textId="77777777" w:rsidR="00BB2948" w:rsidRDefault="00BB2948" w:rsidP="00BB2948">
      <w:r>
        <w:t>The Video SSRC of Transmitting User field carries the SSRC value for Video RTP stream of the user transmitting the media.</w:t>
      </w:r>
    </w:p>
    <w:p w14:paraId="2FA58A79" w14:textId="630DD39E" w:rsidR="00BB2948" w:rsidRPr="00A5463E" w:rsidRDefault="00BB2948" w:rsidP="00BB294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w:t>
      </w:r>
      <w:r w:rsidR="009B51B2">
        <w:t>23</w:t>
      </w:r>
      <w:r w:rsidRPr="00A5463E">
        <w:t>.</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18" w:name="_Toc20208933"/>
      <w:bookmarkStart w:id="1919" w:name="_Toc36045044"/>
      <w:bookmarkStart w:id="1920" w:name="_Toc45216530"/>
      <w:bookmarkStart w:id="1921" w:name="_Toc171690590"/>
      <w:r w:rsidRPr="00A5463E">
        <w:lastRenderedPageBreak/>
        <w:t>9.2.17</w:t>
      </w:r>
      <w:r w:rsidRPr="00A5463E">
        <w:tab/>
      </w:r>
      <w:r w:rsidR="00FD00F4" w:rsidRPr="005D42B2">
        <w:t>Void</w:t>
      </w:r>
      <w:bookmarkEnd w:id="1918"/>
      <w:bookmarkEnd w:id="1919"/>
      <w:bookmarkEnd w:id="1920"/>
      <w:bookmarkEnd w:id="1921"/>
    </w:p>
    <w:p w14:paraId="3FE44A11" w14:textId="77777777" w:rsidR="00A5463E" w:rsidRPr="005D42B2" w:rsidRDefault="00A5463E" w:rsidP="00A5463E">
      <w:pPr>
        <w:pStyle w:val="Heading3"/>
      </w:pPr>
      <w:bookmarkStart w:id="1922" w:name="_Toc20208934"/>
      <w:bookmarkStart w:id="1923" w:name="_Toc36045045"/>
      <w:bookmarkStart w:id="1924" w:name="_Toc45216531"/>
      <w:bookmarkStart w:id="1925" w:name="_Toc171690591"/>
      <w:r w:rsidRPr="00A5463E">
        <w:t>9.2.18</w:t>
      </w:r>
      <w:r w:rsidRPr="00A5463E">
        <w:tab/>
      </w:r>
      <w:r w:rsidR="00FD00F4" w:rsidRPr="005D42B2">
        <w:t>Void</w:t>
      </w:r>
      <w:bookmarkEnd w:id="1922"/>
      <w:bookmarkEnd w:id="1923"/>
      <w:bookmarkEnd w:id="1924"/>
      <w:bookmarkEnd w:id="1925"/>
    </w:p>
    <w:p w14:paraId="33FA3968" w14:textId="77777777" w:rsidR="00A5463E" w:rsidRPr="00A5463E" w:rsidRDefault="00A5463E" w:rsidP="00A5463E">
      <w:pPr>
        <w:pStyle w:val="Heading3"/>
      </w:pPr>
      <w:bookmarkStart w:id="1926" w:name="_Toc20208935"/>
      <w:bookmarkStart w:id="1927" w:name="_Toc36045046"/>
      <w:bookmarkStart w:id="1928" w:name="_Toc45216532"/>
      <w:bookmarkStart w:id="1929" w:name="_Toc171690592"/>
      <w:r w:rsidRPr="00A5463E">
        <w:t>9.2.19</w:t>
      </w:r>
      <w:r w:rsidRPr="00A5463E">
        <w:tab/>
        <w:t>Transmi</w:t>
      </w:r>
      <w:r w:rsidR="00037BD2">
        <w:t xml:space="preserve">ssion </w:t>
      </w:r>
      <w:r w:rsidRPr="00A5463E">
        <w:t>cancel request notify</w:t>
      </w:r>
      <w:bookmarkEnd w:id="1926"/>
      <w:bookmarkEnd w:id="1927"/>
      <w:bookmarkEnd w:id="1928"/>
      <w:bookmarkEnd w:id="1929"/>
    </w:p>
    <w:p w14:paraId="21790C58" w14:textId="4FCEE21A"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E9F2432" w14:textId="77777777" w:rsidR="009B51B2" w:rsidRPr="00A5463E" w:rsidRDefault="009B51B2" w:rsidP="009B51B2">
      <w:pPr>
        <w:pStyle w:val="TH"/>
      </w:pPr>
      <w:r w:rsidRPr="00A5463E">
        <w:t>Table 9.2.19-1: Transmi</w:t>
      </w:r>
      <w:r>
        <w:t>ssion</w:t>
      </w:r>
      <w:r w:rsidRPr="00A5463E">
        <w:t xml:space="preserve"> cancel request notify message</w:t>
      </w:r>
    </w:p>
    <w:p w14:paraId="5A3C5659" w14:textId="77777777" w:rsidR="009B51B2" w:rsidRPr="00A5463E" w:rsidRDefault="009B51B2" w:rsidP="009B51B2">
      <w:pPr>
        <w:pStyle w:val="PL"/>
        <w:keepNext/>
        <w:keepLines/>
        <w:jc w:val="center"/>
      </w:pPr>
      <w:r w:rsidRPr="00A5463E">
        <w:t>0                   1                   2                   3</w:t>
      </w:r>
    </w:p>
    <w:p w14:paraId="57C97969" w14:textId="77777777" w:rsidR="009B51B2" w:rsidRPr="00A5463E" w:rsidRDefault="009B51B2" w:rsidP="009B51B2">
      <w:pPr>
        <w:pStyle w:val="PL"/>
        <w:keepNext/>
        <w:keepLines/>
        <w:jc w:val="center"/>
      </w:pPr>
      <w:r w:rsidRPr="00A5463E">
        <w:t>0 1 2 3 4 5 6 7 8 9 0 1 2 3 4 5 6 7 8 9 0 1 2 3 4 5 6 7 8 9 0 1</w:t>
      </w:r>
    </w:p>
    <w:p w14:paraId="67438C41" w14:textId="77777777" w:rsidR="009B51B2" w:rsidRPr="00A5463E" w:rsidRDefault="009B51B2" w:rsidP="009B51B2">
      <w:pPr>
        <w:pStyle w:val="PL"/>
        <w:keepNext/>
        <w:keepLines/>
        <w:jc w:val="center"/>
      </w:pPr>
      <w:r w:rsidRPr="00A5463E">
        <w:t>+-+-+-+-+-+-+-+-+-+-+-+-+-+-+-+-+-+-+-+-+-+-+-+-+-+-+-+-+-+-+-+-+</w:t>
      </w:r>
    </w:p>
    <w:p w14:paraId="25689506" w14:textId="77777777" w:rsidR="009B51B2" w:rsidRPr="00A5463E" w:rsidRDefault="009B51B2" w:rsidP="009B51B2">
      <w:pPr>
        <w:pStyle w:val="PL"/>
        <w:keepNext/>
        <w:keepLines/>
        <w:jc w:val="center"/>
      </w:pPr>
      <w:r w:rsidRPr="00A5463E">
        <w:t>|V=2|P| Subtype |   PT=APP=204  |            length             |</w:t>
      </w:r>
    </w:p>
    <w:p w14:paraId="3829C0E0" w14:textId="77777777" w:rsidR="009B51B2" w:rsidRPr="00A5463E" w:rsidRDefault="009B51B2" w:rsidP="009B51B2">
      <w:pPr>
        <w:pStyle w:val="PL"/>
        <w:keepNext/>
        <w:keepLines/>
        <w:jc w:val="center"/>
      </w:pPr>
      <w:r w:rsidRPr="00A5463E">
        <w:t>+-+-+-+-+-+-+-+-+-+-+-+-+-+-+-+-+-+-+-+-+-+-+-+-+-+-+-+-+-+-+-+-+</w:t>
      </w:r>
    </w:p>
    <w:p w14:paraId="34D925F8" w14:textId="77777777" w:rsidR="009B51B2" w:rsidRPr="00A5463E" w:rsidRDefault="009B51B2" w:rsidP="009B51B2">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530721B6" w14:textId="77777777" w:rsidR="009B51B2" w:rsidRPr="00A5463E" w:rsidRDefault="009B51B2" w:rsidP="009B51B2">
      <w:pPr>
        <w:pStyle w:val="PL"/>
        <w:keepNext/>
        <w:keepLines/>
        <w:jc w:val="center"/>
      </w:pPr>
      <w:r w:rsidRPr="00A5463E">
        <w:t>+-+-+-+-+-+-+-+-+-+-+-+-+-+-+-+-+-+-+-+-+-+-+-+-+-+-+-+-+-+-+-+-+</w:t>
      </w:r>
    </w:p>
    <w:p w14:paraId="53A51D7B" w14:textId="77777777" w:rsidR="009B51B2" w:rsidRPr="00A5463E" w:rsidRDefault="009B51B2" w:rsidP="009B51B2">
      <w:pPr>
        <w:pStyle w:val="PL"/>
        <w:keepNext/>
        <w:keepLines/>
        <w:jc w:val="center"/>
      </w:pPr>
      <w:r w:rsidRPr="00A5463E">
        <w:t>|                          name=MCV</w:t>
      </w:r>
      <w:r>
        <w:t>1</w:t>
      </w:r>
      <w:r w:rsidRPr="00A5463E">
        <w:t xml:space="preserve">                            |</w:t>
      </w:r>
    </w:p>
    <w:p w14:paraId="0068D3C6" w14:textId="77777777" w:rsidR="009B51B2" w:rsidRPr="00A5463E" w:rsidRDefault="009B51B2" w:rsidP="009B51B2">
      <w:pPr>
        <w:pStyle w:val="PL"/>
        <w:keepNext/>
        <w:keepLines/>
        <w:jc w:val="center"/>
      </w:pPr>
      <w:r w:rsidRPr="00A5463E">
        <w:t>+-+-+-+-+-+-+-+-+-+-+-+-+-+-+-+-+-+-+-+-+-+-+-+-+-+-+-+-+-+-+-+-+</w:t>
      </w:r>
    </w:p>
    <w:p w14:paraId="50910F79" w14:textId="77777777" w:rsidR="009B51B2" w:rsidRPr="00A5463E" w:rsidRDefault="009B51B2" w:rsidP="009B51B2"/>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6A329674" w14:textId="77777777" w:rsidR="009B51B2" w:rsidRPr="00A5463E" w:rsidRDefault="009B51B2" w:rsidP="009B51B2">
      <w:pPr>
        <w:rPr>
          <w:b/>
          <w:u w:val="single"/>
        </w:rPr>
      </w:pPr>
      <w:r>
        <w:rPr>
          <w:b/>
          <w:u w:val="single"/>
        </w:rPr>
        <w:t xml:space="preserve">RTCP </w:t>
      </w:r>
      <w:r w:rsidRPr="00A5463E">
        <w:rPr>
          <w:b/>
          <w:u w:val="single"/>
        </w:rPr>
        <w:t>SSRC:</w:t>
      </w:r>
    </w:p>
    <w:p w14:paraId="31C2CFB6" w14:textId="77777777" w:rsidR="009B51B2" w:rsidRPr="00A5463E" w:rsidRDefault="009B51B2" w:rsidP="009B51B2">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9A73E5B" w14:textId="77777777" w:rsidR="009B51B2" w:rsidRPr="000B4518" w:rsidRDefault="009B51B2" w:rsidP="009B51B2">
      <w:r>
        <w:t>In on-network, those RTCP SSRCs are defined by the receiving entity at session establishment within the SDP offer and answer as specified in clause 4.3.</w:t>
      </w:r>
    </w:p>
    <w:p w14:paraId="400FD63E" w14:textId="77777777" w:rsidR="009B51B2" w:rsidRPr="00A5463E" w:rsidRDefault="009B51B2" w:rsidP="009B51B2">
      <w:r w:rsidRPr="00A5463E">
        <w:t xml:space="preserve">The content of the </w:t>
      </w:r>
      <w:r>
        <w:t xml:space="preserve">RTCP </w:t>
      </w:r>
      <w:r w:rsidRPr="00A5463E">
        <w:t>SSRC field is coded as specified in IETF RFC 3550 </w:t>
      </w:r>
      <w:r>
        <w:t>[3]</w:t>
      </w:r>
      <w:r w:rsidRPr="00A5463E">
        <w:t>.</w:t>
      </w:r>
    </w:p>
    <w:p w14:paraId="36FD5CE5" w14:textId="77777777" w:rsidR="00A5463E" w:rsidRPr="00A5463E" w:rsidRDefault="00A5463E" w:rsidP="00A5463E">
      <w:pPr>
        <w:pStyle w:val="Heading3"/>
      </w:pPr>
      <w:bookmarkStart w:id="1930" w:name="_Toc20208936"/>
      <w:bookmarkStart w:id="1931" w:name="_Toc36045047"/>
      <w:bookmarkStart w:id="1932" w:name="_Toc45216533"/>
      <w:bookmarkStart w:id="1933" w:name="_Toc171690593"/>
      <w:r w:rsidRPr="00A5463E">
        <w:t>9.2.20</w:t>
      </w:r>
      <w:r w:rsidRPr="00A5463E">
        <w:tab/>
      </w:r>
      <w:r w:rsidR="002477B2">
        <w:t>Transmission</w:t>
      </w:r>
      <w:r w:rsidRPr="00A5463E">
        <w:t xml:space="preserve"> end request</w:t>
      </w:r>
      <w:bookmarkEnd w:id="1930"/>
      <w:bookmarkEnd w:id="1931"/>
      <w:bookmarkEnd w:id="1932"/>
      <w:bookmarkEnd w:id="1933"/>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35FCEE90" w14:textId="77777777" w:rsidR="009B51B2" w:rsidRPr="00A5463E" w:rsidRDefault="009B51B2" w:rsidP="009B51B2">
      <w:pPr>
        <w:pStyle w:val="TH"/>
      </w:pPr>
      <w:r w:rsidRPr="00A5463E">
        <w:t>Table 9.2.2</w:t>
      </w:r>
      <w:r>
        <w:t>0</w:t>
      </w:r>
      <w:r w:rsidRPr="00A5463E">
        <w:t xml:space="preserve">-1: </w:t>
      </w:r>
      <w:r>
        <w:t>Transmission</w:t>
      </w:r>
      <w:r w:rsidRPr="00A5463E">
        <w:t xml:space="preserve"> end request message</w:t>
      </w:r>
    </w:p>
    <w:p w14:paraId="4358E726" w14:textId="77777777" w:rsidR="009B51B2" w:rsidRPr="00A5463E" w:rsidRDefault="009B51B2" w:rsidP="009B51B2">
      <w:pPr>
        <w:pStyle w:val="PL"/>
        <w:keepNext/>
        <w:keepLines/>
        <w:jc w:val="center"/>
      </w:pPr>
      <w:r w:rsidRPr="00A5463E">
        <w:t>0                   1                   2                   3</w:t>
      </w:r>
    </w:p>
    <w:p w14:paraId="44A878AB" w14:textId="77777777" w:rsidR="009B51B2" w:rsidRPr="00A5463E" w:rsidRDefault="009B51B2" w:rsidP="009B51B2">
      <w:pPr>
        <w:pStyle w:val="PL"/>
        <w:keepNext/>
        <w:keepLines/>
        <w:jc w:val="center"/>
      </w:pPr>
      <w:r w:rsidRPr="00A5463E">
        <w:t>0 1 2 3 4 5 6 7 8 9 0 1 2 3 4 5 6 7 8 9 0 1 2 3 4 5 6 7 8 9 0 1</w:t>
      </w:r>
    </w:p>
    <w:p w14:paraId="0E2A0620" w14:textId="77777777" w:rsidR="009B51B2" w:rsidRPr="00A5463E" w:rsidRDefault="009B51B2" w:rsidP="009B51B2">
      <w:pPr>
        <w:pStyle w:val="PL"/>
        <w:keepNext/>
        <w:keepLines/>
        <w:jc w:val="center"/>
      </w:pPr>
      <w:r w:rsidRPr="00A5463E">
        <w:t>+-+-+-+-+-+-+-+-+-+-+-+-+-+-+-+-+-+-+-+-+-+-+-+-+-+-+-+-+-+-+-+-+</w:t>
      </w:r>
    </w:p>
    <w:p w14:paraId="7D39B078" w14:textId="77777777" w:rsidR="009B51B2" w:rsidRPr="00A5463E" w:rsidRDefault="009B51B2" w:rsidP="009B51B2">
      <w:pPr>
        <w:pStyle w:val="PL"/>
        <w:keepNext/>
        <w:keepLines/>
        <w:jc w:val="center"/>
      </w:pPr>
      <w:r w:rsidRPr="00A5463E">
        <w:t>|V=2|P| Subtype |   PT=APP=204  |            length             |</w:t>
      </w:r>
    </w:p>
    <w:p w14:paraId="2933EA4D" w14:textId="77777777" w:rsidR="009B51B2" w:rsidRPr="00A5463E" w:rsidRDefault="009B51B2" w:rsidP="009B51B2">
      <w:pPr>
        <w:pStyle w:val="PL"/>
        <w:keepNext/>
        <w:keepLines/>
        <w:jc w:val="center"/>
      </w:pPr>
      <w:r w:rsidRPr="00A5463E">
        <w:t>+-+-+-+-+-+-+-+-+-+-+-+-+-+-+-+-+-+-+-+-+-+-+-+-+-+-+-+-+-+-+-+-+</w:t>
      </w:r>
    </w:p>
    <w:p w14:paraId="47B04571" w14:textId="77777777" w:rsidR="009B51B2" w:rsidRPr="00A5463E" w:rsidRDefault="009B51B2" w:rsidP="009B51B2">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49DC5C6B" w14:textId="77777777" w:rsidR="009B51B2" w:rsidRPr="00A5463E" w:rsidRDefault="009B51B2" w:rsidP="009B51B2">
      <w:pPr>
        <w:pStyle w:val="PL"/>
        <w:keepNext/>
        <w:keepLines/>
        <w:jc w:val="center"/>
      </w:pPr>
      <w:r w:rsidRPr="00A5463E">
        <w:t>+-+-+-+-+-+-+-+-+-+-+-+-+-+-+-+-+-+-+-+-+-+-+-+-+-+-+-+-+-+-+-+-+</w:t>
      </w:r>
    </w:p>
    <w:p w14:paraId="25D26112" w14:textId="77777777" w:rsidR="009B51B2" w:rsidRPr="00A5463E" w:rsidRDefault="009B51B2" w:rsidP="009B51B2">
      <w:pPr>
        <w:pStyle w:val="PL"/>
        <w:keepNext/>
        <w:keepLines/>
        <w:jc w:val="center"/>
      </w:pPr>
      <w:r w:rsidRPr="00A5463E">
        <w:t>|                          name=MCV</w:t>
      </w:r>
      <w:r>
        <w:t>2</w:t>
      </w:r>
      <w:r w:rsidRPr="00A5463E">
        <w:t xml:space="preserve">                            |</w:t>
      </w:r>
    </w:p>
    <w:p w14:paraId="12E2AE1B" w14:textId="77777777" w:rsidR="009B51B2" w:rsidRPr="00A5463E" w:rsidRDefault="009B51B2" w:rsidP="009B51B2">
      <w:pPr>
        <w:pStyle w:val="PL"/>
        <w:keepNext/>
        <w:keepLines/>
        <w:jc w:val="center"/>
      </w:pPr>
      <w:r w:rsidRPr="00A5463E">
        <w:t>+-+-+-+-+-+-+-+-+-+-+-+-+-+-+-+-+-+-+-+-+-+-+-+-+-+-+-+-+-+-+-+-+</w:t>
      </w:r>
    </w:p>
    <w:p w14:paraId="1D3E0EFD" w14:textId="77777777" w:rsidR="009B51B2" w:rsidRPr="00A5463E" w:rsidRDefault="009B51B2" w:rsidP="009B51B2">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70D1B6D4" w14:textId="77777777" w:rsidR="009B51B2" w:rsidRPr="00A5463E" w:rsidRDefault="009B51B2" w:rsidP="009B51B2">
      <w:pPr>
        <w:pStyle w:val="PL"/>
        <w:keepNext/>
        <w:keepLines/>
        <w:jc w:val="center"/>
      </w:pPr>
      <w:r w:rsidRPr="00A5463E">
        <w:t>+-+-+-+-+-+-+-+-+-+-+-+-+-+-+-+-+-+-+-+-+-+-+-+-+-+-+-+-+-+-+-+-+</w:t>
      </w:r>
    </w:p>
    <w:p w14:paraId="385FE8B0" w14:textId="77777777" w:rsidR="009B51B2" w:rsidRPr="00A5463E" w:rsidRDefault="009B51B2" w:rsidP="009B51B2">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26E8393" w14:textId="77777777" w:rsidR="009B51B2" w:rsidRPr="00A5463E" w:rsidRDefault="009B51B2" w:rsidP="009B51B2">
      <w:pPr>
        <w:pStyle w:val="PL"/>
        <w:jc w:val="center"/>
        <w:rPr>
          <w:color w:val="000000"/>
          <w:lang w:eastAsia="ko-KR"/>
        </w:rPr>
      </w:pPr>
      <w:r w:rsidRPr="00A5463E">
        <w:rPr>
          <w:color w:val="000000"/>
        </w:rPr>
        <w:t>+-+-+-+-+-+-+-+-+-+-+-+-+-+-+-+-+-+-+-+-+-+-+-+-+-+-+-+-+-+-+-+-+</w:t>
      </w:r>
    </w:p>
    <w:p w14:paraId="74BA7DDC" w14:textId="77777777" w:rsidR="009B51B2" w:rsidRPr="00A5463E" w:rsidRDefault="009B51B2" w:rsidP="009B51B2">
      <w:pPr>
        <w:pStyle w:val="PL"/>
        <w:keepNext/>
        <w:keepLines/>
        <w:jc w:val="center"/>
      </w:pPr>
      <w:r w:rsidRPr="00A5463E">
        <w:lastRenderedPageBreak/>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17B4A7F" w14:textId="77777777" w:rsidR="009B51B2" w:rsidRDefault="009B51B2" w:rsidP="009B51B2">
      <w:pPr>
        <w:pStyle w:val="PL"/>
        <w:keepNext/>
        <w:keepLines/>
        <w:jc w:val="center"/>
      </w:pPr>
      <w:r w:rsidRPr="00A5463E">
        <w:t>+-+-+-+-+-+-+-+-+-+-+-+-+-+-+-+-+-+-+-+-+-+-+-+-+-+-+-+-+-+-+-+-+</w:t>
      </w:r>
    </w:p>
    <w:p w14:paraId="61E5C16D" w14:textId="77777777" w:rsidR="009B51B2" w:rsidRPr="00A5463E" w:rsidRDefault="009B51B2" w:rsidP="009B51B2">
      <w:pPr>
        <w:pStyle w:val="PL"/>
        <w:keepNext/>
        <w:keepLines/>
        <w:jc w:val="center"/>
      </w:pPr>
      <w:r w:rsidRPr="00A5463E">
        <w:t>|                       Reject Cause value                      |</w:t>
      </w:r>
    </w:p>
    <w:p w14:paraId="463A63E4" w14:textId="77777777" w:rsidR="009B51B2" w:rsidRPr="00A5463E" w:rsidRDefault="009B51B2" w:rsidP="009B51B2">
      <w:pPr>
        <w:pStyle w:val="PL"/>
        <w:keepNext/>
        <w:keepLines/>
        <w:jc w:val="center"/>
      </w:pPr>
      <w:r w:rsidRPr="00A5463E">
        <w:t>+-+-+-+-+-+-+-+-+-+-+-+-+-+-+-+-+-+-+-+-+-+-+-+-+-+-+-+-+-+-+-+-+</w:t>
      </w:r>
    </w:p>
    <w:p w14:paraId="4916EDE1" w14:textId="77777777" w:rsidR="009B51B2" w:rsidRPr="00A5463E" w:rsidRDefault="009B51B2" w:rsidP="009B51B2">
      <w:pPr>
        <w:pStyle w:val="PL"/>
        <w:keepNext/>
        <w:keepLines/>
        <w:jc w:val="center"/>
      </w:pPr>
    </w:p>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02DCDCA2" w14:textId="77777777" w:rsidR="009B51B2" w:rsidRPr="00A5463E" w:rsidRDefault="009B51B2" w:rsidP="009B51B2">
      <w:pPr>
        <w:rPr>
          <w:b/>
          <w:u w:val="single"/>
        </w:rPr>
      </w:pPr>
      <w:r>
        <w:rPr>
          <w:b/>
          <w:u w:val="single"/>
        </w:rPr>
        <w:t xml:space="preserve">RTCP </w:t>
      </w:r>
      <w:r w:rsidRPr="00A5463E">
        <w:rPr>
          <w:b/>
          <w:u w:val="single"/>
        </w:rPr>
        <w:t>SSRC:</w:t>
      </w:r>
    </w:p>
    <w:p w14:paraId="6E08EF04" w14:textId="77777777" w:rsidR="009B51B2" w:rsidRPr="00A5463E" w:rsidRDefault="009B51B2" w:rsidP="009B51B2">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7C66730" w14:textId="77777777" w:rsidR="009B51B2" w:rsidRPr="000B4518" w:rsidRDefault="009B51B2" w:rsidP="009B51B2">
      <w:r>
        <w:t>In on-network, those RTCP SSRCs are defined by the receiving entity at session establishment within the SDP offer and answer as specified in clause 4.3.</w:t>
      </w:r>
    </w:p>
    <w:p w14:paraId="18CC51A3" w14:textId="07CE0A44" w:rsidR="00FA4B30" w:rsidRPr="00A5463E" w:rsidRDefault="009B51B2" w:rsidP="00FA4B30">
      <w:r w:rsidRPr="00A5463E">
        <w:t xml:space="preserve">The content of the </w:t>
      </w:r>
      <w:r>
        <w:t xml:space="preserve">RTCP </w:t>
      </w:r>
      <w:r w:rsidRPr="00A5463E">
        <w:t>SSRC field is coded as specified in IETF RFC 3550 </w:t>
      </w:r>
      <w:r>
        <w:t>[3]</w:t>
      </w:r>
      <w:r w:rsidRPr="00A5463E">
        <w:t>.</w:t>
      </w:r>
    </w:p>
    <w:p w14:paraId="463B7834" w14:textId="77777777" w:rsidR="00FA4B30" w:rsidRPr="00A5463E" w:rsidRDefault="00FA4B30" w:rsidP="00FA4B30">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727F4D10" w14:textId="77777777" w:rsidR="00FA4B30" w:rsidRDefault="00FA4B30" w:rsidP="00FA4B30">
      <w:r w:rsidRPr="00A5463E">
        <w:t xml:space="preserve">The User ID </w:t>
      </w:r>
      <w:r>
        <w:t xml:space="preserve">of the Transmitting User </w:t>
      </w:r>
      <w:r w:rsidRPr="00A5463E">
        <w:t>field is used to carry the identity of the user whose media transmission is requested to be terminated</w:t>
      </w:r>
      <w:r>
        <w:t>.</w:t>
      </w:r>
    </w:p>
    <w:p w14:paraId="18BC476A" w14:textId="77777777" w:rsidR="00FA4B30" w:rsidRPr="00A5463E" w:rsidRDefault="00FA4B30" w:rsidP="00FA4B30">
      <w:r w:rsidRPr="00A5463E">
        <w:t xml:space="preserve">The </w:t>
      </w:r>
      <w:r>
        <w:t>User Id of the Transmitting User</w:t>
      </w:r>
      <w:r w:rsidRPr="00A5463E">
        <w:t xml:space="preserve"> field is coded as specified in </w:t>
      </w:r>
      <w:r>
        <w:t>clause </w:t>
      </w:r>
      <w:r w:rsidDel="00C77084">
        <w:t>9.2.3.6</w:t>
      </w:r>
      <w:r w:rsidRPr="00A5463E">
        <w:t>.</w:t>
      </w:r>
    </w:p>
    <w:p w14:paraId="1B38CF75" w14:textId="066C977E" w:rsidR="00FA4B30" w:rsidRPr="00A5463E" w:rsidRDefault="00FA4B30" w:rsidP="00FA4B30">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D7B86CE" w14:textId="77777777" w:rsidR="00FA4B30" w:rsidRDefault="00FA4B30" w:rsidP="00FA4B30">
      <w:r>
        <w:t>The Audio SSRC of Transmitting User field carries the SSRC value for Audio RTP stream of the user transmitting the media.</w:t>
      </w:r>
    </w:p>
    <w:p w14:paraId="36EF7BBB" w14:textId="0EFC6683" w:rsidR="00FA4B30" w:rsidRPr="00A5463E" w:rsidRDefault="00FA4B30" w:rsidP="00FA4B30">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w:t>
      </w:r>
      <w:r w:rsidR="00A504F8">
        <w:t>16</w:t>
      </w:r>
      <w:r w:rsidRPr="00A5463E">
        <w:t>.</w:t>
      </w:r>
    </w:p>
    <w:p w14:paraId="1C6A882E" w14:textId="77777777" w:rsidR="00FA4B30" w:rsidRPr="00A5463E" w:rsidRDefault="00FA4B30" w:rsidP="00FA4B30">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DF71EFC" w14:textId="77777777" w:rsidR="00FA4B30" w:rsidRDefault="00FA4B30" w:rsidP="00FA4B30">
      <w:r>
        <w:t>The Video SSRC of Transmitting User field carries the SSRC value for Video RTP stream of the user transmitting the media.</w:t>
      </w:r>
    </w:p>
    <w:p w14:paraId="4C6C6DF5" w14:textId="03F569BD" w:rsidR="00FA4B30" w:rsidRPr="00A5463E" w:rsidRDefault="00FA4B30" w:rsidP="00FA4B30">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w:t>
      </w:r>
      <w:r w:rsidR="00A504F8">
        <w:t>23</w:t>
      </w:r>
      <w:r w:rsidRPr="00A5463E">
        <w:t>.</w:t>
      </w:r>
    </w:p>
    <w:p w14:paraId="5AA8AEDC" w14:textId="77777777" w:rsidR="00AA6234" w:rsidRPr="00A5463E" w:rsidRDefault="00AA6234" w:rsidP="00AA6234">
      <w:pPr>
        <w:rPr>
          <w:b/>
          <w:u w:val="single"/>
        </w:rPr>
      </w:pPr>
      <w:bookmarkStart w:id="1934" w:name="_Toc20208937"/>
      <w:bookmarkStart w:id="1935" w:name="_Toc36045048"/>
      <w:bookmarkStart w:id="1936"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37" w:name="_Toc171690594"/>
      <w:r w:rsidRPr="00A5463E">
        <w:t>9.2.21</w:t>
      </w:r>
      <w:r w:rsidRPr="00A5463E">
        <w:tab/>
      </w:r>
      <w:r w:rsidR="002477B2">
        <w:t>Transmission</w:t>
      </w:r>
      <w:r w:rsidRPr="00A5463E">
        <w:t xml:space="preserve"> end response</w:t>
      </w:r>
      <w:bookmarkEnd w:id="1934"/>
      <w:bookmarkEnd w:id="1935"/>
      <w:bookmarkEnd w:id="1936"/>
      <w:bookmarkEnd w:id="1937"/>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572E6883" w14:textId="77777777" w:rsidR="00A504F8" w:rsidRPr="00A5463E" w:rsidRDefault="00A504F8" w:rsidP="00A504F8">
      <w:pPr>
        <w:pStyle w:val="TH"/>
      </w:pPr>
      <w:r w:rsidRPr="00A5463E">
        <w:lastRenderedPageBreak/>
        <w:t xml:space="preserve">Table 9.2.21-1: </w:t>
      </w:r>
      <w:r>
        <w:t>Transmission</w:t>
      </w:r>
      <w:r w:rsidRPr="00A5463E">
        <w:t xml:space="preserve"> end response message</w:t>
      </w:r>
    </w:p>
    <w:p w14:paraId="2A6C4ED2" w14:textId="77777777" w:rsidR="00A504F8" w:rsidRPr="00A5463E" w:rsidRDefault="00A504F8" w:rsidP="00A504F8">
      <w:pPr>
        <w:pStyle w:val="PL"/>
        <w:keepNext/>
        <w:keepLines/>
        <w:jc w:val="center"/>
      </w:pPr>
      <w:r w:rsidRPr="00A5463E">
        <w:t>0                   1                   2                   3</w:t>
      </w:r>
    </w:p>
    <w:p w14:paraId="181890FA" w14:textId="77777777" w:rsidR="00A504F8" w:rsidRPr="00A5463E" w:rsidRDefault="00A504F8" w:rsidP="00A504F8">
      <w:pPr>
        <w:pStyle w:val="PL"/>
        <w:keepNext/>
        <w:keepLines/>
        <w:jc w:val="center"/>
      </w:pPr>
      <w:r w:rsidRPr="00A5463E">
        <w:t>0 1 2 3 4 5 6 7 8 9 0 1 2 3 4 5 6 7 8 9 0 1 2 3 4 5 6 7 8 9 0 1</w:t>
      </w:r>
    </w:p>
    <w:p w14:paraId="017E93A0" w14:textId="77777777" w:rsidR="00A504F8" w:rsidRPr="00A5463E" w:rsidRDefault="00A504F8" w:rsidP="00A504F8">
      <w:pPr>
        <w:pStyle w:val="PL"/>
        <w:keepNext/>
        <w:keepLines/>
        <w:jc w:val="center"/>
      </w:pPr>
      <w:r w:rsidRPr="00A5463E">
        <w:t>+-+-+-+-+-+-+-+-+-+-+-+-+-+-+-+-+-+-+-+-+-+-+-+-+-+-+-+-+-+-+-+-+</w:t>
      </w:r>
    </w:p>
    <w:p w14:paraId="6FF21B91" w14:textId="77777777" w:rsidR="00A504F8" w:rsidRPr="00A5463E" w:rsidRDefault="00A504F8" w:rsidP="00A504F8">
      <w:pPr>
        <w:pStyle w:val="PL"/>
        <w:keepNext/>
        <w:keepLines/>
        <w:jc w:val="center"/>
      </w:pPr>
      <w:r w:rsidRPr="00A5463E">
        <w:t>|V=2|P| Subtype |   PT=APP=204  |            length             |</w:t>
      </w:r>
    </w:p>
    <w:p w14:paraId="36187D98" w14:textId="77777777" w:rsidR="00A504F8" w:rsidRPr="00A5463E" w:rsidRDefault="00A504F8" w:rsidP="00A504F8">
      <w:pPr>
        <w:pStyle w:val="PL"/>
        <w:keepNext/>
        <w:keepLines/>
        <w:jc w:val="center"/>
      </w:pPr>
      <w:r w:rsidRPr="00A5463E">
        <w:t>+-+-+-+-+-+-+-+-+-+-+-+-+-+-+-+-+-+-+-+-+-+-+-+-+-+-+-+-+-+-+-+-+</w:t>
      </w:r>
    </w:p>
    <w:p w14:paraId="6496EF3B" w14:textId="77777777" w:rsidR="00A504F8" w:rsidRPr="00A5463E" w:rsidRDefault="00A504F8" w:rsidP="00A504F8">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89170CB" w14:textId="77777777" w:rsidR="00A504F8" w:rsidRPr="00A5463E" w:rsidRDefault="00A504F8" w:rsidP="00A504F8">
      <w:pPr>
        <w:pStyle w:val="PL"/>
        <w:keepNext/>
        <w:keepLines/>
        <w:jc w:val="center"/>
      </w:pPr>
      <w:r w:rsidRPr="00A5463E">
        <w:t>+-+-+-+-+-+-+-+-+-+-+-+-+-+-+-+-+-+-+-+-+-+-+-+-+-+-+-+-+-+-+-+-+</w:t>
      </w:r>
    </w:p>
    <w:p w14:paraId="2EA0FD4E" w14:textId="77777777" w:rsidR="00A504F8" w:rsidRDefault="00A504F8" w:rsidP="00A504F8">
      <w:pPr>
        <w:pStyle w:val="PL"/>
        <w:keepNext/>
        <w:keepLines/>
        <w:jc w:val="center"/>
      </w:pPr>
      <w:r w:rsidRPr="00A5463E">
        <w:t>|                          name=MCV</w:t>
      </w:r>
      <w:r>
        <w:t>2</w:t>
      </w:r>
      <w:r w:rsidRPr="00A5463E">
        <w:t xml:space="preserve">                            |</w:t>
      </w:r>
    </w:p>
    <w:p w14:paraId="71225FD7" w14:textId="77777777" w:rsidR="00A504F8" w:rsidRPr="00A5463E" w:rsidRDefault="00A504F8" w:rsidP="00A504F8">
      <w:pPr>
        <w:pStyle w:val="PL"/>
        <w:keepNext/>
        <w:keepLines/>
        <w:jc w:val="center"/>
      </w:pPr>
      <w:r w:rsidRPr="00A5463E">
        <w:t>+-+-+-+-+-+-+-+-+-+-+-+-+-+-+-+-+-+-+-+-+-+-+-+-+-+-+-+-+-+-+-+-+</w:t>
      </w:r>
    </w:p>
    <w:p w14:paraId="4EC3B863" w14:textId="77777777" w:rsidR="00A504F8" w:rsidRPr="00A5463E" w:rsidRDefault="00A504F8" w:rsidP="00A504F8">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45857C6A" w14:textId="77777777" w:rsidR="00A504F8" w:rsidRPr="00A5463E" w:rsidRDefault="00A504F8" w:rsidP="00A504F8">
      <w:pPr>
        <w:pStyle w:val="PL"/>
        <w:keepNext/>
        <w:keepLines/>
        <w:jc w:val="center"/>
      </w:pPr>
      <w:r w:rsidRPr="00A5463E">
        <w:t>+-+-+-+-+-+-+-+-+-+-+-+-+-+-+-+-+-+-+-+-+-+-+-+-+-+-+-+-+-+-+-+-+</w:t>
      </w:r>
    </w:p>
    <w:p w14:paraId="2D02CF2B" w14:textId="77777777" w:rsidR="00A504F8" w:rsidRPr="00A5463E" w:rsidRDefault="00A504F8" w:rsidP="00A504F8">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FD2643C" w14:textId="77777777" w:rsidR="00A504F8" w:rsidRPr="00A5463E" w:rsidRDefault="00A504F8" w:rsidP="00A504F8">
      <w:pPr>
        <w:pStyle w:val="PL"/>
        <w:jc w:val="center"/>
        <w:rPr>
          <w:color w:val="000000"/>
          <w:lang w:eastAsia="ko-KR"/>
        </w:rPr>
      </w:pPr>
      <w:r w:rsidRPr="00A5463E">
        <w:rPr>
          <w:color w:val="000000"/>
        </w:rPr>
        <w:t>+-+-+-+-+-+-+-+-+-+-+-+-+-+-+-+-+-+-+-+-+-+-+-+-+-+-+-+-+-+-+-+-+</w:t>
      </w:r>
    </w:p>
    <w:p w14:paraId="255C33CE" w14:textId="77777777" w:rsidR="00A504F8" w:rsidRPr="00A5463E" w:rsidRDefault="00A504F8" w:rsidP="00A504F8">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D3C2FCA" w14:textId="77777777" w:rsidR="00A504F8" w:rsidRPr="00A5463E" w:rsidRDefault="00A504F8" w:rsidP="00A504F8">
      <w:pPr>
        <w:pStyle w:val="PL"/>
        <w:keepNext/>
        <w:keepLines/>
        <w:jc w:val="center"/>
      </w:pPr>
      <w:r w:rsidRPr="00A5463E">
        <w:t>+-+-+-+-+-+-+-+-+-+-+-+-+-+-+-+-+-+-+-+-+-+-+-+-+-+-+-+-+-+-+-+-+</w:t>
      </w:r>
    </w:p>
    <w:p w14:paraId="69023CEF" w14:textId="77777777" w:rsidR="00A504F8" w:rsidRPr="00A5463E" w:rsidRDefault="00A504F8" w:rsidP="00A504F8"/>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832F9F8" w14:textId="77777777" w:rsidR="009C3E85" w:rsidRPr="00A5463E" w:rsidRDefault="009C3E85" w:rsidP="009C3E85">
      <w:pPr>
        <w:rPr>
          <w:b/>
          <w:u w:val="single"/>
        </w:rPr>
      </w:pPr>
      <w:r>
        <w:rPr>
          <w:b/>
          <w:u w:val="single"/>
        </w:rPr>
        <w:t xml:space="preserve">RTCP </w:t>
      </w:r>
      <w:r w:rsidRPr="00A5463E">
        <w:rPr>
          <w:b/>
          <w:u w:val="single"/>
        </w:rPr>
        <w:t>SSRC:</w:t>
      </w:r>
    </w:p>
    <w:p w14:paraId="66AC84C5"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036E6611" w14:textId="77777777" w:rsidR="009C3E85" w:rsidRPr="000B4518" w:rsidRDefault="009C3E85" w:rsidP="009C3E85">
      <w:r>
        <w:t>In on-network, those RTCP SSRCs are defined by the receiving entity at session establishment within the SDP offer and answer as specified in clause 4.3.</w:t>
      </w:r>
    </w:p>
    <w:p w14:paraId="3D4E4E40"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A9A4DF3" w14:textId="77777777" w:rsidR="007738F1" w:rsidRPr="00A5463E" w:rsidRDefault="007738F1" w:rsidP="007738F1">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CAD42BC" w14:textId="77777777" w:rsidR="007738F1" w:rsidRDefault="007738F1" w:rsidP="007738F1">
      <w:r w:rsidRPr="00A5463E">
        <w:t xml:space="preserve">The User ID </w:t>
      </w:r>
      <w:r>
        <w:t xml:space="preserve">of the Transmitting User </w:t>
      </w:r>
      <w:r w:rsidRPr="00A5463E">
        <w:t>field is used to carry the identity of the user whose media transmission is requested to be terminated</w:t>
      </w:r>
      <w:r>
        <w:t>.</w:t>
      </w:r>
    </w:p>
    <w:p w14:paraId="2DE60FDF" w14:textId="77777777" w:rsidR="007738F1" w:rsidRPr="00A5463E" w:rsidRDefault="007738F1" w:rsidP="007738F1">
      <w:r w:rsidRPr="00A5463E">
        <w:t xml:space="preserve">The </w:t>
      </w:r>
      <w:r>
        <w:t>User Id of the Transmitting User</w:t>
      </w:r>
      <w:r w:rsidRPr="00A5463E">
        <w:t xml:space="preserve"> field is coded as specified in </w:t>
      </w:r>
      <w:r>
        <w:t>clause</w:t>
      </w:r>
      <w:r w:rsidRPr="00A5463E">
        <w:t> 9.2.3.6.</w:t>
      </w:r>
    </w:p>
    <w:p w14:paraId="6DFBB53A" w14:textId="77777777" w:rsidR="007738F1" w:rsidRPr="00A5463E" w:rsidRDefault="007738F1" w:rsidP="007738F1">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C645C64" w14:textId="77777777" w:rsidR="007738F1" w:rsidRDefault="007738F1" w:rsidP="007738F1">
      <w:r>
        <w:t>The Audio SSRC of Transmitting User field carries the SSRC value for Audio RTP stream of the user transmitting the media.</w:t>
      </w:r>
    </w:p>
    <w:p w14:paraId="61395EF0" w14:textId="74C10F51" w:rsidR="007738F1" w:rsidRPr="00A5463E" w:rsidRDefault="007738F1" w:rsidP="007738F1">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70FC0BB4" w14:textId="77777777" w:rsidR="007738F1" w:rsidRPr="00A5463E" w:rsidRDefault="007738F1" w:rsidP="007738F1">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59F586" w14:textId="77777777" w:rsidR="007738F1" w:rsidRDefault="007738F1" w:rsidP="007738F1">
      <w:r>
        <w:t>The Video SSRC of Transmitting User field carries the SSRC value for Video RTP stream of the user transmitting the media.</w:t>
      </w:r>
    </w:p>
    <w:p w14:paraId="662CD657" w14:textId="2D7597E7" w:rsidR="007738F1" w:rsidRPr="00A5463E" w:rsidRDefault="007738F1" w:rsidP="007738F1">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358C834F" w14:textId="77777777" w:rsidR="00A5463E" w:rsidRPr="00A5463E" w:rsidRDefault="00A5463E" w:rsidP="00A5463E">
      <w:pPr>
        <w:pStyle w:val="Heading3"/>
      </w:pPr>
      <w:bookmarkStart w:id="1938" w:name="_Toc20208938"/>
      <w:bookmarkStart w:id="1939" w:name="_Toc36045049"/>
      <w:bookmarkStart w:id="1940" w:name="_Toc45216535"/>
      <w:bookmarkStart w:id="1941" w:name="_Toc171690595"/>
      <w:r w:rsidRPr="00A5463E">
        <w:t>9.2.22</w:t>
      </w:r>
      <w:r w:rsidRPr="00A5463E">
        <w:tab/>
        <w:t xml:space="preserve">Remote </w:t>
      </w:r>
      <w:r w:rsidR="002477B2">
        <w:t>Transmission</w:t>
      </w:r>
      <w:r w:rsidRPr="00A5463E">
        <w:t xml:space="preserve"> request</w:t>
      </w:r>
      <w:bookmarkEnd w:id="1938"/>
      <w:bookmarkEnd w:id="1939"/>
      <w:bookmarkEnd w:id="1940"/>
      <w:bookmarkEnd w:id="1941"/>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7C25DE5A" w14:textId="77777777" w:rsidR="009C3E85" w:rsidRPr="00A5463E" w:rsidRDefault="009C3E85" w:rsidP="009C3E85">
      <w:pPr>
        <w:pStyle w:val="TH"/>
      </w:pPr>
      <w:r w:rsidRPr="00A5463E">
        <w:lastRenderedPageBreak/>
        <w:t xml:space="preserve">Table 9.2.22-1: </w:t>
      </w:r>
      <w:r>
        <w:t>Remote Transmission request</w:t>
      </w:r>
      <w:r w:rsidRPr="00A5463E">
        <w:t xml:space="preserve"> message</w:t>
      </w:r>
    </w:p>
    <w:p w14:paraId="53D01868" w14:textId="77777777" w:rsidR="009C3E85" w:rsidRPr="00A5463E" w:rsidRDefault="009C3E85" w:rsidP="009C3E85">
      <w:pPr>
        <w:pStyle w:val="PL"/>
        <w:keepNext/>
        <w:keepLines/>
        <w:jc w:val="center"/>
      </w:pPr>
      <w:r w:rsidRPr="00A5463E">
        <w:t>0                   1                   2                   3</w:t>
      </w:r>
    </w:p>
    <w:p w14:paraId="71453568" w14:textId="77777777" w:rsidR="009C3E85" w:rsidRPr="00A5463E" w:rsidRDefault="009C3E85" w:rsidP="009C3E85">
      <w:pPr>
        <w:pStyle w:val="PL"/>
        <w:keepNext/>
        <w:keepLines/>
        <w:jc w:val="center"/>
      </w:pPr>
      <w:r w:rsidRPr="00A5463E">
        <w:t>0 1 2 3 4 5 6 7 8 9 0 1 2 3 4 5 6 7 8 9 0 1 2 3 4 5 6 7 8 9 0 1</w:t>
      </w:r>
    </w:p>
    <w:p w14:paraId="071EB8A4" w14:textId="77777777" w:rsidR="009C3E85" w:rsidRPr="00A5463E" w:rsidRDefault="009C3E85" w:rsidP="009C3E85">
      <w:pPr>
        <w:pStyle w:val="PL"/>
        <w:keepNext/>
        <w:keepLines/>
        <w:jc w:val="center"/>
      </w:pPr>
      <w:r w:rsidRPr="00A5463E">
        <w:t>+-+-+-+-+-+-+-+-+-+-+-+-+-+-+-+-+-+-+-+-+-+-+-+-+-+-+-+-+-+-+-+-+</w:t>
      </w:r>
    </w:p>
    <w:p w14:paraId="409E27BF" w14:textId="77777777" w:rsidR="009C3E85" w:rsidRPr="00A5463E" w:rsidRDefault="009C3E85" w:rsidP="009C3E85">
      <w:pPr>
        <w:pStyle w:val="PL"/>
        <w:keepNext/>
        <w:keepLines/>
        <w:jc w:val="center"/>
      </w:pPr>
      <w:r w:rsidRPr="00A5463E">
        <w:t>|V=2|P| Subtype |   PT=APP=204  |          length               |</w:t>
      </w:r>
    </w:p>
    <w:p w14:paraId="0E679EC2" w14:textId="77777777" w:rsidR="009C3E85" w:rsidRPr="00A5463E" w:rsidRDefault="009C3E85" w:rsidP="009C3E85">
      <w:pPr>
        <w:pStyle w:val="PL"/>
        <w:keepNext/>
        <w:keepLines/>
        <w:jc w:val="center"/>
      </w:pPr>
      <w:r w:rsidRPr="00A5463E">
        <w:t>+-+-+-+-+-+-+-+-+-+-+-+-+-+-+-+-+-+-+-+-+-+-+-+-+-+-+-+-+-+-+-+-+</w:t>
      </w:r>
    </w:p>
    <w:p w14:paraId="3842402F"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398BE1EF" w14:textId="77777777" w:rsidR="009C3E85" w:rsidRPr="00A5463E" w:rsidRDefault="009C3E85" w:rsidP="009C3E85">
      <w:pPr>
        <w:pStyle w:val="PL"/>
        <w:keepNext/>
        <w:keepLines/>
        <w:jc w:val="center"/>
      </w:pPr>
      <w:r w:rsidRPr="00A5463E">
        <w:t>+-+-+-+-+-+-+-+-+-+-+-+-+-+-+-+-+-+-+-+-+-+-+-+-+-+-+-+-+-+-+-+-+</w:t>
      </w:r>
    </w:p>
    <w:p w14:paraId="46674E1D" w14:textId="77777777" w:rsidR="009C3E85" w:rsidRPr="00A5463E" w:rsidRDefault="009C3E85" w:rsidP="009C3E85">
      <w:pPr>
        <w:pStyle w:val="PL"/>
        <w:keepNext/>
        <w:keepLines/>
        <w:jc w:val="center"/>
      </w:pPr>
      <w:r w:rsidRPr="00A5463E">
        <w:t>|                          name=MCV</w:t>
      </w:r>
      <w:r>
        <w:t>0</w:t>
      </w:r>
      <w:r w:rsidRPr="00A5463E">
        <w:t xml:space="preserve">                            |</w:t>
      </w:r>
    </w:p>
    <w:p w14:paraId="042C8289" w14:textId="77777777" w:rsidR="009C3E85" w:rsidRPr="00A5463E" w:rsidRDefault="009C3E85" w:rsidP="009C3E85">
      <w:pPr>
        <w:pStyle w:val="PL"/>
        <w:keepNext/>
        <w:keepLines/>
        <w:jc w:val="center"/>
      </w:pPr>
      <w:r w:rsidRPr="00A5463E">
        <w:t>+-+-+-+-+-+-+-+-+-+-+-+-+-+-+-+-+-+-+-+-+-+-+-+-+-+-+-+-+-+-+-+-+</w:t>
      </w:r>
    </w:p>
    <w:p w14:paraId="3A9866A3" w14:textId="77777777" w:rsidR="009C3E85" w:rsidRPr="00A5463E" w:rsidRDefault="009C3E85" w:rsidP="009C3E85">
      <w:pPr>
        <w:pStyle w:val="PL"/>
        <w:keepNext/>
        <w:keepLines/>
        <w:jc w:val="center"/>
      </w:pPr>
      <w:r w:rsidRPr="00A5463E">
        <w:t>:                      Remote ID field                          :</w:t>
      </w:r>
    </w:p>
    <w:p w14:paraId="03A63CC8" w14:textId="77777777" w:rsidR="009C3E85" w:rsidRPr="00A5463E" w:rsidRDefault="009C3E85" w:rsidP="009C3E85">
      <w:pPr>
        <w:pStyle w:val="PL"/>
        <w:keepNext/>
        <w:keepLines/>
        <w:jc w:val="center"/>
      </w:pPr>
      <w:r w:rsidRPr="00A5463E">
        <w:t>+-+-+-+-+-+-+-+-+-+-+-+-+-+-+-+-+-+-+-+-+-+-+-+-+-+-+-+-+-+-+-+-+</w:t>
      </w:r>
    </w:p>
    <w:p w14:paraId="1B7675A9" w14:textId="77777777" w:rsidR="009C3E85" w:rsidRPr="00A5463E" w:rsidRDefault="009C3E85" w:rsidP="009C3E85">
      <w:pPr>
        <w:pStyle w:val="PL"/>
        <w:keepNext/>
        <w:keepLines/>
        <w:jc w:val="center"/>
      </w:pPr>
      <w:r w:rsidRPr="00A5463E">
        <w:t>:                       User ID field                           :</w:t>
      </w:r>
    </w:p>
    <w:p w14:paraId="2A8CA64B" w14:textId="77777777" w:rsidR="009C3E85" w:rsidRPr="00A5463E" w:rsidRDefault="009C3E85" w:rsidP="009C3E85">
      <w:pPr>
        <w:pStyle w:val="PL"/>
        <w:jc w:val="center"/>
        <w:rPr>
          <w:color w:val="000000"/>
        </w:rPr>
      </w:pPr>
      <w:r w:rsidRPr="00A5463E">
        <w:rPr>
          <w:color w:val="000000"/>
        </w:rPr>
        <w:t>+-+-+-+-+-+-+-+-+-+-+-+-+-+-+-+-+-+-+-+-+-+-+-+-+-+-+-+-+-+-+-+-+</w:t>
      </w:r>
    </w:p>
    <w:p w14:paraId="70D4532D" w14:textId="77777777" w:rsidR="009C3E85" w:rsidRPr="00A5463E" w:rsidRDefault="009C3E85" w:rsidP="009C3E85">
      <w:pPr>
        <w:pStyle w:val="PL"/>
        <w:jc w:val="center"/>
        <w:rPr>
          <w:color w:val="000000"/>
        </w:rPr>
      </w:pPr>
    </w:p>
    <w:p w14:paraId="490D845B" w14:textId="77777777" w:rsidR="00A5463E" w:rsidRPr="00A5463E" w:rsidRDefault="00A5463E" w:rsidP="00A5463E">
      <w:pPr>
        <w:pStyle w:val="PL"/>
        <w:jc w:val="center"/>
        <w:rPr>
          <w:color w:val="000000"/>
        </w:rPr>
      </w:pPr>
      <w:bookmarkStart w:id="1942" w:name="_MCCTEMPBM_CRPT38000098___4"/>
    </w:p>
    <w:bookmarkEnd w:id="1942"/>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21098DEF" w14:textId="77777777" w:rsidR="009C3E85" w:rsidRPr="00A5463E" w:rsidRDefault="009C3E85" w:rsidP="009C3E85">
      <w:pPr>
        <w:rPr>
          <w:b/>
          <w:u w:val="single"/>
        </w:rPr>
      </w:pPr>
      <w:r>
        <w:rPr>
          <w:b/>
          <w:u w:val="single"/>
        </w:rPr>
        <w:t xml:space="preserve">RTCP </w:t>
      </w:r>
      <w:r w:rsidRPr="00A5463E">
        <w:rPr>
          <w:b/>
          <w:u w:val="single"/>
        </w:rPr>
        <w:t>SSRC:</w:t>
      </w:r>
    </w:p>
    <w:p w14:paraId="0696C04D"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05BFF78" w14:textId="77777777" w:rsidR="009C3E85" w:rsidRPr="000B4518" w:rsidRDefault="009C3E85" w:rsidP="009C3E85">
      <w:r>
        <w:t>In on-network, those RTCP SSRCs are defined by the receiving entity at session establishment within the SDP offer and answer as specified in clause 4.3.</w:t>
      </w:r>
    </w:p>
    <w:p w14:paraId="446492F5"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43" w:name="_MCCTEMPBM_CRPT38000099___5"/>
      <w:r w:rsidRPr="00A5463E">
        <w:rPr>
          <w:b/>
          <w:color w:val="000000"/>
          <w:u w:val="single"/>
        </w:rPr>
        <w:t>Remote ID:</w:t>
      </w:r>
    </w:p>
    <w:bookmarkEnd w:id="1943"/>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44" w:name="_MCCTEMPBM_CRPT38000100___5"/>
      <w:r w:rsidRPr="00A5463E">
        <w:rPr>
          <w:b/>
          <w:color w:val="000000"/>
          <w:u w:val="single"/>
        </w:rPr>
        <w:t>User ID:</w:t>
      </w:r>
    </w:p>
    <w:bookmarkEnd w:id="1944"/>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45" w:name="_Toc20208939"/>
      <w:bookmarkStart w:id="1946" w:name="_Toc36045050"/>
      <w:bookmarkStart w:id="1947" w:name="_Toc45216536"/>
      <w:bookmarkStart w:id="1948" w:name="_Toc171690596"/>
      <w:r w:rsidRPr="00A5463E">
        <w:t>9.2.23</w:t>
      </w:r>
      <w:r w:rsidRPr="00A5463E">
        <w:tab/>
        <w:t xml:space="preserve">Remote </w:t>
      </w:r>
      <w:r w:rsidR="002477B2">
        <w:t>Transmission</w:t>
      </w:r>
      <w:r w:rsidRPr="00A5463E">
        <w:t xml:space="preserve"> response</w:t>
      </w:r>
      <w:bookmarkEnd w:id="1945"/>
      <w:bookmarkEnd w:id="1946"/>
      <w:bookmarkEnd w:id="1947"/>
      <w:bookmarkEnd w:id="1948"/>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7E5F8481" w14:textId="77777777" w:rsidR="009C3E85" w:rsidRPr="00A5463E" w:rsidRDefault="009C3E85" w:rsidP="009C3E85">
      <w:pPr>
        <w:pStyle w:val="TH"/>
      </w:pPr>
      <w:r w:rsidRPr="00A5463E">
        <w:t xml:space="preserve">Table 9.2.23-1: Remote </w:t>
      </w:r>
      <w:r>
        <w:t>Transmission</w:t>
      </w:r>
      <w:r w:rsidRPr="00A5463E">
        <w:t xml:space="preserve"> response message</w:t>
      </w:r>
    </w:p>
    <w:p w14:paraId="316B45EB" w14:textId="77777777" w:rsidR="009C3E85" w:rsidRPr="00A5463E" w:rsidRDefault="009C3E85" w:rsidP="009C3E85">
      <w:pPr>
        <w:pStyle w:val="PL"/>
        <w:keepNext/>
        <w:keepLines/>
        <w:jc w:val="center"/>
      </w:pPr>
      <w:r w:rsidRPr="00A5463E">
        <w:t>0                   1                   2                   3</w:t>
      </w:r>
    </w:p>
    <w:p w14:paraId="7B66285A" w14:textId="77777777" w:rsidR="009C3E85" w:rsidRPr="00A5463E" w:rsidRDefault="009C3E85" w:rsidP="009C3E85">
      <w:pPr>
        <w:pStyle w:val="PL"/>
        <w:keepNext/>
        <w:keepLines/>
        <w:jc w:val="center"/>
      </w:pPr>
      <w:r w:rsidRPr="00A5463E">
        <w:t>0 1 2 3 4 5 6 7 8 9 0 1 2 3 4 5 6 7 8 9 0 1 2 3 4 5 6 7 8 9 0 1</w:t>
      </w:r>
    </w:p>
    <w:p w14:paraId="1926F8B0" w14:textId="77777777" w:rsidR="009C3E85" w:rsidRPr="00A5463E" w:rsidRDefault="009C3E85" w:rsidP="009C3E85">
      <w:pPr>
        <w:pStyle w:val="PL"/>
        <w:keepNext/>
        <w:keepLines/>
        <w:jc w:val="center"/>
      </w:pPr>
      <w:r w:rsidRPr="00A5463E">
        <w:t>+-+-+-+-+-+-+-+-+-+-+-+-+-+-+-+-+-+-+-+-+-+-+-+-+-+-+-+-+-+-+-+-+</w:t>
      </w:r>
    </w:p>
    <w:p w14:paraId="071F324F" w14:textId="77777777" w:rsidR="009C3E85" w:rsidRPr="00A5463E" w:rsidRDefault="009C3E85" w:rsidP="009C3E85">
      <w:pPr>
        <w:pStyle w:val="PL"/>
        <w:keepNext/>
        <w:keepLines/>
        <w:jc w:val="center"/>
      </w:pPr>
      <w:r w:rsidRPr="00A5463E">
        <w:t>|V=2|P| Subtype |   PT=APP=204  |            length             |</w:t>
      </w:r>
    </w:p>
    <w:p w14:paraId="52D9C748" w14:textId="77777777" w:rsidR="009C3E85" w:rsidRPr="00A5463E" w:rsidRDefault="009C3E85" w:rsidP="009C3E85">
      <w:pPr>
        <w:pStyle w:val="PL"/>
        <w:keepNext/>
        <w:keepLines/>
        <w:jc w:val="center"/>
      </w:pPr>
      <w:r w:rsidRPr="00A5463E">
        <w:t>+-+-+-+-+-+-+-+-+-+-+-+-+-+-+-+-+-+-+-+-+-+-+-+-+-+-+-+-+-+-+-+-+</w:t>
      </w:r>
    </w:p>
    <w:p w14:paraId="07BEF30C"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F4BCC2F" w14:textId="77777777" w:rsidR="009C3E85" w:rsidRPr="00A5463E" w:rsidRDefault="009C3E85" w:rsidP="009C3E85">
      <w:pPr>
        <w:pStyle w:val="PL"/>
        <w:keepNext/>
        <w:keepLines/>
        <w:jc w:val="center"/>
      </w:pPr>
      <w:r w:rsidRPr="00A5463E">
        <w:t>+-+-+-+-+-+-+-+-+-+-+-+-+-+-+-+-+-+-+-+-+-+-+-+-+-+-+-+-+-+-+-+-+</w:t>
      </w:r>
    </w:p>
    <w:p w14:paraId="49E50988" w14:textId="77777777" w:rsidR="009C3E85" w:rsidRPr="00A5463E" w:rsidRDefault="009C3E85" w:rsidP="009C3E85">
      <w:pPr>
        <w:pStyle w:val="PL"/>
        <w:keepNext/>
        <w:keepLines/>
        <w:jc w:val="center"/>
      </w:pPr>
      <w:r w:rsidRPr="00A5463E">
        <w:t>|                          name=MCV</w:t>
      </w:r>
      <w:r>
        <w:t>1</w:t>
      </w:r>
      <w:r w:rsidRPr="00A5463E">
        <w:t xml:space="preserve">                            |</w:t>
      </w:r>
    </w:p>
    <w:p w14:paraId="72AB73F4" w14:textId="77777777" w:rsidR="009C3E85" w:rsidRPr="00A5463E" w:rsidRDefault="009C3E85" w:rsidP="009C3E85">
      <w:pPr>
        <w:pStyle w:val="PL"/>
        <w:keepNext/>
        <w:keepLines/>
        <w:jc w:val="center"/>
      </w:pPr>
      <w:r w:rsidRPr="00A5463E">
        <w:t>+-+-+-+-+-+-+-+-+-+-+-+-+-+-+-+-+-+-+-+-+-+-+-+-+-+-+-+-+-+-+-+-+</w:t>
      </w:r>
    </w:p>
    <w:p w14:paraId="368C57C5" w14:textId="77777777" w:rsidR="009C3E85" w:rsidRPr="00A5463E" w:rsidRDefault="009C3E85" w:rsidP="009C3E85"/>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lastRenderedPageBreak/>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24EDF133" w14:textId="77777777" w:rsidR="009C3E85" w:rsidRPr="00A5463E" w:rsidRDefault="009C3E85" w:rsidP="009C3E85">
      <w:pPr>
        <w:rPr>
          <w:b/>
          <w:u w:val="single"/>
        </w:rPr>
      </w:pPr>
      <w:r>
        <w:rPr>
          <w:b/>
          <w:u w:val="single"/>
        </w:rPr>
        <w:t xml:space="preserve">RTCP </w:t>
      </w:r>
      <w:r w:rsidRPr="00A5463E">
        <w:rPr>
          <w:b/>
          <w:u w:val="single"/>
        </w:rPr>
        <w:t>SSRC:</w:t>
      </w:r>
    </w:p>
    <w:p w14:paraId="574AF377"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16AF013" w14:textId="77777777" w:rsidR="009C3E85" w:rsidRPr="000B4518" w:rsidRDefault="009C3E85" w:rsidP="009C3E85">
      <w:r>
        <w:t>In on-network, those RTCP SSRCs are defined by the receiving entity at session establishment within the SDP offer and answer as specified in clause 4.3.</w:t>
      </w:r>
    </w:p>
    <w:p w14:paraId="2E88EC8F"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15BD8F28" w14:textId="77777777" w:rsidR="00A5463E" w:rsidRPr="00A5463E" w:rsidRDefault="00A5463E" w:rsidP="00A5463E">
      <w:pPr>
        <w:pStyle w:val="Heading3"/>
      </w:pPr>
      <w:bookmarkStart w:id="1949" w:name="_Toc20208940"/>
      <w:bookmarkStart w:id="1950" w:name="_Toc36045051"/>
      <w:bookmarkStart w:id="1951" w:name="_Toc45216537"/>
      <w:bookmarkStart w:id="1952" w:name="_Toc171690597"/>
      <w:r w:rsidRPr="00A5463E">
        <w:t>9.2.24</w:t>
      </w:r>
      <w:r w:rsidRPr="00A5463E">
        <w:tab/>
        <w:t xml:space="preserve">Remote </w:t>
      </w:r>
      <w:r w:rsidR="002477B2">
        <w:t>Transmission</w:t>
      </w:r>
      <w:r w:rsidRPr="00A5463E">
        <w:t xml:space="preserve"> cancel request</w:t>
      </w:r>
      <w:bookmarkEnd w:id="1949"/>
      <w:bookmarkEnd w:id="1950"/>
      <w:bookmarkEnd w:id="1951"/>
      <w:bookmarkEnd w:id="1952"/>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64701865" w14:textId="77777777" w:rsidR="009C3E85" w:rsidRPr="00A5463E" w:rsidRDefault="009C3E85" w:rsidP="009C3E85">
      <w:pPr>
        <w:pStyle w:val="TH"/>
      </w:pPr>
      <w:bookmarkStart w:id="1953" w:name="_MCCTEMPBM_CRPT38000102___4"/>
      <w:r w:rsidRPr="00A5463E">
        <w:t xml:space="preserve">Table 9.2.24-1: Remote </w:t>
      </w:r>
      <w:r>
        <w:t>Transmission</w:t>
      </w:r>
      <w:r w:rsidRPr="00A5463E">
        <w:t xml:space="preserve"> cancel request message</w:t>
      </w:r>
    </w:p>
    <w:p w14:paraId="3B64D400" w14:textId="77777777" w:rsidR="009C3E85" w:rsidRPr="00A5463E" w:rsidRDefault="009C3E85" w:rsidP="009C3E85">
      <w:pPr>
        <w:pStyle w:val="PL"/>
        <w:keepNext/>
        <w:keepLines/>
        <w:jc w:val="center"/>
      </w:pPr>
      <w:r w:rsidRPr="00A5463E">
        <w:t>0                   1                   2                   3</w:t>
      </w:r>
    </w:p>
    <w:p w14:paraId="2625E0C3" w14:textId="77777777" w:rsidR="009C3E85" w:rsidRPr="00A5463E" w:rsidRDefault="009C3E85" w:rsidP="009C3E85">
      <w:pPr>
        <w:pStyle w:val="PL"/>
        <w:keepNext/>
        <w:keepLines/>
        <w:jc w:val="center"/>
      </w:pPr>
      <w:r w:rsidRPr="00A5463E">
        <w:t>0 1 2 3 4 5 6 7 8 9 0 1 2 3 4 5 6 7 8 9 0 1 2 3 4 5 6 7 8 9 0 1</w:t>
      </w:r>
    </w:p>
    <w:p w14:paraId="162C6DBD" w14:textId="77777777" w:rsidR="009C3E85" w:rsidRPr="00A5463E" w:rsidRDefault="009C3E85" w:rsidP="009C3E85">
      <w:pPr>
        <w:pStyle w:val="PL"/>
        <w:keepNext/>
        <w:keepLines/>
        <w:jc w:val="center"/>
      </w:pPr>
      <w:r w:rsidRPr="00A5463E">
        <w:t>+-+-+-+-+-+-+-+-+-+-+-+-+-+-+-+-+-+-+-+-+-+-+-+-+-+-+-+-+-+-+-+-+</w:t>
      </w:r>
    </w:p>
    <w:p w14:paraId="417A976B" w14:textId="77777777" w:rsidR="009C3E85" w:rsidRPr="00A5463E" w:rsidRDefault="009C3E85" w:rsidP="009C3E85">
      <w:pPr>
        <w:pStyle w:val="PL"/>
        <w:keepNext/>
        <w:keepLines/>
        <w:jc w:val="center"/>
      </w:pPr>
      <w:r w:rsidRPr="00A5463E">
        <w:t>|V=2|P| Subtype |   PT=APP=204  |          length               |</w:t>
      </w:r>
    </w:p>
    <w:p w14:paraId="170FC0B6" w14:textId="77777777" w:rsidR="009C3E85" w:rsidRPr="00A5463E" w:rsidRDefault="009C3E85" w:rsidP="009C3E85">
      <w:pPr>
        <w:pStyle w:val="PL"/>
        <w:keepNext/>
        <w:keepLines/>
        <w:jc w:val="center"/>
      </w:pPr>
      <w:r w:rsidRPr="00A5463E">
        <w:t>+-+-+-+-+-+-+-+-+-+-+-+-+-+-+-+-+-+-+-+-+-+-+-+-+-+-+-+-+-+-+-+-+</w:t>
      </w:r>
    </w:p>
    <w:p w14:paraId="5260BB9D"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7EA0A843" w14:textId="77777777" w:rsidR="009C3E85" w:rsidRPr="00A5463E" w:rsidRDefault="009C3E85" w:rsidP="009C3E85">
      <w:pPr>
        <w:pStyle w:val="PL"/>
        <w:keepNext/>
        <w:keepLines/>
        <w:jc w:val="center"/>
      </w:pPr>
      <w:r w:rsidRPr="00A5463E">
        <w:t>+-+-+-+-+-+-+-+-+-+-+-+-+-+-+-+-+-+-+-+-+-+-+-+-+-+-+-+-+-+-+-+-+</w:t>
      </w:r>
    </w:p>
    <w:p w14:paraId="7464110A" w14:textId="77777777" w:rsidR="009C3E85" w:rsidRPr="00A5463E" w:rsidRDefault="009C3E85" w:rsidP="009C3E85">
      <w:pPr>
        <w:pStyle w:val="PL"/>
        <w:keepNext/>
        <w:keepLines/>
        <w:jc w:val="center"/>
      </w:pPr>
      <w:r w:rsidRPr="00A5463E">
        <w:t>|                          name=MCV</w:t>
      </w:r>
      <w:r>
        <w:t>0</w:t>
      </w:r>
      <w:r w:rsidRPr="00A5463E">
        <w:t xml:space="preserve">                            |</w:t>
      </w:r>
    </w:p>
    <w:p w14:paraId="3DEEB2D4" w14:textId="77777777" w:rsidR="009C3E85" w:rsidRPr="00A5463E" w:rsidRDefault="009C3E85" w:rsidP="009C3E85">
      <w:pPr>
        <w:pStyle w:val="PL"/>
        <w:keepNext/>
        <w:keepLines/>
        <w:jc w:val="center"/>
      </w:pPr>
      <w:r w:rsidRPr="00A5463E">
        <w:t>+-+-+-+-+-+-+-+-+-+-+-+-+-+-+-+-+-+-+-+-+-+-+-+-+-+-+-+-+-+-+-+-+</w:t>
      </w:r>
    </w:p>
    <w:p w14:paraId="094F5526" w14:textId="77777777" w:rsidR="009C3E85" w:rsidRPr="00A5463E" w:rsidRDefault="009C3E85" w:rsidP="009C3E85">
      <w:pPr>
        <w:pStyle w:val="PL"/>
        <w:keepNext/>
        <w:keepLines/>
        <w:jc w:val="center"/>
      </w:pPr>
      <w:r w:rsidRPr="00A5463E">
        <w:t>:                       User ID field                           :</w:t>
      </w:r>
    </w:p>
    <w:p w14:paraId="43823605" w14:textId="77777777" w:rsidR="009C3E85" w:rsidRPr="00A5463E" w:rsidRDefault="009C3E85" w:rsidP="009C3E85">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53"/>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Default="00A5463E" w:rsidP="00A5463E">
      <w:r w:rsidRPr="00A5463E">
        <w:t xml:space="preserve">The length is coded as specified in to </w:t>
      </w:r>
      <w:r w:rsidR="00BA1F7C">
        <w:t>clause</w:t>
      </w:r>
      <w:r w:rsidRPr="00A5463E">
        <w:t> 9.1.2.</w:t>
      </w:r>
    </w:p>
    <w:p w14:paraId="79D5E006" w14:textId="77777777" w:rsidR="009C3E85" w:rsidRPr="00A5463E" w:rsidRDefault="009C3E85" w:rsidP="009C3E85">
      <w:pPr>
        <w:rPr>
          <w:b/>
          <w:u w:val="single"/>
        </w:rPr>
      </w:pPr>
      <w:r>
        <w:rPr>
          <w:b/>
          <w:u w:val="single"/>
        </w:rPr>
        <w:t xml:space="preserve">RTCP </w:t>
      </w:r>
      <w:r w:rsidRPr="00A5463E">
        <w:rPr>
          <w:b/>
          <w:u w:val="single"/>
        </w:rPr>
        <w:t>SSRC:</w:t>
      </w:r>
    </w:p>
    <w:p w14:paraId="1D003E84"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2D6B1D01" w14:textId="77777777" w:rsidR="009C3E85" w:rsidRPr="000B4518" w:rsidRDefault="009C3E85" w:rsidP="009C3E85">
      <w:r>
        <w:t>In on-network, those RTCP SSRCs are defined by the receiving entity at session establishment within the SDP offer and answer as specified in clause 4.3.</w:t>
      </w:r>
    </w:p>
    <w:p w14:paraId="37DBF912" w14:textId="40DE8182" w:rsidR="009C3E85" w:rsidRPr="00A5463E" w:rsidRDefault="009C3E85" w:rsidP="00A5463E">
      <w:r w:rsidRPr="00A5463E">
        <w:t xml:space="preserve">The content of the </w:t>
      </w:r>
      <w:r>
        <w:t xml:space="preserve">RTCP </w:t>
      </w:r>
      <w:r w:rsidRPr="00A5463E">
        <w:t>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54" w:name="_MCCTEMPBM_CRPT38000103___5"/>
      <w:r w:rsidRPr="00A5463E">
        <w:rPr>
          <w:b/>
          <w:color w:val="000000"/>
          <w:u w:val="single"/>
        </w:rPr>
        <w:t>User ID:</w:t>
      </w:r>
    </w:p>
    <w:bookmarkEnd w:id="1954"/>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55" w:name="_Toc20208941"/>
      <w:bookmarkStart w:id="1956" w:name="_Toc36045052"/>
      <w:bookmarkStart w:id="1957" w:name="_Toc45216538"/>
      <w:bookmarkStart w:id="1958" w:name="_Toc171690598"/>
      <w:r w:rsidRPr="00A5463E">
        <w:t>9.2.25</w:t>
      </w:r>
      <w:r w:rsidRPr="00A5463E">
        <w:tab/>
        <w:t xml:space="preserve">Remote </w:t>
      </w:r>
      <w:r w:rsidR="002477B2">
        <w:t>Transmission</w:t>
      </w:r>
      <w:r w:rsidRPr="00A5463E">
        <w:t xml:space="preserve"> cancel response</w:t>
      </w:r>
      <w:bookmarkEnd w:id="1955"/>
      <w:bookmarkEnd w:id="1956"/>
      <w:bookmarkEnd w:id="1957"/>
      <w:bookmarkEnd w:id="1958"/>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8868855" w14:textId="77777777" w:rsidR="009C3E85" w:rsidRPr="00A5463E" w:rsidRDefault="009C3E85" w:rsidP="009C3E85">
      <w:pPr>
        <w:pStyle w:val="TH"/>
      </w:pPr>
      <w:bookmarkStart w:id="1959" w:name="_MCCTEMPBM_CRPT38000104___4"/>
      <w:r w:rsidRPr="00A5463E">
        <w:lastRenderedPageBreak/>
        <w:t xml:space="preserve">Table 9.2.25-1: Remote </w:t>
      </w:r>
      <w:r>
        <w:t>Transmission</w:t>
      </w:r>
      <w:r w:rsidRPr="00A5463E">
        <w:t xml:space="preserve"> cancel response message</w:t>
      </w:r>
    </w:p>
    <w:p w14:paraId="6C28F8CC" w14:textId="77777777" w:rsidR="009C3E85" w:rsidRPr="00A5463E" w:rsidRDefault="009C3E85" w:rsidP="009C3E85">
      <w:pPr>
        <w:pStyle w:val="PL"/>
        <w:keepNext/>
        <w:keepLines/>
        <w:jc w:val="center"/>
      </w:pPr>
      <w:r w:rsidRPr="00A5463E">
        <w:t>0                   1                   2                   3</w:t>
      </w:r>
    </w:p>
    <w:p w14:paraId="7ADD94BB" w14:textId="77777777" w:rsidR="009C3E85" w:rsidRPr="00A5463E" w:rsidRDefault="009C3E85" w:rsidP="009C3E85">
      <w:pPr>
        <w:pStyle w:val="PL"/>
        <w:keepNext/>
        <w:keepLines/>
        <w:jc w:val="center"/>
      </w:pPr>
      <w:r w:rsidRPr="00A5463E">
        <w:t>0 1 2 3 4 5 6 7 8 9 0 1 2 3 4 5 6 7 8 9 0 1 2 3 4 5 6 7 8 9 0 1</w:t>
      </w:r>
    </w:p>
    <w:p w14:paraId="219FB60F" w14:textId="77777777" w:rsidR="009C3E85" w:rsidRPr="00A5463E" w:rsidRDefault="009C3E85" w:rsidP="009C3E85">
      <w:pPr>
        <w:pStyle w:val="PL"/>
        <w:keepNext/>
        <w:keepLines/>
        <w:jc w:val="center"/>
      </w:pPr>
      <w:r w:rsidRPr="00A5463E">
        <w:t>+-+-+-+-+-+-+-+-+-+-+-+-+-+-+-+-+-+-+-+-+-+-+-+-+-+-+-+-+-+-+-+-+</w:t>
      </w:r>
    </w:p>
    <w:p w14:paraId="07181520" w14:textId="77777777" w:rsidR="009C3E85" w:rsidRPr="00A5463E" w:rsidRDefault="009C3E85" w:rsidP="009C3E85">
      <w:pPr>
        <w:pStyle w:val="PL"/>
        <w:keepNext/>
        <w:keepLines/>
        <w:jc w:val="center"/>
      </w:pPr>
      <w:r w:rsidRPr="00A5463E">
        <w:t>|V=2|P| Subtype |   PT=APP=204  |          length               |</w:t>
      </w:r>
    </w:p>
    <w:p w14:paraId="41EF1E87" w14:textId="77777777" w:rsidR="009C3E85" w:rsidRPr="00A5463E" w:rsidRDefault="009C3E85" w:rsidP="009C3E85">
      <w:pPr>
        <w:pStyle w:val="PL"/>
        <w:keepNext/>
        <w:keepLines/>
        <w:jc w:val="center"/>
      </w:pPr>
      <w:r w:rsidRPr="00A5463E">
        <w:t>+-+-+-+-+-+-+-+-+-+-+-+-+-+-+-+-+-+-+-+-+-+-+-+-+-+-+-+-+-+-+-+-+</w:t>
      </w:r>
    </w:p>
    <w:p w14:paraId="0D72F9D6"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591897D9" w14:textId="77777777" w:rsidR="009C3E85" w:rsidRPr="00A5463E" w:rsidRDefault="009C3E85" w:rsidP="009C3E85">
      <w:pPr>
        <w:pStyle w:val="PL"/>
        <w:keepNext/>
        <w:keepLines/>
        <w:jc w:val="center"/>
      </w:pPr>
      <w:r w:rsidRPr="00A5463E">
        <w:t>+-+-+-+-+-+-+-+-+-+-+-+-+-+-+-+-+-+-+-+-+-+-+-+-+-+-+-+-+-+-+-+-+</w:t>
      </w:r>
    </w:p>
    <w:p w14:paraId="1F864F2E" w14:textId="77777777" w:rsidR="009C3E85" w:rsidRPr="00A5463E" w:rsidRDefault="009C3E85" w:rsidP="009C3E85">
      <w:pPr>
        <w:pStyle w:val="PL"/>
        <w:keepNext/>
        <w:keepLines/>
        <w:jc w:val="center"/>
      </w:pPr>
      <w:r w:rsidRPr="00A5463E">
        <w:t>|                          name=MCV</w:t>
      </w:r>
      <w:r>
        <w:t>1</w:t>
      </w:r>
      <w:r w:rsidRPr="00A5463E">
        <w:t xml:space="preserve">                            |</w:t>
      </w:r>
    </w:p>
    <w:p w14:paraId="7E984809" w14:textId="77777777" w:rsidR="009C3E85" w:rsidRPr="00A5463E" w:rsidRDefault="009C3E85" w:rsidP="009C3E85">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59"/>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6CF06DF6" w14:textId="77777777" w:rsidR="009C3E85" w:rsidRPr="00A5463E" w:rsidRDefault="009C3E85" w:rsidP="009C3E85">
      <w:pPr>
        <w:rPr>
          <w:b/>
          <w:u w:val="single"/>
        </w:rPr>
      </w:pPr>
      <w:r>
        <w:rPr>
          <w:b/>
          <w:u w:val="single"/>
        </w:rPr>
        <w:t xml:space="preserve">RTCP </w:t>
      </w:r>
      <w:r w:rsidRPr="00A5463E">
        <w:rPr>
          <w:b/>
          <w:u w:val="single"/>
        </w:rPr>
        <w:t>SSRC:</w:t>
      </w:r>
    </w:p>
    <w:p w14:paraId="5EB76EC7"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3E219E3C" w14:textId="77777777" w:rsidR="009C3E85" w:rsidRPr="000B4518" w:rsidRDefault="009C3E85" w:rsidP="009C3E85">
      <w:r>
        <w:t>In on-network, those RTCP SSRCs are defined by the receiving entity at session establishment within the SDP offer and answer as specified in clause 4.3.</w:t>
      </w:r>
    </w:p>
    <w:p w14:paraId="2AC04AC0"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66882FC5" w14:textId="77777777" w:rsidR="00A5463E" w:rsidRPr="00A5463E" w:rsidRDefault="00A5463E" w:rsidP="00A5463E">
      <w:pPr>
        <w:pStyle w:val="Heading3"/>
      </w:pPr>
      <w:bookmarkStart w:id="1960" w:name="_Toc20208942"/>
      <w:bookmarkStart w:id="1961" w:name="_Toc36045053"/>
      <w:bookmarkStart w:id="1962" w:name="_Toc45216539"/>
      <w:bookmarkStart w:id="1963" w:name="_Toc171690599"/>
      <w:r w:rsidRPr="00A5463E">
        <w:t>9.2.26</w:t>
      </w:r>
      <w:r w:rsidRPr="00A5463E">
        <w:tab/>
        <w:t>Media reception end request</w:t>
      </w:r>
      <w:bookmarkEnd w:id="1960"/>
      <w:bookmarkEnd w:id="1961"/>
      <w:bookmarkEnd w:id="1962"/>
      <w:bookmarkEnd w:id="1963"/>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A8FAA19" w14:textId="77777777" w:rsidR="009C3E85" w:rsidRPr="00A5463E" w:rsidRDefault="009C3E85" w:rsidP="009C3E85">
      <w:pPr>
        <w:pStyle w:val="TH"/>
      </w:pPr>
      <w:r w:rsidRPr="00A5463E">
        <w:t>Table 9.2.26-1: Media reception end request message</w:t>
      </w:r>
    </w:p>
    <w:p w14:paraId="547D7140" w14:textId="77777777" w:rsidR="009C3E85" w:rsidRPr="00A5463E" w:rsidRDefault="009C3E85" w:rsidP="009C3E85">
      <w:pPr>
        <w:pStyle w:val="PL"/>
        <w:keepNext/>
        <w:keepLines/>
        <w:jc w:val="center"/>
      </w:pPr>
      <w:r w:rsidRPr="00A5463E">
        <w:t>0                   1                   2                   3</w:t>
      </w:r>
    </w:p>
    <w:p w14:paraId="6B6E7ADD" w14:textId="77777777" w:rsidR="009C3E85" w:rsidRPr="00A5463E" w:rsidRDefault="009C3E85" w:rsidP="009C3E85">
      <w:pPr>
        <w:pStyle w:val="PL"/>
        <w:keepNext/>
        <w:keepLines/>
        <w:jc w:val="center"/>
      </w:pPr>
      <w:r w:rsidRPr="00A5463E">
        <w:t>0 1 2 3 4 5 6 7 8 9 0 1 2 3 4 5 6 7 8 9 0 1 2 3 4 5 6 7 8 9 0 1</w:t>
      </w:r>
    </w:p>
    <w:p w14:paraId="086C6F98" w14:textId="77777777" w:rsidR="009C3E85" w:rsidRPr="00A5463E" w:rsidRDefault="009C3E85" w:rsidP="009C3E85">
      <w:pPr>
        <w:pStyle w:val="PL"/>
        <w:keepNext/>
        <w:keepLines/>
        <w:jc w:val="center"/>
      </w:pPr>
      <w:r w:rsidRPr="00A5463E">
        <w:t>+-+-+-+-+-+-+-+-+-+-+-+-+-+-+-+-+-+-+-+-+-+-+-+-+-+-+-+-+-+-+-+-+</w:t>
      </w:r>
    </w:p>
    <w:p w14:paraId="4301BEB5" w14:textId="77777777" w:rsidR="009C3E85" w:rsidRPr="00A5463E" w:rsidRDefault="009C3E85" w:rsidP="009C3E85">
      <w:pPr>
        <w:pStyle w:val="PL"/>
        <w:keepNext/>
        <w:keepLines/>
        <w:jc w:val="center"/>
      </w:pPr>
      <w:r w:rsidRPr="00A5463E">
        <w:t>|V=2|P| Subtype |   PT=APP=204  |            length             |</w:t>
      </w:r>
    </w:p>
    <w:p w14:paraId="34FE1134" w14:textId="77777777" w:rsidR="009C3E85" w:rsidRPr="00A5463E" w:rsidRDefault="009C3E85" w:rsidP="009C3E85">
      <w:pPr>
        <w:pStyle w:val="PL"/>
        <w:keepNext/>
        <w:keepLines/>
        <w:jc w:val="center"/>
      </w:pPr>
      <w:r w:rsidRPr="00A5463E">
        <w:t>+-+-+-+-+-+-+-+-+-+-+-+-+-+-+-+-+-+-+-+-+-+-+-+-+-+-+-+-+-+-+-+-+</w:t>
      </w:r>
    </w:p>
    <w:p w14:paraId="11E6BD81"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0279939" w14:textId="77777777" w:rsidR="009C3E85" w:rsidRPr="00A5463E" w:rsidRDefault="009C3E85" w:rsidP="009C3E85">
      <w:pPr>
        <w:pStyle w:val="PL"/>
        <w:keepNext/>
        <w:keepLines/>
        <w:jc w:val="center"/>
      </w:pPr>
      <w:r w:rsidRPr="00A5463E">
        <w:t>+-+-+-+-+-+-+-+-+-+-+-+-+-+-+-+-+-+-+-+-+-+-+-+-+-+-+-+-+-+-+-+-+</w:t>
      </w:r>
    </w:p>
    <w:p w14:paraId="2A2DD582" w14:textId="77777777" w:rsidR="009C3E85" w:rsidRPr="00A5463E" w:rsidRDefault="009C3E85" w:rsidP="009C3E85">
      <w:pPr>
        <w:pStyle w:val="PL"/>
        <w:keepNext/>
        <w:keepLines/>
        <w:jc w:val="center"/>
      </w:pPr>
      <w:r w:rsidRPr="00A5463E">
        <w:t>|                          name=MCV</w:t>
      </w:r>
      <w:r>
        <w:t>2</w:t>
      </w:r>
      <w:r w:rsidRPr="00A5463E">
        <w:t xml:space="preserve">                            |</w:t>
      </w:r>
    </w:p>
    <w:p w14:paraId="3B649FBD" w14:textId="77777777" w:rsidR="009C3E85" w:rsidRPr="00A5463E" w:rsidRDefault="009C3E85" w:rsidP="009C3E85">
      <w:pPr>
        <w:pStyle w:val="PL"/>
        <w:keepNext/>
        <w:keepLines/>
        <w:jc w:val="center"/>
      </w:pPr>
      <w:r w:rsidRPr="00A5463E">
        <w:t>+-+-+-+-+-+-+-+-+-+-+-+-+-+-+-+-+-+-+-+-+-+-+-+-+-+-+-+-+-+-+-+-+</w:t>
      </w:r>
    </w:p>
    <w:p w14:paraId="1E50E264" w14:textId="77777777" w:rsidR="009C3E85" w:rsidRPr="00A5463E" w:rsidRDefault="009C3E85" w:rsidP="009C3E8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2009C9CE" w14:textId="77777777" w:rsidR="009C3E85" w:rsidRPr="00A5463E" w:rsidRDefault="009C3E85" w:rsidP="009C3E85">
      <w:pPr>
        <w:pStyle w:val="PL"/>
        <w:keepNext/>
        <w:keepLines/>
        <w:jc w:val="center"/>
      </w:pPr>
      <w:r w:rsidRPr="00A5463E">
        <w:t>+-+-+-+-+-+-+-+-+-+-+-+-+-+-+-+-+-+-+-+-+-+-+-+-+-+-+-+-+-+-+-+-+</w:t>
      </w:r>
    </w:p>
    <w:p w14:paraId="328FB582" w14:textId="77777777" w:rsidR="009C3E85" w:rsidRPr="00A5463E" w:rsidRDefault="009C3E85" w:rsidP="009C3E8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E33159E" w14:textId="77777777" w:rsidR="009C3E85" w:rsidRPr="00A5463E" w:rsidRDefault="009C3E85" w:rsidP="009C3E85">
      <w:pPr>
        <w:pStyle w:val="PL"/>
        <w:jc w:val="center"/>
        <w:rPr>
          <w:color w:val="000000"/>
          <w:lang w:eastAsia="ko-KR"/>
        </w:rPr>
      </w:pPr>
      <w:r w:rsidRPr="00A5463E">
        <w:rPr>
          <w:color w:val="000000"/>
        </w:rPr>
        <w:t>+-+-+-+-+-+-+-+-+-+-+-+-+-+-+-+-+-+-+-+-+-+-+-+-+-+-+-+-+-+-+-+-+</w:t>
      </w:r>
    </w:p>
    <w:p w14:paraId="18D11CA0" w14:textId="77777777" w:rsidR="009C3E85" w:rsidRPr="00A5463E" w:rsidRDefault="009C3E85" w:rsidP="009C3E8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943F1E1" w14:textId="77777777" w:rsidR="009C3E85" w:rsidRPr="00A5463E" w:rsidRDefault="009C3E85" w:rsidP="009C3E85">
      <w:pPr>
        <w:pStyle w:val="PL"/>
        <w:jc w:val="center"/>
        <w:rPr>
          <w:color w:val="000000"/>
        </w:rPr>
      </w:pPr>
      <w:r w:rsidRPr="00A5463E">
        <w:rPr>
          <w:color w:val="000000"/>
        </w:rPr>
        <w:t>+-+-+-+-+-+-+-+-+-+-+-+-+-+-+-+-+-+-+-+-+-+-+-+-+-+-+-+-+-+-+-+-+</w:t>
      </w:r>
    </w:p>
    <w:p w14:paraId="2EA310B8" w14:textId="77777777" w:rsidR="009C3E85" w:rsidRPr="00A5463E" w:rsidRDefault="009C3E85" w:rsidP="009C3E85">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40C51D5D" w14:textId="77777777" w:rsidR="009C3E85" w:rsidRPr="00A5463E" w:rsidRDefault="009C3E85" w:rsidP="009C3E85">
      <w:pPr>
        <w:pStyle w:val="PL"/>
        <w:keepNext/>
        <w:keepLines/>
        <w:jc w:val="center"/>
      </w:pPr>
      <w:r w:rsidRPr="00A5463E">
        <w:t>+-+-+-+-+-+-+-+-+-+-+-+-+-+-+-+-+-+-+-+-+-+-+-+-+-+-+-+-+-+-+-+-+</w:t>
      </w:r>
    </w:p>
    <w:p w14:paraId="65044D4D" w14:textId="77777777" w:rsidR="009C3E85" w:rsidRPr="00A5463E" w:rsidRDefault="009C3E85" w:rsidP="009C3E85"/>
    <w:p w14:paraId="0918A72D" w14:textId="77777777" w:rsidR="00A5463E" w:rsidRPr="00A5463E" w:rsidRDefault="00A5463E" w:rsidP="00A5463E">
      <w:r w:rsidRPr="00A5463E">
        <w:t>With the exception of the three first 32-bit words the order of the fields are irrelevant.</w:t>
      </w:r>
    </w:p>
    <w:p w14:paraId="7F767335" w14:textId="77777777" w:rsidR="009C3E85" w:rsidRPr="00A5463E" w:rsidRDefault="009C3E85" w:rsidP="009C3E85">
      <w:pPr>
        <w:rPr>
          <w:b/>
          <w:u w:val="single"/>
        </w:rPr>
      </w:pPr>
      <w:r>
        <w:rPr>
          <w:b/>
          <w:u w:val="single"/>
        </w:rPr>
        <w:t xml:space="preserve">RTCP </w:t>
      </w:r>
      <w:r w:rsidRPr="00A5463E">
        <w:rPr>
          <w:b/>
          <w:u w:val="single"/>
        </w:rPr>
        <w:t>SSRC:</w:t>
      </w:r>
    </w:p>
    <w:p w14:paraId="7E2EBE13"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23EC8A0" w14:textId="77777777" w:rsidR="009C3E85" w:rsidRPr="000B4518" w:rsidRDefault="009C3E85" w:rsidP="009C3E85">
      <w:r>
        <w:t>In on-network, those RTCP SSRCs are defined by the receiving entity at session establishment within the SDP offer and answer as specified in clause 4.3.</w:t>
      </w:r>
    </w:p>
    <w:p w14:paraId="1DA3875B"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9F0E1FA" w14:textId="77777777" w:rsidR="00121BF3" w:rsidRPr="00A5463E" w:rsidRDefault="00121BF3" w:rsidP="00121BF3">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691A0B8F" w14:textId="77777777" w:rsidR="00121BF3" w:rsidRDefault="00121BF3" w:rsidP="00121BF3">
      <w:r w:rsidRPr="00A5463E">
        <w:lastRenderedPageBreak/>
        <w:t xml:space="preserve">The User ID </w:t>
      </w:r>
      <w:r>
        <w:t xml:space="preserve">of the Transmitting User </w:t>
      </w:r>
      <w:r w:rsidRPr="00A5463E">
        <w:t>field is used to carry the identity of the user whose media transmission is requested to be terminated</w:t>
      </w:r>
      <w:r>
        <w:t>.</w:t>
      </w:r>
    </w:p>
    <w:p w14:paraId="273A61B0" w14:textId="77777777" w:rsidR="00121BF3" w:rsidRPr="00A5463E" w:rsidRDefault="00121BF3" w:rsidP="00121BF3">
      <w:r w:rsidRPr="00A5463E">
        <w:t xml:space="preserve">The </w:t>
      </w:r>
      <w:r>
        <w:t>User Id of the Transmitting User</w:t>
      </w:r>
      <w:r w:rsidRPr="00A5463E">
        <w:t xml:space="preserve"> field is coded as specified in </w:t>
      </w:r>
      <w:r>
        <w:t>clause</w:t>
      </w:r>
      <w:r w:rsidRPr="00A5463E">
        <w:t> 9.2.3.6.</w:t>
      </w:r>
    </w:p>
    <w:p w14:paraId="05C276A1" w14:textId="77777777" w:rsidR="00121BF3" w:rsidRPr="00A5463E" w:rsidRDefault="00121BF3" w:rsidP="00121BF3">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4DC23A" w14:textId="77777777" w:rsidR="00121BF3" w:rsidRDefault="00121BF3" w:rsidP="00121BF3">
      <w:r>
        <w:t>The Audio SSRC of Transmitting User field carries the SSRC value for Audio RTP stream of the user transmitting the media.</w:t>
      </w:r>
    </w:p>
    <w:p w14:paraId="1220E657" w14:textId="0D071846" w:rsidR="00121BF3" w:rsidRPr="00A5463E" w:rsidRDefault="00121BF3" w:rsidP="00121BF3">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13316516" w14:textId="77777777" w:rsidR="00121BF3" w:rsidRPr="00A5463E" w:rsidRDefault="00121BF3" w:rsidP="00121BF3">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8FFA96C" w14:textId="77777777" w:rsidR="00121BF3" w:rsidRDefault="00121BF3" w:rsidP="00121BF3">
      <w:r>
        <w:t>The Video SSRC of Transmitting User field carries the SSRC value for Video RTP stream of the user transmitting the media.</w:t>
      </w:r>
    </w:p>
    <w:p w14:paraId="3313896C" w14:textId="643AF69E" w:rsidR="00121BF3" w:rsidRPr="00A5463E" w:rsidRDefault="00121BF3" w:rsidP="00121BF3">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64" w:name="_Toc20208943"/>
      <w:bookmarkStart w:id="1965" w:name="_Toc36045054"/>
      <w:bookmarkStart w:id="1966" w:name="_Toc45216540"/>
      <w:bookmarkStart w:id="1967" w:name="_Toc171690600"/>
      <w:r w:rsidRPr="00A5463E">
        <w:t>9.2.27</w:t>
      </w:r>
      <w:r w:rsidRPr="00A5463E">
        <w:tab/>
        <w:t>Media reception end response</w:t>
      </w:r>
      <w:bookmarkEnd w:id="1964"/>
      <w:bookmarkEnd w:id="1965"/>
      <w:bookmarkEnd w:id="1966"/>
      <w:bookmarkEnd w:id="1967"/>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6226B903" w14:textId="77777777" w:rsidR="009C3E85" w:rsidRPr="00A5463E" w:rsidRDefault="009C3E85" w:rsidP="009C3E85">
      <w:pPr>
        <w:pStyle w:val="TH"/>
      </w:pPr>
      <w:r w:rsidRPr="00A5463E">
        <w:t>Table 9.2.27-1: Media reception end response message</w:t>
      </w:r>
    </w:p>
    <w:p w14:paraId="0294A274" w14:textId="77777777" w:rsidR="009C3E85" w:rsidRPr="00A5463E" w:rsidRDefault="009C3E85" w:rsidP="009C3E85">
      <w:pPr>
        <w:pStyle w:val="PL"/>
        <w:keepNext/>
        <w:keepLines/>
        <w:jc w:val="center"/>
      </w:pPr>
      <w:r w:rsidRPr="00A5463E">
        <w:t>0                   1                   2                   3</w:t>
      </w:r>
    </w:p>
    <w:p w14:paraId="1B28E102" w14:textId="77777777" w:rsidR="009C3E85" w:rsidRPr="00A5463E" w:rsidRDefault="009C3E85" w:rsidP="009C3E85">
      <w:pPr>
        <w:pStyle w:val="PL"/>
        <w:keepNext/>
        <w:keepLines/>
        <w:jc w:val="center"/>
      </w:pPr>
      <w:r w:rsidRPr="00A5463E">
        <w:t>0 1 2 3 4 5 6 7 8 9 0 1 2 3 4 5 6 7 8 9 0 1 2 3 4 5 6 7 8 9 0 1</w:t>
      </w:r>
    </w:p>
    <w:p w14:paraId="0A4CCB4B" w14:textId="77777777" w:rsidR="009C3E85" w:rsidRPr="00A5463E" w:rsidRDefault="009C3E85" w:rsidP="009C3E85">
      <w:pPr>
        <w:pStyle w:val="PL"/>
        <w:keepNext/>
        <w:keepLines/>
        <w:jc w:val="center"/>
      </w:pPr>
      <w:r w:rsidRPr="00A5463E">
        <w:t>+-+-+-+-+-+-+-+-+-+-+-+-+-+-+-+-+-+-+-+-+-+-+-+-+-+-+-+-+-+-+-+-+</w:t>
      </w:r>
    </w:p>
    <w:p w14:paraId="3F1FC441" w14:textId="77777777" w:rsidR="009C3E85" w:rsidRPr="00A5463E" w:rsidRDefault="009C3E85" w:rsidP="009C3E85">
      <w:pPr>
        <w:pStyle w:val="PL"/>
        <w:keepNext/>
        <w:keepLines/>
        <w:jc w:val="center"/>
      </w:pPr>
      <w:r w:rsidRPr="00A5463E">
        <w:t>|V=2|P| Subtype |   PT=APP=204  |            length             |</w:t>
      </w:r>
    </w:p>
    <w:p w14:paraId="40B8BA72" w14:textId="77777777" w:rsidR="009C3E85" w:rsidRPr="00A5463E" w:rsidRDefault="009C3E85" w:rsidP="009C3E85">
      <w:pPr>
        <w:pStyle w:val="PL"/>
        <w:keepNext/>
        <w:keepLines/>
        <w:jc w:val="center"/>
      </w:pPr>
      <w:r w:rsidRPr="00A5463E">
        <w:t>+-+-+-+-+-+-+-+-+-+-+-+-+-+-+-+-+-+-+-+-+-+-+-+-+-+-+-+-+-+-+-+-+</w:t>
      </w:r>
    </w:p>
    <w:p w14:paraId="09D5702C"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CACB6D7" w14:textId="77777777" w:rsidR="009C3E85" w:rsidRPr="00A5463E" w:rsidRDefault="009C3E85" w:rsidP="009C3E85">
      <w:pPr>
        <w:pStyle w:val="PL"/>
        <w:keepNext/>
        <w:keepLines/>
        <w:jc w:val="center"/>
      </w:pPr>
      <w:r w:rsidRPr="00A5463E">
        <w:t>+-+-+-+-+-+-+-+-+-+-+-+-+-+-+-+-+-+-+-+-+-+-+-+-+-+-+-+-+-+-+-+-+</w:t>
      </w:r>
    </w:p>
    <w:p w14:paraId="78EF1BA3" w14:textId="77777777" w:rsidR="009C3E85" w:rsidRPr="00A5463E" w:rsidRDefault="009C3E85" w:rsidP="009C3E85">
      <w:pPr>
        <w:pStyle w:val="PL"/>
        <w:keepNext/>
        <w:keepLines/>
        <w:jc w:val="center"/>
      </w:pPr>
      <w:r w:rsidRPr="00A5463E">
        <w:t>|                          name=MCV</w:t>
      </w:r>
      <w:r>
        <w:t>2</w:t>
      </w:r>
      <w:r w:rsidRPr="00A5463E">
        <w:t xml:space="preserve">                            |</w:t>
      </w:r>
    </w:p>
    <w:p w14:paraId="08042BA3" w14:textId="77777777" w:rsidR="009C3E85" w:rsidRPr="00A5463E" w:rsidRDefault="009C3E85" w:rsidP="009C3E85">
      <w:pPr>
        <w:pStyle w:val="PL"/>
        <w:keepNext/>
        <w:keepLines/>
        <w:jc w:val="center"/>
      </w:pPr>
      <w:r w:rsidRPr="00A5463E">
        <w:t>+-+-+-+-+-+-+-+-+-+-+-+-+-+-+-+-+-+-+-+-+-+-+-+-+-+-+-+-+-+-+-+-+</w:t>
      </w:r>
    </w:p>
    <w:p w14:paraId="230AC397" w14:textId="77777777" w:rsidR="009C3E85" w:rsidRPr="00A5463E" w:rsidRDefault="009C3E85" w:rsidP="009C3E8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EFE343F" w14:textId="77777777" w:rsidR="009C3E85" w:rsidRPr="00A5463E" w:rsidRDefault="009C3E85" w:rsidP="009C3E85">
      <w:pPr>
        <w:pStyle w:val="PL"/>
        <w:keepNext/>
        <w:keepLines/>
        <w:jc w:val="center"/>
      </w:pPr>
      <w:r w:rsidRPr="00A5463E">
        <w:t>+-+-+-+-+-+-+-+-+-+-+-+-+-+-+-+-+-+-+-+-+-+-+-+-+-+-+-+-+-+-+-+-+</w:t>
      </w:r>
    </w:p>
    <w:p w14:paraId="29273E2A" w14:textId="77777777" w:rsidR="009C3E85" w:rsidRPr="00A5463E" w:rsidRDefault="009C3E85" w:rsidP="009C3E8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1888CAD" w14:textId="77777777" w:rsidR="009C3E85" w:rsidRPr="00A5463E" w:rsidRDefault="009C3E85" w:rsidP="009C3E85">
      <w:pPr>
        <w:pStyle w:val="PL"/>
        <w:jc w:val="center"/>
        <w:rPr>
          <w:color w:val="000000"/>
          <w:lang w:eastAsia="ko-KR"/>
        </w:rPr>
      </w:pPr>
      <w:r w:rsidRPr="00A5463E">
        <w:rPr>
          <w:color w:val="000000"/>
        </w:rPr>
        <w:t>+-+-+-+-+-+-+-+-+-+-+-+-+-+-+-+-+-+-+-+-+-+-+-+-+-+-+-+-+-+-+-+-+</w:t>
      </w:r>
    </w:p>
    <w:p w14:paraId="4E89A442" w14:textId="77777777" w:rsidR="009C3E85" w:rsidRPr="00A5463E" w:rsidRDefault="009C3E85" w:rsidP="009C3E8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16F68E6" w14:textId="77777777" w:rsidR="009C3E85" w:rsidRPr="00A5463E" w:rsidRDefault="009C3E85" w:rsidP="009C3E85">
      <w:pPr>
        <w:pStyle w:val="PL"/>
        <w:keepNext/>
        <w:keepLines/>
        <w:jc w:val="center"/>
      </w:pPr>
      <w:r w:rsidRPr="00A5463E">
        <w:t>+-+-+-+-+-+-+-+-+-+-+-+-+-+-+-+-+-+-+-+-+-+-+-+-+-+-+-+-+-+-+-+-+</w:t>
      </w:r>
    </w:p>
    <w:p w14:paraId="7A17E8C3" w14:textId="77777777" w:rsidR="009C3E85" w:rsidRPr="00A5463E" w:rsidRDefault="009C3E85" w:rsidP="009C3E85"/>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Default="00A5463E" w:rsidP="00A5463E">
      <w:r w:rsidRPr="00A5463E">
        <w:t xml:space="preserve">The length is coded as specified in to </w:t>
      </w:r>
      <w:r w:rsidR="00BA1F7C">
        <w:t>clause</w:t>
      </w:r>
      <w:r w:rsidRPr="00A5463E">
        <w:t> 9.1.2.</w:t>
      </w:r>
    </w:p>
    <w:p w14:paraId="3C84DFB0" w14:textId="77777777" w:rsidR="009C3E85" w:rsidRPr="00A5463E" w:rsidRDefault="009C3E85" w:rsidP="009C3E85">
      <w:pPr>
        <w:rPr>
          <w:b/>
          <w:u w:val="single"/>
        </w:rPr>
      </w:pPr>
      <w:r>
        <w:rPr>
          <w:b/>
          <w:u w:val="single"/>
        </w:rPr>
        <w:t xml:space="preserve">RTCP </w:t>
      </w:r>
      <w:r w:rsidRPr="00A5463E">
        <w:rPr>
          <w:b/>
          <w:u w:val="single"/>
        </w:rPr>
        <w:t>SSRC:</w:t>
      </w:r>
    </w:p>
    <w:p w14:paraId="5086447E"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9FE82A5" w14:textId="77777777" w:rsidR="009C3E85" w:rsidRPr="000B4518" w:rsidRDefault="009C3E85" w:rsidP="009C3E85">
      <w:r>
        <w:t>In on-network, those RTCP SSRCs are defined by the receiving entity at session establishment within the SDP offer and answer as specified in clause 4.3.</w:t>
      </w:r>
    </w:p>
    <w:p w14:paraId="43E6CADC"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472FA1AC" w14:textId="77777777" w:rsidR="00636688" w:rsidRPr="00A5463E" w:rsidRDefault="00636688" w:rsidP="00636688">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095A16F5" w14:textId="77777777" w:rsidR="00636688" w:rsidRDefault="00636688" w:rsidP="00636688">
      <w:r w:rsidRPr="00A5463E">
        <w:lastRenderedPageBreak/>
        <w:t xml:space="preserve">The User ID </w:t>
      </w:r>
      <w:r>
        <w:t xml:space="preserve">of the Transmitting User </w:t>
      </w:r>
      <w:r w:rsidRPr="00A5463E">
        <w:t>field is used to carry the identity of the user whose media transmission is requested to be terminated</w:t>
      </w:r>
      <w:r>
        <w:t>.</w:t>
      </w:r>
    </w:p>
    <w:p w14:paraId="602F75D1" w14:textId="77777777" w:rsidR="00636688" w:rsidRPr="00A5463E" w:rsidRDefault="00636688" w:rsidP="00636688">
      <w:r w:rsidRPr="00A5463E">
        <w:t xml:space="preserve">The </w:t>
      </w:r>
      <w:r>
        <w:t>User Id of the Transmitting User</w:t>
      </w:r>
      <w:r w:rsidRPr="00A5463E">
        <w:t xml:space="preserve"> field is coded as specified in </w:t>
      </w:r>
      <w:r>
        <w:t>clause</w:t>
      </w:r>
      <w:r w:rsidRPr="00A5463E">
        <w:t> 9.2.3.6.</w:t>
      </w:r>
    </w:p>
    <w:p w14:paraId="17C7B157" w14:textId="77777777" w:rsidR="00636688" w:rsidRPr="00A5463E" w:rsidRDefault="00636688" w:rsidP="0063668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2EB04FC" w14:textId="77777777" w:rsidR="00636688" w:rsidRDefault="00636688" w:rsidP="00636688">
      <w:r>
        <w:t>The Audio SSRC of Transmitting User field carries the SSRC value for Audio RTP stream of the user transmitting the media.</w:t>
      </w:r>
    </w:p>
    <w:p w14:paraId="6D2B2218" w14:textId="7BD312F8" w:rsidR="00636688" w:rsidRPr="00A5463E" w:rsidRDefault="00636688" w:rsidP="0063668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2AC7D7CC" w14:textId="77777777" w:rsidR="00636688" w:rsidRPr="00A5463E" w:rsidRDefault="00636688" w:rsidP="0063668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FAE884C" w14:textId="77777777" w:rsidR="00636688" w:rsidRDefault="00636688" w:rsidP="00636688">
      <w:r>
        <w:t>The Video SSRC of Transmitting User field carries the SSRC value for Video RTP stream of the user transmitting the media.</w:t>
      </w:r>
    </w:p>
    <w:p w14:paraId="75AFA79E" w14:textId="6B8BC06F" w:rsidR="00636688" w:rsidRPr="00A5463E" w:rsidRDefault="00636688" w:rsidP="0063668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1754D845" w14:textId="77777777" w:rsidR="00A5463E" w:rsidRPr="00A5463E" w:rsidRDefault="00A5463E" w:rsidP="00A5463E">
      <w:pPr>
        <w:pStyle w:val="Heading3"/>
      </w:pPr>
      <w:bookmarkStart w:id="1968" w:name="_Toc20208944"/>
      <w:bookmarkStart w:id="1969" w:name="_Toc36045055"/>
      <w:bookmarkStart w:id="1970" w:name="_Toc45216541"/>
      <w:bookmarkStart w:id="1971" w:name="_Toc171690601"/>
      <w:r w:rsidRPr="00A5463E">
        <w:t>9.2.28</w:t>
      </w:r>
      <w:r w:rsidRPr="00A5463E">
        <w:tab/>
        <w:t>Media reception override notification</w:t>
      </w:r>
      <w:bookmarkEnd w:id="1968"/>
      <w:bookmarkEnd w:id="1969"/>
      <w:bookmarkEnd w:id="1970"/>
      <w:bookmarkEnd w:id="1971"/>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1F46681A" w14:textId="77777777" w:rsidR="009C3E85" w:rsidRPr="00A5463E" w:rsidRDefault="009C3E85" w:rsidP="009C3E85">
      <w:pPr>
        <w:pStyle w:val="TH"/>
      </w:pPr>
      <w:bookmarkStart w:id="1972" w:name="_MCCTEMPBM_CRPT38000109___4"/>
      <w:r w:rsidRPr="00A5463E">
        <w:t>Table 9.2.28-1: Media reception override notification message</w:t>
      </w:r>
    </w:p>
    <w:p w14:paraId="6B146411" w14:textId="77777777" w:rsidR="009C3E85" w:rsidRPr="00A5463E" w:rsidRDefault="009C3E85" w:rsidP="009C3E85">
      <w:pPr>
        <w:pStyle w:val="PL"/>
        <w:keepNext/>
        <w:keepLines/>
        <w:jc w:val="center"/>
      </w:pPr>
      <w:r w:rsidRPr="00A5463E">
        <w:t>0                   1                   2                   3</w:t>
      </w:r>
    </w:p>
    <w:p w14:paraId="084FC9FA" w14:textId="77777777" w:rsidR="009C3E85" w:rsidRPr="00A5463E" w:rsidRDefault="009C3E85" w:rsidP="009C3E85">
      <w:pPr>
        <w:pStyle w:val="PL"/>
        <w:keepNext/>
        <w:keepLines/>
        <w:jc w:val="center"/>
      </w:pPr>
      <w:r w:rsidRPr="00A5463E">
        <w:t>0 1 2 3 4 5 6 7 8 9 0 1 2 3 4 5 6 7 8 9 0 1 2 3 4 5 6 7 8 9 0 1</w:t>
      </w:r>
    </w:p>
    <w:p w14:paraId="78044193" w14:textId="77777777" w:rsidR="009C3E85" w:rsidRPr="00A5463E" w:rsidRDefault="009C3E85" w:rsidP="009C3E85">
      <w:pPr>
        <w:pStyle w:val="PL"/>
        <w:keepNext/>
        <w:keepLines/>
        <w:jc w:val="center"/>
      </w:pPr>
      <w:r w:rsidRPr="00A5463E">
        <w:t>+-+-+-+-+-+-+-+-+-+-+-+-+-+-+-+-+-+-+-+-+-+-+-+-+-+-+-+-+-+-+-+-+</w:t>
      </w:r>
    </w:p>
    <w:p w14:paraId="5654A8BA" w14:textId="77777777" w:rsidR="009C3E85" w:rsidRPr="00A5463E" w:rsidRDefault="009C3E85" w:rsidP="009C3E85">
      <w:pPr>
        <w:pStyle w:val="PL"/>
        <w:keepNext/>
        <w:keepLines/>
        <w:jc w:val="center"/>
      </w:pPr>
      <w:r w:rsidRPr="00A5463E">
        <w:t>|V=2|P| Subtype |   PT=APP=204  |          length               |</w:t>
      </w:r>
    </w:p>
    <w:p w14:paraId="08D9B905" w14:textId="77777777" w:rsidR="009C3E85" w:rsidRPr="00A5463E" w:rsidRDefault="009C3E85" w:rsidP="009C3E85">
      <w:pPr>
        <w:pStyle w:val="PL"/>
        <w:keepNext/>
        <w:keepLines/>
        <w:jc w:val="center"/>
      </w:pPr>
      <w:r w:rsidRPr="00A5463E">
        <w:t>+-+-+-+-+-+-+-+-+-+-+-+-+-+-+-+-+-+-+-+-+-+-+-+-+-+-+-+-+-+-+-+-+</w:t>
      </w:r>
    </w:p>
    <w:p w14:paraId="239BB94E"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05AFF3F2" w14:textId="77777777" w:rsidR="009C3E85" w:rsidRPr="00A5463E" w:rsidRDefault="009C3E85" w:rsidP="009C3E85">
      <w:pPr>
        <w:pStyle w:val="PL"/>
        <w:keepNext/>
        <w:keepLines/>
        <w:jc w:val="center"/>
      </w:pPr>
      <w:r w:rsidRPr="00A5463E">
        <w:t>+-+-+-+-+-+-+-+-+-+-+-+-+-+-+-+-+-+-+-+-+-+-+-+-+-+-+-+-+-+-+-+-+</w:t>
      </w:r>
    </w:p>
    <w:p w14:paraId="4A2E3B18" w14:textId="77777777" w:rsidR="009C3E85" w:rsidRPr="00A5463E" w:rsidRDefault="009C3E85" w:rsidP="009C3E85">
      <w:pPr>
        <w:pStyle w:val="PL"/>
        <w:keepNext/>
        <w:keepLines/>
        <w:jc w:val="center"/>
      </w:pPr>
      <w:r w:rsidRPr="00A5463E">
        <w:t>|                          name=MCV</w:t>
      </w:r>
      <w:r>
        <w:t>1</w:t>
      </w:r>
      <w:r w:rsidRPr="00A5463E">
        <w:t xml:space="preserve">                            |</w:t>
      </w:r>
    </w:p>
    <w:p w14:paraId="6A9DD9B0" w14:textId="77777777" w:rsidR="009C3E85" w:rsidRPr="00A5463E" w:rsidRDefault="009C3E85" w:rsidP="009C3E85">
      <w:pPr>
        <w:pStyle w:val="PL"/>
        <w:keepNext/>
        <w:keepLines/>
        <w:jc w:val="center"/>
      </w:pPr>
      <w:r w:rsidRPr="00A5463E">
        <w:t>+-+-+-+-+-+-+-+-+-+-+-+-+-+-+-+-+-+-+-+-+-+-+-+-+-+-+-+-+-+-+-+-+</w:t>
      </w:r>
    </w:p>
    <w:p w14:paraId="44B52A33" w14:textId="77777777" w:rsidR="009C3E85" w:rsidRPr="00A5463E" w:rsidRDefault="009C3E85" w:rsidP="009C3E85">
      <w:pPr>
        <w:pStyle w:val="PL"/>
        <w:keepNext/>
        <w:keepLines/>
        <w:jc w:val="center"/>
      </w:pPr>
      <w:r w:rsidRPr="00A5463E">
        <w:t>:                        User ID field                          :</w:t>
      </w:r>
    </w:p>
    <w:p w14:paraId="7520CAA1" w14:textId="77777777" w:rsidR="009C3E85" w:rsidRDefault="009C3E85" w:rsidP="009C3E85">
      <w:pPr>
        <w:pStyle w:val="PL"/>
        <w:keepNext/>
        <w:keepLines/>
        <w:jc w:val="center"/>
      </w:pPr>
      <w:r w:rsidRPr="00A5463E">
        <w:t>+-+-+-+-+-+-+-+-+-+-+-+-+-+-+-+-+-+-+-+-+-+-+-+-+-+-+-+-+-+-+-+-+</w:t>
      </w:r>
    </w:p>
    <w:p w14:paraId="060A761B" w14:textId="77777777" w:rsidR="009C3E85" w:rsidRPr="00A5463E" w:rsidRDefault="009C3E85" w:rsidP="009C3E85">
      <w:pPr>
        <w:pStyle w:val="PL"/>
        <w:keepNext/>
        <w:keepLines/>
        <w:jc w:val="center"/>
      </w:pPr>
      <w:r w:rsidRPr="00A5463E">
        <w:t xml:space="preserve">:        </w:t>
      </w:r>
      <w:r>
        <w:t xml:space="preserve">             SSRC of transmitter</w:t>
      </w:r>
      <w:r w:rsidRPr="00A5463E">
        <w:t xml:space="preserve">                       :</w:t>
      </w:r>
    </w:p>
    <w:p w14:paraId="5A61A7C6" w14:textId="77777777" w:rsidR="009C3E85" w:rsidRPr="00A5463E" w:rsidRDefault="009C3E85" w:rsidP="009C3E85">
      <w:pPr>
        <w:pStyle w:val="PL"/>
        <w:keepNext/>
        <w:keepLines/>
        <w:jc w:val="center"/>
      </w:pPr>
      <w:r w:rsidRPr="00A5463E">
        <w:t>+-+-+-+-+-+-+-+-+-+-+-+-+-+-+-+-+-+-+-+-+-+-+-+-+-+-+-+-+-+-+-+-+</w:t>
      </w:r>
    </w:p>
    <w:p w14:paraId="6F6E3915" w14:textId="77777777" w:rsidR="009C3E85" w:rsidRPr="00A5463E" w:rsidRDefault="009C3E85" w:rsidP="009C3E85">
      <w:pPr>
        <w:pStyle w:val="PL"/>
        <w:keepNext/>
        <w:keepLines/>
        <w:jc w:val="center"/>
      </w:pPr>
      <w:r w:rsidRPr="00A5463E">
        <w:t>:                     Overriding ID field                       :</w:t>
      </w:r>
    </w:p>
    <w:p w14:paraId="7290D8E1" w14:textId="77777777" w:rsidR="009C3E85" w:rsidRPr="00A5463E" w:rsidRDefault="009C3E85" w:rsidP="009C3E85">
      <w:pPr>
        <w:pStyle w:val="PL"/>
        <w:keepNext/>
        <w:keepLines/>
        <w:jc w:val="center"/>
        <w:rPr>
          <w:color w:val="000000"/>
        </w:rPr>
      </w:pPr>
      <w:r w:rsidRPr="00A5463E">
        <w:rPr>
          <w:color w:val="000000"/>
        </w:rPr>
        <w:t>+-+-+-+-+-+-+-+-+-+-+-+-+-+-+-+-+-+-+-+-+-+-+-+-+-+-+-+-+-+-+-+-+</w:t>
      </w:r>
    </w:p>
    <w:p w14:paraId="39DD327D" w14:textId="77777777" w:rsidR="009C3E85" w:rsidRPr="00A5463E" w:rsidRDefault="009C3E85" w:rsidP="009C3E85">
      <w:pPr>
        <w:pStyle w:val="PL"/>
        <w:keepNext/>
        <w:keepLines/>
        <w:jc w:val="center"/>
      </w:pPr>
      <w:r w:rsidRPr="00A5463E">
        <w:t>:                    Overridden ID field                         :</w:t>
      </w:r>
    </w:p>
    <w:p w14:paraId="75E6BDE6" w14:textId="77777777" w:rsidR="009C3E85" w:rsidRPr="00A5463E" w:rsidRDefault="009C3E85" w:rsidP="009C3E85">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72"/>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244552B8" w14:textId="77777777" w:rsidR="009C3E85" w:rsidRPr="00A5463E" w:rsidRDefault="009C3E85" w:rsidP="009C3E85">
      <w:pPr>
        <w:rPr>
          <w:b/>
          <w:u w:val="single"/>
        </w:rPr>
      </w:pPr>
      <w:r>
        <w:rPr>
          <w:b/>
          <w:u w:val="single"/>
        </w:rPr>
        <w:t xml:space="preserve">RTCP </w:t>
      </w:r>
      <w:r w:rsidRPr="00A5463E">
        <w:rPr>
          <w:b/>
          <w:u w:val="single"/>
        </w:rPr>
        <w:t>SSRC:</w:t>
      </w:r>
    </w:p>
    <w:p w14:paraId="12833244"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E2C10E0" w14:textId="77777777" w:rsidR="009C3E85" w:rsidRPr="000B4518" w:rsidRDefault="009C3E85" w:rsidP="009C3E85">
      <w:r>
        <w:t>In on-network, those RTCP SSRCs are defined by the receiving entity at session establishment within the SDP offer and answer as specified in clause 4.3.</w:t>
      </w:r>
    </w:p>
    <w:p w14:paraId="0B9047BB"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73" w:name="_MCCTEMPBM_CRPT38000110___5"/>
      <w:r w:rsidRPr="00A5463E">
        <w:rPr>
          <w:b/>
          <w:color w:val="000000"/>
          <w:u w:val="single"/>
        </w:rPr>
        <w:t>User ID:</w:t>
      </w:r>
    </w:p>
    <w:bookmarkEnd w:id="1973"/>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74" w:name="_MCCTEMPBM_CRPT38000111___5"/>
      <w:r>
        <w:rPr>
          <w:b/>
          <w:color w:val="000000"/>
          <w:u w:val="single"/>
        </w:rPr>
        <w:lastRenderedPageBreak/>
        <w:t>SSRC of transmitter</w:t>
      </w:r>
      <w:r w:rsidRPr="00A5463E">
        <w:rPr>
          <w:b/>
          <w:color w:val="000000"/>
          <w:u w:val="single"/>
        </w:rPr>
        <w:t>:</w:t>
      </w:r>
    </w:p>
    <w:bookmarkEnd w:id="1974"/>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1975" w:name="_MCCTEMPBM_CRPT38000112___5"/>
      <w:r w:rsidRPr="00A5463E">
        <w:rPr>
          <w:b/>
          <w:color w:val="000000"/>
          <w:u w:val="single"/>
        </w:rPr>
        <w:t>Overriding ID:</w:t>
      </w:r>
    </w:p>
    <w:bookmarkEnd w:id="1975"/>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1976" w:name="_MCCTEMPBM_CRPT38000113___5"/>
      <w:r w:rsidRPr="00A5463E">
        <w:rPr>
          <w:b/>
          <w:color w:val="000000"/>
          <w:u w:val="single"/>
        </w:rPr>
        <w:t>Overridden ID:</w:t>
      </w:r>
    </w:p>
    <w:bookmarkEnd w:id="1976"/>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1977" w:name="_Toc20208945"/>
      <w:bookmarkStart w:id="1978" w:name="_Toc36045056"/>
      <w:bookmarkStart w:id="1979" w:name="_Toc45216542"/>
      <w:bookmarkStart w:id="1980" w:name="_Toc171690602"/>
      <w:r w:rsidRPr="00A5463E">
        <w:t>9.2.29</w:t>
      </w:r>
      <w:r w:rsidRPr="00A5463E">
        <w:tab/>
      </w:r>
      <w:r w:rsidR="002477B2">
        <w:t>Transmission</w:t>
      </w:r>
      <w:r w:rsidRPr="00A5463E">
        <w:t xml:space="preserve"> end notify</w:t>
      </w:r>
      <w:bookmarkEnd w:id="1977"/>
      <w:bookmarkEnd w:id="1978"/>
      <w:bookmarkEnd w:id="1979"/>
      <w:bookmarkEnd w:id="1980"/>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5544CDE9" w14:textId="77777777" w:rsidR="009C3E85" w:rsidRPr="00A5463E" w:rsidRDefault="009C3E85" w:rsidP="009C3E85">
      <w:pPr>
        <w:pStyle w:val="TH"/>
      </w:pPr>
      <w:r w:rsidRPr="00A5463E">
        <w:t xml:space="preserve">Table 9.2.29-1: </w:t>
      </w:r>
      <w:r>
        <w:t>Transmission</w:t>
      </w:r>
      <w:r w:rsidRPr="00A5463E">
        <w:t xml:space="preserve"> end notify message</w:t>
      </w:r>
    </w:p>
    <w:p w14:paraId="4B9C4B58" w14:textId="77777777" w:rsidR="009C3E85" w:rsidRPr="00A5463E" w:rsidRDefault="009C3E85" w:rsidP="009C3E85">
      <w:pPr>
        <w:pStyle w:val="PL"/>
        <w:keepNext/>
        <w:keepLines/>
        <w:jc w:val="center"/>
      </w:pPr>
      <w:r w:rsidRPr="00A5463E">
        <w:t>0                   1                   2                   3</w:t>
      </w:r>
    </w:p>
    <w:p w14:paraId="460357CB" w14:textId="77777777" w:rsidR="009C3E85" w:rsidRPr="00A5463E" w:rsidRDefault="009C3E85" w:rsidP="009C3E85">
      <w:pPr>
        <w:pStyle w:val="PL"/>
        <w:keepNext/>
        <w:keepLines/>
        <w:jc w:val="center"/>
      </w:pPr>
      <w:r w:rsidRPr="00A5463E">
        <w:t>0 1 2 3 4 5 6 7 8 9 0 1 2 3 4 5 6 7 8 9 0 1 2 3 4 5 6 7 8 9 0 1</w:t>
      </w:r>
    </w:p>
    <w:p w14:paraId="094BE502" w14:textId="77777777" w:rsidR="009C3E85" w:rsidRPr="00A5463E" w:rsidRDefault="009C3E85" w:rsidP="009C3E85">
      <w:pPr>
        <w:pStyle w:val="PL"/>
        <w:keepNext/>
        <w:keepLines/>
        <w:jc w:val="center"/>
      </w:pPr>
      <w:r w:rsidRPr="00A5463E">
        <w:t>+-+-+-+-+-+-+-+-+-+-+-+-+-+-+-+-+-+-+-+-+-+-+-+-+-+-+-+-+-+-+-+-+</w:t>
      </w:r>
    </w:p>
    <w:p w14:paraId="3F9D4489" w14:textId="77777777" w:rsidR="009C3E85" w:rsidRPr="00A5463E" w:rsidRDefault="009C3E85" w:rsidP="009C3E85">
      <w:pPr>
        <w:pStyle w:val="PL"/>
        <w:keepNext/>
        <w:keepLines/>
        <w:jc w:val="center"/>
      </w:pPr>
      <w:r w:rsidRPr="00A5463E">
        <w:t>|V=2|P| Subtype |   PT=APP=204  |            length             |</w:t>
      </w:r>
    </w:p>
    <w:p w14:paraId="0F5B0833" w14:textId="77777777" w:rsidR="009C3E85" w:rsidRPr="00A5463E" w:rsidRDefault="009C3E85" w:rsidP="009C3E85">
      <w:pPr>
        <w:pStyle w:val="PL"/>
        <w:keepNext/>
        <w:keepLines/>
        <w:jc w:val="center"/>
      </w:pPr>
      <w:r w:rsidRPr="00A5463E">
        <w:t>+-+-+-+-+-+-+-+-+-+-+-+-+-+-+-+-+-+-+-+-+-+-+-+-+-+-+-+-+-+-+-+-+</w:t>
      </w:r>
    </w:p>
    <w:p w14:paraId="32564A7F"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1D0E735B" w14:textId="77777777" w:rsidR="009C3E85" w:rsidRPr="00A5463E" w:rsidRDefault="009C3E85" w:rsidP="009C3E85">
      <w:pPr>
        <w:pStyle w:val="PL"/>
        <w:keepNext/>
        <w:keepLines/>
        <w:jc w:val="center"/>
      </w:pPr>
      <w:r w:rsidRPr="00A5463E">
        <w:t>+-+-+-+-+-+-+-+-+-+-+-+-+-+-+-+-+-+-+-+-+-+-+-+-+-+-+-+-+-+-+-+-+</w:t>
      </w:r>
    </w:p>
    <w:p w14:paraId="4E6C2002" w14:textId="77777777" w:rsidR="009C3E85" w:rsidRPr="00A5463E" w:rsidRDefault="009C3E85" w:rsidP="009C3E85">
      <w:pPr>
        <w:pStyle w:val="PL"/>
        <w:keepNext/>
        <w:keepLines/>
        <w:jc w:val="center"/>
      </w:pPr>
      <w:r w:rsidRPr="00A5463E">
        <w:t>|                          name=MCV</w:t>
      </w:r>
      <w:r>
        <w:t>1</w:t>
      </w:r>
      <w:r w:rsidRPr="00A5463E">
        <w:t xml:space="preserve">                            |</w:t>
      </w:r>
    </w:p>
    <w:p w14:paraId="2514BE2D" w14:textId="77777777" w:rsidR="009C3E85" w:rsidRPr="00A5463E" w:rsidRDefault="009C3E85" w:rsidP="009C3E85">
      <w:pPr>
        <w:pStyle w:val="PL"/>
        <w:keepNext/>
        <w:keepLines/>
        <w:jc w:val="center"/>
      </w:pPr>
      <w:r w:rsidRPr="00A5463E">
        <w:t>+-+-+-+-+-+-+-+-+-+-+-+-+-+-+-+-+-+-+-+-+-+-+-+-+-+-+-+-+-+-+-+-+</w:t>
      </w:r>
    </w:p>
    <w:p w14:paraId="27D088D5" w14:textId="77777777" w:rsidR="009C3E85" w:rsidRPr="00A5463E" w:rsidRDefault="009C3E85" w:rsidP="009C3E8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061E2DF9" w14:textId="77777777" w:rsidR="009C3E85" w:rsidRPr="00A5463E" w:rsidRDefault="009C3E85" w:rsidP="009C3E85">
      <w:pPr>
        <w:pStyle w:val="PL"/>
        <w:keepNext/>
        <w:keepLines/>
        <w:jc w:val="center"/>
      </w:pPr>
      <w:r w:rsidRPr="00A5463E">
        <w:t>+-+-+-+-+-+-+-+-+-+-+-+-+-+-+-+-+-+-+-+-+-+-+-+-+-+-+-+-+-+-+-+-+</w:t>
      </w:r>
    </w:p>
    <w:p w14:paraId="4ED64DB9" w14:textId="77777777" w:rsidR="009C3E85" w:rsidRPr="00A5463E" w:rsidRDefault="009C3E85" w:rsidP="009C3E8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E7088C1" w14:textId="77777777" w:rsidR="009C3E85" w:rsidRPr="00A5463E" w:rsidRDefault="009C3E85" w:rsidP="009C3E85">
      <w:pPr>
        <w:pStyle w:val="PL"/>
        <w:jc w:val="center"/>
        <w:rPr>
          <w:color w:val="000000"/>
          <w:lang w:eastAsia="ko-KR"/>
        </w:rPr>
      </w:pPr>
      <w:r w:rsidRPr="00A5463E">
        <w:rPr>
          <w:color w:val="000000"/>
        </w:rPr>
        <w:t>+-+-+-+-+-+-+-+-+-+-+-+-+-+-+-+-+-+-+-+-+-+-+-+-+-+-+-+-+-+-+-+-+</w:t>
      </w:r>
    </w:p>
    <w:p w14:paraId="0E3AFFBA" w14:textId="77777777" w:rsidR="009C3E85" w:rsidRPr="00A5463E" w:rsidRDefault="009C3E85" w:rsidP="009C3E8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8712B1C" w14:textId="77777777" w:rsidR="009C3E85" w:rsidRPr="00A5463E" w:rsidRDefault="009C3E85" w:rsidP="009C3E85">
      <w:pPr>
        <w:pStyle w:val="PL"/>
        <w:keepNext/>
        <w:keepLines/>
        <w:jc w:val="center"/>
      </w:pPr>
      <w:r w:rsidRPr="00A5463E">
        <w:t>+-+-+-+-+-+-+-+-+-+-+-+-+-+-+-+-+-+-+-+-+-+-+-+-+-+-+-+-+-+-+-+-+</w:t>
      </w:r>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738244C5" w14:textId="77777777" w:rsidR="009C3E85" w:rsidRPr="00A5463E" w:rsidRDefault="009C3E85" w:rsidP="009C3E85">
      <w:pPr>
        <w:rPr>
          <w:b/>
          <w:u w:val="single"/>
        </w:rPr>
      </w:pPr>
      <w:r>
        <w:rPr>
          <w:b/>
          <w:u w:val="single"/>
        </w:rPr>
        <w:t xml:space="preserve">RTCP </w:t>
      </w:r>
      <w:r w:rsidRPr="00A5463E">
        <w:rPr>
          <w:b/>
          <w:u w:val="single"/>
        </w:rPr>
        <w:t>SSRC:</w:t>
      </w:r>
    </w:p>
    <w:p w14:paraId="67953B7D"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3182969" w14:textId="77777777" w:rsidR="009C3E85" w:rsidRPr="000B4518" w:rsidRDefault="009C3E85" w:rsidP="009C3E85">
      <w:r>
        <w:t>In on-network, those RTCP SSRCs are defined by the receiving entity at session establishment within the SDP offer and answer as specified in clause 4.3.</w:t>
      </w:r>
    </w:p>
    <w:p w14:paraId="30F99CC7"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74E23B7" w14:textId="77777777" w:rsidR="00F27367" w:rsidRPr="00A5463E" w:rsidRDefault="00F27367" w:rsidP="00F27367">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BBCE6D7" w14:textId="77777777" w:rsidR="00F27367" w:rsidRDefault="00F27367" w:rsidP="00F27367">
      <w:r w:rsidRPr="00A5463E">
        <w:t xml:space="preserve">The User ID </w:t>
      </w:r>
      <w:r>
        <w:t xml:space="preserve">of the Transmitting User </w:t>
      </w:r>
      <w:r w:rsidRPr="00A5463E">
        <w:t xml:space="preserve">field is used to carry the identity of the user whose media transmission </w:t>
      </w:r>
      <w:r>
        <w:t>has been released.</w:t>
      </w:r>
    </w:p>
    <w:p w14:paraId="28F0AB43" w14:textId="77777777" w:rsidR="00F27367" w:rsidRPr="00A5463E" w:rsidRDefault="00F27367" w:rsidP="00F27367">
      <w:r w:rsidRPr="00A5463E">
        <w:t xml:space="preserve">The </w:t>
      </w:r>
      <w:r>
        <w:t>User Id of the Transmitting User</w:t>
      </w:r>
      <w:r w:rsidRPr="00A5463E">
        <w:t xml:space="preserve"> field is coded as specified in </w:t>
      </w:r>
      <w:r>
        <w:t>clause</w:t>
      </w:r>
      <w:r w:rsidRPr="00A5463E">
        <w:t> 9.2.3.6.</w:t>
      </w:r>
    </w:p>
    <w:p w14:paraId="33E6E50F" w14:textId="77777777" w:rsidR="00F27367" w:rsidRPr="00A5463E" w:rsidRDefault="00F27367" w:rsidP="00F27367">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BEE415F" w14:textId="77777777" w:rsidR="00F27367" w:rsidRDefault="00F27367" w:rsidP="00F27367">
      <w:r>
        <w:lastRenderedPageBreak/>
        <w:t>The Audio SSRC of Transmitting User field carries the SSRC value for Audio RTP stream of the user transmitting the media.</w:t>
      </w:r>
    </w:p>
    <w:p w14:paraId="3E4EB9F2" w14:textId="435C7BA5" w:rsidR="00F27367" w:rsidRPr="00A5463E" w:rsidRDefault="00F27367" w:rsidP="00F27367">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6D4049FC" w14:textId="77777777" w:rsidR="00F27367" w:rsidRPr="00A5463E" w:rsidRDefault="00F27367" w:rsidP="00F27367">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566336EA" w14:textId="77777777" w:rsidR="00F27367" w:rsidRDefault="00F27367" w:rsidP="00F27367">
      <w:r>
        <w:t>The Video SSRC of Transmitting User field carries the SSRC value for Video RTP stream of the user transmitting the media.</w:t>
      </w:r>
    </w:p>
    <w:p w14:paraId="373E9E47" w14:textId="4E003F42" w:rsidR="00F27367" w:rsidRPr="00A5463E" w:rsidRDefault="00F27367" w:rsidP="00F27367">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1AF3DE9C" w14:textId="77777777" w:rsidR="008B7004" w:rsidRPr="00A5463E" w:rsidRDefault="008B7004" w:rsidP="008B7004">
      <w:pPr>
        <w:pStyle w:val="Heading3"/>
      </w:pPr>
      <w:bookmarkStart w:id="1981" w:name="_Toc20208946"/>
      <w:bookmarkStart w:id="1982" w:name="_Toc36045057"/>
      <w:bookmarkStart w:id="1983" w:name="_Toc45216543"/>
      <w:bookmarkStart w:id="1984" w:name="_Toc171690603"/>
      <w:r>
        <w:t>9.2.30</w:t>
      </w:r>
      <w:r w:rsidRPr="00A5463E">
        <w:tab/>
      </w:r>
      <w:r>
        <w:t>Transmission</w:t>
      </w:r>
      <w:r w:rsidRPr="00A5463E">
        <w:t xml:space="preserve"> </w:t>
      </w:r>
      <w:r>
        <w:t>idle</w:t>
      </w:r>
      <w:bookmarkEnd w:id="1981"/>
      <w:bookmarkEnd w:id="1982"/>
      <w:bookmarkEnd w:id="1983"/>
      <w:bookmarkEnd w:id="1984"/>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7ADC5CB4" w14:textId="77777777" w:rsidR="009C3E85" w:rsidRPr="00A5463E" w:rsidRDefault="009C3E85" w:rsidP="009C3E85">
      <w:pPr>
        <w:pStyle w:val="TH"/>
      </w:pPr>
      <w:r w:rsidRPr="00A5463E">
        <w:t>Table 9.2.</w:t>
      </w:r>
      <w:r>
        <w:t>30</w:t>
      </w:r>
      <w:r w:rsidRPr="00A5463E">
        <w:t xml:space="preserve">-1: </w:t>
      </w:r>
      <w:r>
        <w:t>Transmission idle</w:t>
      </w:r>
      <w:r w:rsidRPr="00A5463E">
        <w:t xml:space="preserve"> message</w:t>
      </w:r>
    </w:p>
    <w:p w14:paraId="72DD68E3" w14:textId="77777777" w:rsidR="009C3E85" w:rsidRPr="00A5463E" w:rsidRDefault="009C3E85" w:rsidP="009C3E85">
      <w:pPr>
        <w:pStyle w:val="PL"/>
        <w:keepNext/>
        <w:keepLines/>
        <w:jc w:val="center"/>
      </w:pPr>
      <w:r w:rsidRPr="00A5463E">
        <w:t>0                   1                   2                   3</w:t>
      </w:r>
    </w:p>
    <w:p w14:paraId="330DC447" w14:textId="77777777" w:rsidR="009C3E85" w:rsidRPr="00A5463E" w:rsidRDefault="009C3E85" w:rsidP="009C3E85">
      <w:pPr>
        <w:pStyle w:val="PL"/>
        <w:keepNext/>
        <w:keepLines/>
        <w:jc w:val="center"/>
      </w:pPr>
      <w:r w:rsidRPr="00A5463E">
        <w:t>0 1 2 3 4 5 6 7 8 9 0 1 2 3 4 5 6 7 8 9 0 1 2 3 4 5 6 7 8 9 0 1</w:t>
      </w:r>
    </w:p>
    <w:p w14:paraId="322F9C5B" w14:textId="77777777" w:rsidR="009C3E85" w:rsidRPr="00A5463E" w:rsidRDefault="009C3E85" w:rsidP="009C3E85">
      <w:pPr>
        <w:pStyle w:val="PL"/>
        <w:keepNext/>
        <w:keepLines/>
        <w:jc w:val="center"/>
      </w:pPr>
      <w:r w:rsidRPr="00A5463E">
        <w:t>+-+-+-+-+-+-+-+-+-+-+-+-+-+-+-+-+-+-+-+-+-+-+-+-+-+-+-+-+-+-+-+-+</w:t>
      </w:r>
    </w:p>
    <w:p w14:paraId="678E0A40" w14:textId="77777777" w:rsidR="009C3E85" w:rsidRPr="00A5463E" w:rsidRDefault="009C3E85" w:rsidP="009C3E85">
      <w:pPr>
        <w:pStyle w:val="PL"/>
        <w:keepNext/>
        <w:keepLines/>
        <w:jc w:val="center"/>
      </w:pPr>
      <w:r w:rsidRPr="00A5463E">
        <w:t>|V=2|P| Subtype |   PT=APP=204  |            length             |</w:t>
      </w:r>
    </w:p>
    <w:p w14:paraId="4F2C261F" w14:textId="77777777" w:rsidR="009C3E85" w:rsidRPr="00A5463E" w:rsidRDefault="009C3E85" w:rsidP="009C3E85">
      <w:pPr>
        <w:pStyle w:val="PL"/>
        <w:keepNext/>
        <w:keepLines/>
        <w:jc w:val="center"/>
      </w:pPr>
      <w:r w:rsidRPr="00A5463E">
        <w:t>+-+-+-+-+-+-+-+-+-+-+-+-+-+-+-+-+-+-+-+-+-+-+-+-+-+-+-+-+-+-+-+-+</w:t>
      </w:r>
    </w:p>
    <w:p w14:paraId="6BBF4A2D"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6A026A0" w14:textId="77777777" w:rsidR="009C3E85" w:rsidRPr="00A5463E" w:rsidRDefault="009C3E85" w:rsidP="009C3E85">
      <w:pPr>
        <w:pStyle w:val="PL"/>
        <w:keepNext/>
        <w:keepLines/>
        <w:jc w:val="center"/>
      </w:pPr>
      <w:r w:rsidRPr="00A5463E">
        <w:t>+-+-+-+-+-+-+-+-+-+-+-+-+-+-+-+-+-+-+-+-+-+-+-+-+-+-+-+-+-+-+-+-+</w:t>
      </w:r>
    </w:p>
    <w:p w14:paraId="28F6B513" w14:textId="77777777" w:rsidR="009C3E85" w:rsidRPr="00A5463E" w:rsidRDefault="009C3E85" w:rsidP="009C3E85">
      <w:pPr>
        <w:pStyle w:val="PL"/>
        <w:keepNext/>
        <w:keepLines/>
        <w:jc w:val="center"/>
      </w:pPr>
      <w:r w:rsidRPr="00A5463E">
        <w:t>|                          name=MCV</w:t>
      </w:r>
      <w:r>
        <w:t>1</w:t>
      </w:r>
      <w:r w:rsidRPr="00A5463E">
        <w:t xml:space="preserve">                            |</w:t>
      </w:r>
    </w:p>
    <w:p w14:paraId="1B8D516D" w14:textId="77777777" w:rsidR="009C3E85" w:rsidRPr="00A5463E" w:rsidRDefault="009C3E85" w:rsidP="009C3E85">
      <w:pPr>
        <w:pStyle w:val="PL"/>
        <w:keepNext/>
        <w:keepLines/>
        <w:jc w:val="center"/>
      </w:pPr>
      <w:r w:rsidRPr="00A5463E">
        <w:t>+-+-+-+-+-+-+-+-+-+-+-+-+-+-+-+-+-+-+-+-+-+-+-+-+-+-+-+-+-+-+-+-+</w:t>
      </w:r>
    </w:p>
    <w:p w14:paraId="17798CEE" w14:textId="77777777" w:rsidR="009C3E85" w:rsidRPr="00A5463E" w:rsidRDefault="009C3E85" w:rsidP="009C3E85">
      <w:pPr>
        <w:pStyle w:val="PL"/>
        <w:keepNext/>
        <w:keepLines/>
        <w:jc w:val="center"/>
      </w:pPr>
      <w:r w:rsidRPr="00A5463E">
        <w:t>|                 Message Sequence Number field                 |</w:t>
      </w:r>
    </w:p>
    <w:p w14:paraId="2D204122" w14:textId="77777777" w:rsidR="009C3E85" w:rsidRPr="00A5463E" w:rsidRDefault="009C3E85" w:rsidP="009C3E85">
      <w:pPr>
        <w:pStyle w:val="PL"/>
        <w:keepNext/>
        <w:keepLines/>
        <w:jc w:val="center"/>
      </w:pPr>
      <w:r w:rsidRPr="00A5463E">
        <w:t>+-+-+-+-+-+-+-+-+-+-+-+-+-+-+-+-+-+-+-+-+-+-+-+-+-+-+-+-+-+-+-+-+</w:t>
      </w:r>
    </w:p>
    <w:p w14:paraId="496F7172" w14:textId="77777777" w:rsidR="009C3E85" w:rsidRPr="00A5463E" w:rsidRDefault="009C3E85" w:rsidP="009C3E85">
      <w:pPr>
        <w:pStyle w:val="PL"/>
        <w:keepNext/>
        <w:keepLines/>
        <w:jc w:val="center"/>
      </w:pPr>
      <w:r w:rsidRPr="00A5463E">
        <w:t>|                Transmission Indicator field                   |</w:t>
      </w:r>
    </w:p>
    <w:p w14:paraId="535FEFD0" w14:textId="77777777" w:rsidR="009C3E85" w:rsidRPr="00A5463E" w:rsidRDefault="009C3E85" w:rsidP="009C3E85">
      <w:pPr>
        <w:pStyle w:val="PL"/>
        <w:keepNext/>
        <w:keepLines/>
        <w:jc w:val="center"/>
      </w:pPr>
      <w:r w:rsidRPr="00A5463E">
        <w:t>+-+-+-+-+-+-+-+-+-+-+-+-+-+-+-+-+-+-+-+-+-+-+-+-+-+-+-+-+-+-+-+-+</w:t>
      </w:r>
    </w:p>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2090C828" w14:textId="77777777" w:rsidR="009C3E85" w:rsidRPr="00A5463E" w:rsidRDefault="009C3E85" w:rsidP="009C3E85">
      <w:pPr>
        <w:rPr>
          <w:b/>
          <w:u w:val="single"/>
        </w:rPr>
      </w:pPr>
      <w:r>
        <w:rPr>
          <w:b/>
          <w:u w:val="single"/>
        </w:rPr>
        <w:t xml:space="preserve">RTCP </w:t>
      </w:r>
      <w:r w:rsidRPr="00A5463E">
        <w:rPr>
          <w:b/>
          <w:u w:val="single"/>
        </w:rPr>
        <w:t>SSRC:</w:t>
      </w:r>
    </w:p>
    <w:p w14:paraId="6D5B6791"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6A118FD" w14:textId="77777777" w:rsidR="009C3E85" w:rsidRPr="000B4518" w:rsidRDefault="009C3E85" w:rsidP="009C3E85">
      <w:r>
        <w:t>In on-network, those RTCP SSRCs are defined by the receiving entity at session establishment within the SDP offer and answer as specified in clause 4.3.</w:t>
      </w:r>
    </w:p>
    <w:p w14:paraId="4D4890BB"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1985" w:name="_MCCTEMPBM_CRPT38000118___5"/>
      <w:r w:rsidRPr="00A5463E">
        <w:rPr>
          <w:b/>
          <w:u w:val="single"/>
        </w:rPr>
        <w:t>Message Sequence Number</w:t>
      </w:r>
      <w:r w:rsidRPr="00A5463E">
        <w:rPr>
          <w:b/>
          <w:color w:val="000000"/>
          <w:u w:val="single"/>
          <w:lang w:eastAsia="ko-KR"/>
        </w:rPr>
        <w:t>:</w:t>
      </w:r>
    </w:p>
    <w:bookmarkEnd w:id="1985"/>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1986" w:name="_Toc20208947"/>
      <w:bookmarkStart w:id="1987" w:name="_Toc36045058"/>
      <w:bookmarkStart w:id="1988" w:name="_Toc45216544"/>
      <w:bookmarkStart w:id="1989" w:name="_Toc171690604"/>
      <w:r>
        <w:t>9.2.31</w:t>
      </w:r>
      <w:r w:rsidRPr="00A5463E">
        <w:tab/>
      </w:r>
      <w:r>
        <w:t>Transmission</w:t>
      </w:r>
      <w:r w:rsidRPr="00A5463E">
        <w:t xml:space="preserve"> </w:t>
      </w:r>
      <w:r>
        <w:t>control ack</w:t>
      </w:r>
      <w:bookmarkEnd w:id="1986"/>
      <w:bookmarkEnd w:id="1987"/>
      <w:bookmarkEnd w:id="1988"/>
      <w:bookmarkEnd w:id="1989"/>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38E73BA0" w14:textId="77777777" w:rsidR="009C3E85" w:rsidRPr="00A5463E" w:rsidRDefault="009C3E85" w:rsidP="009C3E85">
      <w:pPr>
        <w:pStyle w:val="TH"/>
      </w:pPr>
      <w:r w:rsidRPr="00A5463E">
        <w:lastRenderedPageBreak/>
        <w:t>Table 9.2.</w:t>
      </w:r>
      <w:r>
        <w:t>31</w:t>
      </w:r>
      <w:r w:rsidRPr="00A5463E">
        <w:t xml:space="preserve">-1: </w:t>
      </w:r>
      <w:r>
        <w:t>Transmission control ack</w:t>
      </w:r>
      <w:r w:rsidRPr="00A5463E">
        <w:t xml:space="preserve"> message</w:t>
      </w:r>
    </w:p>
    <w:p w14:paraId="19E73B8C" w14:textId="77777777" w:rsidR="009C3E85" w:rsidRPr="00A5463E" w:rsidRDefault="009C3E85" w:rsidP="009C3E85">
      <w:pPr>
        <w:pStyle w:val="PL"/>
        <w:keepNext/>
        <w:keepLines/>
        <w:jc w:val="center"/>
      </w:pPr>
      <w:r w:rsidRPr="00A5463E">
        <w:t>0                   1                   2                   3</w:t>
      </w:r>
    </w:p>
    <w:p w14:paraId="56E43C34" w14:textId="77777777" w:rsidR="009C3E85" w:rsidRPr="00A5463E" w:rsidRDefault="009C3E85" w:rsidP="009C3E85">
      <w:pPr>
        <w:pStyle w:val="PL"/>
        <w:keepNext/>
        <w:keepLines/>
        <w:jc w:val="center"/>
      </w:pPr>
      <w:r w:rsidRPr="00A5463E">
        <w:t>0 1 2 3 4 5 6 7 8 9 0 1 2 3 4 5 6 7 8 9 0 1 2 3 4 5 6 7 8 9 0 1</w:t>
      </w:r>
    </w:p>
    <w:p w14:paraId="0CE688A3" w14:textId="77777777" w:rsidR="009C3E85" w:rsidRPr="00A5463E" w:rsidRDefault="009C3E85" w:rsidP="009C3E85">
      <w:pPr>
        <w:pStyle w:val="PL"/>
        <w:keepNext/>
        <w:keepLines/>
        <w:jc w:val="center"/>
      </w:pPr>
      <w:r w:rsidRPr="00A5463E">
        <w:t>+-+-+-+-+-+-+-+-+-+-+-+-+-+-+-+-+-+-+-+-+-+-+-+-+-+-+-+-+-+-+-+-+</w:t>
      </w:r>
    </w:p>
    <w:p w14:paraId="03147E5B" w14:textId="77777777" w:rsidR="009C3E85" w:rsidRPr="00A5463E" w:rsidRDefault="009C3E85" w:rsidP="009C3E85">
      <w:pPr>
        <w:pStyle w:val="PL"/>
        <w:keepNext/>
        <w:keepLines/>
        <w:jc w:val="center"/>
      </w:pPr>
      <w:r w:rsidRPr="00A5463E">
        <w:t>|V=2|P| Subtype |   PT=APP=204  |            length             |</w:t>
      </w:r>
    </w:p>
    <w:p w14:paraId="444011D2" w14:textId="77777777" w:rsidR="009C3E85" w:rsidRPr="00A5463E" w:rsidRDefault="009C3E85" w:rsidP="009C3E85">
      <w:pPr>
        <w:pStyle w:val="PL"/>
        <w:keepNext/>
        <w:keepLines/>
        <w:jc w:val="center"/>
      </w:pPr>
      <w:r w:rsidRPr="00A5463E">
        <w:t>+-+-+-+-+-+-+-+-+-+-+-+-+-+-+-+-+-+-+-+-+-+-+-+-+-+-+-+-+-+-+-+-+</w:t>
      </w:r>
    </w:p>
    <w:p w14:paraId="68F877EF"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5E757D93" w14:textId="77777777" w:rsidR="009C3E85" w:rsidRPr="00A5463E" w:rsidRDefault="009C3E85" w:rsidP="009C3E85">
      <w:pPr>
        <w:pStyle w:val="PL"/>
        <w:keepNext/>
        <w:keepLines/>
        <w:jc w:val="center"/>
      </w:pPr>
      <w:r w:rsidRPr="00A5463E">
        <w:t>+-+-+-+-+-+-+-+-+-+-+-+-+-+-+-+-+-+-+-+-+-+-+-+-+-+-+-+-+-+-+-+-+</w:t>
      </w:r>
    </w:p>
    <w:p w14:paraId="5C5F6836" w14:textId="77777777" w:rsidR="009C3E85" w:rsidRDefault="009C3E85" w:rsidP="009C3E85">
      <w:pPr>
        <w:pStyle w:val="PL"/>
        <w:keepNext/>
        <w:keepLines/>
        <w:jc w:val="center"/>
      </w:pPr>
      <w:r w:rsidRPr="00A5463E">
        <w:t>|                          name=MCV</w:t>
      </w:r>
      <w:r>
        <w:t>2</w:t>
      </w:r>
      <w:r w:rsidRPr="00A5463E">
        <w:t xml:space="preserve">                            |</w:t>
      </w:r>
    </w:p>
    <w:p w14:paraId="532DCA77" w14:textId="77777777" w:rsidR="009C3E85" w:rsidRPr="00A5463E" w:rsidRDefault="009C3E85" w:rsidP="009C3E85">
      <w:pPr>
        <w:pStyle w:val="PL"/>
        <w:keepNext/>
        <w:keepLines/>
        <w:jc w:val="center"/>
      </w:pPr>
      <w:r w:rsidRPr="00A5463E">
        <w:t>+-+-+-+-+-+-+-+-+-+-+-+-+-+-+-+-+-+-+-+-+-+-+-+-+-+-+-+-+-+-+-+-+</w:t>
      </w:r>
    </w:p>
    <w:p w14:paraId="1EBD11D2" w14:textId="77777777" w:rsidR="009C3E85" w:rsidRDefault="009C3E85" w:rsidP="009C3E85">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56616FEB" w14:textId="77777777" w:rsidR="009C3E85" w:rsidRPr="00A5463E" w:rsidRDefault="009C3E85" w:rsidP="009C3E85">
      <w:pPr>
        <w:pStyle w:val="PL"/>
        <w:keepNext/>
        <w:keepLines/>
        <w:jc w:val="center"/>
      </w:pPr>
      <w:r w:rsidRPr="00A5463E">
        <w:t>+-+-+-+-+-+-+-+-+-+-+-+-+-+-+-+-+-+-+-+-+-+-+-+-+-+-+-+-+-+-+-+-+</w:t>
      </w:r>
    </w:p>
    <w:p w14:paraId="730F60E9" w14:textId="77777777" w:rsidR="009C3E85" w:rsidRPr="00A5463E" w:rsidRDefault="009C3E85" w:rsidP="009C3E85">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3005C2FB" w14:textId="77777777" w:rsidR="009C3E85" w:rsidRPr="00A5463E" w:rsidRDefault="009C3E85" w:rsidP="009C3E85">
      <w:pPr>
        <w:pStyle w:val="PL"/>
        <w:keepNext/>
        <w:keepLines/>
        <w:jc w:val="center"/>
      </w:pPr>
      <w:r w:rsidRPr="00A5463E">
        <w:t>+-+-+-+-+-+-+-+-+-+-+-+-+-+-+-+-+-+-+-+-+-+-+-+-+-+-+-+-+-+-+-+-+</w:t>
      </w:r>
    </w:p>
    <w:p w14:paraId="6815E63B" w14:textId="77777777" w:rsidR="009C3E85" w:rsidRPr="00A5463E" w:rsidRDefault="009C3E85" w:rsidP="009C3E85">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B2E577A" w14:textId="77777777" w:rsidR="009C3E85" w:rsidRPr="00A5463E" w:rsidRDefault="009C3E85" w:rsidP="009C3E85">
      <w:pPr>
        <w:pStyle w:val="PL"/>
        <w:keepNext/>
        <w:keepLines/>
        <w:jc w:val="center"/>
      </w:pPr>
      <w:r w:rsidRPr="00A5463E">
        <w:t>+-+-+-+-+-+-+-+-+-+-+-+-+-+-+-+-+-+-+-+-+-+-+-+-+-+-+-+-+-+-+-+-+</w:t>
      </w:r>
    </w:p>
    <w:p w14:paraId="2BDEA855" w14:textId="77777777" w:rsidR="009C3E85" w:rsidRPr="00A5463E" w:rsidRDefault="009C3E85" w:rsidP="009C3E85"/>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F5FED45" w14:textId="77777777" w:rsidR="009C3E85" w:rsidRPr="00A5463E" w:rsidRDefault="009C3E85" w:rsidP="009C3E85">
      <w:pPr>
        <w:rPr>
          <w:b/>
          <w:u w:val="single"/>
        </w:rPr>
      </w:pPr>
      <w:r>
        <w:rPr>
          <w:b/>
          <w:u w:val="single"/>
        </w:rPr>
        <w:t xml:space="preserve">RTCP </w:t>
      </w:r>
      <w:r w:rsidRPr="00A5463E">
        <w:rPr>
          <w:b/>
          <w:u w:val="single"/>
        </w:rPr>
        <w:t>SSRC:</w:t>
      </w:r>
    </w:p>
    <w:p w14:paraId="3E1E3E11"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293FEF63" w14:textId="77777777" w:rsidR="009C3E85" w:rsidRPr="000B4518" w:rsidRDefault="009C3E85" w:rsidP="009C3E85">
      <w:r>
        <w:t>In on-network, those RTCP SSRCs are defined by the receiving entity at session establishment within the SDP offer and answer as specified in clause 4.3.</w:t>
      </w:r>
    </w:p>
    <w:p w14:paraId="14CF814F"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2CA03926" w14:textId="77777777" w:rsidR="008B7004" w:rsidRDefault="008B7004" w:rsidP="008B7004">
      <w:pPr>
        <w:rPr>
          <w:b/>
          <w:color w:val="000000"/>
          <w:u w:val="single"/>
        </w:rPr>
      </w:pPr>
      <w:bookmarkStart w:id="1990" w:name="_MCCTEMPBM_CRPT38000120___5"/>
      <w:r>
        <w:rPr>
          <w:b/>
          <w:color w:val="000000"/>
          <w:u w:val="single"/>
        </w:rPr>
        <w:t>Source:</w:t>
      </w:r>
    </w:p>
    <w:bookmarkEnd w:id="1990"/>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1991" w:name="_MCCTEMPBM_CRPT38000121___5"/>
      <w:r>
        <w:rPr>
          <w:b/>
          <w:color w:val="000000"/>
          <w:u w:val="single"/>
        </w:rPr>
        <w:t>Message name</w:t>
      </w:r>
      <w:r w:rsidRPr="00A5463E">
        <w:rPr>
          <w:b/>
          <w:color w:val="000000"/>
          <w:u w:val="single"/>
        </w:rPr>
        <w:t>:</w:t>
      </w:r>
    </w:p>
    <w:bookmarkEnd w:id="1991"/>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1992"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1992"/>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1993" w:name="_Toc20208948"/>
      <w:bookmarkStart w:id="1994" w:name="_Toc36045059"/>
      <w:bookmarkStart w:id="1995" w:name="_Toc45216545"/>
      <w:bookmarkStart w:id="1996" w:name="_Toc171690605"/>
      <w:r>
        <w:t>9.3</w:t>
      </w:r>
      <w:r w:rsidRPr="00E22A5C">
        <w:tab/>
        <w:t>MBMS subchannel control</w:t>
      </w:r>
      <w:bookmarkEnd w:id="1993"/>
      <w:bookmarkEnd w:id="1994"/>
      <w:bookmarkEnd w:id="1995"/>
      <w:bookmarkEnd w:id="1996"/>
    </w:p>
    <w:p w14:paraId="0E82A5FA" w14:textId="77777777" w:rsidR="00D33CAD" w:rsidRPr="00585C60" w:rsidRDefault="00D33CAD" w:rsidP="00D33CAD">
      <w:pPr>
        <w:pStyle w:val="Heading3"/>
      </w:pPr>
      <w:bookmarkStart w:id="1997" w:name="_Toc20208949"/>
      <w:bookmarkStart w:id="1998" w:name="_Toc36045060"/>
      <w:bookmarkStart w:id="1999" w:name="_Toc45216546"/>
      <w:bookmarkStart w:id="2000" w:name="_Toc171690606"/>
      <w:r>
        <w:t>9.3</w:t>
      </w:r>
      <w:r w:rsidRPr="00585C60">
        <w:t>.1</w:t>
      </w:r>
      <w:r w:rsidRPr="00585C60">
        <w:tab/>
        <w:t>Introduction</w:t>
      </w:r>
      <w:bookmarkEnd w:id="1997"/>
      <w:bookmarkEnd w:id="1998"/>
      <w:bookmarkEnd w:id="1999"/>
      <w:bookmarkEnd w:id="2000"/>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01" w:name="_Toc20208950"/>
      <w:bookmarkStart w:id="2002" w:name="_Toc36045061"/>
      <w:bookmarkStart w:id="2003" w:name="_Toc45216547"/>
      <w:bookmarkStart w:id="2004" w:name="_Toc171690607"/>
      <w:r>
        <w:lastRenderedPageBreak/>
        <w:t>9.3</w:t>
      </w:r>
      <w:r w:rsidRPr="001A3C73">
        <w:t>.2</w:t>
      </w:r>
      <w:r w:rsidRPr="001A3C73">
        <w:tab/>
        <w:t>MBMS subchannel control messages</w:t>
      </w:r>
      <w:bookmarkEnd w:id="2001"/>
      <w:bookmarkEnd w:id="2002"/>
      <w:bookmarkEnd w:id="2003"/>
      <w:bookmarkEnd w:id="2004"/>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05" w:name="_Toc20208951"/>
      <w:bookmarkStart w:id="2006" w:name="_Toc36045062"/>
      <w:bookmarkStart w:id="2007" w:name="_Toc45216548"/>
      <w:bookmarkStart w:id="2008" w:name="_Toc171690608"/>
      <w:r>
        <w:t>9.3</w:t>
      </w:r>
      <w:r w:rsidRPr="00E22A5C">
        <w:t>.3</w:t>
      </w:r>
      <w:r w:rsidRPr="00E22A5C">
        <w:tab/>
        <w:t>MBMS subchannel control specific fields</w:t>
      </w:r>
      <w:bookmarkEnd w:id="2005"/>
      <w:bookmarkEnd w:id="2006"/>
      <w:bookmarkEnd w:id="2007"/>
      <w:bookmarkEnd w:id="2008"/>
    </w:p>
    <w:p w14:paraId="010E011F" w14:textId="77777777" w:rsidR="00D33CAD" w:rsidRPr="00E22A5C" w:rsidRDefault="00D33CAD" w:rsidP="00D33CAD">
      <w:pPr>
        <w:pStyle w:val="Heading4"/>
      </w:pPr>
      <w:bookmarkStart w:id="2009" w:name="_Toc20208952"/>
      <w:bookmarkStart w:id="2010" w:name="_Toc36045063"/>
      <w:bookmarkStart w:id="2011" w:name="_Toc45216549"/>
      <w:bookmarkStart w:id="2012" w:name="_Toc171690609"/>
      <w:r>
        <w:t>9.3</w:t>
      </w:r>
      <w:r w:rsidRPr="00E22A5C">
        <w:t>.3.1</w:t>
      </w:r>
      <w:r w:rsidRPr="00E22A5C">
        <w:tab/>
        <w:t>Introduction</w:t>
      </w:r>
      <w:bookmarkEnd w:id="2009"/>
      <w:bookmarkEnd w:id="2010"/>
      <w:bookmarkEnd w:id="2011"/>
      <w:bookmarkEnd w:id="2012"/>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13" w:name="_Toc20208953"/>
      <w:bookmarkStart w:id="2014" w:name="_Toc36045064"/>
      <w:bookmarkStart w:id="2015" w:name="_Toc45216550"/>
      <w:bookmarkStart w:id="2016" w:name="_Toc171690610"/>
      <w:r>
        <w:t>9.3</w:t>
      </w:r>
      <w:r w:rsidRPr="00E22A5C">
        <w:t>.3.2</w:t>
      </w:r>
      <w:r w:rsidRPr="00E22A5C">
        <w:tab/>
        <w:t>MCVideo Group ID field</w:t>
      </w:r>
      <w:bookmarkEnd w:id="2013"/>
      <w:bookmarkEnd w:id="2014"/>
      <w:bookmarkEnd w:id="2015"/>
      <w:bookmarkEnd w:id="2016"/>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17" w:name="_Toc20208954"/>
      <w:bookmarkStart w:id="2018" w:name="_Toc36045065"/>
      <w:bookmarkStart w:id="2019" w:name="_Toc45216551"/>
      <w:bookmarkStart w:id="2020" w:name="_Toc171690611"/>
      <w:r>
        <w:t>9.3</w:t>
      </w:r>
      <w:r w:rsidRPr="00E22A5C">
        <w:t>.3.3</w:t>
      </w:r>
      <w:r w:rsidRPr="00E22A5C">
        <w:tab/>
        <w:t>MBMS Subchannel field</w:t>
      </w:r>
      <w:bookmarkEnd w:id="2017"/>
      <w:bookmarkEnd w:id="2018"/>
      <w:bookmarkEnd w:id="2019"/>
      <w:bookmarkEnd w:id="2020"/>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21"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21"/>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22" w:name="_Toc20208955"/>
      <w:bookmarkStart w:id="2023" w:name="_Toc36045066"/>
      <w:bookmarkStart w:id="2024" w:name="_Toc45216552"/>
      <w:bookmarkStart w:id="2025" w:name="_Toc171690612"/>
      <w:r>
        <w:t>9.3</w:t>
      </w:r>
      <w:r w:rsidRPr="001A3C73">
        <w:t>.3.4</w:t>
      </w:r>
      <w:r w:rsidRPr="001A3C73">
        <w:tab/>
        <w:t>TMGI field</w:t>
      </w:r>
      <w:bookmarkEnd w:id="2022"/>
      <w:bookmarkEnd w:id="2023"/>
      <w:bookmarkEnd w:id="2024"/>
      <w:bookmarkEnd w:id="2025"/>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26"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26"/>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27" w:name="_Toc20208956"/>
      <w:bookmarkStart w:id="2028" w:name="_Toc36045067"/>
      <w:bookmarkStart w:id="2029" w:name="_Toc45216553"/>
      <w:bookmarkStart w:id="2030" w:name="_Toc171690613"/>
      <w:r>
        <w:t>9.3.3.5</w:t>
      </w:r>
      <w:r>
        <w:tab/>
        <w:t>Monitoring state</w:t>
      </w:r>
      <w:bookmarkEnd w:id="2027"/>
      <w:bookmarkEnd w:id="2028"/>
      <w:bookmarkEnd w:id="2029"/>
      <w:bookmarkEnd w:id="2030"/>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31"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31"/>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32" w:name="_Toc20208957"/>
      <w:bookmarkStart w:id="2033" w:name="_Toc36045068"/>
      <w:bookmarkStart w:id="2034" w:name="_Toc45216554"/>
      <w:bookmarkStart w:id="2035" w:name="_Toc171690614"/>
      <w:r>
        <w:t>9.3</w:t>
      </w:r>
      <w:r w:rsidRPr="00337FBB">
        <w:t>.4</w:t>
      </w:r>
      <w:r w:rsidRPr="00337FBB">
        <w:tab/>
        <w:t>Map Group To Bearer message</w:t>
      </w:r>
      <w:bookmarkEnd w:id="2032"/>
      <w:bookmarkEnd w:id="2033"/>
      <w:bookmarkEnd w:id="2034"/>
      <w:bookmarkEnd w:id="2035"/>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pPr>
      <w:bookmarkStart w:id="2036"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36"/>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37" w:name="_Toc20208958"/>
      <w:bookmarkStart w:id="2038" w:name="_Toc36045069"/>
      <w:bookmarkStart w:id="2039" w:name="_Toc45216555"/>
      <w:bookmarkStart w:id="2040" w:name="_Toc171690615"/>
      <w:r>
        <w:t>9.3</w:t>
      </w:r>
      <w:r w:rsidRPr="001A3C73">
        <w:t>.5</w:t>
      </w:r>
      <w:r w:rsidRPr="001A3C73">
        <w:tab/>
        <w:t>Unmap Group To Bearer message</w:t>
      </w:r>
      <w:bookmarkEnd w:id="2037"/>
      <w:bookmarkEnd w:id="2038"/>
      <w:bookmarkEnd w:id="2039"/>
      <w:bookmarkEnd w:id="2040"/>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41"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41"/>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42" w:name="_Toc20208959"/>
      <w:bookmarkStart w:id="2043" w:name="_Toc36045070"/>
      <w:bookmarkStart w:id="2044" w:name="_Toc45216556"/>
      <w:bookmarkStart w:id="2045" w:name="_Toc171690616"/>
      <w:r>
        <w:t>9</w:t>
      </w:r>
      <w:r w:rsidRPr="000B4518">
        <w:t>.</w:t>
      </w:r>
      <w:r>
        <w:t>3</w:t>
      </w:r>
      <w:r w:rsidRPr="000B4518">
        <w:t>.</w:t>
      </w:r>
      <w:r>
        <w:t>6</w:t>
      </w:r>
      <w:r w:rsidRPr="000B4518">
        <w:tab/>
      </w:r>
      <w:r>
        <w:t>Application Paging</w:t>
      </w:r>
      <w:r w:rsidRPr="000B4518">
        <w:t xml:space="preserve"> message</w:t>
      </w:r>
      <w:bookmarkEnd w:id="2042"/>
      <w:bookmarkEnd w:id="2043"/>
      <w:bookmarkEnd w:id="2044"/>
      <w:bookmarkEnd w:id="2045"/>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46"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46"/>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47" w:name="_Toc20208960"/>
      <w:bookmarkStart w:id="2048" w:name="_Toc36045071"/>
      <w:bookmarkStart w:id="2049" w:name="_Toc45216557"/>
      <w:bookmarkStart w:id="2050" w:name="_Toc171690617"/>
      <w:r>
        <w:t>9.3.</w:t>
      </w:r>
      <w:r w:rsidRPr="009559DD">
        <w:t>7</w:t>
      </w:r>
      <w:r w:rsidRPr="009559DD">
        <w:tab/>
      </w:r>
      <w:r>
        <w:t>Bearer Announcement message</w:t>
      </w:r>
      <w:bookmarkEnd w:id="2047"/>
      <w:bookmarkEnd w:id="2048"/>
      <w:bookmarkEnd w:id="2049"/>
      <w:bookmarkEnd w:id="2050"/>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51"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51"/>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52" w:name="_Toc20208961"/>
      <w:bookmarkStart w:id="2053" w:name="_Toc36045072"/>
      <w:bookmarkStart w:id="2054" w:name="_Toc45216558"/>
      <w:bookmarkStart w:id="2055" w:name="_Toc171690618"/>
      <w:r>
        <w:t>9.4</w:t>
      </w:r>
      <w:r>
        <w:tab/>
        <w:t>MBMS notifications</w:t>
      </w:r>
      <w:bookmarkEnd w:id="2052"/>
      <w:bookmarkEnd w:id="2053"/>
      <w:bookmarkEnd w:id="2054"/>
      <w:bookmarkEnd w:id="2055"/>
    </w:p>
    <w:p w14:paraId="008C8962" w14:textId="77777777" w:rsidR="00D03A83" w:rsidRPr="000B4518" w:rsidRDefault="00D03A83" w:rsidP="00D03A83">
      <w:pPr>
        <w:pStyle w:val="Heading3"/>
      </w:pPr>
      <w:bookmarkStart w:id="2056" w:name="_Toc20208962"/>
      <w:bookmarkStart w:id="2057" w:name="_Toc36045073"/>
      <w:bookmarkStart w:id="2058" w:name="_Toc45216559"/>
      <w:bookmarkStart w:id="2059" w:name="_Toc171690619"/>
      <w:r>
        <w:t>9.4</w:t>
      </w:r>
      <w:r w:rsidRPr="000B4518">
        <w:t>.1</w:t>
      </w:r>
      <w:r w:rsidRPr="000B4518">
        <w:tab/>
        <w:t>Introduction</w:t>
      </w:r>
      <w:bookmarkEnd w:id="2056"/>
      <w:bookmarkEnd w:id="2057"/>
      <w:bookmarkEnd w:id="2058"/>
      <w:bookmarkEnd w:id="2059"/>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60" w:name="_Toc20208963"/>
      <w:bookmarkStart w:id="2061" w:name="_Toc36045074"/>
      <w:bookmarkStart w:id="2062" w:name="_Toc45216560"/>
      <w:bookmarkStart w:id="2063" w:name="_Toc171690620"/>
      <w:r>
        <w:t>9.4</w:t>
      </w:r>
      <w:r w:rsidRPr="000B4518">
        <w:t>.2</w:t>
      </w:r>
      <w:r w:rsidRPr="000B4518">
        <w:tab/>
        <w:t xml:space="preserve">MBMS </w:t>
      </w:r>
      <w:r>
        <w:t>notifications</w:t>
      </w:r>
      <w:r w:rsidRPr="000B4518">
        <w:t xml:space="preserve"> </w:t>
      </w:r>
      <w:r>
        <w:t xml:space="preserve">control </w:t>
      </w:r>
      <w:r w:rsidRPr="000B4518">
        <w:t>messages</w:t>
      </w:r>
      <w:bookmarkEnd w:id="2060"/>
      <w:bookmarkEnd w:id="2061"/>
      <w:bookmarkEnd w:id="2062"/>
      <w:bookmarkEnd w:id="2063"/>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64" w:name="_Toc20208964"/>
      <w:bookmarkStart w:id="2065" w:name="_Toc36045075"/>
      <w:bookmarkStart w:id="2066" w:name="_Toc45216561"/>
      <w:bookmarkStart w:id="2067" w:name="_Toc171690621"/>
      <w:r>
        <w:lastRenderedPageBreak/>
        <w:t>9.4.3</w:t>
      </w:r>
      <w:r>
        <w:tab/>
        <w:t>MBMS notifications control specific fields</w:t>
      </w:r>
      <w:bookmarkEnd w:id="2064"/>
      <w:bookmarkEnd w:id="2065"/>
      <w:bookmarkEnd w:id="2066"/>
      <w:bookmarkEnd w:id="2067"/>
    </w:p>
    <w:p w14:paraId="48D1C7FD" w14:textId="77777777" w:rsidR="00D03A83" w:rsidRDefault="00D03A83" w:rsidP="000E47E7">
      <w:pPr>
        <w:pStyle w:val="Heading4"/>
      </w:pPr>
      <w:bookmarkStart w:id="2068" w:name="_Toc20208965"/>
      <w:bookmarkStart w:id="2069" w:name="_Toc36045076"/>
      <w:bookmarkStart w:id="2070" w:name="_Toc45216562"/>
      <w:bookmarkStart w:id="2071" w:name="_Toc171690622"/>
      <w:r>
        <w:t>9.4.3.1</w:t>
      </w:r>
      <w:r>
        <w:tab/>
        <w:t>Introduction</w:t>
      </w:r>
      <w:bookmarkEnd w:id="2068"/>
      <w:bookmarkEnd w:id="2069"/>
      <w:bookmarkEnd w:id="2070"/>
      <w:bookmarkEnd w:id="2071"/>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072" w:name="_Toc20208966"/>
      <w:bookmarkStart w:id="2073" w:name="_Toc36045077"/>
      <w:bookmarkStart w:id="2074" w:name="_Toc45216563"/>
      <w:bookmarkStart w:id="2075" w:name="_Toc171690623"/>
      <w:r>
        <w:t>9.4.3.2</w:t>
      </w:r>
      <w:r>
        <w:tab/>
        <w:t>Status field</w:t>
      </w:r>
      <w:bookmarkEnd w:id="2072"/>
      <w:bookmarkEnd w:id="2073"/>
      <w:bookmarkEnd w:id="2074"/>
      <w:bookmarkEnd w:id="2075"/>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076"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076"/>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077" w:name="_Toc20208967"/>
      <w:bookmarkStart w:id="2078" w:name="_Toc36045078"/>
      <w:bookmarkStart w:id="2079" w:name="_Toc45216564"/>
      <w:bookmarkStart w:id="2080" w:name="_Toc171690624"/>
      <w:r>
        <w:t>9.4.3.3</w:t>
      </w:r>
      <w:r>
        <w:tab/>
        <w:t>Status changing MCVideo User Identity field</w:t>
      </w:r>
      <w:bookmarkEnd w:id="2077"/>
      <w:bookmarkEnd w:id="2078"/>
      <w:bookmarkEnd w:id="2079"/>
      <w:bookmarkEnd w:id="2080"/>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081"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081"/>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082" w:name="_Toc20208968"/>
      <w:bookmarkStart w:id="2083" w:name="_Toc36045079"/>
      <w:bookmarkStart w:id="2084" w:name="_Toc45216565"/>
      <w:bookmarkStart w:id="2085" w:name="_Toc171690625"/>
      <w:r>
        <w:t>9.4.3.4</w:t>
      </w:r>
      <w:r>
        <w:tab/>
        <w:t>Group call ongoing field</w:t>
      </w:r>
      <w:bookmarkEnd w:id="2082"/>
      <w:bookmarkEnd w:id="2083"/>
      <w:bookmarkEnd w:id="2084"/>
      <w:bookmarkEnd w:id="208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086"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086"/>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087" w:name="_Toc20208969"/>
      <w:bookmarkStart w:id="2088" w:name="_Toc36045080"/>
      <w:bookmarkStart w:id="2089" w:name="_Toc45216566"/>
      <w:bookmarkStart w:id="2090" w:name="_Toc171690626"/>
      <w:r>
        <w:t>9.4.3.5</w:t>
      </w:r>
      <w:r>
        <w:tab/>
        <w:t>Group broadcast alias field</w:t>
      </w:r>
      <w:bookmarkEnd w:id="2087"/>
      <w:bookmarkEnd w:id="2088"/>
      <w:bookmarkEnd w:id="2089"/>
      <w:bookmarkEnd w:id="2090"/>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091"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091"/>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092" w:name="_Toc20208970"/>
      <w:bookmarkStart w:id="2093" w:name="_Toc36045081"/>
      <w:bookmarkStart w:id="2094" w:name="_Toc45216567"/>
      <w:bookmarkStart w:id="2095" w:name="_Toc171690627"/>
      <w:r>
        <w:t>9.4.3.6</w:t>
      </w:r>
      <w:r>
        <w:tab/>
        <w:t>Group regroup alias field</w:t>
      </w:r>
      <w:bookmarkEnd w:id="2092"/>
      <w:bookmarkEnd w:id="2093"/>
      <w:bookmarkEnd w:id="2094"/>
      <w:bookmarkEnd w:id="2095"/>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096"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096"/>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097" w:name="_Toc20208971"/>
      <w:bookmarkStart w:id="2098" w:name="_Toc36045082"/>
      <w:bookmarkStart w:id="2099" w:name="_Toc45216568"/>
      <w:bookmarkStart w:id="2100" w:name="_Toc171690628"/>
      <w:r>
        <w:lastRenderedPageBreak/>
        <w:t>9.4.4</w:t>
      </w:r>
      <w:r>
        <w:tab/>
        <w:t>Group Dynamic Data Notify message</w:t>
      </w:r>
      <w:bookmarkEnd w:id="2097"/>
      <w:bookmarkEnd w:id="2098"/>
      <w:bookmarkEnd w:id="2099"/>
      <w:bookmarkEnd w:id="2100"/>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01"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01"/>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6323F0FB" w:rsidR="00D03A83" w:rsidRDefault="00D03A83" w:rsidP="00D03A83">
      <w:r>
        <w:lastRenderedPageBreak/>
        <w:t xml:space="preserve">The Group regroup alias field is coded as described in </w:t>
      </w:r>
      <w:r w:rsidR="00BA1F7C">
        <w:t>clause</w:t>
      </w:r>
      <w:r>
        <w:t xml:space="preserve"> 9.4.3.6</w:t>
      </w:r>
    </w:p>
    <w:p w14:paraId="390EEE9A" w14:textId="558B4686" w:rsidR="00836DE1" w:rsidRPr="00A3713A" w:rsidRDefault="00836DE1" w:rsidP="00836DE1">
      <w:pPr>
        <w:pStyle w:val="Heading2"/>
      </w:pPr>
      <w:bookmarkStart w:id="2102" w:name="_Toc171690629"/>
      <w:r>
        <w:t>9.5</w:t>
      </w:r>
      <w:r>
        <w:tab/>
        <w:t>MB</w:t>
      </w:r>
      <w:r w:rsidRPr="00A3713A">
        <w:t>S subchannel control</w:t>
      </w:r>
      <w:bookmarkEnd w:id="2102"/>
    </w:p>
    <w:p w14:paraId="0CE460B7" w14:textId="39F4168A" w:rsidR="00836DE1" w:rsidRPr="00A3713A" w:rsidRDefault="00836DE1" w:rsidP="00836DE1">
      <w:pPr>
        <w:pStyle w:val="Heading3"/>
      </w:pPr>
      <w:bookmarkStart w:id="2103" w:name="_Toc20157075"/>
      <w:bookmarkStart w:id="2104" w:name="_Toc27502271"/>
      <w:bookmarkStart w:id="2105" w:name="_Toc45212439"/>
      <w:bookmarkStart w:id="2106" w:name="_Toc51933757"/>
      <w:bookmarkStart w:id="2107" w:name="_Toc114520385"/>
      <w:bookmarkStart w:id="2108" w:name="_Toc171690630"/>
      <w:r>
        <w:t>9.5</w:t>
      </w:r>
      <w:r w:rsidRPr="00A3713A">
        <w:t>.1</w:t>
      </w:r>
      <w:r w:rsidRPr="00A3713A">
        <w:tab/>
        <w:t>Introduction</w:t>
      </w:r>
      <w:bookmarkEnd w:id="2103"/>
      <w:bookmarkEnd w:id="2104"/>
      <w:bookmarkEnd w:id="2105"/>
      <w:bookmarkEnd w:id="2106"/>
      <w:bookmarkEnd w:id="2107"/>
      <w:bookmarkEnd w:id="2108"/>
    </w:p>
    <w:p w14:paraId="305F0CFF" w14:textId="304D89CF" w:rsidR="00836DE1" w:rsidRPr="00A3713A" w:rsidRDefault="00836DE1" w:rsidP="00836DE1">
      <w:r>
        <w:t>The MB</w:t>
      </w:r>
      <w:r w:rsidRPr="00A3713A">
        <w:t>S subchannel control messages shall be coded as described in clause</w:t>
      </w:r>
      <w:r>
        <w:t> 9.5.2 where the MB</w:t>
      </w:r>
      <w:r w:rsidRPr="00A3713A">
        <w:t>S subchannel control message is part of the application-dependent data.</w:t>
      </w:r>
    </w:p>
    <w:p w14:paraId="4982552C" w14:textId="77777777" w:rsidR="00836DE1" w:rsidRPr="00A3713A" w:rsidRDefault="00836DE1" w:rsidP="00836DE1">
      <w:r>
        <w:t>For the MB</w:t>
      </w:r>
      <w:r w:rsidRPr="00A3713A">
        <w:t>S subchannel control protocol the</w:t>
      </w:r>
      <w:r>
        <w:t xml:space="preserve"> ASCII name string shall be: MCV5</w:t>
      </w:r>
      <w:r w:rsidRPr="00A3713A">
        <w:t>.</w:t>
      </w:r>
    </w:p>
    <w:p w14:paraId="280A5E37" w14:textId="55C273B9" w:rsidR="00836DE1" w:rsidRPr="00A3713A" w:rsidRDefault="00836DE1" w:rsidP="00836DE1">
      <w:r>
        <w:t>The list of MB</w:t>
      </w:r>
      <w:r w:rsidRPr="00A3713A">
        <w:t>S subchannel control messages can be found in the clause</w:t>
      </w:r>
      <w:r>
        <w:t> 9.5</w:t>
      </w:r>
      <w:r w:rsidRPr="00A3713A">
        <w:t>.2.</w:t>
      </w:r>
    </w:p>
    <w:p w14:paraId="30CD26AB" w14:textId="189D91D1" w:rsidR="00836DE1" w:rsidRPr="00A3713A" w:rsidRDefault="00836DE1" w:rsidP="00836DE1">
      <w:r w:rsidRPr="00A3713A">
        <w:t xml:space="preserve">The </w:t>
      </w:r>
      <w:r>
        <w:t>MB</w:t>
      </w:r>
      <w:r w:rsidRPr="00A3713A">
        <w:t>S subchannel control specific fields are specified in clause</w:t>
      </w:r>
      <w:r>
        <w:t> 9.5</w:t>
      </w:r>
      <w:r w:rsidRPr="00A3713A">
        <w:t>.3.</w:t>
      </w:r>
    </w:p>
    <w:p w14:paraId="49513AEC" w14:textId="6BAE46D5" w:rsidR="00836DE1" w:rsidRPr="00A3713A" w:rsidRDefault="00836DE1" w:rsidP="00836DE1">
      <w:pPr>
        <w:pStyle w:val="Heading3"/>
      </w:pPr>
      <w:bookmarkStart w:id="2109" w:name="_Toc20157076"/>
      <w:bookmarkStart w:id="2110" w:name="_Toc27502272"/>
      <w:bookmarkStart w:id="2111" w:name="_Toc45212440"/>
      <w:bookmarkStart w:id="2112" w:name="_Toc51933758"/>
      <w:bookmarkStart w:id="2113" w:name="_Toc114520386"/>
      <w:bookmarkStart w:id="2114" w:name="_Toc171690631"/>
      <w:r>
        <w:t>9.5.2</w:t>
      </w:r>
      <w:r>
        <w:tab/>
        <w:t>MB</w:t>
      </w:r>
      <w:r w:rsidRPr="00A3713A">
        <w:t>S subchannel control messages</w:t>
      </w:r>
      <w:bookmarkEnd w:id="2109"/>
      <w:bookmarkEnd w:id="2110"/>
      <w:bookmarkEnd w:id="2111"/>
      <w:bookmarkEnd w:id="2112"/>
      <w:bookmarkEnd w:id="2113"/>
      <w:bookmarkEnd w:id="2114"/>
    </w:p>
    <w:p w14:paraId="4C4E508B" w14:textId="5EE6396A" w:rsidR="00836DE1" w:rsidRPr="00A3713A" w:rsidRDefault="00836DE1" w:rsidP="00836DE1">
      <w:r w:rsidRPr="00A3713A">
        <w:t>Tabl</w:t>
      </w:r>
      <w:r>
        <w:t>e 9.5.2-1 provides a list of MB</w:t>
      </w:r>
      <w:r w:rsidRPr="00A3713A">
        <w:t>S subchannel control protocol messages.</w:t>
      </w:r>
    </w:p>
    <w:p w14:paraId="7374B20B" w14:textId="22758B74" w:rsidR="00836DE1" w:rsidRPr="00A3713A" w:rsidRDefault="00836DE1" w:rsidP="00836DE1">
      <w:pPr>
        <w:pStyle w:val="TH"/>
      </w:pPr>
      <w:r>
        <w:t>Table 9.5</w:t>
      </w:r>
      <w:r w:rsidRPr="00A3713A">
        <w:t xml:space="preserve">.2-1: </w:t>
      </w:r>
      <w:r>
        <w:t>MBS</w:t>
      </w:r>
      <w:r w:rsidRPr="00A3713A">
        <w:t xml:space="preserve">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836DE1" w:rsidRPr="00A3713A" w14:paraId="55C1165F" w14:textId="77777777" w:rsidTr="00C82070">
        <w:trPr>
          <w:cantSplit/>
          <w:trHeight w:val="288"/>
          <w:tblHeader/>
          <w:jc w:val="center"/>
        </w:trPr>
        <w:tc>
          <w:tcPr>
            <w:tcW w:w="3181" w:type="dxa"/>
            <w:shd w:val="clear" w:color="auto" w:fill="CCCCCC"/>
          </w:tcPr>
          <w:p w14:paraId="5EDF501F" w14:textId="77777777" w:rsidR="00836DE1" w:rsidRPr="00A3713A" w:rsidRDefault="00836DE1" w:rsidP="00C82070">
            <w:pPr>
              <w:pStyle w:val="TAH"/>
            </w:pPr>
            <w:r w:rsidRPr="00A3713A">
              <w:t>Message name</w:t>
            </w:r>
          </w:p>
        </w:tc>
        <w:tc>
          <w:tcPr>
            <w:tcW w:w="1080" w:type="dxa"/>
            <w:shd w:val="clear" w:color="auto" w:fill="CCCCCC"/>
          </w:tcPr>
          <w:p w14:paraId="3811A67B" w14:textId="77777777" w:rsidR="00836DE1" w:rsidRPr="00A3713A" w:rsidRDefault="00836DE1" w:rsidP="00C82070">
            <w:pPr>
              <w:pStyle w:val="TAH"/>
            </w:pPr>
            <w:r w:rsidRPr="00A3713A">
              <w:t>Subtype</w:t>
            </w:r>
          </w:p>
        </w:tc>
        <w:tc>
          <w:tcPr>
            <w:tcW w:w="1905" w:type="dxa"/>
            <w:shd w:val="clear" w:color="auto" w:fill="CCCCCC"/>
          </w:tcPr>
          <w:p w14:paraId="182C81C5" w14:textId="77777777" w:rsidR="00836DE1" w:rsidRPr="00A3713A" w:rsidRDefault="00836DE1" w:rsidP="00C82070">
            <w:pPr>
              <w:pStyle w:val="TAH"/>
            </w:pPr>
            <w:r w:rsidRPr="00A3713A">
              <w:t>Reference</w:t>
            </w:r>
          </w:p>
        </w:tc>
        <w:tc>
          <w:tcPr>
            <w:tcW w:w="1914" w:type="dxa"/>
            <w:shd w:val="clear" w:color="auto" w:fill="CCCCCC"/>
          </w:tcPr>
          <w:p w14:paraId="7E7B282C" w14:textId="77777777" w:rsidR="00836DE1" w:rsidRPr="00A3713A" w:rsidRDefault="00836DE1" w:rsidP="00C82070">
            <w:pPr>
              <w:pStyle w:val="TAH"/>
            </w:pPr>
            <w:r w:rsidRPr="00A3713A">
              <w:t>Direction</w:t>
            </w:r>
          </w:p>
        </w:tc>
      </w:tr>
      <w:tr w:rsidR="00836DE1" w:rsidRPr="00A3713A" w14:paraId="75A298A0" w14:textId="77777777" w:rsidTr="00C82070">
        <w:trPr>
          <w:cantSplit/>
          <w:trHeight w:val="288"/>
          <w:jc w:val="center"/>
        </w:trPr>
        <w:tc>
          <w:tcPr>
            <w:tcW w:w="3181" w:type="dxa"/>
          </w:tcPr>
          <w:p w14:paraId="6B84140C" w14:textId="77777777" w:rsidR="00836DE1" w:rsidRPr="00A3713A" w:rsidRDefault="00836DE1" w:rsidP="00C82070">
            <w:pPr>
              <w:pStyle w:val="TAL"/>
            </w:pPr>
            <w:r w:rsidRPr="003A631E">
              <w:t>MapGroupToSessionStream</w:t>
            </w:r>
          </w:p>
        </w:tc>
        <w:tc>
          <w:tcPr>
            <w:tcW w:w="1080" w:type="dxa"/>
          </w:tcPr>
          <w:p w14:paraId="450212E2" w14:textId="77777777" w:rsidR="00836DE1" w:rsidRPr="00A3713A" w:rsidRDefault="00836DE1" w:rsidP="00C82070">
            <w:pPr>
              <w:pStyle w:val="TAL"/>
            </w:pPr>
            <w:r w:rsidRPr="00A3713A">
              <w:t>00000</w:t>
            </w:r>
          </w:p>
        </w:tc>
        <w:tc>
          <w:tcPr>
            <w:tcW w:w="1905" w:type="dxa"/>
          </w:tcPr>
          <w:p w14:paraId="7B9B521F" w14:textId="0BDDC561" w:rsidR="00836DE1" w:rsidRPr="00A3713A" w:rsidRDefault="00836DE1" w:rsidP="00C82070">
            <w:pPr>
              <w:pStyle w:val="TAL"/>
            </w:pPr>
            <w:r w:rsidRPr="00A3713A">
              <w:t>clause</w:t>
            </w:r>
            <w:r>
              <w:t> 9.</w:t>
            </w:r>
            <w:r w:rsidR="00F703B3">
              <w:t>5</w:t>
            </w:r>
            <w:r w:rsidRPr="00A3713A">
              <w:t>.4</w:t>
            </w:r>
          </w:p>
        </w:tc>
        <w:tc>
          <w:tcPr>
            <w:tcW w:w="1914" w:type="dxa"/>
          </w:tcPr>
          <w:p w14:paraId="10AA704B"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536B6CD3" w14:textId="77777777" w:rsidTr="00C82070">
        <w:trPr>
          <w:cantSplit/>
          <w:trHeight w:val="288"/>
          <w:jc w:val="center"/>
        </w:trPr>
        <w:tc>
          <w:tcPr>
            <w:tcW w:w="3181" w:type="dxa"/>
          </w:tcPr>
          <w:p w14:paraId="79C638D8" w14:textId="77777777" w:rsidR="00836DE1" w:rsidRPr="00A3713A" w:rsidRDefault="00836DE1" w:rsidP="00C82070">
            <w:pPr>
              <w:pStyle w:val="TAL"/>
            </w:pPr>
            <w:r w:rsidRPr="00844B74">
              <w:t>UnMapGroupFromSessionStream</w:t>
            </w:r>
          </w:p>
        </w:tc>
        <w:tc>
          <w:tcPr>
            <w:tcW w:w="1080" w:type="dxa"/>
          </w:tcPr>
          <w:p w14:paraId="447FA716" w14:textId="77777777" w:rsidR="00836DE1" w:rsidRPr="00A3713A" w:rsidRDefault="00836DE1" w:rsidP="00C82070">
            <w:pPr>
              <w:pStyle w:val="TAL"/>
            </w:pPr>
            <w:r w:rsidRPr="00A3713A">
              <w:t>00001</w:t>
            </w:r>
          </w:p>
        </w:tc>
        <w:tc>
          <w:tcPr>
            <w:tcW w:w="1905" w:type="dxa"/>
          </w:tcPr>
          <w:p w14:paraId="7039D121" w14:textId="3953BE8F" w:rsidR="00836DE1" w:rsidRPr="00A3713A" w:rsidRDefault="00836DE1" w:rsidP="00C82070">
            <w:pPr>
              <w:pStyle w:val="TAL"/>
            </w:pPr>
            <w:r w:rsidRPr="00A3713A">
              <w:t>clause</w:t>
            </w:r>
            <w:r>
              <w:t> 9.</w:t>
            </w:r>
            <w:r w:rsidR="00F703B3">
              <w:t>5</w:t>
            </w:r>
            <w:r w:rsidRPr="00A3713A">
              <w:t>.5</w:t>
            </w:r>
          </w:p>
        </w:tc>
        <w:tc>
          <w:tcPr>
            <w:tcW w:w="1914" w:type="dxa"/>
          </w:tcPr>
          <w:p w14:paraId="7518CC88"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314EFAA0" w14:textId="77777777" w:rsidTr="00C82070">
        <w:trPr>
          <w:cantSplit/>
          <w:trHeight w:val="288"/>
          <w:jc w:val="center"/>
        </w:trPr>
        <w:tc>
          <w:tcPr>
            <w:tcW w:w="3181" w:type="dxa"/>
          </w:tcPr>
          <w:p w14:paraId="5B3AB863" w14:textId="77777777" w:rsidR="00836DE1" w:rsidRPr="00A3713A" w:rsidRDefault="00836DE1" w:rsidP="00C82070">
            <w:pPr>
              <w:pStyle w:val="TAL"/>
            </w:pPr>
            <w:r>
              <w:t>MBS</w:t>
            </w:r>
            <w:r>
              <w:rPr>
                <w:rFonts w:hint="eastAsia"/>
                <w:lang w:eastAsia="zh-CN"/>
              </w:rPr>
              <w:t xml:space="preserve"> </w:t>
            </w:r>
            <w:r w:rsidRPr="00A3713A">
              <w:t>Application Paging</w:t>
            </w:r>
          </w:p>
        </w:tc>
        <w:tc>
          <w:tcPr>
            <w:tcW w:w="1080" w:type="dxa"/>
          </w:tcPr>
          <w:p w14:paraId="76C090B8" w14:textId="77777777" w:rsidR="00836DE1" w:rsidRPr="00A3713A" w:rsidRDefault="00836DE1" w:rsidP="00C82070">
            <w:pPr>
              <w:pStyle w:val="TAL"/>
            </w:pPr>
            <w:r w:rsidRPr="00A3713A">
              <w:t>00010</w:t>
            </w:r>
          </w:p>
        </w:tc>
        <w:tc>
          <w:tcPr>
            <w:tcW w:w="1905" w:type="dxa"/>
          </w:tcPr>
          <w:p w14:paraId="547CCC1E" w14:textId="46EFBFD6" w:rsidR="00836DE1" w:rsidRPr="00A3713A" w:rsidRDefault="00836DE1" w:rsidP="00C82070">
            <w:pPr>
              <w:pStyle w:val="TAL"/>
            </w:pPr>
            <w:r w:rsidRPr="00A3713A">
              <w:t>clause</w:t>
            </w:r>
            <w:r>
              <w:t> 9.</w:t>
            </w:r>
            <w:r w:rsidR="00F703B3">
              <w:t>5</w:t>
            </w:r>
            <w:r w:rsidRPr="00A3713A">
              <w:t>.6</w:t>
            </w:r>
          </w:p>
        </w:tc>
        <w:tc>
          <w:tcPr>
            <w:tcW w:w="1914" w:type="dxa"/>
          </w:tcPr>
          <w:p w14:paraId="52AF7CAE"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69A6EF3" w14:textId="77777777" w:rsidTr="00C82070">
        <w:trPr>
          <w:cantSplit/>
          <w:trHeight w:val="288"/>
          <w:jc w:val="center"/>
        </w:trPr>
        <w:tc>
          <w:tcPr>
            <w:tcW w:w="3181" w:type="dxa"/>
          </w:tcPr>
          <w:p w14:paraId="3DF196AE" w14:textId="77777777" w:rsidR="00836DE1" w:rsidRPr="00A3713A" w:rsidRDefault="00836DE1" w:rsidP="00C82070">
            <w:pPr>
              <w:pStyle w:val="TAL"/>
            </w:pPr>
            <w:r>
              <w:t>Session</w:t>
            </w:r>
            <w:r w:rsidRPr="00A3713A">
              <w:t xml:space="preserve"> Announcement</w:t>
            </w:r>
          </w:p>
        </w:tc>
        <w:tc>
          <w:tcPr>
            <w:tcW w:w="1080" w:type="dxa"/>
          </w:tcPr>
          <w:p w14:paraId="782E60C8" w14:textId="77777777" w:rsidR="00836DE1" w:rsidRPr="00A3713A" w:rsidRDefault="00836DE1" w:rsidP="00C82070">
            <w:pPr>
              <w:pStyle w:val="TAL"/>
            </w:pPr>
            <w:r>
              <w:t>a</w:t>
            </w:r>
          </w:p>
        </w:tc>
        <w:tc>
          <w:tcPr>
            <w:tcW w:w="1905" w:type="dxa"/>
          </w:tcPr>
          <w:p w14:paraId="2643D51D" w14:textId="54BA314E" w:rsidR="00836DE1" w:rsidRPr="00A3713A" w:rsidRDefault="00836DE1" w:rsidP="00C82070">
            <w:pPr>
              <w:pStyle w:val="TAL"/>
            </w:pPr>
            <w:r w:rsidRPr="00A3713A">
              <w:t>clause</w:t>
            </w:r>
            <w:r>
              <w:t> 9.</w:t>
            </w:r>
            <w:r w:rsidR="00F703B3">
              <w:t>5</w:t>
            </w:r>
            <w:r w:rsidRPr="00A3713A">
              <w:t>.7</w:t>
            </w:r>
          </w:p>
        </w:tc>
        <w:tc>
          <w:tcPr>
            <w:tcW w:w="1914" w:type="dxa"/>
          </w:tcPr>
          <w:p w14:paraId="13538823"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B5B1E10" w14:textId="77777777" w:rsidTr="00C82070">
        <w:trPr>
          <w:cantSplit/>
          <w:trHeight w:val="288"/>
          <w:jc w:val="center"/>
        </w:trPr>
        <w:tc>
          <w:tcPr>
            <w:tcW w:w="8080" w:type="dxa"/>
            <w:gridSpan w:val="4"/>
          </w:tcPr>
          <w:p w14:paraId="6D9F17A6" w14:textId="77777777" w:rsidR="00836DE1" w:rsidRPr="00A3713A" w:rsidRDefault="00836DE1" w:rsidP="00C82070">
            <w:pPr>
              <w:pStyle w:val="TAN"/>
            </w:pPr>
            <w:r w:rsidRPr="00A3713A">
              <w:t>NOTE:</w:t>
            </w:r>
            <w:r w:rsidRPr="00A3713A">
              <w:tab/>
              <w:t xml:space="preserve">The participating </w:t>
            </w:r>
            <w:r>
              <w:t>MCVideo</w:t>
            </w:r>
            <w:r w:rsidRPr="00A3713A">
              <w:t xml:space="preserve"> function is the server and the </w:t>
            </w:r>
            <w:r>
              <w:t>MCVideo</w:t>
            </w:r>
            <w:r w:rsidRPr="00A3713A">
              <w:t xml:space="preserve"> client is the client.</w:t>
            </w:r>
          </w:p>
        </w:tc>
      </w:tr>
    </w:tbl>
    <w:p w14:paraId="419D0EE0" w14:textId="6BAECCFE" w:rsidR="00836DE1" w:rsidRPr="00A3713A" w:rsidRDefault="00836DE1" w:rsidP="00836DE1">
      <w:pPr>
        <w:pStyle w:val="Heading3"/>
      </w:pPr>
      <w:bookmarkStart w:id="2115" w:name="_Toc20157077"/>
      <w:bookmarkStart w:id="2116" w:name="_Toc27502273"/>
      <w:bookmarkStart w:id="2117" w:name="_Toc45212441"/>
      <w:bookmarkStart w:id="2118" w:name="_Toc51933759"/>
      <w:bookmarkStart w:id="2119" w:name="_Toc114520387"/>
      <w:bookmarkStart w:id="2120" w:name="_Toc171690632"/>
      <w:r>
        <w:t>9.5.3</w:t>
      </w:r>
      <w:r>
        <w:tab/>
        <w:t>MB</w:t>
      </w:r>
      <w:r w:rsidRPr="00A3713A">
        <w:t>S subchannel control specific fields</w:t>
      </w:r>
      <w:bookmarkEnd w:id="2115"/>
      <w:bookmarkEnd w:id="2116"/>
      <w:bookmarkEnd w:id="2117"/>
      <w:bookmarkEnd w:id="2118"/>
      <w:bookmarkEnd w:id="2119"/>
      <w:bookmarkEnd w:id="2120"/>
    </w:p>
    <w:p w14:paraId="415070A8" w14:textId="53B382E1" w:rsidR="00836DE1" w:rsidRPr="00A3713A" w:rsidRDefault="00836DE1" w:rsidP="00836DE1">
      <w:pPr>
        <w:pStyle w:val="Heading4"/>
      </w:pPr>
      <w:bookmarkStart w:id="2121" w:name="_Toc20157078"/>
      <w:bookmarkStart w:id="2122" w:name="_Toc27502274"/>
      <w:bookmarkStart w:id="2123" w:name="_Toc45212442"/>
      <w:bookmarkStart w:id="2124" w:name="_Toc51933760"/>
      <w:bookmarkStart w:id="2125" w:name="_Toc114520388"/>
      <w:bookmarkStart w:id="2126" w:name="_Toc171690633"/>
      <w:r>
        <w:t>9.5</w:t>
      </w:r>
      <w:r w:rsidRPr="00A3713A">
        <w:t>.3.1</w:t>
      </w:r>
      <w:r w:rsidRPr="00A3713A">
        <w:tab/>
        <w:t>Introduction</w:t>
      </w:r>
      <w:bookmarkEnd w:id="2121"/>
      <w:bookmarkEnd w:id="2122"/>
      <w:bookmarkEnd w:id="2123"/>
      <w:bookmarkEnd w:id="2124"/>
      <w:bookmarkEnd w:id="2125"/>
      <w:bookmarkEnd w:id="2126"/>
    </w:p>
    <w:p w14:paraId="45FEA93C" w14:textId="77777777" w:rsidR="00836DE1" w:rsidRPr="00A3713A" w:rsidRDefault="00836DE1" w:rsidP="00836DE1">
      <w:r w:rsidRPr="00A3713A">
        <w:t>This clause describe</w:t>
      </w:r>
      <w:r>
        <w:t>s the MB</w:t>
      </w:r>
      <w:r w:rsidRPr="00A3713A">
        <w:t>S subchannel control specific data fields.</w:t>
      </w:r>
    </w:p>
    <w:p w14:paraId="55AF3238" w14:textId="77777777" w:rsidR="00836DE1" w:rsidRPr="00A3713A" w:rsidRDefault="00836DE1" w:rsidP="00836DE1">
      <w:r>
        <w:t>The MB</w:t>
      </w:r>
      <w:r w:rsidRPr="00A3713A">
        <w:t>S subchannel control specific data fields are contained in the appli</w:t>
      </w:r>
      <w:r>
        <w:t>cation-dependent data of the MB</w:t>
      </w:r>
      <w:r w:rsidRPr="00A3713A">
        <w:t>S subchannel control message.</w:t>
      </w:r>
      <w:r>
        <w:t xml:space="preserve"> The MB</w:t>
      </w:r>
      <w:r w:rsidRPr="00A3713A">
        <w:t xml:space="preserve">S subchannel control specific data fields follow </w:t>
      </w:r>
      <w:r>
        <w:t>the syntax specified in clause 9</w:t>
      </w:r>
      <w:r w:rsidRPr="00A3713A">
        <w:t>.1.3.</w:t>
      </w:r>
    </w:p>
    <w:p w14:paraId="3D267CDD" w14:textId="5CF3BF20" w:rsidR="00836DE1" w:rsidRPr="002E6ED0" w:rsidRDefault="00836DE1" w:rsidP="00836DE1">
      <w:r>
        <w:t>Table 9.5</w:t>
      </w:r>
      <w:r w:rsidRPr="00A3713A">
        <w:t>.3.1-</w:t>
      </w:r>
      <w:r>
        <w:t>1</w:t>
      </w:r>
      <w:r w:rsidRPr="00A3713A">
        <w:t xml:space="preserve"> lists the available fields including the assigned Field ID.</w:t>
      </w:r>
    </w:p>
    <w:p w14:paraId="0891010E" w14:textId="38031B76" w:rsidR="00836DE1" w:rsidRPr="00A3713A" w:rsidRDefault="00836DE1" w:rsidP="00836DE1">
      <w:pPr>
        <w:pStyle w:val="TH"/>
      </w:pPr>
      <w:r>
        <w:t>Table 9.5.3.1-1: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836DE1" w:rsidRPr="00A3713A" w14:paraId="20038F78" w14:textId="77777777" w:rsidTr="00C82070">
        <w:trPr>
          <w:cantSplit/>
          <w:trHeight w:val="144"/>
          <w:tblHeader/>
          <w:jc w:val="center"/>
        </w:trPr>
        <w:tc>
          <w:tcPr>
            <w:tcW w:w="2692" w:type="dxa"/>
            <w:vMerge w:val="restart"/>
            <w:shd w:val="clear" w:color="auto" w:fill="CCCCCC"/>
          </w:tcPr>
          <w:p w14:paraId="3DE2369A" w14:textId="77777777" w:rsidR="00836DE1" w:rsidRPr="00A3713A" w:rsidRDefault="00836DE1" w:rsidP="00C82070">
            <w:pPr>
              <w:pStyle w:val="TAH"/>
            </w:pPr>
            <w:r w:rsidRPr="00A3713A">
              <w:t>Field name</w:t>
            </w:r>
          </w:p>
        </w:tc>
        <w:tc>
          <w:tcPr>
            <w:tcW w:w="2904" w:type="dxa"/>
            <w:gridSpan w:val="2"/>
            <w:tcBorders>
              <w:bottom w:val="single" w:sz="4" w:space="0" w:color="auto"/>
            </w:tcBorders>
            <w:shd w:val="clear" w:color="auto" w:fill="CCCCCC"/>
          </w:tcPr>
          <w:p w14:paraId="2A55747C" w14:textId="77777777" w:rsidR="00836DE1" w:rsidRPr="00A3713A" w:rsidRDefault="00836DE1" w:rsidP="00C82070">
            <w:pPr>
              <w:pStyle w:val="TAH"/>
            </w:pPr>
            <w:r w:rsidRPr="00A3713A">
              <w:t>Field ID</w:t>
            </w:r>
          </w:p>
          <w:p w14:paraId="2B6277EA" w14:textId="77777777" w:rsidR="00836DE1" w:rsidRPr="00A3713A" w:rsidRDefault="00836DE1" w:rsidP="00C82070">
            <w:pPr>
              <w:pStyle w:val="TAH"/>
            </w:pPr>
          </w:p>
        </w:tc>
        <w:tc>
          <w:tcPr>
            <w:tcW w:w="2946" w:type="dxa"/>
            <w:vMerge w:val="restart"/>
            <w:shd w:val="clear" w:color="auto" w:fill="CCCCCC"/>
          </w:tcPr>
          <w:p w14:paraId="7B9F0EB1" w14:textId="77777777" w:rsidR="00836DE1" w:rsidRPr="00A3713A" w:rsidRDefault="00836DE1" w:rsidP="00C82070">
            <w:pPr>
              <w:pStyle w:val="TAH"/>
            </w:pPr>
            <w:r w:rsidRPr="00A3713A">
              <w:t>Description</w:t>
            </w:r>
          </w:p>
        </w:tc>
      </w:tr>
      <w:tr w:rsidR="00836DE1" w:rsidRPr="00A3713A" w14:paraId="1972D1F4" w14:textId="77777777" w:rsidTr="00C82070">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3713A" w:rsidRDefault="00836DE1" w:rsidP="00C82070">
            <w:pPr>
              <w:pStyle w:val="TAH"/>
            </w:pPr>
          </w:p>
        </w:tc>
        <w:tc>
          <w:tcPr>
            <w:tcW w:w="1014" w:type="dxa"/>
            <w:tcBorders>
              <w:bottom w:val="single" w:sz="4" w:space="0" w:color="auto"/>
            </w:tcBorders>
            <w:shd w:val="clear" w:color="auto" w:fill="CCCCCC"/>
          </w:tcPr>
          <w:p w14:paraId="789B920D" w14:textId="77777777" w:rsidR="00836DE1" w:rsidRPr="00A3713A" w:rsidRDefault="00836DE1" w:rsidP="00C82070">
            <w:pPr>
              <w:pStyle w:val="TAH"/>
            </w:pPr>
            <w:r w:rsidRPr="00A3713A">
              <w:t>Decimal</w:t>
            </w:r>
          </w:p>
        </w:tc>
        <w:tc>
          <w:tcPr>
            <w:tcW w:w="1890" w:type="dxa"/>
            <w:tcBorders>
              <w:bottom w:val="single" w:sz="4" w:space="0" w:color="auto"/>
            </w:tcBorders>
            <w:shd w:val="clear" w:color="auto" w:fill="CCCCCC"/>
          </w:tcPr>
          <w:p w14:paraId="033EF8BC" w14:textId="77777777" w:rsidR="00836DE1" w:rsidRPr="00A3713A" w:rsidRDefault="00836DE1" w:rsidP="00C82070">
            <w:pPr>
              <w:pStyle w:val="TAH"/>
            </w:pPr>
            <w:r w:rsidRPr="00A3713A">
              <w:t>Binary</w:t>
            </w:r>
          </w:p>
        </w:tc>
        <w:tc>
          <w:tcPr>
            <w:tcW w:w="2946" w:type="dxa"/>
            <w:vMerge/>
            <w:tcBorders>
              <w:bottom w:val="single" w:sz="4" w:space="0" w:color="auto"/>
            </w:tcBorders>
            <w:shd w:val="clear" w:color="auto" w:fill="CCCCCC"/>
          </w:tcPr>
          <w:p w14:paraId="21D8E917" w14:textId="77777777" w:rsidR="00836DE1" w:rsidRPr="00A3713A" w:rsidRDefault="00836DE1" w:rsidP="00C82070">
            <w:pPr>
              <w:pStyle w:val="TAH"/>
            </w:pPr>
          </w:p>
        </w:tc>
      </w:tr>
      <w:tr w:rsidR="00836DE1" w:rsidRPr="00A3713A" w14:paraId="7C370254" w14:textId="77777777" w:rsidTr="00C82070">
        <w:trPr>
          <w:cantSplit/>
          <w:trHeight w:val="144"/>
          <w:tblHeader/>
          <w:jc w:val="center"/>
        </w:trPr>
        <w:tc>
          <w:tcPr>
            <w:tcW w:w="2692" w:type="dxa"/>
            <w:shd w:val="clear" w:color="auto" w:fill="auto"/>
          </w:tcPr>
          <w:p w14:paraId="64ED49C4" w14:textId="77777777" w:rsidR="00836DE1" w:rsidRPr="00A3713A" w:rsidRDefault="00836DE1" w:rsidP="00C82070">
            <w:pPr>
              <w:pStyle w:val="TAL"/>
            </w:pPr>
            <w:r>
              <w:t>MB</w:t>
            </w:r>
            <w:r w:rsidRPr="00A3713A">
              <w:t>S Subchannel</w:t>
            </w:r>
          </w:p>
        </w:tc>
        <w:tc>
          <w:tcPr>
            <w:tcW w:w="1014" w:type="dxa"/>
            <w:shd w:val="clear" w:color="auto" w:fill="auto"/>
          </w:tcPr>
          <w:p w14:paraId="7E33D305" w14:textId="77777777" w:rsidR="00836DE1" w:rsidRPr="00A3713A" w:rsidRDefault="00836DE1" w:rsidP="00C82070">
            <w:pPr>
              <w:pStyle w:val="TAL"/>
            </w:pPr>
            <w:r w:rsidRPr="00A3713A">
              <w:t>000</w:t>
            </w:r>
          </w:p>
        </w:tc>
        <w:tc>
          <w:tcPr>
            <w:tcW w:w="1890" w:type="dxa"/>
            <w:shd w:val="clear" w:color="auto" w:fill="auto"/>
          </w:tcPr>
          <w:p w14:paraId="25335975" w14:textId="77777777" w:rsidR="00836DE1" w:rsidRPr="00A3713A" w:rsidRDefault="00836DE1" w:rsidP="00C82070">
            <w:pPr>
              <w:pStyle w:val="TAL"/>
            </w:pPr>
            <w:r w:rsidRPr="00A3713A">
              <w:t>00000000</w:t>
            </w:r>
          </w:p>
        </w:tc>
        <w:tc>
          <w:tcPr>
            <w:tcW w:w="2946" w:type="dxa"/>
            <w:shd w:val="clear" w:color="auto" w:fill="auto"/>
          </w:tcPr>
          <w:p w14:paraId="3DFBB40C" w14:textId="45C94CC1" w:rsidR="00836DE1" w:rsidRPr="00A3713A" w:rsidRDefault="00836DE1" w:rsidP="00C82070">
            <w:pPr>
              <w:pStyle w:val="TAL"/>
            </w:pPr>
            <w:r w:rsidRPr="00A3713A">
              <w:t>Clause</w:t>
            </w:r>
            <w:r>
              <w:t> 9.</w:t>
            </w:r>
            <w:r w:rsidR="00F703B3">
              <w:t>5</w:t>
            </w:r>
            <w:r w:rsidRPr="00A3713A">
              <w:t>.3.3</w:t>
            </w:r>
          </w:p>
        </w:tc>
      </w:tr>
      <w:tr w:rsidR="00836DE1" w:rsidRPr="00A3713A" w14:paraId="7AD2B93E" w14:textId="77777777" w:rsidTr="00C82070">
        <w:trPr>
          <w:cantSplit/>
          <w:trHeight w:val="144"/>
          <w:tblHeader/>
          <w:jc w:val="center"/>
        </w:trPr>
        <w:tc>
          <w:tcPr>
            <w:tcW w:w="2692" w:type="dxa"/>
            <w:shd w:val="clear" w:color="auto" w:fill="auto"/>
          </w:tcPr>
          <w:p w14:paraId="656145C7" w14:textId="77777777" w:rsidR="00836DE1" w:rsidRPr="00A3713A" w:rsidRDefault="00836DE1" w:rsidP="00C82070">
            <w:pPr>
              <w:pStyle w:val="TAL"/>
            </w:pPr>
            <w:r>
              <w:t>MBS Session ID</w:t>
            </w:r>
          </w:p>
        </w:tc>
        <w:tc>
          <w:tcPr>
            <w:tcW w:w="1014" w:type="dxa"/>
            <w:shd w:val="clear" w:color="auto" w:fill="auto"/>
          </w:tcPr>
          <w:p w14:paraId="5FBEC778" w14:textId="77777777" w:rsidR="00836DE1" w:rsidRPr="00A3713A" w:rsidRDefault="00836DE1" w:rsidP="00C82070">
            <w:pPr>
              <w:pStyle w:val="TAL"/>
            </w:pPr>
            <w:r w:rsidRPr="00A3713A">
              <w:t>001</w:t>
            </w:r>
          </w:p>
        </w:tc>
        <w:tc>
          <w:tcPr>
            <w:tcW w:w="1890" w:type="dxa"/>
            <w:shd w:val="clear" w:color="auto" w:fill="auto"/>
          </w:tcPr>
          <w:p w14:paraId="34F7412D" w14:textId="77777777" w:rsidR="00836DE1" w:rsidRPr="00A3713A" w:rsidRDefault="00836DE1" w:rsidP="00C82070">
            <w:pPr>
              <w:pStyle w:val="TAL"/>
            </w:pPr>
            <w:r w:rsidRPr="00A3713A">
              <w:t>00000001</w:t>
            </w:r>
          </w:p>
        </w:tc>
        <w:tc>
          <w:tcPr>
            <w:tcW w:w="2946" w:type="dxa"/>
            <w:shd w:val="clear" w:color="auto" w:fill="auto"/>
          </w:tcPr>
          <w:p w14:paraId="0C8C3B7C" w14:textId="5383504A" w:rsidR="00836DE1" w:rsidRPr="00A3713A" w:rsidRDefault="00836DE1" w:rsidP="00C82070">
            <w:pPr>
              <w:pStyle w:val="TAL"/>
            </w:pPr>
            <w:r w:rsidRPr="00A3713A">
              <w:t>Clause</w:t>
            </w:r>
            <w:r>
              <w:t> 9.</w:t>
            </w:r>
            <w:r w:rsidR="00F703B3">
              <w:t>5</w:t>
            </w:r>
            <w:r w:rsidRPr="00A3713A">
              <w:t>.3.4.</w:t>
            </w:r>
          </w:p>
        </w:tc>
      </w:tr>
      <w:tr w:rsidR="00836DE1" w:rsidRPr="00A3713A" w14:paraId="1A7E6353" w14:textId="77777777" w:rsidTr="00C82070">
        <w:trPr>
          <w:cantSplit/>
          <w:trHeight w:val="144"/>
          <w:tblHeader/>
          <w:jc w:val="center"/>
        </w:trPr>
        <w:tc>
          <w:tcPr>
            <w:tcW w:w="2692" w:type="dxa"/>
            <w:shd w:val="clear" w:color="auto" w:fill="auto"/>
          </w:tcPr>
          <w:p w14:paraId="01197E62" w14:textId="77777777" w:rsidR="00836DE1" w:rsidRPr="00A3713A" w:rsidRDefault="00836DE1" w:rsidP="00C82070">
            <w:pPr>
              <w:pStyle w:val="TAL"/>
            </w:pPr>
            <w:r>
              <w:t>MCVideo</w:t>
            </w:r>
            <w:r w:rsidRPr="00A3713A">
              <w:t xml:space="preserve"> Group ID</w:t>
            </w:r>
          </w:p>
        </w:tc>
        <w:tc>
          <w:tcPr>
            <w:tcW w:w="1014" w:type="dxa"/>
            <w:shd w:val="clear" w:color="auto" w:fill="auto"/>
          </w:tcPr>
          <w:p w14:paraId="4A1216A5" w14:textId="77777777" w:rsidR="00836DE1" w:rsidRPr="00A3713A" w:rsidRDefault="00836DE1" w:rsidP="00C82070">
            <w:pPr>
              <w:pStyle w:val="TAL"/>
            </w:pPr>
            <w:r w:rsidRPr="00A3713A">
              <w:t>002</w:t>
            </w:r>
          </w:p>
        </w:tc>
        <w:tc>
          <w:tcPr>
            <w:tcW w:w="1890" w:type="dxa"/>
            <w:shd w:val="clear" w:color="auto" w:fill="auto"/>
          </w:tcPr>
          <w:p w14:paraId="32FB95C1" w14:textId="77777777" w:rsidR="00836DE1" w:rsidRPr="00A3713A" w:rsidRDefault="00836DE1" w:rsidP="00C82070">
            <w:pPr>
              <w:pStyle w:val="TAL"/>
            </w:pPr>
            <w:r w:rsidRPr="00A3713A">
              <w:t>00000010</w:t>
            </w:r>
          </w:p>
        </w:tc>
        <w:tc>
          <w:tcPr>
            <w:tcW w:w="2946" w:type="dxa"/>
            <w:shd w:val="clear" w:color="auto" w:fill="auto"/>
          </w:tcPr>
          <w:p w14:paraId="78ACDBEF" w14:textId="58FF3A2A" w:rsidR="00836DE1" w:rsidRPr="00A3713A" w:rsidRDefault="00836DE1" w:rsidP="00C82070">
            <w:pPr>
              <w:pStyle w:val="TAL"/>
            </w:pPr>
            <w:r w:rsidRPr="00A3713A">
              <w:t>Clause</w:t>
            </w:r>
            <w:r>
              <w:t> 9.</w:t>
            </w:r>
            <w:r w:rsidR="00F703B3">
              <w:t>5</w:t>
            </w:r>
            <w:r w:rsidRPr="00A3713A">
              <w:t>.3.2</w:t>
            </w:r>
          </w:p>
        </w:tc>
      </w:tr>
      <w:tr w:rsidR="00836DE1" w:rsidRPr="00A3713A" w14:paraId="13632A86" w14:textId="77777777" w:rsidTr="00C82070">
        <w:trPr>
          <w:cantSplit/>
          <w:trHeight w:val="144"/>
          <w:tblHeader/>
          <w:jc w:val="center"/>
        </w:trPr>
        <w:tc>
          <w:tcPr>
            <w:tcW w:w="2692" w:type="dxa"/>
            <w:shd w:val="clear" w:color="auto" w:fill="auto"/>
          </w:tcPr>
          <w:p w14:paraId="7DB53899" w14:textId="77777777" w:rsidR="00836DE1" w:rsidRPr="00A3713A" w:rsidRDefault="00836DE1" w:rsidP="00C82070">
            <w:pPr>
              <w:pStyle w:val="TAL"/>
            </w:pPr>
            <w:r w:rsidRPr="00A3713A">
              <w:t>Monitoring State</w:t>
            </w:r>
          </w:p>
        </w:tc>
        <w:tc>
          <w:tcPr>
            <w:tcW w:w="1014" w:type="dxa"/>
            <w:shd w:val="clear" w:color="auto" w:fill="auto"/>
          </w:tcPr>
          <w:p w14:paraId="2C49306E" w14:textId="77777777" w:rsidR="00836DE1" w:rsidRPr="00A3713A" w:rsidRDefault="00836DE1" w:rsidP="00C82070">
            <w:pPr>
              <w:pStyle w:val="TAL"/>
            </w:pPr>
            <w:r>
              <w:t>b</w:t>
            </w:r>
          </w:p>
        </w:tc>
        <w:tc>
          <w:tcPr>
            <w:tcW w:w="1890" w:type="dxa"/>
            <w:shd w:val="clear" w:color="auto" w:fill="auto"/>
          </w:tcPr>
          <w:p w14:paraId="0ED3C6B4" w14:textId="77777777" w:rsidR="00836DE1" w:rsidRPr="00A3713A" w:rsidRDefault="00836DE1" w:rsidP="00C82070">
            <w:pPr>
              <w:pStyle w:val="TAL"/>
            </w:pPr>
            <w:r>
              <w:t>b</w:t>
            </w:r>
          </w:p>
        </w:tc>
        <w:tc>
          <w:tcPr>
            <w:tcW w:w="2946" w:type="dxa"/>
            <w:shd w:val="clear" w:color="auto" w:fill="auto"/>
          </w:tcPr>
          <w:p w14:paraId="6D7A9997" w14:textId="37DEBCCE" w:rsidR="00836DE1" w:rsidRPr="00A3713A" w:rsidRDefault="00836DE1" w:rsidP="00C82070">
            <w:pPr>
              <w:pStyle w:val="TAL"/>
            </w:pPr>
            <w:r>
              <w:t>Clause 9.</w:t>
            </w:r>
            <w:r w:rsidR="00F703B3">
              <w:t>5</w:t>
            </w:r>
            <w:r>
              <w:t>.3.5</w:t>
            </w:r>
          </w:p>
        </w:tc>
      </w:tr>
    </w:tbl>
    <w:p w14:paraId="5E63031C" w14:textId="77777777" w:rsidR="00836DE1" w:rsidRPr="00A3713A" w:rsidRDefault="00836DE1" w:rsidP="00836DE1"/>
    <w:p w14:paraId="177B3E5D" w14:textId="77777777" w:rsidR="00836DE1" w:rsidRPr="00A3713A" w:rsidRDefault="00836DE1" w:rsidP="00836DE1"/>
    <w:p w14:paraId="6E142C8E" w14:textId="21747253" w:rsidR="00836DE1" w:rsidRPr="00A3713A" w:rsidRDefault="00836DE1" w:rsidP="00836DE1">
      <w:pPr>
        <w:pStyle w:val="Heading4"/>
      </w:pPr>
      <w:bookmarkStart w:id="2127" w:name="_Toc20157079"/>
      <w:bookmarkStart w:id="2128" w:name="_Toc27502275"/>
      <w:bookmarkStart w:id="2129" w:name="_Toc45212443"/>
      <w:bookmarkStart w:id="2130" w:name="_Toc51933761"/>
      <w:bookmarkStart w:id="2131" w:name="_Toc114520389"/>
      <w:bookmarkStart w:id="2132" w:name="_Toc171690634"/>
      <w:r>
        <w:t>9.5</w:t>
      </w:r>
      <w:r w:rsidRPr="00A3713A">
        <w:t>.3.2</w:t>
      </w:r>
      <w:r w:rsidRPr="00A3713A">
        <w:tab/>
      </w:r>
      <w:r>
        <w:t>MCVideo</w:t>
      </w:r>
      <w:r w:rsidRPr="00A3713A">
        <w:t xml:space="preserve"> Group ID field</w:t>
      </w:r>
      <w:bookmarkEnd w:id="2127"/>
      <w:bookmarkEnd w:id="2128"/>
      <w:bookmarkEnd w:id="2129"/>
      <w:bookmarkEnd w:id="2130"/>
      <w:bookmarkEnd w:id="2131"/>
      <w:bookmarkEnd w:id="2132"/>
    </w:p>
    <w:p w14:paraId="16FE3B53" w14:textId="77777777" w:rsidR="00836DE1" w:rsidRPr="00E22A5C" w:rsidRDefault="00836DE1" w:rsidP="00836DE1">
      <w:pPr>
        <w:rPr>
          <w:lang w:eastAsia="x-none"/>
        </w:rPr>
      </w:pPr>
      <w:r w:rsidRPr="00E22A5C">
        <w:rPr>
          <w:lang w:eastAsia="x-none"/>
        </w:rPr>
        <w:t>The MCVideo Group ID field contains a URI identifying the MCVideo group for which media and transmission control messages are going to be broadcasted over a MBS subchannel.</w:t>
      </w:r>
    </w:p>
    <w:p w14:paraId="32369CD2" w14:textId="77777777" w:rsidR="00836DE1" w:rsidRPr="00F30463" w:rsidRDefault="00836DE1" w:rsidP="00836DE1">
      <w:pPr>
        <w:rPr>
          <w:lang w:eastAsia="x-none"/>
        </w:rPr>
      </w:pPr>
      <w:r w:rsidRPr="00E22A5C">
        <w:rPr>
          <w:lang w:eastAsia="x-none"/>
        </w:rPr>
        <w:t xml:space="preserve">The MCVideo Group ID field is coded as the MCVideo Group Identity field specified in </w:t>
      </w:r>
      <w:r>
        <w:rPr>
          <w:lang w:eastAsia="x-none"/>
        </w:rPr>
        <w:t>clause</w:t>
      </w:r>
      <w:r w:rsidRPr="00E22A5C">
        <w:rPr>
          <w:lang w:eastAsia="x-none"/>
        </w:rPr>
        <w:t> 9.2.3.</w:t>
      </w:r>
      <w:r>
        <w:rPr>
          <w:lang w:eastAsia="x-none"/>
        </w:rPr>
        <w:t>20</w:t>
      </w:r>
      <w:r w:rsidRPr="00E22A5C">
        <w:rPr>
          <w:lang w:eastAsia="x-none"/>
        </w:rPr>
        <w:t>.</w:t>
      </w:r>
    </w:p>
    <w:p w14:paraId="742AEA92" w14:textId="24D10062" w:rsidR="00836DE1" w:rsidRPr="00A3713A" w:rsidRDefault="00836DE1" w:rsidP="00836DE1">
      <w:pPr>
        <w:pStyle w:val="Heading4"/>
      </w:pPr>
      <w:bookmarkStart w:id="2133" w:name="_Toc20157080"/>
      <w:bookmarkStart w:id="2134" w:name="_Toc27502276"/>
      <w:bookmarkStart w:id="2135" w:name="_Toc45212444"/>
      <w:bookmarkStart w:id="2136" w:name="_Toc51933762"/>
      <w:bookmarkStart w:id="2137" w:name="_Toc114520390"/>
      <w:bookmarkStart w:id="2138" w:name="_Toc171690635"/>
      <w:r>
        <w:lastRenderedPageBreak/>
        <w:t>9.5</w:t>
      </w:r>
      <w:r w:rsidRPr="00A3713A">
        <w:t>.3.3</w:t>
      </w:r>
      <w:r w:rsidRPr="00A3713A">
        <w:tab/>
        <w:t>MBS Subchannel field</w:t>
      </w:r>
      <w:bookmarkEnd w:id="2133"/>
      <w:bookmarkEnd w:id="2134"/>
      <w:bookmarkEnd w:id="2135"/>
      <w:bookmarkEnd w:id="2136"/>
      <w:bookmarkEnd w:id="2137"/>
      <w:bookmarkEnd w:id="2138"/>
    </w:p>
    <w:p w14:paraId="2D75CB6A" w14:textId="77777777" w:rsidR="00836DE1" w:rsidRPr="00E22A5C" w:rsidRDefault="00836DE1" w:rsidP="00836DE1">
      <w:r w:rsidRPr="00E22A5C">
        <w:t xml:space="preserve">The MBMS Subchannel field describes which MBMS subchannel to use for media and for </w:t>
      </w:r>
      <w:r w:rsidRPr="00E22A5C">
        <w:rPr>
          <w:lang w:eastAsia="x-none"/>
        </w:rPr>
        <w:t xml:space="preserve">transmission </w:t>
      </w:r>
      <w:r w:rsidRPr="00E22A5C">
        <w:t>control.</w:t>
      </w:r>
    </w:p>
    <w:p w14:paraId="1B097C66" w14:textId="6B14DFB3" w:rsidR="00836DE1" w:rsidRDefault="00836DE1" w:rsidP="00836DE1">
      <w:r>
        <w:t>Table 9.5</w:t>
      </w:r>
      <w:r w:rsidRPr="00A3713A">
        <w:t>.3.3-1</w:t>
      </w:r>
      <w:r>
        <w:t xml:space="preserve"> describes the coding of the MB</w:t>
      </w:r>
      <w:r w:rsidRPr="00A3713A">
        <w:t>S Subchannel field.</w:t>
      </w:r>
    </w:p>
    <w:p w14:paraId="55F61531" w14:textId="77777777" w:rsidR="00836DE1" w:rsidRPr="00E22A5C" w:rsidRDefault="00836DE1" w:rsidP="00836DE1"/>
    <w:p w14:paraId="4B833F6F" w14:textId="77777777" w:rsidR="009D25ED" w:rsidRPr="00E22A5C" w:rsidRDefault="009D25ED" w:rsidP="009D25ED">
      <w:pPr>
        <w:pStyle w:val="TH"/>
      </w:pPr>
      <w:r w:rsidRPr="00E22A5C">
        <w:t>Table </w:t>
      </w:r>
      <w:r>
        <w:t>9.5</w:t>
      </w:r>
      <w:r w:rsidRPr="00E22A5C">
        <w:t xml:space="preserve">.3.3-1: </w:t>
      </w:r>
      <w:r>
        <w:t>MBS</w:t>
      </w:r>
      <w:r w:rsidRPr="00E22A5C">
        <w:t xml:space="preserve"> Subchannel field coding</w:t>
      </w:r>
    </w:p>
    <w:p w14:paraId="05257126" w14:textId="77777777" w:rsidR="009D25ED" w:rsidRPr="00450F86" w:rsidRDefault="009D25ED" w:rsidP="009D25ED">
      <w:pPr>
        <w:pStyle w:val="PL"/>
        <w:keepNext/>
        <w:keepLines/>
        <w:jc w:val="center"/>
      </w:pPr>
      <w:r w:rsidRPr="00E22A5C">
        <w:t xml:space="preserve">0                   1   </w:t>
      </w:r>
      <w:r>
        <w:t xml:space="preserve">  </w:t>
      </w:r>
      <w:r w:rsidRPr="00450F86">
        <w:t xml:space="preserve">                2                   3</w:t>
      </w:r>
    </w:p>
    <w:p w14:paraId="087280E5" w14:textId="77777777" w:rsidR="009D25ED" w:rsidRPr="00450F86" w:rsidRDefault="009D25ED" w:rsidP="009D25ED">
      <w:pPr>
        <w:pStyle w:val="PL"/>
        <w:keepNext/>
        <w:keepLines/>
        <w:jc w:val="center"/>
      </w:pPr>
      <w:r w:rsidRPr="00450F86">
        <w:t>0 1 2 3 4 5 6 7 8 9 0 1 2 3 4 5 6 7 8 9 0 1 2 3 4 5 6 7 8 9 0 1</w:t>
      </w:r>
    </w:p>
    <w:p w14:paraId="2BC78C9C" w14:textId="77777777" w:rsidR="009D25ED" w:rsidRPr="009E4791" w:rsidRDefault="009D25ED" w:rsidP="009D25ED">
      <w:pPr>
        <w:pStyle w:val="PL"/>
        <w:keepNext/>
        <w:keepLines/>
        <w:jc w:val="center"/>
      </w:pPr>
      <w:r w:rsidRPr="009E4791">
        <w:t>+-+-+-+-+-+-+-+-+-+-+-+-+-+-+-+-+-+-+-+-+-+-+-+-+-+-+-+-+-+-+-+-+</w:t>
      </w:r>
    </w:p>
    <w:p w14:paraId="216A1816" w14:textId="77777777" w:rsidR="009D25ED" w:rsidRPr="009E4791" w:rsidRDefault="009D25ED" w:rsidP="009D25ED">
      <w:pPr>
        <w:pStyle w:val="PL"/>
        <w:keepNext/>
        <w:keepLines/>
        <w:jc w:val="center"/>
      </w:pPr>
      <w:r w:rsidRPr="009E4791">
        <w:t>|</w:t>
      </w:r>
      <w:r>
        <w:t>MBS</w:t>
      </w:r>
      <w:r w:rsidRPr="009E4791">
        <w:t xml:space="preserve"> Subchannel</w:t>
      </w:r>
      <w:r>
        <w:t xml:space="preserve"> </w:t>
      </w:r>
      <w:r w:rsidRPr="009E4791">
        <w:t>|</w:t>
      </w:r>
      <w:r>
        <w:t xml:space="preserve">MBS </w:t>
      </w:r>
      <w:r w:rsidRPr="009E4791">
        <w:t>Subch</w:t>
      </w:r>
      <w:r>
        <w:t xml:space="preserve">annel </w:t>
      </w:r>
      <w:r w:rsidRPr="009E4791">
        <w:t>|Video  |Audio  |Control|FEC    |</w:t>
      </w:r>
    </w:p>
    <w:p w14:paraId="7E2ACE8B" w14:textId="77777777" w:rsidR="009D25ED" w:rsidRPr="009E4791" w:rsidRDefault="009D25ED" w:rsidP="009D25ED">
      <w:pPr>
        <w:pStyle w:val="PL"/>
        <w:keepNext/>
        <w:keepLines/>
        <w:jc w:val="center"/>
      </w:pPr>
      <w:r w:rsidRPr="009E4791">
        <w:t xml:space="preserve">|field ID </w:t>
      </w:r>
      <w:r>
        <w:t xml:space="preserve">    </w:t>
      </w:r>
      <w:r w:rsidRPr="009E4791">
        <w:t xml:space="preserve"> </w:t>
      </w:r>
      <w:r>
        <w:t xml:space="preserve"> </w:t>
      </w:r>
      <w:r w:rsidRPr="009E4791">
        <w:t xml:space="preserve">|length </w:t>
      </w:r>
      <w:r>
        <w:t xml:space="preserve">        </w:t>
      </w:r>
      <w:r w:rsidRPr="009E4791">
        <w:t>|m-line |m-line |m-line |m-line |</w:t>
      </w:r>
    </w:p>
    <w:p w14:paraId="4B42A06F" w14:textId="77777777" w:rsidR="009D25ED" w:rsidRPr="009E4791" w:rsidRDefault="009D25ED" w:rsidP="009D25ED">
      <w:pPr>
        <w:pStyle w:val="PL"/>
        <w:keepNext/>
        <w:keepLines/>
        <w:jc w:val="center"/>
      </w:pPr>
      <w:r w:rsidRPr="009E4791">
        <w:t>|               |</w:t>
      </w:r>
      <w:r>
        <w:t xml:space="preserve">              </w:t>
      </w:r>
      <w:r w:rsidRPr="009E4791">
        <w:t xml:space="preserve"> |Number |Number |Number |Number |</w:t>
      </w:r>
    </w:p>
    <w:p w14:paraId="56119891" w14:textId="77777777" w:rsidR="009D25ED" w:rsidRPr="00BB73A8" w:rsidRDefault="009D25ED" w:rsidP="009D25ED">
      <w:pPr>
        <w:pStyle w:val="PL"/>
        <w:keepNext/>
        <w:keepLines/>
        <w:jc w:val="center"/>
      </w:pPr>
      <w:r w:rsidRPr="00BB73A8">
        <w:t>+-+-+-+-+-+-+-+-+-+-+-+-+-+-+-+-+-+-+-+-+-+-+-+-+-+-+-+-+-+-+-+-+</w:t>
      </w:r>
    </w:p>
    <w:p w14:paraId="7C16CF22" w14:textId="77777777" w:rsidR="009D25ED" w:rsidRPr="009E4791" w:rsidRDefault="009D25ED" w:rsidP="009D25ED">
      <w:pPr>
        <w:pStyle w:val="PL"/>
        <w:keepNext/>
        <w:keepLines/>
        <w:jc w:val="center"/>
      </w:pPr>
      <w:r w:rsidRPr="009E4791">
        <w:t>| IP    |</w:t>
      </w:r>
      <w:r>
        <w:t xml:space="preserve">     Spare                                             |</w:t>
      </w:r>
    </w:p>
    <w:p w14:paraId="1215511A" w14:textId="77777777" w:rsidR="009D25ED" w:rsidRPr="00BB73A8" w:rsidRDefault="009D25ED" w:rsidP="009D25ED">
      <w:pPr>
        <w:pStyle w:val="PL"/>
        <w:keepNext/>
        <w:keepLines/>
        <w:jc w:val="center"/>
      </w:pPr>
      <w:r w:rsidRPr="009E4791">
        <w:t>|</w:t>
      </w:r>
      <w:r w:rsidRPr="00BB73A8">
        <w:t>Version|</w:t>
      </w:r>
      <w:r>
        <w:t xml:space="preserve">                                                       |</w:t>
      </w:r>
    </w:p>
    <w:p w14:paraId="56D50EC3" w14:textId="77777777" w:rsidR="009D25ED" w:rsidRPr="009E4791" w:rsidRDefault="009D25ED" w:rsidP="009D25ED">
      <w:pPr>
        <w:pStyle w:val="PL"/>
        <w:keepNext/>
        <w:keepLines/>
        <w:jc w:val="center"/>
      </w:pPr>
      <w:r w:rsidRPr="009E4791">
        <w:t>+-+-+-+-+-+-+-+-+-+-+-+-+-+-+-+-+-+-+-+-+-+-+-+-+-+-+-+-+-+-+-+-+</w:t>
      </w:r>
    </w:p>
    <w:p w14:paraId="46A43125" w14:textId="0ED3B7C4" w:rsidR="009D25ED" w:rsidRPr="009E4791" w:rsidRDefault="009D25ED" w:rsidP="009D25ED">
      <w:pPr>
        <w:pStyle w:val="PL"/>
        <w:keepNext/>
        <w:keepLines/>
        <w:jc w:val="center"/>
      </w:pPr>
      <w:r w:rsidRPr="009E4791">
        <w:t>|            Transmission control Port Number                   |</w:t>
      </w:r>
    </w:p>
    <w:p w14:paraId="23FE3E45" w14:textId="77777777" w:rsidR="009D25ED" w:rsidRPr="009E4791" w:rsidRDefault="009D25ED" w:rsidP="009D25ED">
      <w:pPr>
        <w:pStyle w:val="PL"/>
        <w:keepNext/>
        <w:keepLines/>
        <w:jc w:val="center"/>
      </w:pPr>
      <w:r w:rsidRPr="009E4791">
        <w:t>+-+-+-+-+-+-+-+-+-+-+-+-+-+-+-+-+-+-+-+-+-+-+-+-+-+-+-+-+-+-+-+-+</w:t>
      </w:r>
    </w:p>
    <w:p w14:paraId="6BA7B122" w14:textId="77777777" w:rsidR="009D25ED" w:rsidRPr="00916A30" w:rsidRDefault="009D25ED" w:rsidP="009D25ED">
      <w:pPr>
        <w:pStyle w:val="PL"/>
        <w:keepNext/>
        <w:keepLines/>
        <w:jc w:val="center"/>
        <w:rPr>
          <w:lang w:val="en-US"/>
        </w:rPr>
      </w:pPr>
      <w:r w:rsidRPr="00916A30">
        <w:rPr>
          <w:lang w:val="en-US"/>
        </w:rPr>
        <w:t xml:space="preserve">|             </w:t>
      </w:r>
      <w:r>
        <w:t>Transmission</w:t>
      </w:r>
      <w:r w:rsidRPr="00916A30">
        <w:rPr>
          <w:lang w:val="en-US"/>
        </w:rPr>
        <w:t xml:space="preserve"> control SSRC     </w:t>
      </w:r>
      <w:r>
        <w:rPr>
          <w:lang w:val="en-US"/>
        </w:rPr>
        <w:t xml:space="preserve"> </w:t>
      </w:r>
      <w:r w:rsidRPr="00916A30">
        <w:rPr>
          <w:lang w:val="en-US"/>
        </w:rPr>
        <w:t xml:space="preserve">                   |</w:t>
      </w:r>
    </w:p>
    <w:p w14:paraId="1B435DEA" w14:textId="77777777" w:rsidR="009D25ED" w:rsidRPr="00916A30" w:rsidRDefault="009D25ED" w:rsidP="009D25ED">
      <w:pPr>
        <w:pStyle w:val="PL"/>
        <w:keepNext/>
        <w:keepLines/>
        <w:jc w:val="center"/>
        <w:rPr>
          <w:lang w:val="en-US"/>
        </w:rPr>
      </w:pPr>
      <w:r w:rsidRPr="00916A30">
        <w:rPr>
          <w:lang w:val="en-US"/>
        </w:rPr>
        <w:t>+-+-+-+-+-+-+-+-+-+-+-+-+-+-+-+-+-+-+-+-+-+-+-+-+-+-+-+-+-+-+-+-+</w:t>
      </w:r>
    </w:p>
    <w:p w14:paraId="02769787" w14:textId="77777777" w:rsidR="009D25ED" w:rsidRPr="00916A30" w:rsidRDefault="009D25ED" w:rsidP="009D25ED">
      <w:pPr>
        <w:pStyle w:val="PL"/>
        <w:keepNext/>
        <w:keepLines/>
        <w:jc w:val="center"/>
        <w:rPr>
          <w:lang w:val="en-US"/>
        </w:rPr>
      </w:pPr>
      <w:r w:rsidRPr="00916A30">
        <w:rPr>
          <w:lang w:val="en-US"/>
        </w:rPr>
        <w:t>|             Video Media Port Number                           |</w:t>
      </w:r>
    </w:p>
    <w:p w14:paraId="1A9FCE64" w14:textId="77777777" w:rsidR="009D25ED" w:rsidRPr="009E4791" w:rsidRDefault="009D25ED" w:rsidP="009D25ED">
      <w:pPr>
        <w:pStyle w:val="PL"/>
        <w:keepNext/>
        <w:keepLines/>
        <w:jc w:val="center"/>
      </w:pPr>
      <w:r w:rsidRPr="009E4791">
        <w:t>+-+-+-+-+-+-+-+-+-+-+-+-+-+-+-+-+-+-+-+-+-+-+-+-+-+-+-+-+-+-+-+-+</w:t>
      </w:r>
    </w:p>
    <w:p w14:paraId="7FBD9C95" w14:textId="77777777" w:rsidR="009D25ED" w:rsidRPr="009E4791" w:rsidRDefault="009D25ED" w:rsidP="009D25ED">
      <w:pPr>
        <w:pStyle w:val="PL"/>
        <w:keepNext/>
        <w:keepLines/>
        <w:jc w:val="center"/>
      </w:pPr>
      <w:r w:rsidRPr="009E4791">
        <w:t>|             Audio Media Port Number                           |</w:t>
      </w:r>
    </w:p>
    <w:p w14:paraId="282CF133" w14:textId="77777777" w:rsidR="009D25ED" w:rsidRPr="009E4791" w:rsidRDefault="009D25ED" w:rsidP="009D25ED">
      <w:pPr>
        <w:pStyle w:val="PL"/>
        <w:keepNext/>
        <w:keepLines/>
        <w:jc w:val="center"/>
      </w:pPr>
      <w:r w:rsidRPr="009E4791">
        <w:t>+-+-+-+-+-+-+-+-+-+-+-+-+-+-+-+-+-+-+-+-+-+-+-+-+-+-+-+-+-+-+-+-+</w:t>
      </w:r>
    </w:p>
    <w:p w14:paraId="5F2DE8BF" w14:textId="77777777" w:rsidR="009D25ED" w:rsidRPr="009E4791" w:rsidRDefault="009D25ED" w:rsidP="009D25ED">
      <w:pPr>
        <w:pStyle w:val="PL"/>
        <w:keepNext/>
        <w:keepLines/>
        <w:jc w:val="center"/>
      </w:pPr>
      <w:r w:rsidRPr="009E4791">
        <w:t>|             FEC Port Number                                   |</w:t>
      </w:r>
    </w:p>
    <w:p w14:paraId="7F46E291" w14:textId="77777777" w:rsidR="009D25ED" w:rsidRPr="009E4791" w:rsidRDefault="009D25ED" w:rsidP="009D25ED">
      <w:pPr>
        <w:pStyle w:val="PL"/>
        <w:keepNext/>
        <w:keepLines/>
        <w:jc w:val="center"/>
      </w:pPr>
      <w:r w:rsidRPr="009E4791">
        <w:t>+-+-+-+-+-+-+-+-+-+-+-+-+-+-+-+-+-+-+-+-+-+-+-+-+-+-+-+-+-+-+-+-+</w:t>
      </w:r>
    </w:p>
    <w:p w14:paraId="5D6EC631" w14:textId="77777777" w:rsidR="009D25ED" w:rsidRPr="009E4791" w:rsidRDefault="009D25ED" w:rsidP="009D25ED">
      <w:pPr>
        <w:pStyle w:val="PL"/>
        <w:keepNext/>
        <w:keepLines/>
        <w:jc w:val="center"/>
      </w:pPr>
      <w:r w:rsidRPr="009E4791">
        <w:t>:             IP Address                                        :</w:t>
      </w:r>
    </w:p>
    <w:p w14:paraId="7DB626D4" w14:textId="77777777" w:rsidR="009D25ED" w:rsidRPr="009E4791" w:rsidRDefault="009D25ED" w:rsidP="009D25ED">
      <w:pPr>
        <w:pStyle w:val="PL"/>
        <w:keepNext/>
        <w:keepLines/>
        <w:jc w:val="center"/>
      </w:pPr>
      <w:r w:rsidRPr="009E4791">
        <w:t>+-+-+-+-+-+-+-+-+-+-+-+-+-+-+-+-+-+-+-+-+-+-+-+-+-+-+-+-+-+-+-+-+</w:t>
      </w:r>
    </w:p>
    <w:p w14:paraId="65CCFEC0" w14:textId="77777777" w:rsidR="00836DE1" w:rsidRPr="009E4791" w:rsidRDefault="00836DE1" w:rsidP="00836DE1"/>
    <w:p w14:paraId="0455E8D1" w14:textId="77777777" w:rsidR="00836DE1" w:rsidRPr="00A023A3" w:rsidRDefault="00836DE1" w:rsidP="00836DE1">
      <w:r w:rsidRPr="009E4791">
        <w:t>The &lt;</w:t>
      </w:r>
      <w:r>
        <w:t>MBS</w:t>
      </w:r>
      <w:r w:rsidRPr="009E4791">
        <w:t xml:space="preserve"> Subchannel field ID&gt; value is a binary value and shall be set according to table </w:t>
      </w:r>
      <w:r>
        <w:t>9.3</w:t>
      </w:r>
      <w:r w:rsidRPr="009E4791">
        <w:t>.3.</w:t>
      </w:r>
      <w:r>
        <w:t>3</w:t>
      </w:r>
      <w:r w:rsidRPr="00A023A3">
        <w:t>-</w:t>
      </w:r>
      <w:r>
        <w:t>1</w:t>
      </w:r>
      <w:r w:rsidRPr="00A023A3">
        <w:t>.</w:t>
      </w:r>
    </w:p>
    <w:p w14:paraId="6ED13DF7" w14:textId="77777777" w:rsidR="00836DE1" w:rsidRPr="00A023A3" w:rsidRDefault="00836DE1" w:rsidP="00836DE1">
      <w:r w:rsidRPr="00A023A3">
        <w:t>The &lt;</w:t>
      </w:r>
      <w:r>
        <w:t>MBS</w:t>
      </w:r>
      <w:r w:rsidRPr="00A023A3">
        <w:t xml:space="preserve">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6C4314BB" w14:textId="77777777" w:rsidR="00836DE1" w:rsidRPr="00E22A5C" w:rsidRDefault="00836DE1" w:rsidP="00836DE1">
      <w:r w:rsidRPr="00A023A3">
        <w:t>The &lt;Video m-line Number&gt; value shall consist of 4 bit parameter giving the number of the" m=video" m-line in the SIP MESSAGE r</w:t>
      </w:r>
      <w:r w:rsidRPr="00CC615F">
        <w:t xml:space="preserve">equest announcing the </w:t>
      </w:r>
      <w:r>
        <w:t>MBS</w:t>
      </w:r>
      <w:r w:rsidRPr="00CC615F">
        <w:t xml:space="preserve"> </w:t>
      </w:r>
      <w:r>
        <w:t>session</w:t>
      </w:r>
      <w:r w:rsidRPr="00CC615F">
        <w:t xml:space="preserve"> described in 3GPP TS 24.281 [</w:t>
      </w:r>
      <w:r w:rsidRPr="00E22A5C">
        <w:t>2].</w:t>
      </w:r>
    </w:p>
    <w:p w14:paraId="647F2844" w14:textId="77777777" w:rsidR="00836DE1" w:rsidRPr="00E22A5C" w:rsidRDefault="00836DE1" w:rsidP="00836DE1">
      <w:r w:rsidRPr="00E22A5C">
        <w:t xml:space="preserve">The &lt;Audio m-line Number&gt; value shall consist of 4 bit parameter giving the number of the" m=audio" m-line in the SIP MESSAGE request announcing the </w:t>
      </w:r>
      <w:r>
        <w:t>MBS</w:t>
      </w:r>
      <w:r w:rsidRPr="00E22A5C">
        <w:t xml:space="preserve"> </w:t>
      </w:r>
      <w:r>
        <w:t>seesion</w:t>
      </w:r>
      <w:r w:rsidRPr="00E22A5C">
        <w:t xml:space="preserve"> described in 3GPP TS 24.281 [2]. The &lt;Audio m-line Number&gt; value is set to "0" when audio is combined with video.</w:t>
      </w:r>
    </w:p>
    <w:p w14:paraId="7D38ACEA" w14:textId="77777777" w:rsidR="00836DE1" w:rsidRPr="00E22A5C" w:rsidRDefault="00836DE1" w:rsidP="00836DE1">
      <w:r w:rsidRPr="00E22A5C">
        <w:t xml:space="preserve">The &lt;Control m-line Number&gt; value shall consist of 4 bit parameter giving the number of the "m=application" m-line in the SIP MESSAGE request announcing the </w:t>
      </w:r>
      <w:r>
        <w:t>MBS</w:t>
      </w:r>
      <w:r w:rsidRPr="00E22A5C">
        <w:t xml:space="preserve"> </w:t>
      </w:r>
      <w:r>
        <w:t>session</w:t>
      </w:r>
      <w:r w:rsidRPr="00E22A5C">
        <w:t xml:space="preserve"> described in 3GPP TS 24.281 </w:t>
      </w:r>
      <w:r w:rsidRPr="00585C60">
        <w:t>[</w:t>
      </w:r>
      <w:r w:rsidRPr="00E22A5C">
        <w:t>2].</w:t>
      </w:r>
    </w:p>
    <w:p w14:paraId="024E82A6" w14:textId="77777777" w:rsidR="00836DE1" w:rsidRPr="00E22A5C" w:rsidRDefault="00836DE1" w:rsidP="00836DE1">
      <w:r w:rsidRPr="00E22A5C">
        <w:t xml:space="preserve">The &lt;FEC m-line Number&gt; value shall consist of 4 bit parameter giving the number of the "m=application" m-line in the SIP MESSAGE request announcing the </w:t>
      </w:r>
      <w:r>
        <w:t>MBS</w:t>
      </w:r>
      <w:r w:rsidRPr="00E22A5C">
        <w:t xml:space="preserve"> bearer described in 3GPP TS 24.281 [2]. The &lt;FEC m-line Number&gt; value is set to "0" when the media is not protected by FEC.</w:t>
      </w:r>
    </w:p>
    <w:p w14:paraId="18F6D4AD" w14:textId="77777777" w:rsidR="00836DE1" w:rsidRPr="00E22A5C" w:rsidRDefault="00836DE1" w:rsidP="00836DE1">
      <w:pPr>
        <w:tabs>
          <w:tab w:val="left" w:pos="6984"/>
        </w:tabs>
      </w:pPr>
      <w:r w:rsidRPr="00E22A5C">
        <w:t>The &lt;IP version&gt; value indicates the IP version:</w:t>
      </w:r>
    </w:p>
    <w:p w14:paraId="5049B76F" w14:textId="77777777" w:rsidR="00836DE1" w:rsidRPr="00E22A5C" w:rsidRDefault="00836DE1" w:rsidP="00836DE1">
      <w:pPr>
        <w:pStyle w:val="B1"/>
        <w:rPr>
          <w:lang w:val="fr-FR"/>
        </w:rPr>
      </w:pPr>
      <w:r w:rsidRPr="00E22A5C">
        <w:rPr>
          <w:lang w:val="fr-FR"/>
        </w:rPr>
        <w:t>'0'</w:t>
      </w:r>
      <w:r w:rsidRPr="00E22A5C">
        <w:rPr>
          <w:lang w:val="fr-FR"/>
        </w:rPr>
        <w:tab/>
        <w:t>IP version 4</w:t>
      </w:r>
    </w:p>
    <w:p w14:paraId="370EEBDA" w14:textId="77777777" w:rsidR="00836DE1" w:rsidRPr="00E22A5C" w:rsidRDefault="00836DE1" w:rsidP="00836DE1">
      <w:pPr>
        <w:pStyle w:val="B1"/>
        <w:rPr>
          <w:lang w:val="fr-FR"/>
        </w:rPr>
      </w:pPr>
      <w:r w:rsidRPr="00E22A5C">
        <w:rPr>
          <w:lang w:val="fr-FR"/>
        </w:rPr>
        <w:t>'1'</w:t>
      </w:r>
      <w:r w:rsidRPr="00E22A5C">
        <w:rPr>
          <w:lang w:val="fr-FR"/>
        </w:rPr>
        <w:tab/>
        <w:t>IP version 6</w:t>
      </w:r>
    </w:p>
    <w:p w14:paraId="527ACB75" w14:textId="77777777" w:rsidR="00836DE1" w:rsidRPr="00585C60" w:rsidRDefault="00836DE1" w:rsidP="00836DE1">
      <w:pPr>
        <w:pStyle w:val="B1"/>
      </w:pPr>
      <w:r w:rsidRPr="00585C60">
        <w:t>All other values are reserved for future use.</w:t>
      </w:r>
    </w:p>
    <w:p w14:paraId="4BDC295C" w14:textId="77777777" w:rsidR="00836DE1" w:rsidRDefault="00836DE1" w:rsidP="00836DE1">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 xml:space="preserve">ol Port Number&gt; value is not included in the </w:t>
      </w:r>
      <w:r>
        <w:t>MBS</w:t>
      </w:r>
      <w:r w:rsidRPr="009C39D4">
        <w:t xml:space="preserve"> Subchannel field.</w:t>
      </w:r>
    </w:p>
    <w:p w14:paraId="32EC2E94" w14:textId="3B82B069" w:rsidR="00D94727" w:rsidRPr="009C39D4" w:rsidRDefault="00D94727" w:rsidP="00836DE1">
      <w:r w:rsidRPr="000C3959">
        <w:t>The &lt;</w:t>
      </w:r>
      <w:r>
        <w:t>Transmission control SSRC</w:t>
      </w:r>
      <w:r w:rsidRPr="000C3959">
        <w:t xml:space="preserve">&gt; </w:t>
      </w:r>
      <w:r>
        <w:t xml:space="preserve">is </w:t>
      </w:r>
      <w:r w:rsidRPr="000B4518">
        <w:t>coded as specified in IETF RFC 3550 [3]</w:t>
      </w:r>
      <w:r>
        <w:t>.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3E1C9A" w:rsidRDefault="00836DE1" w:rsidP="00836DE1">
      <w:r w:rsidRPr="003E1C9A">
        <w:lastRenderedPageBreak/>
        <w:t>The &lt;Video Media Port Number&gt; value is a 32-bit binary value giving the port to be used.</w:t>
      </w:r>
    </w:p>
    <w:p w14:paraId="1A5EF545" w14:textId="77777777" w:rsidR="00836DE1" w:rsidRPr="003E1C9A" w:rsidRDefault="00836DE1" w:rsidP="00836DE1">
      <w:r w:rsidRPr="003E1C9A">
        <w:t xml:space="preserve">The &lt;Audio Media Port Number&gt; value is a 32-bit binary value giving the port to be used. If the &lt;Audio m-line Number&gt; value is equal to '0', the &lt; Audio Port Number&gt; value is not included in the </w:t>
      </w:r>
      <w:r>
        <w:t>MBS</w:t>
      </w:r>
      <w:r w:rsidRPr="003E1C9A">
        <w:t xml:space="preserve"> Subchannel field.</w:t>
      </w:r>
    </w:p>
    <w:p w14:paraId="47F42804" w14:textId="77777777" w:rsidR="00836DE1" w:rsidRPr="001A3C73" w:rsidRDefault="00836DE1" w:rsidP="00836DE1">
      <w:r w:rsidRPr="00DA0331">
        <w:t>.The &lt;FEC Port Number&gt; value is a 32-bit binary value giving the port to be used. If the &lt;FEC m-line Number&gt; value is equal to '0', the &lt;</w:t>
      </w:r>
      <w:r w:rsidRPr="001A3C73">
        <w:t xml:space="preserve"> FEC Port Number&gt; value is not included in the </w:t>
      </w:r>
      <w:r>
        <w:t>MBS</w:t>
      </w:r>
      <w:r w:rsidRPr="001A3C73">
        <w:t xml:space="preserve"> Subchannel field.</w:t>
      </w:r>
    </w:p>
    <w:p w14:paraId="7CAFF405" w14:textId="77777777" w:rsidR="00836DE1" w:rsidRPr="001A3C73" w:rsidRDefault="00836DE1" w:rsidP="00836DE1">
      <w:r w:rsidRPr="001A3C73">
        <w:t>.The &lt;IP Address&gt; value is:</w:t>
      </w:r>
    </w:p>
    <w:p w14:paraId="05316A77" w14:textId="77777777" w:rsidR="00836DE1" w:rsidRPr="001A3C73" w:rsidRDefault="00836DE1" w:rsidP="00836DE1">
      <w:pPr>
        <w:pStyle w:val="B1"/>
      </w:pPr>
      <w:r w:rsidRPr="001A3C73">
        <w:t>1.</w:t>
      </w:r>
      <w:r w:rsidRPr="001A3C73">
        <w:tab/>
        <w:t>a 32 bit binary value containing the IP v4 address if the &lt;IP version&gt; indicates that the &lt;IP Address&gt; value is a IP v4 Address; or</w:t>
      </w:r>
    </w:p>
    <w:p w14:paraId="53CE1A71" w14:textId="77777777" w:rsidR="00836DE1" w:rsidRPr="001A3C73" w:rsidRDefault="00836DE1" w:rsidP="00836DE1">
      <w:pPr>
        <w:pStyle w:val="B1"/>
      </w:pPr>
      <w:r w:rsidRPr="001A3C73">
        <w:t>2.</w:t>
      </w:r>
      <w:r w:rsidRPr="001A3C73">
        <w:tab/>
        <w:t>four 32-bit words that together forms a 128 bit binary value representing the IP v6 address, if the &lt;IP version&gt; indicates that the &lt;IP Address&gt; value is a IP v6 Address.</w:t>
      </w:r>
    </w:p>
    <w:p w14:paraId="24D93845" w14:textId="77777777" w:rsidR="00836DE1" w:rsidRPr="00A3713A" w:rsidRDefault="00836DE1" w:rsidP="00836DE1">
      <w:pPr>
        <w:pStyle w:val="B1"/>
      </w:pPr>
    </w:p>
    <w:p w14:paraId="3C507307" w14:textId="37F7EDD3" w:rsidR="00836DE1" w:rsidRPr="00A3713A" w:rsidRDefault="00836DE1" w:rsidP="00836DE1">
      <w:pPr>
        <w:pStyle w:val="Heading4"/>
      </w:pPr>
      <w:bookmarkStart w:id="2139" w:name="_Toc20157081"/>
      <w:bookmarkStart w:id="2140" w:name="_Toc27502277"/>
      <w:bookmarkStart w:id="2141" w:name="_Toc45212445"/>
      <w:bookmarkStart w:id="2142" w:name="_Toc51933763"/>
      <w:bookmarkStart w:id="2143" w:name="_Toc114520391"/>
      <w:bookmarkStart w:id="2144" w:name="_Toc171690636"/>
      <w:r>
        <w:t>9.5</w:t>
      </w:r>
      <w:r w:rsidRPr="00A3713A">
        <w:t>.3.4</w:t>
      </w:r>
      <w:r w:rsidRPr="00A3713A">
        <w:tab/>
      </w:r>
      <w:r>
        <w:t>MBS Session ID</w:t>
      </w:r>
      <w:r w:rsidRPr="00A3713A">
        <w:t xml:space="preserve"> field</w:t>
      </w:r>
      <w:bookmarkEnd w:id="2139"/>
      <w:bookmarkEnd w:id="2140"/>
      <w:bookmarkEnd w:id="2141"/>
      <w:bookmarkEnd w:id="2142"/>
      <w:bookmarkEnd w:id="2143"/>
      <w:bookmarkEnd w:id="2144"/>
    </w:p>
    <w:p w14:paraId="7559A3B7" w14:textId="03F077F3" w:rsidR="00836DE1" w:rsidRPr="00A3713A" w:rsidRDefault="00836DE1" w:rsidP="00836DE1">
      <w:r>
        <w:t>Table 9.5</w:t>
      </w:r>
      <w:r w:rsidRPr="00A3713A">
        <w:t xml:space="preserve">.3.4-1 describes the coding of the </w:t>
      </w:r>
      <w:r>
        <w:t>MBS Session ID</w:t>
      </w:r>
      <w:r w:rsidRPr="00A3713A">
        <w:t xml:space="preserve"> field.</w:t>
      </w:r>
    </w:p>
    <w:p w14:paraId="0AEA8AF6" w14:textId="15A1FC62" w:rsidR="00836DE1" w:rsidRPr="00A3713A" w:rsidRDefault="00836DE1" w:rsidP="00836DE1">
      <w:pPr>
        <w:pStyle w:val="TH"/>
      </w:pPr>
      <w:r>
        <w:t>Table 9.5</w:t>
      </w:r>
      <w:r w:rsidRPr="00A3713A">
        <w:t xml:space="preserve">.3.4-1: </w:t>
      </w:r>
      <w:r>
        <w:t>MBS Session ID</w:t>
      </w:r>
      <w:r w:rsidRPr="00A3713A">
        <w:t xml:space="preserve"> field coding</w:t>
      </w:r>
    </w:p>
    <w:p w14:paraId="62E1ACFF" w14:textId="77777777" w:rsidR="00836DE1" w:rsidRPr="00A3713A" w:rsidRDefault="00836DE1" w:rsidP="00836DE1">
      <w:pPr>
        <w:pStyle w:val="PL"/>
        <w:keepNext/>
        <w:keepLines/>
        <w:jc w:val="center"/>
      </w:pPr>
      <w:bookmarkStart w:id="2145" w:name="_MCCTEMPBM_CRPT89410105___4"/>
      <w:r w:rsidRPr="00A3713A">
        <w:t>0                   1                   2                   3</w:t>
      </w:r>
    </w:p>
    <w:p w14:paraId="06B6A43B" w14:textId="77777777" w:rsidR="00836DE1" w:rsidRPr="00A3713A" w:rsidRDefault="00836DE1" w:rsidP="00836DE1">
      <w:pPr>
        <w:pStyle w:val="PL"/>
        <w:keepNext/>
        <w:keepLines/>
        <w:jc w:val="center"/>
      </w:pPr>
      <w:r w:rsidRPr="00A3713A">
        <w:t>0 1 2 3 4 5 6 7 8 9 0 1 2 3 4 5 6 7 8 9 0 1 2 3 4 5 6 7 8 9 0 1</w:t>
      </w:r>
    </w:p>
    <w:p w14:paraId="27C72CFF" w14:textId="77777777" w:rsidR="00836DE1" w:rsidRPr="00A3713A" w:rsidRDefault="00836DE1" w:rsidP="00836DE1">
      <w:pPr>
        <w:pStyle w:val="PL"/>
        <w:keepNext/>
        <w:keepLines/>
        <w:jc w:val="center"/>
      </w:pPr>
      <w:r w:rsidRPr="00A3713A">
        <w:t>+-+-+-+-+-+-+-+-+-+-+-+-+-+-+-+-+-+-+-+-+-+-+-+-+-+-+-+-+-+-+-+-+</w:t>
      </w:r>
    </w:p>
    <w:p w14:paraId="1F160A01" w14:textId="77777777" w:rsidR="00836DE1" w:rsidRPr="00A3713A" w:rsidRDefault="00836DE1" w:rsidP="00836DE1">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B8A9A43" w14:textId="77777777" w:rsidR="00836DE1" w:rsidRPr="00A3713A" w:rsidRDefault="00836DE1" w:rsidP="00836DE1">
      <w:pPr>
        <w:pStyle w:val="PL"/>
        <w:keepNext/>
        <w:keepLines/>
        <w:jc w:val="center"/>
      </w:pPr>
      <w:r w:rsidRPr="00A3713A">
        <w:t>|field ID</w:t>
      </w:r>
      <w:r>
        <w:t xml:space="preserve"> </w:t>
      </w:r>
      <w:r w:rsidRPr="00A3713A">
        <w:t xml:space="preserve">      |length         |                               |</w:t>
      </w:r>
    </w:p>
    <w:p w14:paraId="7F4CC444" w14:textId="77777777" w:rsidR="00836DE1" w:rsidRPr="00A3713A" w:rsidRDefault="00836DE1" w:rsidP="00836DE1">
      <w:pPr>
        <w:pStyle w:val="PL"/>
        <w:keepNext/>
        <w:keepLines/>
        <w:jc w:val="center"/>
      </w:pPr>
      <w:r w:rsidRPr="00A3713A">
        <w:t>+-+-+-+-+-+-+-+-+-+-+-+-+-+-+-+-+                               :</w:t>
      </w:r>
    </w:p>
    <w:p w14:paraId="3F12734B" w14:textId="77777777" w:rsidR="00836DE1" w:rsidRPr="00A3713A" w:rsidRDefault="00836DE1" w:rsidP="00836DE1">
      <w:pPr>
        <w:pStyle w:val="PL"/>
        <w:keepNext/>
        <w:keepLines/>
        <w:jc w:val="center"/>
      </w:pPr>
      <w:r w:rsidRPr="00A3713A">
        <w:t>:                                            (Padding)          :</w:t>
      </w:r>
    </w:p>
    <w:p w14:paraId="41DDD133" w14:textId="77777777" w:rsidR="00836DE1" w:rsidRPr="00A3713A" w:rsidRDefault="00836DE1" w:rsidP="00836DE1">
      <w:pPr>
        <w:pStyle w:val="PL"/>
        <w:keepNext/>
        <w:keepLines/>
        <w:jc w:val="center"/>
      </w:pPr>
      <w:r w:rsidRPr="00A3713A">
        <w:t>+-+-+-+-+-+-+-+-+-+-+-+-+-+-+-+-+-+-+-+-+-+-+-+-+-+-+-+-+-+-+-+-+</w:t>
      </w:r>
    </w:p>
    <w:bookmarkEnd w:id="2145"/>
    <w:p w14:paraId="75AF59E8" w14:textId="77777777" w:rsidR="00836DE1" w:rsidRPr="00A3713A" w:rsidRDefault="00836DE1" w:rsidP="00836DE1">
      <w:pPr>
        <w:rPr>
          <w:lang w:eastAsia="x-none"/>
        </w:rPr>
      </w:pPr>
    </w:p>
    <w:p w14:paraId="631904F4" w14:textId="71D13D0B" w:rsidR="00836DE1" w:rsidRPr="00A3713A" w:rsidRDefault="00836DE1" w:rsidP="00836DE1">
      <w:r w:rsidRPr="00A3713A">
        <w:t>The &lt;</w:t>
      </w:r>
      <w:r w:rsidRPr="004E50FF">
        <w:t xml:space="preserve">MBS Session ID </w:t>
      </w:r>
      <w:r w:rsidRPr="00A3713A">
        <w:t>field ID&gt; value is a binary value and sha</w:t>
      </w:r>
      <w:r>
        <w:t>ll be set according to table 9.5</w:t>
      </w:r>
      <w:r w:rsidRPr="00A3713A">
        <w:t>.3.1-</w:t>
      </w:r>
      <w:r>
        <w:t>1</w:t>
      </w:r>
      <w:r w:rsidRPr="00A3713A">
        <w:t>.</w:t>
      </w:r>
    </w:p>
    <w:p w14:paraId="51DFDF3A" w14:textId="77777777" w:rsidR="00836DE1" w:rsidRPr="00A3713A" w:rsidRDefault="00836DE1" w:rsidP="00836DE1">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1483A511" w14:textId="77777777" w:rsidR="00836DE1" w:rsidRPr="00A3713A" w:rsidRDefault="00836DE1" w:rsidP="00836DE1">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16</w:t>
      </w:r>
      <w:r w:rsidRPr="00A3713A">
        <w:rPr>
          <w:lang w:eastAsia="x-none"/>
        </w:rPr>
        <w:t>] clause </w:t>
      </w:r>
      <w:r w:rsidRPr="00A3713A">
        <w:t>10.5.6.1</w:t>
      </w:r>
      <w:r>
        <w:t xml:space="preserve"> </w:t>
      </w:r>
      <w:r w:rsidRPr="007F2770">
        <w:t>figure 9.11.4.30.2</w:t>
      </w:r>
      <w:r>
        <w:t>.</w:t>
      </w:r>
    </w:p>
    <w:p w14:paraId="19602D5B" w14:textId="77777777" w:rsidR="00836DE1" w:rsidRPr="00A3713A" w:rsidRDefault="00836DE1" w:rsidP="00836DE1">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9B8CE08" w14:textId="7DE8442F" w:rsidR="00836DE1" w:rsidRPr="00A3713A" w:rsidRDefault="00836DE1" w:rsidP="00836DE1">
      <w:pPr>
        <w:pStyle w:val="Heading4"/>
      </w:pPr>
      <w:bookmarkStart w:id="2146" w:name="_Toc20157083"/>
      <w:bookmarkStart w:id="2147" w:name="_Toc27502279"/>
      <w:bookmarkStart w:id="2148" w:name="_Toc45212447"/>
      <w:bookmarkStart w:id="2149" w:name="_Toc51933765"/>
      <w:bookmarkStart w:id="2150" w:name="_Toc114520393"/>
      <w:bookmarkStart w:id="2151" w:name="_Toc171690637"/>
      <w:r>
        <w:t>9.5.3.5</w:t>
      </w:r>
      <w:r w:rsidRPr="00A3713A">
        <w:tab/>
        <w:t>Monitoring state</w:t>
      </w:r>
      <w:bookmarkEnd w:id="2146"/>
      <w:bookmarkEnd w:id="2147"/>
      <w:bookmarkEnd w:id="2148"/>
      <w:bookmarkEnd w:id="2149"/>
      <w:bookmarkEnd w:id="2150"/>
      <w:bookmarkEnd w:id="2151"/>
    </w:p>
    <w:p w14:paraId="61C4D7CE" w14:textId="77777777" w:rsidR="00836DE1" w:rsidRPr="00A3713A" w:rsidRDefault="00836DE1" w:rsidP="00836DE1">
      <w:r>
        <w:t>Clause 9.3.3</w:t>
      </w:r>
      <w:r>
        <w:rPr>
          <w:rFonts w:hint="eastAsia"/>
          <w:lang w:eastAsia="zh-CN"/>
        </w:rPr>
        <w:t>.</w:t>
      </w:r>
      <w:r>
        <w:rPr>
          <w:lang w:eastAsia="zh-CN"/>
        </w:rPr>
        <w:t>5</w:t>
      </w:r>
      <w:r>
        <w:t xml:space="preserve"> apply also for MBS.</w:t>
      </w:r>
    </w:p>
    <w:p w14:paraId="5797DDF0" w14:textId="1B084FC8" w:rsidR="00836DE1" w:rsidRPr="00A3713A" w:rsidRDefault="00836DE1" w:rsidP="00836DE1">
      <w:pPr>
        <w:pStyle w:val="Heading3"/>
      </w:pPr>
      <w:bookmarkStart w:id="2152" w:name="_Toc20157084"/>
      <w:bookmarkStart w:id="2153" w:name="_Toc27502280"/>
      <w:bookmarkStart w:id="2154" w:name="_Toc45212448"/>
      <w:bookmarkStart w:id="2155" w:name="_Toc51933766"/>
      <w:bookmarkStart w:id="2156" w:name="_Toc114520394"/>
      <w:bookmarkStart w:id="2157" w:name="_Toc171690638"/>
      <w:r>
        <w:t>9.5</w:t>
      </w:r>
      <w:r w:rsidRPr="00A3713A">
        <w:t>.4</w:t>
      </w:r>
      <w:r w:rsidRPr="00A3713A">
        <w:tab/>
      </w:r>
      <w:bookmarkEnd w:id="2152"/>
      <w:bookmarkEnd w:id="2153"/>
      <w:bookmarkEnd w:id="2154"/>
      <w:bookmarkEnd w:id="2155"/>
      <w:bookmarkEnd w:id="2156"/>
      <w:r w:rsidRPr="003A631E">
        <w:t>MapGroupToSessionStream</w:t>
      </w:r>
      <w:r>
        <w:t xml:space="preserve"> </w:t>
      </w:r>
      <w:r w:rsidRPr="00A3713A">
        <w:t>message</w:t>
      </w:r>
      <w:bookmarkEnd w:id="2157"/>
    </w:p>
    <w:p w14:paraId="782A33CC" w14:textId="77777777" w:rsidR="00836DE1" w:rsidRPr="00A3713A" w:rsidRDefault="00836DE1" w:rsidP="00836DE1">
      <w:r w:rsidRPr="00A3713A">
        <w:t xml:space="preserve">The </w:t>
      </w:r>
      <w:r w:rsidRPr="003A631E">
        <w:t>MapGroupToSessionStream</w:t>
      </w:r>
      <w:r w:rsidRPr="00A3713A">
        <w:t xml:space="preserve"> message is sent by the participating function when a conversation is started.</w:t>
      </w:r>
    </w:p>
    <w:p w14:paraId="061223BB" w14:textId="3F7CCB3A" w:rsidR="00836DE1" w:rsidRPr="00A3713A" w:rsidRDefault="00836DE1" w:rsidP="00836DE1">
      <w:r>
        <w:t>Table 9.</w:t>
      </w:r>
      <w:r w:rsidR="00F703B3">
        <w:t>5</w:t>
      </w:r>
      <w:r w:rsidRPr="00A3713A">
        <w:t xml:space="preserve">.4-1 shows the content of the </w:t>
      </w:r>
      <w:r w:rsidRPr="003A631E">
        <w:t>MapGroupToSessionStream</w:t>
      </w:r>
      <w:r w:rsidRPr="00A3713A">
        <w:t xml:space="preserve"> message.</w:t>
      </w:r>
    </w:p>
    <w:p w14:paraId="00F171E9" w14:textId="13EE8FC0" w:rsidR="00836DE1" w:rsidRPr="00A3713A" w:rsidRDefault="00836DE1" w:rsidP="00836DE1">
      <w:pPr>
        <w:pStyle w:val="TH"/>
      </w:pPr>
      <w:r>
        <w:lastRenderedPageBreak/>
        <w:t>Table 9.5</w:t>
      </w:r>
      <w:r w:rsidRPr="00A3713A">
        <w:t xml:space="preserve">.4-1: </w:t>
      </w:r>
      <w:r w:rsidRPr="003A631E">
        <w:t>MapGroupToSessionStream</w:t>
      </w:r>
      <w:r w:rsidRPr="00A3713A">
        <w:t xml:space="preserve"> message</w:t>
      </w:r>
    </w:p>
    <w:p w14:paraId="49ABBB3B" w14:textId="77777777" w:rsidR="00836DE1" w:rsidRPr="00D841CE" w:rsidRDefault="00836DE1" w:rsidP="00836DE1">
      <w:pPr>
        <w:pStyle w:val="PL"/>
        <w:keepNext/>
        <w:keepLines/>
        <w:jc w:val="center"/>
      </w:pPr>
      <w:r w:rsidRPr="00D841CE">
        <w:t>0                   1                   2                   3</w:t>
      </w:r>
    </w:p>
    <w:p w14:paraId="5C3A9A21" w14:textId="77777777" w:rsidR="00836DE1" w:rsidRPr="00450F86" w:rsidRDefault="00836DE1" w:rsidP="00836DE1">
      <w:pPr>
        <w:pStyle w:val="PL"/>
        <w:keepNext/>
        <w:keepLines/>
        <w:jc w:val="center"/>
      </w:pPr>
      <w:r w:rsidRPr="00450F86">
        <w:t>0 1 2 3 4 5 6 7 8 9 0 1 2 3 4 5 6 7 8 9 0 1 2 3 4 5 6 7 8 9 0 1</w:t>
      </w:r>
    </w:p>
    <w:p w14:paraId="4F37C52B" w14:textId="77777777" w:rsidR="00836DE1" w:rsidRPr="007D0B5F" w:rsidRDefault="00836DE1" w:rsidP="00836DE1">
      <w:pPr>
        <w:pStyle w:val="PL"/>
        <w:keepNext/>
        <w:keepLines/>
        <w:jc w:val="center"/>
      </w:pPr>
      <w:r w:rsidRPr="007D0B5F">
        <w:t>+-+-+-+-+-+-+-+-+-+-+-+-+-+-+-+-+-+-+-+-+-+-+-+-+-+-+-+-+-+-+-+-+</w:t>
      </w:r>
    </w:p>
    <w:p w14:paraId="2993F304" w14:textId="77777777" w:rsidR="00836DE1" w:rsidRPr="007D0B5F" w:rsidRDefault="00836DE1" w:rsidP="00836DE1">
      <w:pPr>
        <w:pStyle w:val="PL"/>
        <w:keepNext/>
        <w:keepLines/>
        <w:jc w:val="center"/>
      </w:pPr>
      <w:r w:rsidRPr="007D0B5F">
        <w:t>|V=2|P| Subtype|   PT=APP=204  |          Length                |</w:t>
      </w:r>
    </w:p>
    <w:p w14:paraId="2BDEA59D" w14:textId="77777777" w:rsidR="00836DE1" w:rsidRPr="00A14321" w:rsidRDefault="00836DE1" w:rsidP="00836DE1">
      <w:pPr>
        <w:pStyle w:val="PL"/>
        <w:keepNext/>
        <w:keepLines/>
        <w:jc w:val="center"/>
      </w:pPr>
      <w:r w:rsidRPr="00A14321">
        <w:t>+-+-+-+-+-+-+-+-+-+-+-+-+-+-+-+-+-+-+-+-+-+-+-+-+-+-+-+-+-+-+-+-+</w:t>
      </w:r>
    </w:p>
    <w:p w14:paraId="1784449D" w14:textId="77777777" w:rsidR="00836DE1" w:rsidRPr="00A14321" w:rsidRDefault="00836DE1" w:rsidP="00836DE1">
      <w:pPr>
        <w:pStyle w:val="PL"/>
        <w:keepNext/>
        <w:keepLines/>
        <w:jc w:val="center"/>
      </w:pPr>
      <w:r w:rsidRPr="00A14321">
        <w:t>|               SSRC of participating MCVideo function          |</w:t>
      </w:r>
    </w:p>
    <w:p w14:paraId="484906F0" w14:textId="77777777" w:rsidR="00836DE1" w:rsidRPr="00A14321" w:rsidRDefault="00836DE1" w:rsidP="00836DE1">
      <w:pPr>
        <w:pStyle w:val="PL"/>
        <w:keepNext/>
        <w:keepLines/>
        <w:jc w:val="center"/>
      </w:pPr>
      <w:r w:rsidRPr="00A14321">
        <w:t>+-+-+-+-+-+-+-+-+-+-+-+-+-+-+-+-+-+-+-+-+-+-+-+-+-+-+-+-+-+-+-+-+</w:t>
      </w:r>
    </w:p>
    <w:p w14:paraId="349BFF1A" w14:textId="77777777" w:rsidR="00836DE1" w:rsidRPr="00FA4166" w:rsidRDefault="00836DE1" w:rsidP="00836DE1">
      <w:pPr>
        <w:pStyle w:val="PL"/>
        <w:keepNext/>
        <w:keepLines/>
        <w:jc w:val="center"/>
      </w:pPr>
      <w:r w:rsidRPr="003E687E">
        <w:t>|                          name=MC</w:t>
      </w:r>
      <w:r>
        <w:t>V5</w:t>
      </w:r>
      <w:r w:rsidRPr="00FA4166">
        <w:t xml:space="preserve">                           |</w:t>
      </w:r>
    </w:p>
    <w:p w14:paraId="5F966115" w14:textId="77777777" w:rsidR="00836DE1" w:rsidRPr="00FA4166" w:rsidRDefault="00836DE1" w:rsidP="00836DE1">
      <w:pPr>
        <w:pStyle w:val="PL"/>
        <w:keepNext/>
        <w:keepLines/>
        <w:jc w:val="center"/>
      </w:pPr>
      <w:r w:rsidRPr="00FA4166">
        <w:t>+-+-+-+-+-+-+-+-+-+-+-+-+-+-+-+-+-+-+-+-+-+-+-+-+-+-+-+-+-+-+-+-+</w:t>
      </w:r>
    </w:p>
    <w:p w14:paraId="27175E43" w14:textId="77777777" w:rsidR="00836DE1" w:rsidRPr="00FA4166" w:rsidRDefault="00836DE1" w:rsidP="00836DE1">
      <w:pPr>
        <w:pStyle w:val="PL"/>
        <w:keepNext/>
        <w:keepLines/>
        <w:jc w:val="center"/>
      </w:pPr>
      <w:r w:rsidRPr="00FA4166">
        <w:t>|                       MCVideo Group ID field                  |</w:t>
      </w:r>
    </w:p>
    <w:p w14:paraId="4687FEF1" w14:textId="77777777" w:rsidR="00836DE1" w:rsidRPr="0081417F" w:rsidRDefault="00836DE1" w:rsidP="00836DE1">
      <w:pPr>
        <w:pStyle w:val="PL"/>
        <w:keepNext/>
        <w:keepLines/>
        <w:jc w:val="center"/>
      </w:pPr>
      <w:r w:rsidRPr="0081417F">
        <w:t>+-+-+-+-+-+-+-+-+-+-+-+-+-+-+-+-+-+-+-+-+-+-+-+-+-+-+-+-+-+-+-+-+</w:t>
      </w:r>
    </w:p>
    <w:p w14:paraId="6A4C2BC8"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07387565" w14:textId="77777777" w:rsidR="00836DE1" w:rsidRPr="008261FE" w:rsidRDefault="00836DE1" w:rsidP="00836DE1">
      <w:pPr>
        <w:pStyle w:val="PL"/>
        <w:keepNext/>
        <w:keepLines/>
        <w:jc w:val="center"/>
      </w:pPr>
      <w:r w:rsidRPr="008261FE">
        <w:t>+-+-+-+-+-+-+-+-+-+-+-+-+-+-+-+-+-+-+-+-+-+-+-+-+-+-+-+-+-+-+-+-+</w:t>
      </w:r>
    </w:p>
    <w:p w14:paraId="1BFC6016" w14:textId="77777777" w:rsidR="00836DE1" w:rsidRPr="00337FBB" w:rsidRDefault="00836DE1" w:rsidP="00836DE1">
      <w:pPr>
        <w:pStyle w:val="PL"/>
        <w:keepNext/>
        <w:keepLines/>
        <w:jc w:val="center"/>
      </w:pPr>
      <w:r w:rsidRPr="00337FBB">
        <w:t>|                        MBMS Subchannel field                  |</w:t>
      </w:r>
    </w:p>
    <w:p w14:paraId="3BFEEEE7" w14:textId="77777777" w:rsidR="00836DE1" w:rsidRPr="00337FBB" w:rsidRDefault="00836DE1" w:rsidP="00836DE1">
      <w:pPr>
        <w:pStyle w:val="PL"/>
        <w:keepNext/>
        <w:keepLines/>
        <w:jc w:val="center"/>
      </w:pPr>
      <w:r w:rsidRPr="00337FBB">
        <w:t>+-+-+-+-+-+-+-+-+-+-+-+-+-+-+-+-+-+-+-+-+-+-+-+-+-+-+-+-+-+-+-+-+</w:t>
      </w:r>
    </w:p>
    <w:p w14:paraId="3E1FF5A0" w14:textId="77777777" w:rsidR="00836DE1" w:rsidRPr="00A3713A" w:rsidRDefault="00836DE1" w:rsidP="00836DE1">
      <w:pPr>
        <w:keepNext/>
        <w:keepLines/>
      </w:pPr>
    </w:p>
    <w:p w14:paraId="6B1ECF91" w14:textId="77777777" w:rsidR="00836DE1" w:rsidRPr="00A3713A" w:rsidRDefault="00836DE1" w:rsidP="00836DE1">
      <w:r w:rsidRPr="00A3713A">
        <w:t>With the exception of the three first 32-bit words, the order of the fields are irrelevant.</w:t>
      </w:r>
    </w:p>
    <w:p w14:paraId="180DE2B7" w14:textId="77777777" w:rsidR="00836DE1" w:rsidRPr="00A3713A" w:rsidRDefault="00836DE1" w:rsidP="00836DE1">
      <w:pPr>
        <w:rPr>
          <w:b/>
          <w:u w:val="single"/>
        </w:rPr>
      </w:pPr>
      <w:r w:rsidRPr="00A3713A">
        <w:rPr>
          <w:b/>
          <w:u w:val="single"/>
        </w:rPr>
        <w:t>Subtype:</w:t>
      </w:r>
    </w:p>
    <w:p w14:paraId="67BF55D4" w14:textId="7AD782BF" w:rsidR="00836DE1" w:rsidRPr="00A3713A" w:rsidRDefault="00836DE1" w:rsidP="00836DE1">
      <w:r w:rsidRPr="00A3713A">
        <w:t>The subtype shall</w:t>
      </w:r>
      <w:r>
        <w:t xml:space="preserve"> be coded according to table 9.5</w:t>
      </w:r>
      <w:r w:rsidRPr="00A3713A">
        <w:t>.2-1.</w:t>
      </w:r>
    </w:p>
    <w:p w14:paraId="324C8D91" w14:textId="77777777" w:rsidR="00836DE1" w:rsidRPr="00A3713A" w:rsidRDefault="00836DE1" w:rsidP="00836DE1">
      <w:pPr>
        <w:rPr>
          <w:b/>
          <w:u w:val="single"/>
        </w:rPr>
      </w:pPr>
      <w:r w:rsidRPr="00A3713A">
        <w:rPr>
          <w:b/>
          <w:u w:val="single"/>
        </w:rPr>
        <w:t>Length:</w:t>
      </w:r>
    </w:p>
    <w:p w14:paraId="3DDFCE90" w14:textId="77777777" w:rsidR="00836DE1" w:rsidRPr="00A3713A" w:rsidRDefault="00836DE1" w:rsidP="00836DE1">
      <w:r w:rsidRPr="00A3713A">
        <w:t>The length shall be coded as specified in clause </w:t>
      </w:r>
      <w:r>
        <w:t>9</w:t>
      </w:r>
      <w:r w:rsidRPr="00A3713A">
        <w:t>.1.2.</w:t>
      </w:r>
    </w:p>
    <w:p w14:paraId="4E0450D0" w14:textId="77777777" w:rsidR="00836DE1" w:rsidRPr="00A3713A" w:rsidRDefault="00836DE1" w:rsidP="00836DE1">
      <w:pPr>
        <w:rPr>
          <w:b/>
          <w:u w:val="single"/>
        </w:rPr>
      </w:pPr>
      <w:r w:rsidRPr="00A3713A">
        <w:rPr>
          <w:b/>
          <w:u w:val="single"/>
        </w:rPr>
        <w:t>SSRC:</w:t>
      </w:r>
    </w:p>
    <w:p w14:paraId="169D27FD" w14:textId="77777777" w:rsidR="00836DE1" w:rsidRPr="00A3713A" w:rsidRDefault="00836DE1" w:rsidP="00836DE1">
      <w:r w:rsidRPr="00A3713A">
        <w:t xml:space="preserve">The SSRC field shall carry the SSRC of the participating </w:t>
      </w:r>
      <w:r>
        <w:t>MCVideo</w:t>
      </w:r>
      <w:r w:rsidRPr="00A3713A">
        <w:t xml:space="preserve"> function.</w:t>
      </w:r>
    </w:p>
    <w:p w14:paraId="2613C205" w14:textId="77777777" w:rsidR="00836DE1" w:rsidRPr="00A3713A" w:rsidRDefault="00836DE1" w:rsidP="00836DE1">
      <w:r w:rsidRPr="00A3713A">
        <w:t>The SSRC field shall be coded as specified in IETF RFC 3550 [3].</w:t>
      </w:r>
    </w:p>
    <w:p w14:paraId="5F06FAA1" w14:textId="77777777" w:rsidR="00836DE1" w:rsidRPr="00A3713A" w:rsidRDefault="00836DE1" w:rsidP="00836DE1">
      <w:pPr>
        <w:rPr>
          <w:b/>
          <w:u w:val="single"/>
        </w:rPr>
      </w:pPr>
      <w:r>
        <w:rPr>
          <w:b/>
          <w:u w:val="single"/>
        </w:rPr>
        <w:t>MCVideo</w:t>
      </w:r>
      <w:r w:rsidRPr="00A3713A">
        <w:rPr>
          <w:b/>
          <w:u w:val="single"/>
        </w:rPr>
        <w:t xml:space="preserve"> Group ID:</w:t>
      </w:r>
    </w:p>
    <w:p w14:paraId="29C9D0E6" w14:textId="5F1C39EB" w:rsidR="00836DE1" w:rsidRPr="00A3713A" w:rsidRDefault="00836DE1" w:rsidP="00836DE1">
      <w:r w:rsidRPr="00A3713A">
        <w:t xml:space="preserve">The </w:t>
      </w:r>
      <w:r>
        <w:t>MCVideo</w:t>
      </w:r>
      <w:r w:rsidRPr="00A3713A">
        <w:t xml:space="preserve"> Group ID field is </w:t>
      </w:r>
      <w:r>
        <w:t>coded as described in clause 9.5</w:t>
      </w:r>
      <w:r w:rsidRPr="00A3713A">
        <w:t>.3.2.</w:t>
      </w:r>
    </w:p>
    <w:p w14:paraId="3E5FDC4D" w14:textId="77777777" w:rsidR="00836DE1" w:rsidRPr="00A3713A" w:rsidRDefault="00836DE1" w:rsidP="00836DE1">
      <w:pPr>
        <w:rPr>
          <w:b/>
          <w:u w:val="single"/>
        </w:rPr>
      </w:pPr>
      <w:r w:rsidRPr="0001666C">
        <w:rPr>
          <w:b/>
          <w:u w:val="single"/>
        </w:rPr>
        <w:t>MBS Session ID</w:t>
      </w:r>
      <w:r w:rsidRPr="00A3713A">
        <w:rPr>
          <w:b/>
          <w:u w:val="single"/>
        </w:rPr>
        <w:t>:</w:t>
      </w:r>
    </w:p>
    <w:p w14:paraId="7E933A27" w14:textId="318D7F7E"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712AF59B" w14:textId="77777777" w:rsidR="00836DE1" w:rsidRPr="00A3713A" w:rsidRDefault="00836DE1" w:rsidP="00836DE1">
      <w:pPr>
        <w:rPr>
          <w:b/>
          <w:u w:val="single"/>
        </w:rPr>
      </w:pPr>
      <w:r>
        <w:rPr>
          <w:b/>
          <w:u w:val="single"/>
        </w:rPr>
        <w:t>MB</w:t>
      </w:r>
      <w:r w:rsidRPr="00A3713A">
        <w:rPr>
          <w:b/>
          <w:u w:val="single"/>
        </w:rPr>
        <w:t>S Subchannel:</w:t>
      </w:r>
    </w:p>
    <w:p w14:paraId="181D3CDD" w14:textId="02906981" w:rsidR="00836DE1" w:rsidRPr="00A3713A" w:rsidRDefault="00836DE1" w:rsidP="00836DE1">
      <w:r>
        <w:t>The MB</w:t>
      </w:r>
      <w:r w:rsidRPr="00A3713A">
        <w:t xml:space="preserve">S Subchannel field is </w:t>
      </w:r>
      <w:r>
        <w:t>coded as described in clause 9.5</w:t>
      </w:r>
      <w:r w:rsidRPr="00A3713A">
        <w:t>.3.3.</w:t>
      </w:r>
    </w:p>
    <w:p w14:paraId="34B4A002" w14:textId="06365D0B" w:rsidR="00836DE1" w:rsidRPr="00A3713A" w:rsidRDefault="00836DE1" w:rsidP="00836DE1">
      <w:pPr>
        <w:pStyle w:val="Heading3"/>
      </w:pPr>
      <w:bookmarkStart w:id="2158" w:name="_Toc20157085"/>
      <w:bookmarkStart w:id="2159" w:name="_Toc27502281"/>
      <w:bookmarkStart w:id="2160" w:name="_Toc45212449"/>
      <w:bookmarkStart w:id="2161" w:name="_Toc51933767"/>
      <w:bookmarkStart w:id="2162" w:name="_Toc114520395"/>
      <w:bookmarkStart w:id="2163" w:name="_Toc171690639"/>
      <w:r>
        <w:t>9.5</w:t>
      </w:r>
      <w:r w:rsidRPr="00A3713A">
        <w:t>.5</w:t>
      </w:r>
      <w:r w:rsidRPr="00A3713A">
        <w:tab/>
      </w:r>
      <w:r>
        <w:t>UnMapGroupFromSessionStream</w:t>
      </w:r>
      <w:r w:rsidRPr="00A3713A">
        <w:t xml:space="preserve"> message</w:t>
      </w:r>
      <w:bookmarkEnd w:id="2158"/>
      <w:bookmarkEnd w:id="2159"/>
      <w:bookmarkEnd w:id="2160"/>
      <w:bookmarkEnd w:id="2161"/>
      <w:bookmarkEnd w:id="2162"/>
      <w:bookmarkEnd w:id="2163"/>
    </w:p>
    <w:p w14:paraId="106B4FA3" w14:textId="77777777" w:rsidR="00836DE1" w:rsidRPr="00A3713A" w:rsidRDefault="00836DE1" w:rsidP="00836DE1">
      <w:r w:rsidRPr="00A3713A">
        <w:t xml:space="preserve">The </w:t>
      </w:r>
      <w:r>
        <w:t>UnMapGroupFromSessionStream</w:t>
      </w:r>
      <w:r w:rsidRPr="00A3713A">
        <w:t xml:space="preserve"> message is sent by the participating function when a conversation is ended.</w:t>
      </w:r>
    </w:p>
    <w:p w14:paraId="7FDACAB2" w14:textId="37F081E0" w:rsidR="00836DE1" w:rsidRPr="00A3713A" w:rsidRDefault="00836DE1" w:rsidP="00836DE1">
      <w:r>
        <w:t>Table 9.5</w:t>
      </w:r>
      <w:r w:rsidRPr="00A3713A">
        <w:t xml:space="preserve">.5-1 shows the content of the </w:t>
      </w:r>
      <w:r>
        <w:t>UnMapGroupFromSessionStream</w:t>
      </w:r>
      <w:r w:rsidRPr="00A3713A">
        <w:t xml:space="preserve"> message.</w:t>
      </w:r>
    </w:p>
    <w:p w14:paraId="079F0E7F" w14:textId="47CF1B3D" w:rsidR="00836DE1" w:rsidRPr="00A3713A" w:rsidRDefault="00836DE1" w:rsidP="00836DE1">
      <w:pPr>
        <w:pStyle w:val="TH"/>
      </w:pPr>
      <w:r>
        <w:lastRenderedPageBreak/>
        <w:t>Table 9.5</w:t>
      </w:r>
      <w:r w:rsidRPr="00A3713A">
        <w:t>.5-1:</w:t>
      </w:r>
      <w:r w:rsidRPr="00A94D9D">
        <w:t xml:space="preserve"> </w:t>
      </w:r>
      <w:r>
        <w:t>UnMapGroupFromSessionStream</w:t>
      </w:r>
      <w:r w:rsidRPr="00A3713A">
        <w:t xml:space="preserve"> message</w:t>
      </w:r>
    </w:p>
    <w:p w14:paraId="7BFBCD1D" w14:textId="77777777" w:rsidR="00836DE1" w:rsidRPr="00A3713A" w:rsidRDefault="00836DE1" w:rsidP="00836DE1">
      <w:pPr>
        <w:pStyle w:val="PL"/>
        <w:keepNext/>
        <w:keepLines/>
        <w:jc w:val="center"/>
      </w:pPr>
      <w:bookmarkStart w:id="2164" w:name="_MCCTEMPBM_CRPT89410108___4"/>
      <w:r w:rsidRPr="00A3713A">
        <w:t>0                   1                   2                   3</w:t>
      </w:r>
    </w:p>
    <w:p w14:paraId="05F8CD78" w14:textId="77777777" w:rsidR="00836DE1" w:rsidRPr="00A3713A" w:rsidRDefault="00836DE1" w:rsidP="00836DE1">
      <w:pPr>
        <w:pStyle w:val="PL"/>
        <w:keepNext/>
        <w:keepLines/>
        <w:jc w:val="center"/>
      </w:pPr>
      <w:r w:rsidRPr="00A3713A">
        <w:t>0 1 2 3 4 5 6 7 8 9 0 1 2 3 4 5 6 7 8 9 0 1 2 3 4 5 6 7 8 9 0 1</w:t>
      </w:r>
    </w:p>
    <w:p w14:paraId="34EF38DB" w14:textId="77777777" w:rsidR="00836DE1" w:rsidRPr="00A3713A" w:rsidRDefault="00836DE1" w:rsidP="00836DE1">
      <w:pPr>
        <w:pStyle w:val="PL"/>
        <w:keepNext/>
        <w:keepLines/>
        <w:jc w:val="center"/>
      </w:pPr>
      <w:r w:rsidRPr="00A3713A">
        <w:t>+-+-+-+-+-+-+-+-+-+-+-+-+-+-+-+-+-+-+-+-+-+-+-+-+-+-+-+-+-+-+-+-+</w:t>
      </w:r>
    </w:p>
    <w:p w14:paraId="5864EF3E" w14:textId="77777777" w:rsidR="00836DE1" w:rsidRPr="00A3713A" w:rsidRDefault="00836DE1" w:rsidP="00836DE1">
      <w:pPr>
        <w:pStyle w:val="PL"/>
        <w:keepNext/>
        <w:keepLines/>
        <w:jc w:val="center"/>
      </w:pPr>
      <w:r w:rsidRPr="00A3713A">
        <w:t>|V=2|P| Subtype |   PT=APP=204  |          length</w:t>
      </w:r>
      <w:r>
        <w:t xml:space="preserve">  </w:t>
      </w:r>
      <w:r w:rsidRPr="00A3713A">
        <w:t xml:space="preserve">             |</w:t>
      </w:r>
    </w:p>
    <w:p w14:paraId="333AF484" w14:textId="77777777" w:rsidR="00836DE1" w:rsidRPr="00A3713A" w:rsidRDefault="00836DE1" w:rsidP="00836DE1">
      <w:pPr>
        <w:pStyle w:val="PL"/>
        <w:keepNext/>
        <w:keepLines/>
        <w:jc w:val="center"/>
      </w:pPr>
      <w:r w:rsidRPr="00A3713A">
        <w:t>+-+-+-+-+-+-+-+-+-+-+-+-+-+-+-+-+-+-+-+-+-+-+-+-+-+-+-+-+-+-+-+-+</w:t>
      </w:r>
    </w:p>
    <w:p w14:paraId="77C3415E"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18AFB60D" w14:textId="77777777" w:rsidR="00836DE1" w:rsidRPr="00A3713A" w:rsidRDefault="00836DE1" w:rsidP="00836DE1">
      <w:pPr>
        <w:pStyle w:val="PL"/>
        <w:keepNext/>
        <w:keepLines/>
        <w:jc w:val="center"/>
      </w:pPr>
      <w:r w:rsidRPr="00A3713A">
        <w:t>+-+-+-+-+-+-+-+-+-+-+-+-+-+-+-+-+-+-+-+-+-+-+-+-+-+-+-+-+-+-+-+-+</w:t>
      </w:r>
    </w:p>
    <w:p w14:paraId="27E7D0CA" w14:textId="77777777" w:rsidR="00836DE1" w:rsidRPr="00A3713A" w:rsidRDefault="00836DE1" w:rsidP="00836DE1">
      <w:pPr>
        <w:pStyle w:val="PL"/>
        <w:keepNext/>
        <w:keepLines/>
        <w:jc w:val="center"/>
      </w:pPr>
      <w:r w:rsidRPr="00A3713A">
        <w:t xml:space="preserve">|                          </w:t>
      </w:r>
      <w:r>
        <w:t>name=MCV5</w:t>
      </w:r>
      <w:r w:rsidRPr="00A3713A">
        <w:t xml:space="preserve">                            |</w:t>
      </w:r>
    </w:p>
    <w:p w14:paraId="0341947A" w14:textId="77777777" w:rsidR="00836DE1" w:rsidRPr="00A3713A" w:rsidRDefault="00836DE1" w:rsidP="00836DE1">
      <w:pPr>
        <w:pStyle w:val="PL"/>
        <w:keepNext/>
        <w:keepLines/>
        <w:jc w:val="center"/>
      </w:pPr>
      <w:r w:rsidRPr="00A3713A">
        <w:t>+-+-+-+-+-+-+-+-+-+-+-+-+-+-+-+-+-+-+-+-+-+-+-+-+-+-+-+-+-+-+-+-+</w:t>
      </w:r>
    </w:p>
    <w:p w14:paraId="05E9BD8D" w14:textId="77777777" w:rsidR="00836DE1" w:rsidRPr="00A3713A" w:rsidRDefault="00836DE1" w:rsidP="00836DE1">
      <w:pPr>
        <w:pStyle w:val="PL"/>
        <w:keepNext/>
        <w:keepLines/>
        <w:jc w:val="center"/>
      </w:pPr>
      <w:r w:rsidRPr="00A3713A">
        <w:t xml:space="preserve">|                     </w:t>
      </w:r>
      <w:r>
        <w:t>MCVideo</w:t>
      </w:r>
      <w:r w:rsidRPr="00A3713A">
        <w:t xml:space="preserve"> Group ID field                    |</w:t>
      </w:r>
    </w:p>
    <w:p w14:paraId="73198AA9" w14:textId="77777777" w:rsidR="00836DE1" w:rsidRDefault="00836DE1" w:rsidP="00836DE1">
      <w:pPr>
        <w:pStyle w:val="PL"/>
        <w:keepNext/>
        <w:keepLines/>
        <w:jc w:val="center"/>
      </w:pPr>
      <w:r w:rsidRPr="00A3713A">
        <w:t>+-+-+-+-+-+-+-+-+-+-+-+-+-+-+-+-+-+-+-+-+-+-+-+-+-+-+-+-+-+-+-+-+</w:t>
      </w:r>
    </w:p>
    <w:p w14:paraId="35E96E52"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573A10EF" w14:textId="77777777" w:rsidR="00836DE1" w:rsidRPr="008261FE" w:rsidRDefault="00836DE1" w:rsidP="00836DE1">
      <w:pPr>
        <w:pStyle w:val="PL"/>
        <w:keepNext/>
        <w:keepLines/>
        <w:jc w:val="center"/>
      </w:pPr>
      <w:r w:rsidRPr="008261FE">
        <w:t>+-+-+-+-+-+-+-+-+-+-+-+-+-+-+-+-+-+-+-+-+-+-+-+-+-+-+-+-+-+-+-+-+</w:t>
      </w:r>
    </w:p>
    <w:p w14:paraId="69A89629" w14:textId="77777777" w:rsidR="00836DE1" w:rsidRPr="00337FBB" w:rsidRDefault="00836DE1" w:rsidP="00836DE1">
      <w:pPr>
        <w:pStyle w:val="PL"/>
        <w:keepNext/>
        <w:keepLines/>
        <w:jc w:val="center"/>
      </w:pPr>
      <w:r w:rsidRPr="00337FBB">
        <w:t>|                        MBMS Subchannel field                  |</w:t>
      </w:r>
    </w:p>
    <w:p w14:paraId="03958DF9" w14:textId="77777777" w:rsidR="00836DE1" w:rsidRPr="00337FBB" w:rsidRDefault="00836DE1" w:rsidP="00836DE1">
      <w:pPr>
        <w:pStyle w:val="PL"/>
        <w:keepNext/>
        <w:keepLines/>
        <w:jc w:val="center"/>
      </w:pPr>
      <w:r w:rsidRPr="00337FBB">
        <w:t>+-+-+-+-+-+-+-+-+-+-+-+-+-+-+-+-+-+-+-+-+-+-+-+-+-+-+-+-+-+-+-+-+</w:t>
      </w:r>
    </w:p>
    <w:p w14:paraId="1B742C3A" w14:textId="77777777" w:rsidR="00836DE1" w:rsidRPr="00A3713A" w:rsidRDefault="00836DE1" w:rsidP="00836DE1">
      <w:pPr>
        <w:pStyle w:val="PL"/>
        <w:keepNext/>
        <w:keepLines/>
        <w:jc w:val="center"/>
      </w:pPr>
    </w:p>
    <w:bookmarkEnd w:id="2164"/>
    <w:p w14:paraId="52D16B56" w14:textId="77777777" w:rsidR="00836DE1" w:rsidRPr="00A3713A" w:rsidRDefault="00836DE1" w:rsidP="00836DE1"/>
    <w:p w14:paraId="470F99E8" w14:textId="77777777" w:rsidR="00836DE1" w:rsidRPr="00A3713A" w:rsidRDefault="00836DE1" w:rsidP="00836DE1">
      <w:r w:rsidRPr="00A3713A">
        <w:t>With the exception of the three first 32-bit words, the order of the fields are irrelevant.</w:t>
      </w:r>
    </w:p>
    <w:p w14:paraId="3C90470D" w14:textId="77777777" w:rsidR="00836DE1" w:rsidRPr="00A3713A" w:rsidRDefault="00836DE1" w:rsidP="00836DE1">
      <w:pPr>
        <w:rPr>
          <w:b/>
          <w:u w:val="single"/>
        </w:rPr>
      </w:pPr>
      <w:r w:rsidRPr="00A3713A">
        <w:rPr>
          <w:b/>
          <w:u w:val="single"/>
        </w:rPr>
        <w:t>Subtype:</w:t>
      </w:r>
    </w:p>
    <w:p w14:paraId="06029B89" w14:textId="1BEF528E" w:rsidR="00836DE1" w:rsidRPr="00A3713A" w:rsidRDefault="00836DE1" w:rsidP="00836DE1">
      <w:r w:rsidRPr="00A3713A">
        <w:t>The subtype shall</w:t>
      </w:r>
      <w:r>
        <w:t xml:space="preserve"> be coded according to table 9.5</w:t>
      </w:r>
      <w:r w:rsidRPr="00A3713A">
        <w:t>.2-1.</w:t>
      </w:r>
    </w:p>
    <w:p w14:paraId="2D159A22" w14:textId="77777777" w:rsidR="00836DE1" w:rsidRPr="00A3713A" w:rsidRDefault="00836DE1" w:rsidP="00836DE1">
      <w:pPr>
        <w:rPr>
          <w:b/>
          <w:u w:val="single"/>
        </w:rPr>
      </w:pPr>
      <w:r w:rsidRPr="00A3713A">
        <w:rPr>
          <w:b/>
          <w:u w:val="single"/>
        </w:rPr>
        <w:t>Length:</w:t>
      </w:r>
    </w:p>
    <w:p w14:paraId="30C6C925" w14:textId="77777777" w:rsidR="00836DE1" w:rsidRPr="00A3713A" w:rsidRDefault="00836DE1" w:rsidP="00836DE1">
      <w:r w:rsidRPr="00A3713A">
        <w:t>The length shall b</w:t>
      </w:r>
      <w:r>
        <w:t>e coded as specified in clause 9</w:t>
      </w:r>
      <w:r w:rsidRPr="00A3713A">
        <w:t>.1.2.</w:t>
      </w:r>
    </w:p>
    <w:p w14:paraId="551F4C29" w14:textId="77777777" w:rsidR="00836DE1" w:rsidRPr="00A3713A" w:rsidRDefault="00836DE1" w:rsidP="00836DE1">
      <w:pPr>
        <w:rPr>
          <w:b/>
          <w:u w:val="single"/>
        </w:rPr>
      </w:pPr>
      <w:r w:rsidRPr="00A3713A">
        <w:rPr>
          <w:b/>
          <w:u w:val="single"/>
        </w:rPr>
        <w:t>SSRC:</w:t>
      </w:r>
    </w:p>
    <w:p w14:paraId="2CB991D2" w14:textId="77777777" w:rsidR="00836DE1" w:rsidRPr="00A3713A" w:rsidRDefault="00836DE1" w:rsidP="00836DE1">
      <w:r w:rsidRPr="00A3713A">
        <w:t xml:space="preserve">The SSRC field shall carry the SSRC of the participating </w:t>
      </w:r>
      <w:r>
        <w:t>MCVideo</w:t>
      </w:r>
      <w:r w:rsidRPr="00A3713A">
        <w:t xml:space="preserve"> function.</w:t>
      </w:r>
    </w:p>
    <w:p w14:paraId="661BDF5B" w14:textId="77777777" w:rsidR="00836DE1" w:rsidRPr="00A3713A" w:rsidRDefault="00836DE1" w:rsidP="00836DE1">
      <w:r w:rsidRPr="00A3713A">
        <w:t>The SSRC field shall be coded as specified in IETF RFC 3550 [3].</w:t>
      </w:r>
    </w:p>
    <w:p w14:paraId="56549D7E" w14:textId="77777777" w:rsidR="00836DE1" w:rsidRPr="00A3713A" w:rsidRDefault="00836DE1" w:rsidP="00836DE1">
      <w:pPr>
        <w:rPr>
          <w:b/>
          <w:u w:val="single"/>
        </w:rPr>
      </w:pPr>
      <w:r>
        <w:rPr>
          <w:b/>
          <w:u w:val="single"/>
        </w:rPr>
        <w:t>MCVideo</w:t>
      </w:r>
      <w:r w:rsidRPr="00A3713A">
        <w:rPr>
          <w:b/>
          <w:u w:val="single"/>
        </w:rPr>
        <w:t xml:space="preserve"> Group ID:</w:t>
      </w:r>
    </w:p>
    <w:p w14:paraId="072AD926" w14:textId="4C258489" w:rsidR="00836DE1" w:rsidRDefault="00836DE1" w:rsidP="00836DE1">
      <w:r w:rsidRPr="00A3713A">
        <w:t xml:space="preserve">The </w:t>
      </w:r>
      <w:r>
        <w:t>MCVideo</w:t>
      </w:r>
      <w:r w:rsidRPr="00A3713A">
        <w:t xml:space="preserve"> Group ID field is </w:t>
      </w:r>
      <w:r>
        <w:t>coded as described in clause 9.5</w:t>
      </w:r>
      <w:r w:rsidRPr="00A3713A">
        <w:t>.3.2.</w:t>
      </w:r>
    </w:p>
    <w:p w14:paraId="11D92946" w14:textId="77777777" w:rsidR="00836DE1" w:rsidRPr="00A3713A" w:rsidRDefault="00836DE1" w:rsidP="00836DE1">
      <w:pPr>
        <w:rPr>
          <w:b/>
          <w:u w:val="single"/>
        </w:rPr>
      </w:pPr>
      <w:r w:rsidRPr="0001666C">
        <w:rPr>
          <w:b/>
          <w:u w:val="single"/>
        </w:rPr>
        <w:t>MBS Session ID</w:t>
      </w:r>
      <w:r w:rsidRPr="00A3713A">
        <w:rPr>
          <w:b/>
          <w:u w:val="single"/>
        </w:rPr>
        <w:t>:</w:t>
      </w:r>
    </w:p>
    <w:p w14:paraId="53112B2F" w14:textId="681B7511"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54B29239" w14:textId="77777777" w:rsidR="00836DE1" w:rsidRPr="00A3713A" w:rsidRDefault="00836DE1" w:rsidP="00836DE1">
      <w:pPr>
        <w:rPr>
          <w:b/>
          <w:u w:val="single"/>
        </w:rPr>
      </w:pPr>
      <w:r>
        <w:rPr>
          <w:b/>
          <w:u w:val="single"/>
        </w:rPr>
        <w:t>MB</w:t>
      </w:r>
      <w:r w:rsidRPr="00A3713A">
        <w:rPr>
          <w:b/>
          <w:u w:val="single"/>
        </w:rPr>
        <w:t>S Subchannel:</w:t>
      </w:r>
    </w:p>
    <w:p w14:paraId="61A080FA" w14:textId="706F8F34" w:rsidR="00836DE1" w:rsidRPr="00BA308B" w:rsidRDefault="00836DE1" w:rsidP="00836DE1">
      <w:r>
        <w:t>The MB</w:t>
      </w:r>
      <w:r w:rsidRPr="00A3713A">
        <w:t xml:space="preserve">S Subchannel field is </w:t>
      </w:r>
      <w:r>
        <w:t>coded as described in clause 9.5</w:t>
      </w:r>
      <w:r w:rsidRPr="00A3713A">
        <w:t>.3.3.</w:t>
      </w:r>
    </w:p>
    <w:p w14:paraId="6580E2B7" w14:textId="7B823699" w:rsidR="00836DE1" w:rsidRPr="00A3713A" w:rsidRDefault="00836DE1" w:rsidP="00836DE1">
      <w:pPr>
        <w:pStyle w:val="Heading3"/>
      </w:pPr>
      <w:bookmarkStart w:id="2165" w:name="_Toc20157086"/>
      <w:bookmarkStart w:id="2166" w:name="_Toc27502282"/>
      <w:bookmarkStart w:id="2167" w:name="_Toc45212450"/>
      <w:bookmarkStart w:id="2168" w:name="_Toc51933768"/>
      <w:bookmarkStart w:id="2169" w:name="_Toc114520396"/>
      <w:bookmarkStart w:id="2170" w:name="_Toc171690640"/>
      <w:r>
        <w:t>9.5</w:t>
      </w:r>
      <w:r w:rsidRPr="00A3713A">
        <w:t>.6</w:t>
      </w:r>
      <w:r w:rsidRPr="00A3713A">
        <w:tab/>
      </w:r>
      <w:r>
        <w:t xml:space="preserve">MBS </w:t>
      </w:r>
      <w:r w:rsidRPr="00A3713A">
        <w:t>Application Paging message</w:t>
      </w:r>
      <w:bookmarkEnd w:id="2165"/>
      <w:bookmarkEnd w:id="2166"/>
      <w:bookmarkEnd w:id="2167"/>
      <w:bookmarkEnd w:id="2168"/>
      <w:bookmarkEnd w:id="2169"/>
      <w:bookmarkEnd w:id="2170"/>
    </w:p>
    <w:p w14:paraId="1C8675E7" w14:textId="77777777" w:rsidR="00836DE1" w:rsidRPr="00A3713A" w:rsidRDefault="00836DE1" w:rsidP="00836DE1">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6D65D636" w14:textId="46DCB009" w:rsidR="00836DE1" w:rsidRPr="00A3713A" w:rsidRDefault="00836DE1" w:rsidP="00836DE1">
      <w:r>
        <w:t>Table 9.5</w:t>
      </w:r>
      <w:r w:rsidRPr="00A3713A">
        <w:t xml:space="preserve">.5-1 shows the content of the </w:t>
      </w:r>
      <w:r>
        <w:t xml:space="preserve">MBS </w:t>
      </w:r>
      <w:r w:rsidRPr="00A3713A">
        <w:t>Application Paging message.</w:t>
      </w:r>
    </w:p>
    <w:p w14:paraId="76D7D7C4" w14:textId="4EC53CF6" w:rsidR="00836DE1" w:rsidRPr="00A3713A" w:rsidRDefault="00836DE1" w:rsidP="00836DE1">
      <w:pPr>
        <w:pStyle w:val="TH"/>
      </w:pPr>
      <w:r>
        <w:t>Table 9.5</w:t>
      </w:r>
      <w:r w:rsidRPr="00A3713A">
        <w:t xml:space="preserve">.6-1: </w:t>
      </w:r>
      <w:r>
        <w:t xml:space="preserve">MBS </w:t>
      </w:r>
      <w:r w:rsidRPr="00A3713A">
        <w:t>Application Paging message</w:t>
      </w:r>
    </w:p>
    <w:p w14:paraId="517D67AC" w14:textId="77777777" w:rsidR="00836DE1" w:rsidRPr="00A3713A" w:rsidRDefault="00836DE1" w:rsidP="00836DE1">
      <w:pPr>
        <w:pStyle w:val="PL"/>
        <w:keepNext/>
        <w:keepLines/>
        <w:jc w:val="center"/>
      </w:pPr>
      <w:bookmarkStart w:id="2171" w:name="_MCCTEMPBM_CRPT89410109___4"/>
      <w:r w:rsidRPr="00A3713A">
        <w:t>0                   1                   2                   3</w:t>
      </w:r>
    </w:p>
    <w:p w14:paraId="52FF19DC" w14:textId="77777777" w:rsidR="00836DE1" w:rsidRPr="00A3713A" w:rsidRDefault="00836DE1" w:rsidP="00836DE1">
      <w:pPr>
        <w:pStyle w:val="PL"/>
        <w:keepNext/>
        <w:keepLines/>
        <w:jc w:val="center"/>
      </w:pPr>
      <w:r w:rsidRPr="00A3713A">
        <w:t>0 1 2 3 4 5 6 7 8 9 0 1 2 3 4 5 6 7 8 9 0 1 2 3 4 5 6 7 8 9 0 1</w:t>
      </w:r>
    </w:p>
    <w:p w14:paraId="1F8FE7BD" w14:textId="77777777" w:rsidR="00836DE1" w:rsidRPr="00A3713A" w:rsidRDefault="00836DE1" w:rsidP="00836DE1">
      <w:pPr>
        <w:pStyle w:val="PL"/>
        <w:keepNext/>
        <w:keepLines/>
        <w:jc w:val="center"/>
      </w:pPr>
      <w:r w:rsidRPr="00A3713A">
        <w:t>+-+-+-+-+-+-+-+-+-+-+-+-+-+-+-+-+-+-+-+-+-+-+-+-+-+-+-+-+-+-+-+-+</w:t>
      </w:r>
    </w:p>
    <w:p w14:paraId="6EB9F6D4" w14:textId="77777777" w:rsidR="00836DE1" w:rsidRPr="00A3713A" w:rsidRDefault="00836DE1" w:rsidP="00836DE1">
      <w:pPr>
        <w:pStyle w:val="PL"/>
        <w:keepNext/>
        <w:keepLines/>
        <w:jc w:val="center"/>
      </w:pPr>
      <w:r w:rsidRPr="00A3713A">
        <w:t>|V=2|P| Subtype |   PT=APP=204  |          length=3             |</w:t>
      </w:r>
    </w:p>
    <w:p w14:paraId="6F3F138E" w14:textId="77777777" w:rsidR="00836DE1" w:rsidRPr="00A3713A" w:rsidRDefault="00836DE1" w:rsidP="00836DE1">
      <w:pPr>
        <w:pStyle w:val="PL"/>
        <w:keepNext/>
        <w:keepLines/>
        <w:jc w:val="center"/>
      </w:pPr>
      <w:r w:rsidRPr="00A3713A">
        <w:t>+-+-+-+-+-+-+-+-+-+-+-+-+-+-+-+-+-+-+-+-+-+-+-+-+-+-+-+-+-+-+-+-+</w:t>
      </w:r>
    </w:p>
    <w:p w14:paraId="61DE2831"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22B8D883" w14:textId="77777777" w:rsidR="00836DE1" w:rsidRPr="00A3713A" w:rsidRDefault="00836DE1" w:rsidP="00836DE1">
      <w:pPr>
        <w:pStyle w:val="PL"/>
        <w:keepNext/>
        <w:keepLines/>
        <w:jc w:val="center"/>
      </w:pPr>
      <w:r w:rsidRPr="00A3713A">
        <w:t>+-+-+-+-+-+-+-+-+-+-+-+-+-+-+-+-+-+-+-+-+-+-+-+-+-+-+-+-+-+-+-+-+</w:t>
      </w:r>
    </w:p>
    <w:p w14:paraId="2856E4F8"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289ACD98" w14:textId="77777777" w:rsidR="00836DE1" w:rsidRPr="00A3713A" w:rsidRDefault="00836DE1" w:rsidP="00836DE1">
      <w:pPr>
        <w:pStyle w:val="PL"/>
        <w:keepNext/>
        <w:keepLines/>
        <w:jc w:val="center"/>
      </w:pPr>
      <w:r w:rsidRPr="00A3713A">
        <w:t>+-+-+-+-+-+-+-+-+-+-+-+-+-+-+-+-+-+-+-+-+-+-+-+-+-+-+-+-+-+-+-+-+</w:t>
      </w:r>
    </w:p>
    <w:p w14:paraId="55CE0F58" w14:textId="77777777" w:rsidR="00836DE1" w:rsidRPr="00A3713A" w:rsidRDefault="00836DE1" w:rsidP="00836DE1">
      <w:pPr>
        <w:pStyle w:val="PL"/>
        <w:keepNext/>
        <w:keepLines/>
        <w:jc w:val="center"/>
      </w:pPr>
      <w:r w:rsidRPr="00A3713A">
        <w:t xml:space="preserve">|                       </w:t>
      </w:r>
      <w:r>
        <w:t>MCVideo</w:t>
      </w:r>
      <w:r w:rsidRPr="00A3713A">
        <w:t xml:space="preserve"> Group ID                          |</w:t>
      </w:r>
    </w:p>
    <w:p w14:paraId="5D2F759D" w14:textId="77777777" w:rsidR="00836DE1" w:rsidRPr="00A3713A" w:rsidRDefault="00836DE1" w:rsidP="00836DE1">
      <w:pPr>
        <w:pStyle w:val="PL"/>
        <w:keepNext/>
        <w:keepLines/>
        <w:jc w:val="center"/>
      </w:pPr>
      <w:r w:rsidRPr="00A3713A">
        <w:t>+-+-+-+-+-+-+-+-+-+-+-+-+-+-+-+-+-+-+-+-+-+-+-+-+-+-+-+-+-+-+-+-+</w:t>
      </w:r>
    </w:p>
    <w:bookmarkEnd w:id="2171"/>
    <w:p w14:paraId="00BFEF4A" w14:textId="77777777" w:rsidR="00836DE1" w:rsidRPr="00A3713A" w:rsidRDefault="00836DE1" w:rsidP="00836DE1"/>
    <w:p w14:paraId="5E4BA8E5" w14:textId="77777777" w:rsidR="00836DE1" w:rsidRPr="00A3713A" w:rsidRDefault="00836DE1" w:rsidP="00836DE1">
      <w:r w:rsidRPr="00A3713A">
        <w:t>With the exception of the three first 32-bit words, the order of the fields is irrelevant.</w:t>
      </w:r>
    </w:p>
    <w:p w14:paraId="179B502E" w14:textId="77777777" w:rsidR="00836DE1" w:rsidRPr="00A3713A" w:rsidRDefault="00836DE1" w:rsidP="00836DE1">
      <w:pPr>
        <w:rPr>
          <w:b/>
          <w:u w:val="single"/>
        </w:rPr>
      </w:pPr>
      <w:r w:rsidRPr="00A3713A">
        <w:rPr>
          <w:b/>
          <w:u w:val="single"/>
        </w:rPr>
        <w:lastRenderedPageBreak/>
        <w:t>Subtype:</w:t>
      </w:r>
    </w:p>
    <w:p w14:paraId="3C5FC4BC" w14:textId="1C41F1F5" w:rsidR="00836DE1" w:rsidRPr="00A3713A" w:rsidRDefault="00836DE1" w:rsidP="00836DE1">
      <w:r w:rsidRPr="00A3713A">
        <w:t>The subtype shall</w:t>
      </w:r>
      <w:r>
        <w:t xml:space="preserve"> be coded according to table 9.5</w:t>
      </w:r>
      <w:r w:rsidRPr="00A3713A">
        <w:t>.2-1.</w:t>
      </w:r>
    </w:p>
    <w:p w14:paraId="410B39D6" w14:textId="77777777" w:rsidR="00836DE1" w:rsidRPr="00A3713A" w:rsidRDefault="00836DE1" w:rsidP="00836DE1">
      <w:pPr>
        <w:rPr>
          <w:b/>
          <w:u w:val="single"/>
        </w:rPr>
      </w:pPr>
      <w:r w:rsidRPr="00A3713A">
        <w:rPr>
          <w:b/>
          <w:u w:val="single"/>
        </w:rPr>
        <w:t>Length:</w:t>
      </w:r>
    </w:p>
    <w:p w14:paraId="66B6A2E7" w14:textId="77777777" w:rsidR="00836DE1" w:rsidRPr="00A3713A" w:rsidRDefault="00836DE1" w:rsidP="00836DE1">
      <w:r w:rsidRPr="00A3713A">
        <w:t>The length shall be coded as specified in clause 8.1.2.</w:t>
      </w:r>
    </w:p>
    <w:p w14:paraId="079461CC" w14:textId="77777777" w:rsidR="00836DE1" w:rsidRPr="00A3713A" w:rsidRDefault="00836DE1" w:rsidP="00836DE1">
      <w:pPr>
        <w:rPr>
          <w:b/>
          <w:u w:val="single"/>
        </w:rPr>
      </w:pPr>
      <w:r w:rsidRPr="00A3713A">
        <w:rPr>
          <w:b/>
          <w:u w:val="single"/>
        </w:rPr>
        <w:t>SSRC:</w:t>
      </w:r>
    </w:p>
    <w:p w14:paraId="62787579" w14:textId="77777777" w:rsidR="00836DE1" w:rsidRPr="00A3713A" w:rsidRDefault="00836DE1" w:rsidP="00836DE1">
      <w:r w:rsidRPr="00A3713A">
        <w:t xml:space="preserve">The SSRC field shall carry the SSRC of the participating </w:t>
      </w:r>
      <w:r>
        <w:t>MCVideo</w:t>
      </w:r>
      <w:r w:rsidRPr="00A3713A">
        <w:t xml:space="preserve"> function.</w:t>
      </w:r>
    </w:p>
    <w:p w14:paraId="423F7CCC" w14:textId="77777777" w:rsidR="00836DE1" w:rsidRPr="00A3713A" w:rsidRDefault="00836DE1" w:rsidP="00836DE1">
      <w:r w:rsidRPr="00A3713A">
        <w:t>The SSRC field shall be coded as specified in IETF RFC 3550 [3].</w:t>
      </w:r>
    </w:p>
    <w:p w14:paraId="18A36FC9" w14:textId="77777777" w:rsidR="00836DE1" w:rsidRPr="00A3713A" w:rsidRDefault="00836DE1" w:rsidP="00836DE1">
      <w:pPr>
        <w:rPr>
          <w:b/>
          <w:u w:val="single"/>
        </w:rPr>
      </w:pPr>
      <w:r>
        <w:rPr>
          <w:b/>
          <w:u w:val="single"/>
        </w:rPr>
        <w:t>MCVideo</w:t>
      </w:r>
      <w:r w:rsidRPr="00A3713A">
        <w:rPr>
          <w:b/>
          <w:u w:val="single"/>
        </w:rPr>
        <w:t xml:space="preserve"> Group ID:</w:t>
      </w:r>
    </w:p>
    <w:p w14:paraId="5104250C" w14:textId="314F3D6F" w:rsidR="00836DE1" w:rsidRPr="00A3713A" w:rsidRDefault="00836DE1" w:rsidP="00836DE1">
      <w:r w:rsidRPr="00A3713A">
        <w:t xml:space="preserve">The </w:t>
      </w:r>
      <w:r>
        <w:t>MCVideo</w:t>
      </w:r>
      <w:r w:rsidRPr="00A3713A">
        <w:t xml:space="preserve"> Group ID field is coded as described in clause</w:t>
      </w:r>
      <w:r>
        <w:t> 9.</w:t>
      </w:r>
      <w:r w:rsidR="00F703B3">
        <w:t>5</w:t>
      </w:r>
      <w:r w:rsidRPr="00A3713A">
        <w:t>.3.2.</w:t>
      </w:r>
    </w:p>
    <w:p w14:paraId="270E0B96" w14:textId="43B7EBE7" w:rsidR="00836DE1" w:rsidRPr="00A3713A" w:rsidRDefault="00836DE1" w:rsidP="00836DE1">
      <w:pPr>
        <w:pStyle w:val="Heading3"/>
      </w:pPr>
      <w:bookmarkStart w:id="2172" w:name="_Toc20157087"/>
      <w:bookmarkStart w:id="2173" w:name="_Toc27502283"/>
      <w:bookmarkStart w:id="2174" w:name="_Toc45212451"/>
      <w:bookmarkStart w:id="2175" w:name="_Toc51933769"/>
      <w:bookmarkStart w:id="2176" w:name="_Toc114520397"/>
      <w:bookmarkStart w:id="2177" w:name="_Toc171690641"/>
      <w:r>
        <w:t>9.</w:t>
      </w:r>
      <w:r w:rsidR="00F703B3">
        <w:t>5</w:t>
      </w:r>
      <w:r w:rsidRPr="00A3713A">
        <w:t>.7</w:t>
      </w:r>
      <w:r w:rsidRPr="00A3713A">
        <w:tab/>
      </w:r>
      <w:r>
        <w:t>Session</w:t>
      </w:r>
      <w:r w:rsidRPr="00A3713A">
        <w:t xml:space="preserve"> Announcement message</w:t>
      </w:r>
      <w:bookmarkEnd w:id="2172"/>
      <w:bookmarkEnd w:id="2173"/>
      <w:bookmarkEnd w:id="2174"/>
      <w:bookmarkEnd w:id="2175"/>
      <w:bookmarkEnd w:id="2176"/>
      <w:bookmarkEnd w:id="2177"/>
    </w:p>
    <w:p w14:paraId="60DF453E" w14:textId="77777777" w:rsidR="00836DE1" w:rsidRPr="00A3713A" w:rsidRDefault="00836DE1" w:rsidP="00836DE1">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70704DDD" w14:textId="6F7B25A8" w:rsidR="00836DE1" w:rsidRPr="00A3713A" w:rsidRDefault="00836DE1" w:rsidP="00836DE1">
      <w:r>
        <w:t>Table 9.</w:t>
      </w:r>
      <w:r w:rsidR="00F703B3">
        <w:t>5</w:t>
      </w:r>
      <w:r w:rsidRPr="00A3713A">
        <w:t xml:space="preserve">.7-1 shows the content of the </w:t>
      </w:r>
      <w:r>
        <w:t>Session</w:t>
      </w:r>
      <w:r w:rsidRPr="00A3713A">
        <w:t xml:space="preserve"> Announcement message.</w:t>
      </w:r>
    </w:p>
    <w:p w14:paraId="1F67F82B" w14:textId="3DF9345A" w:rsidR="00836DE1" w:rsidRPr="00A3713A" w:rsidRDefault="00836DE1" w:rsidP="00836DE1">
      <w:pPr>
        <w:pStyle w:val="TH"/>
      </w:pPr>
      <w:r>
        <w:t>Table 9.</w:t>
      </w:r>
      <w:r w:rsidR="00F703B3">
        <w:t>5</w:t>
      </w:r>
      <w:r w:rsidRPr="00A3713A">
        <w:t xml:space="preserve">.7-1: </w:t>
      </w:r>
      <w:r>
        <w:t>Session</w:t>
      </w:r>
      <w:r w:rsidRPr="00A3713A">
        <w:t xml:space="preserve"> Announcement message</w:t>
      </w:r>
    </w:p>
    <w:p w14:paraId="72A85E36" w14:textId="77777777" w:rsidR="00836DE1" w:rsidRPr="00A3713A" w:rsidRDefault="00836DE1" w:rsidP="00836DE1">
      <w:pPr>
        <w:pStyle w:val="PL"/>
        <w:keepNext/>
        <w:keepLines/>
        <w:jc w:val="center"/>
      </w:pPr>
      <w:bookmarkStart w:id="2178" w:name="_MCCTEMPBM_CRPT89410110___4"/>
      <w:r w:rsidRPr="00A3713A">
        <w:t>0                   1                   2                   3</w:t>
      </w:r>
    </w:p>
    <w:p w14:paraId="40334098" w14:textId="77777777" w:rsidR="00836DE1" w:rsidRPr="00A3713A" w:rsidRDefault="00836DE1" w:rsidP="00836DE1">
      <w:pPr>
        <w:pStyle w:val="PL"/>
        <w:keepNext/>
        <w:keepLines/>
        <w:jc w:val="center"/>
      </w:pPr>
      <w:r w:rsidRPr="00A3713A">
        <w:t>0 1 2 3 4 5 6 7 8 9 0 1 2 3 4 5 6 7 8 9 0 1 2 3 4 5 6 7 8 9 0 1</w:t>
      </w:r>
    </w:p>
    <w:p w14:paraId="0941CE2E" w14:textId="77777777" w:rsidR="00836DE1" w:rsidRPr="00A3713A" w:rsidRDefault="00836DE1" w:rsidP="00836DE1">
      <w:pPr>
        <w:pStyle w:val="PL"/>
        <w:keepNext/>
        <w:keepLines/>
        <w:jc w:val="center"/>
      </w:pPr>
      <w:r w:rsidRPr="00A3713A">
        <w:t>+-+-+-+-+-+-+-+-+-+-+-+-+-+-+-+-+-+-+-+-+-+-+-+-+-+-+-+-+-+-+-+-+</w:t>
      </w:r>
    </w:p>
    <w:p w14:paraId="3C8F6EB6" w14:textId="77777777" w:rsidR="00836DE1" w:rsidRPr="00A3713A" w:rsidRDefault="00836DE1" w:rsidP="00836DE1">
      <w:pPr>
        <w:pStyle w:val="PL"/>
        <w:keepNext/>
        <w:keepLines/>
        <w:jc w:val="center"/>
      </w:pPr>
      <w:r w:rsidRPr="00A3713A">
        <w:t>|V=2|P| Subtype |   PT=APP=204  |          length               |</w:t>
      </w:r>
    </w:p>
    <w:p w14:paraId="65971834" w14:textId="77777777" w:rsidR="00836DE1" w:rsidRPr="00A3713A" w:rsidRDefault="00836DE1" w:rsidP="00836DE1">
      <w:pPr>
        <w:pStyle w:val="PL"/>
        <w:keepNext/>
        <w:keepLines/>
        <w:jc w:val="center"/>
      </w:pPr>
      <w:r w:rsidRPr="00A3713A">
        <w:t>+-+-+-+-+-+-+-+-+-+-+-+-+-+-+-+-+-+-+-+-+-+-+-+-+-+-+-+-+-+-+-+-+</w:t>
      </w:r>
    </w:p>
    <w:p w14:paraId="708865CB"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3BB613F5" w14:textId="77777777" w:rsidR="00836DE1" w:rsidRPr="00A3713A" w:rsidRDefault="00836DE1" w:rsidP="00836DE1">
      <w:pPr>
        <w:pStyle w:val="PL"/>
        <w:keepNext/>
        <w:keepLines/>
        <w:jc w:val="center"/>
      </w:pPr>
      <w:r w:rsidRPr="00A3713A">
        <w:t>+-+-+-+-+-+-+-+-+-+-+-+-+-+-+-+-+-+-+-+-+-+-+-+-+-+-+-+-+-+-+-+-+</w:t>
      </w:r>
    </w:p>
    <w:p w14:paraId="5328778B" w14:textId="77777777" w:rsidR="00836DE1" w:rsidRPr="00A3713A" w:rsidRDefault="00836DE1" w:rsidP="00836DE1">
      <w:pPr>
        <w:pStyle w:val="PL"/>
        <w:keepNext/>
        <w:keepLines/>
        <w:jc w:val="center"/>
      </w:pPr>
      <w:r w:rsidRPr="00A3713A">
        <w:t xml:space="preserve">|  </w:t>
      </w:r>
      <w:r>
        <w:t xml:space="preserve">                       MBS Session ID                 </w:t>
      </w:r>
      <w:r w:rsidRPr="00A3713A">
        <w:t xml:space="preserve">       |</w:t>
      </w:r>
    </w:p>
    <w:p w14:paraId="527EEBA8" w14:textId="77777777" w:rsidR="00836DE1" w:rsidRDefault="00836DE1" w:rsidP="00836DE1">
      <w:pPr>
        <w:pStyle w:val="PL"/>
        <w:keepNext/>
        <w:keepLines/>
        <w:jc w:val="center"/>
      </w:pPr>
      <w:r w:rsidRPr="00A3713A">
        <w:t>+-+-+-+-+-+-+-+-+-+-+-+-+-+-+-+-+-+-+-+-+-+-+-+-+-+-+-+-+-+-+-+-+</w:t>
      </w:r>
    </w:p>
    <w:p w14:paraId="6A2375E7" w14:textId="77777777" w:rsidR="00836DE1" w:rsidRPr="00A3713A" w:rsidRDefault="00836DE1" w:rsidP="00836DE1">
      <w:pPr>
        <w:pStyle w:val="PL"/>
        <w:keepNext/>
        <w:keepLines/>
        <w:jc w:val="center"/>
      </w:pPr>
      <w:r w:rsidRPr="00A3713A">
        <w:t>|                              TMGI                             |</w:t>
      </w:r>
    </w:p>
    <w:p w14:paraId="6D6F1201" w14:textId="77777777" w:rsidR="00836DE1" w:rsidRPr="00A3713A" w:rsidRDefault="00836DE1" w:rsidP="00836DE1">
      <w:pPr>
        <w:pStyle w:val="PL"/>
        <w:keepNext/>
        <w:keepLines/>
        <w:jc w:val="center"/>
      </w:pPr>
      <w:r w:rsidRPr="00A3713A">
        <w:t>+-+-+-+-+-+-+-+-+-+-+-+-+-+-+-+-+-+-+-+-+-+-+-+-+-+-+-+-+-+-+-+-+</w:t>
      </w:r>
    </w:p>
    <w:p w14:paraId="5912B090" w14:textId="77777777" w:rsidR="00836DE1" w:rsidRPr="00A3713A" w:rsidRDefault="00836DE1" w:rsidP="00836DE1">
      <w:pPr>
        <w:pStyle w:val="PL"/>
        <w:keepNext/>
        <w:keepLines/>
        <w:jc w:val="center"/>
      </w:pPr>
      <w:r w:rsidRPr="00A3713A">
        <w:t>|                    Alternative TMGI fields                    |</w:t>
      </w:r>
    </w:p>
    <w:p w14:paraId="3D0C7C6C" w14:textId="77777777" w:rsidR="00836DE1" w:rsidRPr="00A3713A" w:rsidRDefault="00836DE1" w:rsidP="00836DE1">
      <w:pPr>
        <w:pStyle w:val="PL"/>
        <w:keepNext/>
        <w:keepLines/>
        <w:jc w:val="center"/>
      </w:pPr>
      <w:r w:rsidRPr="00A3713A">
        <w:t>+-+-+-+-+-+-+-+-+-+-+-+-+-+-+-+-+-+-+-+-+-+-+-+-+-+-+-+-+-+-+-+-+</w:t>
      </w:r>
    </w:p>
    <w:p w14:paraId="230E1B98" w14:textId="77777777" w:rsidR="00836DE1" w:rsidRPr="00A3713A" w:rsidRDefault="00836DE1" w:rsidP="00836DE1">
      <w:pPr>
        <w:pStyle w:val="PL"/>
        <w:keepNext/>
        <w:keepLines/>
        <w:jc w:val="center"/>
      </w:pPr>
      <w:r w:rsidRPr="00A3713A">
        <w:t>|                       Monitoring State                        |</w:t>
      </w:r>
    </w:p>
    <w:p w14:paraId="6F456052" w14:textId="77777777" w:rsidR="00836DE1" w:rsidRPr="00A3713A" w:rsidRDefault="00836DE1" w:rsidP="00836DE1">
      <w:pPr>
        <w:pStyle w:val="PL"/>
        <w:keepNext/>
        <w:keepLines/>
        <w:jc w:val="center"/>
      </w:pPr>
      <w:r w:rsidRPr="00A3713A">
        <w:t>+-+-+-+-+-+-+-+-+-+-+-+-+-+-+-+-+-+-+-+-+-+-+-+-+-+-+-+-+-+-+-+-+</w:t>
      </w:r>
    </w:p>
    <w:bookmarkEnd w:id="2178"/>
    <w:p w14:paraId="538D1C47" w14:textId="77777777" w:rsidR="00836DE1" w:rsidRPr="00A3713A" w:rsidRDefault="00836DE1" w:rsidP="00836DE1"/>
    <w:p w14:paraId="6782BE9C" w14:textId="77777777" w:rsidR="00836DE1" w:rsidRPr="00A3713A" w:rsidRDefault="00836DE1" w:rsidP="00836DE1">
      <w:r w:rsidRPr="00A3713A">
        <w:t>With the exception of the three first 32-bit words and the internal order of the TMGI field and the Alternative TMGI fields, the order of the fields is irrelevant.</w:t>
      </w:r>
    </w:p>
    <w:p w14:paraId="1DD75951" w14:textId="77777777" w:rsidR="00836DE1" w:rsidRPr="00A3713A" w:rsidRDefault="00836DE1" w:rsidP="00836DE1">
      <w:pPr>
        <w:rPr>
          <w:b/>
          <w:u w:val="single"/>
        </w:rPr>
      </w:pPr>
      <w:r w:rsidRPr="00A3713A">
        <w:rPr>
          <w:b/>
          <w:u w:val="single"/>
        </w:rPr>
        <w:t>Subtype:</w:t>
      </w:r>
    </w:p>
    <w:p w14:paraId="698A2874" w14:textId="50B4BFF3" w:rsidR="00836DE1" w:rsidRPr="00A3713A" w:rsidRDefault="00836DE1" w:rsidP="00836DE1">
      <w:r w:rsidRPr="00A3713A">
        <w:t>The subtype shall</w:t>
      </w:r>
      <w:r>
        <w:t xml:space="preserve"> be coded according to table 9.</w:t>
      </w:r>
      <w:r w:rsidR="00F703B3">
        <w:t>5</w:t>
      </w:r>
      <w:r w:rsidRPr="00A3713A">
        <w:t>.2-1.</w:t>
      </w:r>
    </w:p>
    <w:p w14:paraId="743ED489" w14:textId="77777777" w:rsidR="00836DE1" w:rsidRPr="00A3713A" w:rsidRDefault="00836DE1" w:rsidP="00836DE1">
      <w:pPr>
        <w:rPr>
          <w:b/>
          <w:u w:val="single"/>
        </w:rPr>
      </w:pPr>
      <w:r w:rsidRPr="00A3713A">
        <w:rPr>
          <w:b/>
          <w:u w:val="single"/>
        </w:rPr>
        <w:t>Length:</w:t>
      </w:r>
    </w:p>
    <w:p w14:paraId="296C8947" w14:textId="77777777" w:rsidR="00836DE1" w:rsidRPr="00A3713A" w:rsidRDefault="00836DE1" w:rsidP="00836DE1">
      <w:r w:rsidRPr="00A3713A">
        <w:t>The length shall be coded as specified in clause 8.1.2.</w:t>
      </w:r>
    </w:p>
    <w:p w14:paraId="43DB25DC" w14:textId="77777777" w:rsidR="00836DE1" w:rsidRPr="00A3713A" w:rsidRDefault="00836DE1" w:rsidP="00836DE1">
      <w:pPr>
        <w:rPr>
          <w:b/>
          <w:u w:val="single"/>
        </w:rPr>
      </w:pPr>
      <w:r w:rsidRPr="00307120">
        <w:rPr>
          <w:b/>
          <w:u w:val="single"/>
        </w:rPr>
        <w:t>MBS Session ID</w:t>
      </w:r>
      <w:r w:rsidRPr="00A3713A">
        <w:rPr>
          <w:b/>
          <w:u w:val="single"/>
        </w:rPr>
        <w:t>:</w:t>
      </w:r>
    </w:p>
    <w:p w14:paraId="4948442F" w14:textId="2576C4BD" w:rsidR="00836DE1" w:rsidRPr="00A3713A" w:rsidRDefault="00836DE1" w:rsidP="00836DE1">
      <w:r w:rsidRPr="00A3713A">
        <w:t xml:space="preserve">The </w:t>
      </w:r>
      <w:r w:rsidRPr="00307120">
        <w:t xml:space="preserve">MBS Session ID </w:t>
      </w:r>
      <w:r w:rsidRPr="00A3713A">
        <w:t>field is coded as described in clause</w:t>
      </w:r>
      <w:r>
        <w:t> 9.</w:t>
      </w:r>
      <w:r w:rsidR="00F703B3">
        <w:t>5</w:t>
      </w:r>
      <w:r w:rsidRPr="00A3713A">
        <w:t>.3.4. This field is mandatory.</w:t>
      </w:r>
    </w:p>
    <w:p w14:paraId="746CA20D" w14:textId="77777777" w:rsidR="00836DE1" w:rsidRPr="00A3713A" w:rsidRDefault="00836DE1" w:rsidP="00836DE1">
      <w:pPr>
        <w:rPr>
          <w:b/>
          <w:u w:val="single"/>
        </w:rPr>
      </w:pPr>
      <w:r w:rsidRPr="00A3713A">
        <w:rPr>
          <w:b/>
          <w:u w:val="single"/>
        </w:rPr>
        <w:t>TMGI:</w:t>
      </w:r>
    </w:p>
    <w:p w14:paraId="0691CAE8" w14:textId="77777777" w:rsidR="00836DE1" w:rsidRPr="00A3713A" w:rsidRDefault="00836DE1" w:rsidP="00836DE1">
      <w:r w:rsidRPr="00A3713A">
        <w:t>The TMGI field is coded as described in clause 8.4.3.4. This field is mandatory.</w:t>
      </w:r>
    </w:p>
    <w:p w14:paraId="2221D543" w14:textId="77777777" w:rsidR="00836DE1" w:rsidRPr="00A3713A" w:rsidRDefault="00836DE1" w:rsidP="00836DE1">
      <w:pPr>
        <w:rPr>
          <w:b/>
          <w:u w:val="single"/>
        </w:rPr>
      </w:pPr>
      <w:r w:rsidRPr="00A3713A">
        <w:rPr>
          <w:b/>
          <w:u w:val="single"/>
        </w:rPr>
        <w:t>Alternative TMGI:</w:t>
      </w:r>
    </w:p>
    <w:p w14:paraId="06FF40E9" w14:textId="77777777" w:rsidR="00836DE1" w:rsidRPr="00A3713A" w:rsidRDefault="00836DE1" w:rsidP="00836DE1">
      <w:r w:rsidRPr="00A3713A">
        <w:t>Zero or more alternative TMGI fields are coded as described in clause 8.4.3.4. This field is coded immediately after the TMGI field.</w:t>
      </w:r>
    </w:p>
    <w:p w14:paraId="0969EEC2" w14:textId="77777777" w:rsidR="00836DE1" w:rsidRPr="00A3713A" w:rsidRDefault="00836DE1" w:rsidP="00836DE1">
      <w:pPr>
        <w:rPr>
          <w:b/>
        </w:rPr>
      </w:pPr>
      <w:r w:rsidRPr="00A3713A">
        <w:rPr>
          <w:b/>
        </w:rPr>
        <w:t>Monitoring State:</w:t>
      </w:r>
    </w:p>
    <w:p w14:paraId="3FF94039" w14:textId="45B9E109" w:rsidR="00836DE1" w:rsidRDefault="00836DE1" w:rsidP="00836DE1">
      <w:r w:rsidRPr="00A3713A">
        <w:lastRenderedPageBreak/>
        <w:t>The monitoring state field is coded as described in clause</w:t>
      </w:r>
      <w:r>
        <w:t> 9.</w:t>
      </w:r>
      <w:r w:rsidR="00F703B3">
        <w:t>5</w:t>
      </w:r>
      <w:r>
        <w:t>.3.5</w:t>
      </w:r>
      <w:r w:rsidRPr="00A3713A">
        <w:t>.</w:t>
      </w:r>
    </w:p>
    <w:p w14:paraId="74E0AAEA" w14:textId="77777777" w:rsidR="00836DE1" w:rsidRDefault="00836DE1" w:rsidP="00D03A83"/>
    <w:p w14:paraId="5E99CAF9" w14:textId="77777777" w:rsidR="00123B56" w:rsidRPr="00A5463E" w:rsidRDefault="00123B56" w:rsidP="00123B56">
      <w:pPr>
        <w:pStyle w:val="Heading1"/>
      </w:pPr>
      <w:bookmarkStart w:id="2179" w:name="_Toc20208972"/>
      <w:bookmarkStart w:id="2180" w:name="_Toc36045083"/>
      <w:bookmarkStart w:id="2181" w:name="_Toc45216569"/>
      <w:bookmarkStart w:id="2182" w:name="_Toc171690642"/>
      <w:r w:rsidRPr="00A5463E">
        <w:t>10</w:t>
      </w:r>
      <w:r w:rsidRPr="00A5463E">
        <w:tab/>
        <w:t xml:space="preserve">Media </w:t>
      </w:r>
      <w:r w:rsidR="00D33CAD">
        <w:t>plane</w:t>
      </w:r>
      <w:r w:rsidR="00D33CAD" w:rsidRPr="00A5463E">
        <w:t xml:space="preserve"> </w:t>
      </w:r>
      <w:r w:rsidRPr="00A5463E">
        <w:t>handling for MBMS</w:t>
      </w:r>
      <w:bookmarkEnd w:id="2179"/>
      <w:bookmarkEnd w:id="2180"/>
      <w:bookmarkEnd w:id="2181"/>
      <w:bookmarkEnd w:id="2182"/>
    </w:p>
    <w:p w14:paraId="4D0CA64C" w14:textId="77777777" w:rsidR="00D33CAD" w:rsidRPr="000B4518" w:rsidRDefault="00D33CAD" w:rsidP="00D33CAD">
      <w:pPr>
        <w:pStyle w:val="Heading2"/>
      </w:pPr>
      <w:bookmarkStart w:id="2183" w:name="_Toc20208973"/>
      <w:bookmarkStart w:id="2184" w:name="_Toc36045084"/>
      <w:bookmarkStart w:id="2185" w:name="_Toc45216570"/>
      <w:bookmarkStart w:id="2186" w:name="_Toc171690643"/>
      <w:r w:rsidRPr="000B4518">
        <w:t>10.1</w:t>
      </w:r>
      <w:r w:rsidRPr="000B4518">
        <w:tab/>
        <w:t>General</w:t>
      </w:r>
      <w:bookmarkEnd w:id="2183"/>
      <w:bookmarkEnd w:id="2184"/>
      <w:bookmarkEnd w:id="2185"/>
      <w:bookmarkEnd w:id="2186"/>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87" w:name="_Toc20208974"/>
      <w:bookmarkStart w:id="2188" w:name="_Toc36045085"/>
      <w:bookmarkStart w:id="2189" w:name="_Toc45216571"/>
      <w:bookmarkStart w:id="2190" w:name="_Toc171690644"/>
      <w:r w:rsidRPr="000B4518">
        <w:t>10.2</w:t>
      </w:r>
      <w:r w:rsidRPr="000B4518">
        <w:tab/>
        <w:t>MBMS subchannel control procedure for the participating MC</w:t>
      </w:r>
      <w:r>
        <w:t>Video</w:t>
      </w:r>
      <w:r w:rsidRPr="000B4518">
        <w:t xml:space="preserve"> function</w:t>
      </w:r>
      <w:bookmarkEnd w:id="2187"/>
      <w:bookmarkEnd w:id="2188"/>
      <w:bookmarkEnd w:id="2189"/>
      <w:bookmarkEnd w:id="2190"/>
    </w:p>
    <w:p w14:paraId="1B8287F6" w14:textId="77777777" w:rsidR="00D33CAD" w:rsidRPr="000B4518" w:rsidRDefault="00D33CAD" w:rsidP="00D33CAD">
      <w:pPr>
        <w:pStyle w:val="Heading3"/>
      </w:pPr>
      <w:bookmarkStart w:id="2191" w:name="_Toc20208975"/>
      <w:bookmarkStart w:id="2192" w:name="_Toc36045086"/>
      <w:bookmarkStart w:id="2193" w:name="_Toc45216572"/>
      <w:bookmarkStart w:id="2194" w:name="_Toc171690645"/>
      <w:r w:rsidRPr="000B4518">
        <w:t>10.2.1</w:t>
      </w:r>
      <w:r w:rsidRPr="000B4518">
        <w:tab/>
        <w:t>General</w:t>
      </w:r>
      <w:bookmarkEnd w:id="2191"/>
      <w:bookmarkEnd w:id="2192"/>
      <w:bookmarkEnd w:id="2193"/>
      <w:bookmarkEnd w:id="2194"/>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38" type="#_x0000_t75" style="width:447.5pt;height:370pt" o:ole="">
            <v:imagedata r:id="rId39" o:title=""/>
          </v:shape>
          <o:OLEObject Type="Embed" ProgID="Visio.Drawing.15" ShapeID="_x0000_i1038" DrawAspect="Content" ObjectID="_1821939075"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95" w:name="_Toc20208976"/>
      <w:bookmarkStart w:id="2196" w:name="_Toc36045087"/>
      <w:bookmarkStart w:id="2197" w:name="_Toc45216573"/>
      <w:bookmarkStart w:id="2198" w:name="_Toc171690646"/>
      <w:r w:rsidRPr="000B4518">
        <w:t>10.2.2</w:t>
      </w:r>
      <w:r w:rsidRPr="000B4518">
        <w:tab/>
        <w:t>State: 'Start-stop'</w:t>
      </w:r>
      <w:bookmarkEnd w:id="2195"/>
      <w:bookmarkEnd w:id="2196"/>
      <w:bookmarkEnd w:id="2197"/>
      <w:bookmarkEnd w:id="2198"/>
    </w:p>
    <w:p w14:paraId="7AD1B80A" w14:textId="77777777" w:rsidR="00D33CAD" w:rsidRPr="000B4518" w:rsidRDefault="00D33CAD" w:rsidP="00D33CAD">
      <w:pPr>
        <w:pStyle w:val="Heading4"/>
      </w:pPr>
      <w:bookmarkStart w:id="2199" w:name="_Toc20208977"/>
      <w:bookmarkStart w:id="2200" w:name="_Toc36045088"/>
      <w:bookmarkStart w:id="2201" w:name="_Toc45216574"/>
      <w:bookmarkStart w:id="2202" w:name="_Toc171690647"/>
      <w:r w:rsidRPr="000B4518">
        <w:t>10.2.2.1</w:t>
      </w:r>
      <w:r w:rsidRPr="000B4518">
        <w:tab/>
        <w:t>General</w:t>
      </w:r>
      <w:bookmarkEnd w:id="2199"/>
      <w:bookmarkEnd w:id="2200"/>
      <w:bookmarkEnd w:id="2201"/>
      <w:bookmarkEnd w:id="2202"/>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203" w:name="_Toc20208978"/>
      <w:bookmarkStart w:id="2204" w:name="_Toc36045089"/>
      <w:bookmarkStart w:id="2205" w:name="_Toc45216575"/>
      <w:bookmarkStart w:id="2206" w:name="_Toc171690648"/>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03"/>
      <w:bookmarkEnd w:id="2204"/>
      <w:bookmarkEnd w:id="2205"/>
      <w:bookmarkEnd w:id="2206"/>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207" w:name="_Toc20208979"/>
      <w:bookmarkStart w:id="2208" w:name="_Toc36045090"/>
      <w:bookmarkStart w:id="2209" w:name="_Toc45216576"/>
      <w:bookmarkStart w:id="2210" w:name="_Toc171690649"/>
      <w:r w:rsidRPr="000B4518">
        <w:t>10.2.3</w:t>
      </w:r>
      <w:r w:rsidRPr="000B4518">
        <w:tab/>
        <w:t xml:space="preserve">State: 'M: A </w:t>
      </w:r>
      <w:r>
        <w:t>transmission</w:t>
      </w:r>
      <w:r w:rsidRPr="000B4518">
        <w:t xml:space="preserve"> is active'</w:t>
      </w:r>
      <w:bookmarkEnd w:id="2207"/>
      <w:bookmarkEnd w:id="2208"/>
      <w:bookmarkEnd w:id="2209"/>
      <w:bookmarkEnd w:id="2210"/>
    </w:p>
    <w:p w14:paraId="6F8BB78A" w14:textId="77777777" w:rsidR="00D33CAD" w:rsidRPr="000B4518" w:rsidRDefault="00D33CAD" w:rsidP="00D33CAD">
      <w:pPr>
        <w:pStyle w:val="Heading4"/>
      </w:pPr>
      <w:bookmarkStart w:id="2211" w:name="_Toc20208980"/>
      <w:bookmarkStart w:id="2212" w:name="_Toc36045091"/>
      <w:bookmarkStart w:id="2213" w:name="_Toc45216577"/>
      <w:bookmarkStart w:id="2214" w:name="_Toc171690650"/>
      <w:r w:rsidRPr="000B4518">
        <w:t>10.2.3.1</w:t>
      </w:r>
      <w:r w:rsidRPr="000B4518">
        <w:tab/>
        <w:t>General</w:t>
      </w:r>
      <w:bookmarkEnd w:id="2211"/>
      <w:bookmarkEnd w:id="2212"/>
      <w:bookmarkEnd w:id="2213"/>
      <w:bookmarkEnd w:id="2214"/>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215" w:name="_Toc20208981"/>
      <w:bookmarkStart w:id="2216" w:name="_Toc36045092"/>
      <w:bookmarkStart w:id="2217" w:name="_Toc45216578"/>
      <w:bookmarkStart w:id="2218" w:name="_Toc171690651"/>
      <w:r w:rsidRPr="00701DD5">
        <w:t>10.2.3.2</w:t>
      </w:r>
      <w:r w:rsidRPr="00701DD5">
        <w:tab/>
        <w:t xml:space="preserve">Send Transmission </w:t>
      </w:r>
      <w:r>
        <w:t>Idle</w:t>
      </w:r>
      <w:r w:rsidRPr="00701DD5">
        <w:t xml:space="preserve"> message (R: Transmission </w:t>
      </w:r>
      <w:r>
        <w:t>Idle</w:t>
      </w:r>
      <w:r w:rsidRPr="00701DD5">
        <w:t>)</w:t>
      </w:r>
      <w:bookmarkEnd w:id="2215"/>
      <w:bookmarkEnd w:id="2216"/>
      <w:bookmarkEnd w:id="2217"/>
      <w:bookmarkEnd w:id="2218"/>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219" w:name="_Toc20208982"/>
      <w:bookmarkStart w:id="2220" w:name="_Toc36045093"/>
      <w:bookmarkStart w:id="2221" w:name="_Toc45216579"/>
      <w:bookmarkStart w:id="2222" w:name="_Toc171690652"/>
      <w:r w:rsidRPr="00701DD5">
        <w:lastRenderedPageBreak/>
        <w:t>10.2.3.3</w:t>
      </w:r>
      <w:r w:rsidRPr="00701DD5">
        <w:tab/>
        <w:t>Send Media Transmission Notification message (R: Media Transmission Notification)</w:t>
      </w:r>
      <w:bookmarkEnd w:id="2219"/>
      <w:bookmarkEnd w:id="2220"/>
      <w:bookmarkEnd w:id="2221"/>
      <w:bookmarkEnd w:id="2222"/>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223" w:name="_Toc20208983"/>
      <w:bookmarkStart w:id="2224" w:name="_Toc36045094"/>
      <w:bookmarkStart w:id="2225" w:name="_Toc45216580"/>
      <w:bookmarkStart w:id="2226" w:name="_Toc171690653"/>
      <w:r w:rsidRPr="00F06554">
        <w:t>10.2.3.4</w:t>
      </w:r>
      <w:r w:rsidRPr="00F06554">
        <w:tab/>
        <w:t>Send any other transmission control message (R: Any other message)</w:t>
      </w:r>
      <w:bookmarkEnd w:id="2223"/>
      <w:bookmarkEnd w:id="2224"/>
      <w:bookmarkEnd w:id="2225"/>
      <w:bookmarkEnd w:id="2226"/>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227" w:name="_Toc20208984"/>
      <w:bookmarkStart w:id="2228" w:name="_Toc36045095"/>
      <w:bookmarkStart w:id="2229" w:name="_Toc45216581"/>
      <w:bookmarkStart w:id="2230" w:name="_Toc171690654"/>
      <w:r w:rsidRPr="000B4518">
        <w:t>10.2.3.5</w:t>
      </w:r>
      <w:r w:rsidRPr="000B4518">
        <w:tab/>
        <w:t>Send RTP media packet over the MBMS subchannel (R: RTP packet)</w:t>
      </w:r>
      <w:bookmarkEnd w:id="2227"/>
      <w:bookmarkEnd w:id="2228"/>
      <w:bookmarkEnd w:id="2229"/>
      <w:bookmarkEnd w:id="2230"/>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31" w:name="_Toc20208985"/>
      <w:bookmarkStart w:id="2232" w:name="_Toc36045096"/>
      <w:bookmarkStart w:id="2233" w:name="_Toc45216582"/>
      <w:bookmarkStart w:id="2234" w:name="_Toc171690655"/>
      <w:r w:rsidRPr="000B4518">
        <w:t>10.2.3.7</w:t>
      </w:r>
      <w:r w:rsidRPr="000B4518">
        <w:tab/>
        <w:t xml:space="preserve">Timer </w:t>
      </w:r>
      <w:r w:rsidRPr="00FD4D54">
        <w:t>T300</w:t>
      </w:r>
      <w:r w:rsidRPr="000B4518">
        <w:t xml:space="preserve"> (</w:t>
      </w:r>
      <w:r>
        <w:t>Transmission</w:t>
      </w:r>
      <w:r w:rsidRPr="000B4518">
        <w:t>) expired</w:t>
      </w:r>
      <w:bookmarkEnd w:id="2231"/>
      <w:bookmarkEnd w:id="2232"/>
      <w:bookmarkEnd w:id="2233"/>
      <w:bookmarkEnd w:id="2234"/>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35" w:name="_Toc20208986"/>
      <w:bookmarkStart w:id="2236" w:name="_Toc36045097"/>
      <w:bookmarkStart w:id="2237" w:name="_Toc45216583"/>
      <w:bookmarkStart w:id="2238" w:name="_Toc171690656"/>
      <w:r w:rsidRPr="000B4518">
        <w:t>10.2.3.8</w:t>
      </w:r>
      <w:r w:rsidRPr="000B4518">
        <w:tab/>
        <w:t xml:space="preserve">Timer </w:t>
      </w:r>
      <w:r w:rsidRPr="00FD4D54">
        <w:t>T301</w:t>
      </w:r>
      <w:r w:rsidRPr="000B4518">
        <w:t xml:space="preserve"> (Map Group To Bearer) expired</w:t>
      </w:r>
      <w:bookmarkEnd w:id="2235"/>
      <w:bookmarkEnd w:id="2236"/>
      <w:bookmarkEnd w:id="2237"/>
      <w:bookmarkEnd w:id="2238"/>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39" w:name="_Toc20208987"/>
      <w:bookmarkStart w:id="2240" w:name="_Toc36045098"/>
      <w:bookmarkStart w:id="2241" w:name="_Toc45216584"/>
      <w:bookmarkStart w:id="2242" w:name="_Toc171690657"/>
      <w:r w:rsidRPr="000B4518">
        <w:t>10.2.3.9</w:t>
      </w:r>
      <w:r w:rsidRPr="000B4518">
        <w:tab/>
        <w:t xml:space="preserve">Timer </w:t>
      </w:r>
      <w:r w:rsidRPr="00FD4D54">
        <w:t>T302</w:t>
      </w:r>
      <w:r w:rsidRPr="000B4518">
        <w:t xml:space="preserve"> (Unmap Group To Bearer) expired</w:t>
      </w:r>
      <w:bookmarkEnd w:id="2239"/>
      <w:bookmarkEnd w:id="2240"/>
      <w:bookmarkEnd w:id="2241"/>
      <w:bookmarkEnd w:id="2242"/>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43" w:name="_Toc20208988"/>
      <w:bookmarkStart w:id="2244" w:name="_Toc36045099"/>
      <w:bookmarkStart w:id="2245" w:name="_Toc45216585"/>
      <w:bookmarkStart w:id="2246" w:name="_Toc171690658"/>
      <w:r w:rsidRPr="000B4518">
        <w:t>10.2.3.10</w:t>
      </w:r>
      <w:r w:rsidRPr="000B4518">
        <w:tab/>
        <w:t xml:space="preserve">Timer </w:t>
      </w:r>
      <w:r w:rsidRPr="00FD4D54">
        <w:t>T302</w:t>
      </w:r>
      <w:r w:rsidRPr="000B4518">
        <w:t xml:space="preserve"> (Unmap Group To Bearer) expired Nth time</w:t>
      </w:r>
      <w:bookmarkEnd w:id="2243"/>
      <w:bookmarkEnd w:id="2244"/>
      <w:bookmarkEnd w:id="2245"/>
      <w:bookmarkEnd w:id="2246"/>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47" w:name="_Toc20208989"/>
      <w:bookmarkStart w:id="2248" w:name="_Toc36045100"/>
      <w:bookmarkStart w:id="2249" w:name="_Toc45216586"/>
      <w:bookmarkStart w:id="2250" w:name="_Toc171690659"/>
      <w:r w:rsidRPr="000B4518">
        <w:t>10.2.3.11</w:t>
      </w:r>
      <w:r w:rsidRPr="000B4518">
        <w:tab/>
        <w:t xml:space="preserve">End </w:t>
      </w:r>
      <w:r>
        <w:t>transmission</w:t>
      </w:r>
      <w:r w:rsidRPr="000B4518">
        <w:t xml:space="preserve"> over the MBMS bearer (End </w:t>
      </w:r>
      <w:r>
        <w:t>transmission</w:t>
      </w:r>
      <w:r w:rsidRPr="000B4518">
        <w:t>)</w:t>
      </w:r>
      <w:bookmarkEnd w:id="2247"/>
      <w:bookmarkEnd w:id="2248"/>
      <w:bookmarkEnd w:id="2249"/>
      <w:bookmarkEnd w:id="2250"/>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51" w:name="_Toc20208990"/>
      <w:bookmarkStart w:id="2252" w:name="_Toc36045101"/>
      <w:bookmarkStart w:id="2253" w:name="_Toc45216587"/>
      <w:bookmarkStart w:id="2254" w:name="_Toc171690660"/>
      <w:r w:rsidRPr="000B4518">
        <w:lastRenderedPageBreak/>
        <w:t>10.2.3.12</w:t>
      </w:r>
      <w:r w:rsidRPr="000B4518">
        <w:tab/>
        <w:t>Group call released</w:t>
      </w:r>
      <w:bookmarkEnd w:id="2251"/>
      <w:bookmarkEnd w:id="2252"/>
      <w:bookmarkEnd w:id="2253"/>
      <w:bookmarkEnd w:id="2254"/>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55" w:name="_Toc20208991"/>
      <w:bookmarkStart w:id="2256" w:name="_Toc36045102"/>
      <w:bookmarkStart w:id="2257" w:name="_Toc45216588"/>
      <w:bookmarkStart w:id="2258" w:name="_Toc171690661"/>
      <w:r>
        <w:t>10.2.3.13</w:t>
      </w:r>
      <w:r>
        <w:tab/>
        <w:t>Move conversation to unicast</w:t>
      </w:r>
      <w:bookmarkEnd w:id="2255"/>
      <w:bookmarkEnd w:id="2256"/>
      <w:bookmarkEnd w:id="2257"/>
      <w:bookmarkEnd w:id="2258"/>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59" w:name="_Toc20208992"/>
      <w:bookmarkStart w:id="2260" w:name="_Toc36045103"/>
      <w:bookmarkStart w:id="2261" w:name="_Toc45216589"/>
      <w:bookmarkStart w:id="2262" w:name="_Toc171690662"/>
      <w:r w:rsidRPr="000B4518">
        <w:t>10.3</w:t>
      </w:r>
      <w:r w:rsidRPr="000B4518">
        <w:tab/>
        <w:t>MBMS subchannel control procedure for the MC</w:t>
      </w:r>
      <w:r>
        <w:t>Video</w:t>
      </w:r>
      <w:r w:rsidRPr="000B4518">
        <w:t xml:space="preserve"> client</w:t>
      </w:r>
      <w:bookmarkEnd w:id="2259"/>
      <w:bookmarkEnd w:id="2260"/>
      <w:bookmarkEnd w:id="2261"/>
      <w:bookmarkEnd w:id="2262"/>
    </w:p>
    <w:p w14:paraId="6F6EB82F" w14:textId="77777777" w:rsidR="00D33CAD" w:rsidRPr="000B4518" w:rsidRDefault="00D33CAD" w:rsidP="00D33CAD">
      <w:pPr>
        <w:pStyle w:val="Heading3"/>
      </w:pPr>
      <w:bookmarkStart w:id="2263" w:name="_Toc20208993"/>
      <w:bookmarkStart w:id="2264" w:name="_Toc36045104"/>
      <w:bookmarkStart w:id="2265" w:name="_Toc45216590"/>
      <w:bookmarkStart w:id="2266" w:name="_Toc171690663"/>
      <w:r w:rsidRPr="000B4518">
        <w:t>10.3.1</w:t>
      </w:r>
      <w:r w:rsidRPr="000B4518">
        <w:tab/>
        <w:t>General</w:t>
      </w:r>
      <w:bookmarkEnd w:id="2263"/>
      <w:bookmarkEnd w:id="2264"/>
      <w:bookmarkEnd w:id="2265"/>
      <w:bookmarkEnd w:id="2266"/>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67" w:name="_Toc20208994"/>
      <w:bookmarkStart w:id="2268" w:name="_Toc36045105"/>
      <w:bookmarkStart w:id="2269" w:name="_Toc45216591"/>
      <w:bookmarkStart w:id="2270" w:name="_Toc171690664"/>
      <w:r w:rsidRPr="000B4518">
        <w:t>10.3.2</w:t>
      </w:r>
      <w:r w:rsidRPr="000B4518">
        <w:tab/>
      </w:r>
      <w:r>
        <w:t>Transmission</w:t>
      </w:r>
      <w:r w:rsidRPr="000B4518">
        <w:t xml:space="preserve"> over a pre-activated MBMS bearer is started</w:t>
      </w:r>
      <w:bookmarkEnd w:id="2267"/>
      <w:bookmarkEnd w:id="2268"/>
      <w:bookmarkEnd w:id="2269"/>
      <w:bookmarkEnd w:id="2270"/>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71" w:name="_Toc20208995"/>
      <w:bookmarkStart w:id="2272" w:name="_Toc36045106"/>
      <w:bookmarkStart w:id="2273" w:name="_Toc45216592"/>
      <w:bookmarkStart w:id="2274" w:name="_Toc171690665"/>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71"/>
      <w:bookmarkEnd w:id="2272"/>
      <w:bookmarkEnd w:id="2273"/>
      <w:bookmarkEnd w:id="2274"/>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75" w:name="_Toc20208996"/>
      <w:bookmarkStart w:id="2276" w:name="_Toc36045107"/>
      <w:bookmarkStart w:id="2277" w:name="_Toc45216593"/>
      <w:bookmarkStart w:id="2278" w:name="_Toc171690666"/>
      <w:r w:rsidRPr="000B4518">
        <w:t>10.3.4</w:t>
      </w:r>
      <w:r w:rsidRPr="000B4518">
        <w:tab/>
      </w:r>
      <w:r>
        <w:t>Transmission</w:t>
      </w:r>
      <w:r w:rsidRPr="000B4518">
        <w:t xml:space="preserve"> ended</w:t>
      </w:r>
      <w:bookmarkEnd w:id="2275"/>
      <w:bookmarkEnd w:id="2276"/>
      <w:bookmarkEnd w:id="2277"/>
      <w:bookmarkEnd w:id="2278"/>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79" w:name="_Toc20208997"/>
      <w:bookmarkStart w:id="2280" w:name="_Toc36045108"/>
      <w:bookmarkStart w:id="2281" w:name="_Toc45216594"/>
      <w:bookmarkStart w:id="2282" w:name="_Toc171690667"/>
      <w:r>
        <w:t>10.3.5</w:t>
      </w:r>
      <w:r>
        <w:tab/>
        <w:t>Receive Application Paging message</w:t>
      </w:r>
      <w:bookmarkEnd w:id="2279"/>
      <w:bookmarkEnd w:id="2280"/>
      <w:bookmarkEnd w:id="2281"/>
      <w:bookmarkEnd w:id="2282"/>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83" w:name="_Toc20208998"/>
      <w:bookmarkStart w:id="2284" w:name="_Toc36045109"/>
      <w:bookmarkStart w:id="2285" w:name="_Toc45216595"/>
      <w:bookmarkStart w:id="2286" w:name="_Toc171690668"/>
      <w:r>
        <w:t>10.3.</w:t>
      </w:r>
      <w:r w:rsidRPr="009559DD">
        <w:t>6</w:t>
      </w:r>
      <w:r>
        <w:tab/>
        <w:t>Receive MBMS bearer announcement over MBMS bearer</w:t>
      </w:r>
      <w:bookmarkEnd w:id="2283"/>
      <w:bookmarkEnd w:id="2284"/>
      <w:bookmarkEnd w:id="2285"/>
      <w:bookmarkEnd w:id="2286"/>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2287" w:name="_Toc20208999"/>
      <w:bookmarkStart w:id="2288" w:name="_Toc36045110"/>
      <w:bookmarkStart w:id="2289" w:name="_Toc45216596"/>
      <w:bookmarkStart w:id="2290" w:name="_Toc171690669"/>
      <w:r w:rsidRPr="000B4518">
        <w:t>10.</w:t>
      </w:r>
      <w:r>
        <w:t>4</w:t>
      </w:r>
      <w:r w:rsidRPr="000B4518">
        <w:tab/>
      </w:r>
      <w:r>
        <w:t>Forward error correction</w:t>
      </w:r>
      <w:bookmarkEnd w:id="2287"/>
      <w:bookmarkEnd w:id="2288"/>
      <w:bookmarkEnd w:id="2289"/>
      <w:bookmarkEnd w:id="2290"/>
    </w:p>
    <w:p w14:paraId="40B7BB54" w14:textId="77777777" w:rsidR="00D33CAD" w:rsidRDefault="00D33CAD" w:rsidP="00D33CAD">
      <w:pPr>
        <w:pStyle w:val="Heading3"/>
      </w:pPr>
      <w:bookmarkStart w:id="2291" w:name="_Toc20209000"/>
      <w:bookmarkStart w:id="2292" w:name="_Toc36045111"/>
      <w:bookmarkStart w:id="2293" w:name="_Toc45216597"/>
      <w:bookmarkStart w:id="2294" w:name="_Toc171690670"/>
      <w:r w:rsidRPr="000B4518">
        <w:t>10.</w:t>
      </w:r>
      <w:r>
        <w:t>4</w:t>
      </w:r>
      <w:r w:rsidRPr="000B4518">
        <w:t>.1</w:t>
      </w:r>
      <w:r w:rsidRPr="000B4518">
        <w:tab/>
        <w:t>General</w:t>
      </w:r>
      <w:bookmarkEnd w:id="2291"/>
      <w:bookmarkEnd w:id="2292"/>
      <w:bookmarkEnd w:id="2293"/>
      <w:bookmarkEnd w:id="2294"/>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95" w:name="_Toc20209001"/>
      <w:bookmarkStart w:id="2296" w:name="_Toc36045112"/>
      <w:bookmarkStart w:id="2297" w:name="_Toc45216598"/>
      <w:bookmarkStart w:id="2298" w:name="_Toc171690671"/>
      <w:r w:rsidRPr="000B4518">
        <w:t>10.</w:t>
      </w:r>
      <w:r>
        <w:t>4</w:t>
      </w:r>
      <w:r w:rsidRPr="000B4518">
        <w:t>.</w:t>
      </w:r>
      <w:r>
        <w:t>2</w:t>
      </w:r>
      <w:r w:rsidRPr="000B4518">
        <w:tab/>
      </w:r>
      <w:r>
        <w:t>Participating MCVideo function procedure for FEC</w:t>
      </w:r>
      <w:bookmarkEnd w:id="2295"/>
      <w:bookmarkEnd w:id="2296"/>
      <w:bookmarkEnd w:id="2297"/>
      <w:bookmarkEnd w:id="2298"/>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99" w:name="_Toc20209002"/>
      <w:bookmarkStart w:id="2300" w:name="_Toc36045113"/>
      <w:bookmarkStart w:id="2301" w:name="_Toc45216599"/>
      <w:bookmarkStart w:id="2302" w:name="_Toc171690672"/>
      <w:r w:rsidRPr="000B4518">
        <w:t>10.</w:t>
      </w:r>
      <w:r>
        <w:t>4</w:t>
      </w:r>
      <w:r w:rsidRPr="000B4518">
        <w:t>.</w:t>
      </w:r>
      <w:r>
        <w:t>3</w:t>
      </w:r>
      <w:r w:rsidRPr="000B4518">
        <w:tab/>
      </w:r>
      <w:r>
        <w:t>MCVideo client procedure for FEC</w:t>
      </w:r>
      <w:bookmarkEnd w:id="2299"/>
      <w:bookmarkEnd w:id="2300"/>
      <w:bookmarkEnd w:id="2301"/>
      <w:bookmarkEnd w:id="2302"/>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303" w:name="_Toc20209003"/>
      <w:bookmarkStart w:id="2304" w:name="_Toc36045114"/>
      <w:bookmarkStart w:id="2305" w:name="_Toc45216600"/>
      <w:bookmarkStart w:id="2306" w:name="_Toc171690673"/>
      <w:r>
        <w:t>10.5</w:t>
      </w:r>
      <w:r>
        <w:tab/>
        <w:t>Additional MBMS procedures</w:t>
      </w:r>
      <w:bookmarkEnd w:id="2303"/>
      <w:bookmarkEnd w:id="2304"/>
      <w:bookmarkEnd w:id="2305"/>
      <w:bookmarkEnd w:id="2306"/>
    </w:p>
    <w:p w14:paraId="5F6F42E5" w14:textId="77777777" w:rsidR="00D03A83" w:rsidRDefault="00D03A83" w:rsidP="001D1C09">
      <w:pPr>
        <w:pStyle w:val="Heading3"/>
      </w:pPr>
      <w:bookmarkStart w:id="2307" w:name="_Toc20209004"/>
      <w:bookmarkStart w:id="2308" w:name="_Toc36045115"/>
      <w:bookmarkStart w:id="2309" w:name="_Toc45216601"/>
      <w:bookmarkStart w:id="2310" w:name="_Toc171690674"/>
      <w:r>
        <w:t>10.5.1</w:t>
      </w:r>
      <w:r>
        <w:tab/>
        <w:t>Group dynamic data notifications</w:t>
      </w:r>
      <w:bookmarkEnd w:id="2307"/>
      <w:bookmarkEnd w:id="2308"/>
      <w:bookmarkEnd w:id="2309"/>
      <w:bookmarkEnd w:id="2310"/>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96348A" w:rsidR="00D03A83" w:rsidRDefault="00D03A83" w:rsidP="000E47E7">
      <w:pPr>
        <w:pStyle w:val="B1"/>
      </w:pPr>
      <w:r>
        <w:t>3.</w:t>
      </w:r>
      <w:r>
        <w:tab/>
        <w:t>send the Group Dynamic Data Notify message over the MBMS bearer.</w:t>
      </w:r>
    </w:p>
    <w:p w14:paraId="5031C7A0" w14:textId="77777777" w:rsidR="00DB16F1" w:rsidRPr="00A3713A" w:rsidRDefault="00DB16F1" w:rsidP="00DB16F1">
      <w:pPr>
        <w:pStyle w:val="Heading1"/>
        <w:overflowPunct w:val="0"/>
        <w:autoSpaceDE w:val="0"/>
        <w:autoSpaceDN w:val="0"/>
        <w:adjustRightInd w:val="0"/>
        <w:textAlignment w:val="baseline"/>
        <w:rPr>
          <w:lang w:eastAsia="en-GB"/>
        </w:rPr>
      </w:pPr>
      <w:bookmarkStart w:id="2311" w:name="_Toc171690675"/>
      <w:bookmarkStart w:id="2312" w:name="_Hlk136855555"/>
      <w:r w:rsidRPr="00A3713A">
        <w:rPr>
          <w:lang w:eastAsia="en-GB"/>
        </w:rPr>
        <w:t>10</w:t>
      </w:r>
      <w:r>
        <w:rPr>
          <w:lang w:eastAsia="en-GB"/>
        </w:rPr>
        <w:t>X</w:t>
      </w:r>
      <w:r w:rsidRPr="00A3713A">
        <w:rPr>
          <w:lang w:eastAsia="en-GB"/>
        </w:rPr>
        <w:tab/>
      </w:r>
      <w:r>
        <w:rPr>
          <w:lang w:eastAsia="en-GB"/>
        </w:rPr>
        <w:t>Media plane handling for MB</w:t>
      </w:r>
      <w:r w:rsidRPr="000F7911">
        <w:rPr>
          <w:lang w:eastAsia="en-GB"/>
        </w:rPr>
        <w:t>S</w:t>
      </w:r>
      <w:bookmarkEnd w:id="2311"/>
    </w:p>
    <w:p w14:paraId="586A7D6E" w14:textId="7F6B12BE" w:rsidR="00DB16F1" w:rsidRPr="009519E5" w:rsidRDefault="00DB16F1" w:rsidP="00DB16F1">
      <w:r>
        <w:t xml:space="preserve">All steps of clause 10 apply also for MBS, with the clarification that terminology mapping specified in </w:t>
      </w:r>
      <w:r>
        <w:rPr>
          <w:noProof/>
        </w:rPr>
        <w:t>Annex X</w:t>
      </w:r>
      <w:r>
        <w:t xml:space="preserve"> applies.</w:t>
      </w:r>
      <w:bookmarkEnd w:id="2312"/>
    </w:p>
    <w:p w14:paraId="40CC2B2F" w14:textId="77777777" w:rsidR="00876A7C" w:rsidRPr="000B4518" w:rsidRDefault="00876A7C" w:rsidP="00876A7C">
      <w:pPr>
        <w:pStyle w:val="Heading1"/>
      </w:pPr>
      <w:bookmarkStart w:id="2313" w:name="_Toc20209005"/>
      <w:bookmarkStart w:id="2314" w:name="_Toc36045116"/>
      <w:bookmarkStart w:id="2315" w:name="_Toc45216602"/>
      <w:bookmarkStart w:id="2316" w:name="_Toc171690676"/>
      <w:r w:rsidRPr="000B4518">
        <w:t>11</w:t>
      </w:r>
      <w:r w:rsidRPr="000B4518">
        <w:tab/>
        <w:t>Configurable parameters</w:t>
      </w:r>
      <w:bookmarkEnd w:id="2313"/>
      <w:bookmarkEnd w:id="2314"/>
      <w:bookmarkEnd w:id="2315"/>
      <w:bookmarkEnd w:id="2316"/>
    </w:p>
    <w:p w14:paraId="73A192F9" w14:textId="77777777" w:rsidR="00876A7C" w:rsidRPr="000B4518" w:rsidRDefault="00876A7C" w:rsidP="00876A7C">
      <w:pPr>
        <w:pStyle w:val="Heading2"/>
      </w:pPr>
      <w:bookmarkStart w:id="2317" w:name="_Toc20209006"/>
      <w:bookmarkStart w:id="2318" w:name="_Toc36045117"/>
      <w:bookmarkStart w:id="2319" w:name="_Toc45216603"/>
      <w:bookmarkStart w:id="2320" w:name="_Toc171690677"/>
      <w:r w:rsidRPr="000B4518">
        <w:t>11.1</w:t>
      </w:r>
      <w:r w:rsidRPr="000B4518">
        <w:tab/>
        <w:t>Timers</w:t>
      </w:r>
      <w:bookmarkEnd w:id="2317"/>
      <w:bookmarkEnd w:id="2318"/>
      <w:bookmarkEnd w:id="2319"/>
      <w:bookmarkEnd w:id="2320"/>
    </w:p>
    <w:p w14:paraId="18903FB0" w14:textId="77777777" w:rsidR="00876A7C" w:rsidRPr="000B4518" w:rsidRDefault="00876A7C" w:rsidP="00876A7C">
      <w:pPr>
        <w:pStyle w:val="Heading3"/>
      </w:pPr>
      <w:bookmarkStart w:id="2321" w:name="_Toc20209007"/>
      <w:bookmarkStart w:id="2322" w:name="_Toc36045118"/>
      <w:bookmarkStart w:id="2323" w:name="_Toc45216604"/>
      <w:bookmarkStart w:id="2324" w:name="_Toc171690678"/>
      <w:r w:rsidRPr="000B4518">
        <w:t>11.1.1</w:t>
      </w:r>
      <w:r w:rsidRPr="000B4518">
        <w:tab/>
        <w:t xml:space="preserve">Timers in the on-network </w:t>
      </w:r>
      <w:r>
        <w:t>transmission</w:t>
      </w:r>
      <w:r w:rsidRPr="000B4518">
        <w:t xml:space="preserve"> participant</w:t>
      </w:r>
      <w:bookmarkEnd w:id="2321"/>
      <w:bookmarkEnd w:id="2322"/>
      <w:bookmarkEnd w:id="2323"/>
      <w:bookmarkEnd w:id="2324"/>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lastRenderedPageBreak/>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325" w:name="_Toc20209008"/>
      <w:bookmarkStart w:id="2326" w:name="_Toc36045119"/>
      <w:bookmarkStart w:id="2327" w:name="_Toc45216605"/>
      <w:bookmarkStart w:id="2328" w:name="_Toc171690679"/>
      <w:r w:rsidRPr="000B4518">
        <w:t>11.1.2</w:t>
      </w:r>
      <w:r w:rsidRPr="000B4518">
        <w:tab/>
      </w:r>
      <w:r w:rsidRPr="001D0801">
        <w:t>Timers</w:t>
      </w:r>
      <w:r w:rsidRPr="000B4518">
        <w:t xml:space="preserve"> in the off-network </w:t>
      </w:r>
      <w:r>
        <w:t>transmission</w:t>
      </w:r>
      <w:r w:rsidRPr="000B4518">
        <w:t xml:space="preserve"> participant</w:t>
      </w:r>
      <w:bookmarkEnd w:id="2325"/>
      <w:bookmarkEnd w:id="2326"/>
      <w:bookmarkEnd w:id="2327"/>
      <w:bookmarkEnd w:id="2328"/>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lastRenderedPageBreak/>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329" w:name="_Toc20209009"/>
      <w:bookmarkStart w:id="2330" w:name="_Toc36045120"/>
      <w:bookmarkStart w:id="2331" w:name="_Toc45216606"/>
      <w:bookmarkStart w:id="2332" w:name="_Toc171690680"/>
      <w:r w:rsidRPr="000B4518">
        <w:t>11.1.3</w:t>
      </w:r>
      <w:r w:rsidRPr="000B4518">
        <w:tab/>
        <w:t xml:space="preserve">Timers in the </w:t>
      </w:r>
      <w:r>
        <w:t>transmission</w:t>
      </w:r>
      <w:r w:rsidRPr="000B4518">
        <w:t xml:space="preserve"> control server</w:t>
      </w:r>
      <w:bookmarkEnd w:id="2329"/>
      <w:bookmarkEnd w:id="2330"/>
      <w:bookmarkEnd w:id="2331"/>
      <w:bookmarkEnd w:id="2332"/>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lastRenderedPageBreak/>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lastRenderedPageBreak/>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33" w:name="_Toc20209010"/>
      <w:bookmarkStart w:id="2334" w:name="_Toc36045121"/>
      <w:bookmarkStart w:id="2335" w:name="_Toc45216607"/>
      <w:bookmarkStart w:id="2336" w:name="_Toc171690681"/>
      <w:r w:rsidRPr="000B4518">
        <w:t>11.1.4</w:t>
      </w:r>
      <w:r w:rsidRPr="000B4518">
        <w:tab/>
        <w:t>Timers in the participating MC</w:t>
      </w:r>
      <w:r>
        <w:t>Video</w:t>
      </w:r>
      <w:r w:rsidRPr="000B4518">
        <w:t xml:space="preserve"> function</w:t>
      </w:r>
      <w:bookmarkEnd w:id="2333"/>
      <w:bookmarkEnd w:id="2334"/>
      <w:bookmarkEnd w:id="2335"/>
      <w:bookmarkEnd w:id="2336"/>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56953D8" w:rsidR="00D33CAD" w:rsidRDefault="00D33CAD" w:rsidP="00D33CAD">
      <w:pPr>
        <w:pStyle w:val="EditorsNote"/>
        <w:rPr>
          <w:noProof/>
        </w:rPr>
      </w:pPr>
      <w:r>
        <w:rPr>
          <w:noProof/>
        </w:rPr>
        <w:t>Editor's Note:</w:t>
      </w:r>
      <w:r>
        <w:rPr>
          <w:noProof/>
        </w:rPr>
        <w:tab/>
        <w:t>How these timers are configured, e.g. within TS 24.484 or 24.483 is FFS.</w:t>
      </w:r>
    </w:p>
    <w:p w14:paraId="158669B7" w14:textId="77777777" w:rsidR="00B43E6C" w:rsidRPr="000B4518" w:rsidRDefault="00B43E6C" w:rsidP="00B43E6C">
      <w:r w:rsidRPr="000B4518">
        <w:t>The table 11.1.4-</w:t>
      </w:r>
      <w:r>
        <w:t>2</w:t>
      </w:r>
      <w:r w:rsidRPr="000B4518">
        <w:t xml:space="preserve"> recommends timer values, describes the reason for starting the timer, normal stop and the action on expiry.</w:t>
      </w:r>
    </w:p>
    <w:p w14:paraId="60925B95" w14:textId="77777777" w:rsidR="00B43E6C" w:rsidRPr="000B4518" w:rsidRDefault="00B43E6C" w:rsidP="00B43E6C">
      <w:r w:rsidRPr="000B4518">
        <w:t>Table 11.1.4-</w:t>
      </w:r>
      <w:r>
        <w:t>2</w:t>
      </w:r>
      <w:r w:rsidRPr="000B4518">
        <w:t xml:space="preserve"> shows the timers used in the participating MC</w:t>
      </w:r>
      <w:r>
        <w:t>Video function for MB</w:t>
      </w:r>
      <w:r w:rsidRPr="000B4518">
        <w:t>S channel control.</w:t>
      </w:r>
    </w:p>
    <w:p w14:paraId="69D0559E" w14:textId="77777777" w:rsidR="00B43E6C" w:rsidRPr="000B4518" w:rsidRDefault="00B43E6C" w:rsidP="00B43E6C">
      <w:pPr>
        <w:pStyle w:val="TH"/>
      </w:pPr>
      <w:r w:rsidRPr="000B4518">
        <w:t>Table 11.1.4-</w:t>
      </w:r>
      <w:r>
        <w:t>2</w:t>
      </w:r>
      <w:r w:rsidRPr="000B4518">
        <w:t>: Timers in the participating MC</w:t>
      </w:r>
      <w:r>
        <w:t>Video function for MB</w:t>
      </w:r>
      <w:r w:rsidRPr="000B4518">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B43E6C" w:rsidRPr="000B4518" w14:paraId="33CE0FB0" w14:textId="77777777" w:rsidTr="00C82070">
        <w:tc>
          <w:tcPr>
            <w:tcW w:w="1526" w:type="dxa"/>
            <w:shd w:val="clear" w:color="auto" w:fill="auto"/>
          </w:tcPr>
          <w:p w14:paraId="78717D37" w14:textId="77777777" w:rsidR="00B43E6C" w:rsidRPr="000B4518" w:rsidRDefault="00B43E6C" w:rsidP="00C82070">
            <w:pPr>
              <w:pStyle w:val="TAH"/>
            </w:pPr>
            <w:r w:rsidRPr="000B4518">
              <w:t>TIMER</w:t>
            </w:r>
          </w:p>
        </w:tc>
        <w:tc>
          <w:tcPr>
            <w:tcW w:w="1701" w:type="dxa"/>
            <w:shd w:val="clear" w:color="auto" w:fill="auto"/>
          </w:tcPr>
          <w:p w14:paraId="34DD999F" w14:textId="77777777" w:rsidR="00B43E6C" w:rsidRPr="000B4518" w:rsidRDefault="00B43E6C" w:rsidP="00C82070">
            <w:pPr>
              <w:pStyle w:val="TAH"/>
            </w:pPr>
            <w:r w:rsidRPr="000B4518">
              <w:t>TIMER VALUE</w:t>
            </w:r>
          </w:p>
        </w:tc>
        <w:tc>
          <w:tcPr>
            <w:tcW w:w="2268" w:type="dxa"/>
            <w:shd w:val="clear" w:color="auto" w:fill="auto"/>
          </w:tcPr>
          <w:p w14:paraId="345B3F4E" w14:textId="77777777" w:rsidR="00B43E6C" w:rsidRPr="000B4518" w:rsidRDefault="00B43E6C" w:rsidP="00C82070">
            <w:pPr>
              <w:pStyle w:val="TAH"/>
            </w:pPr>
            <w:r w:rsidRPr="000B4518">
              <w:t>CAUSE OF START</w:t>
            </w:r>
          </w:p>
        </w:tc>
        <w:tc>
          <w:tcPr>
            <w:tcW w:w="2268" w:type="dxa"/>
            <w:shd w:val="clear" w:color="auto" w:fill="auto"/>
          </w:tcPr>
          <w:p w14:paraId="2B98654F" w14:textId="77777777" w:rsidR="00B43E6C" w:rsidRPr="000B4518" w:rsidRDefault="00B43E6C" w:rsidP="00C82070">
            <w:pPr>
              <w:pStyle w:val="TAH"/>
            </w:pPr>
            <w:r w:rsidRPr="000B4518">
              <w:t>NORMAL STOP</w:t>
            </w:r>
          </w:p>
        </w:tc>
        <w:tc>
          <w:tcPr>
            <w:tcW w:w="2101" w:type="dxa"/>
            <w:shd w:val="clear" w:color="auto" w:fill="auto"/>
          </w:tcPr>
          <w:p w14:paraId="1073569A" w14:textId="77777777" w:rsidR="00B43E6C" w:rsidRPr="000B4518" w:rsidRDefault="00B43E6C" w:rsidP="00C82070">
            <w:pPr>
              <w:pStyle w:val="TAH"/>
            </w:pPr>
            <w:r w:rsidRPr="000B4518">
              <w:t>ON EXPIRY</w:t>
            </w:r>
          </w:p>
        </w:tc>
      </w:tr>
      <w:tr w:rsidR="00B43E6C" w:rsidRPr="000B4518" w14:paraId="2F126999" w14:textId="77777777" w:rsidTr="00C82070">
        <w:tc>
          <w:tcPr>
            <w:tcW w:w="1526" w:type="dxa"/>
            <w:shd w:val="clear" w:color="auto" w:fill="auto"/>
          </w:tcPr>
          <w:p w14:paraId="033CA031" w14:textId="77777777" w:rsidR="00B43E6C" w:rsidRPr="000B4518" w:rsidRDefault="00B43E6C" w:rsidP="00C82070">
            <w:pPr>
              <w:pStyle w:val="TAL"/>
            </w:pPr>
            <w:r w:rsidRPr="000B4518">
              <w:t>T</w:t>
            </w:r>
            <w:r>
              <w:t xml:space="preserve">310 </w:t>
            </w:r>
            <w:r w:rsidRPr="000B4518">
              <w:t>(</w:t>
            </w:r>
            <w:r>
              <w:t>Transmission</w:t>
            </w:r>
            <w:r w:rsidRPr="000B4518">
              <w:t>)</w:t>
            </w:r>
          </w:p>
        </w:tc>
        <w:tc>
          <w:tcPr>
            <w:tcW w:w="1701" w:type="dxa"/>
            <w:shd w:val="clear" w:color="auto" w:fill="auto"/>
          </w:tcPr>
          <w:p w14:paraId="47DA35B1" w14:textId="77777777" w:rsidR="00B43E6C" w:rsidRPr="000B4518" w:rsidRDefault="00B43E6C" w:rsidP="00C82070">
            <w:pPr>
              <w:pStyle w:val="TAL"/>
            </w:pPr>
            <w:r w:rsidRPr="000B4518">
              <w:t>Default value:</w:t>
            </w:r>
          </w:p>
          <w:p w14:paraId="194AA27E" w14:textId="77777777" w:rsidR="00B43E6C" w:rsidRPr="000B4518" w:rsidRDefault="00B43E6C" w:rsidP="00C82070">
            <w:pPr>
              <w:pStyle w:val="TAL"/>
            </w:pPr>
            <w:r w:rsidRPr="000B4518">
              <w:t>30 seconds</w:t>
            </w:r>
            <w:r>
              <w:t>.</w:t>
            </w:r>
          </w:p>
          <w:p w14:paraId="5F48886C" w14:textId="77777777" w:rsidR="00B43E6C" w:rsidRPr="000B4518" w:rsidRDefault="00B43E6C" w:rsidP="00C82070">
            <w:pPr>
              <w:pStyle w:val="TAL"/>
            </w:pPr>
          </w:p>
          <w:p w14:paraId="7CA69077" w14:textId="77777777" w:rsidR="00B43E6C" w:rsidRPr="000B4518" w:rsidRDefault="00B43E6C" w:rsidP="00C82070">
            <w:pPr>
              <w:pStyle w:val="TAL"/>
            </w:pPr>
            <w:r w:rsidRPr="000B4518">
              <w:t>Configurable</w:t>
            </w:r>
            <w:r>
              <w:t>.</w:t>
            </w:r>
          </w:p>
        </w:tc>
        <w:tc>
          <w:tcPr>
            <w:tcW w:w="2268" w:type="dxa"/>
            <w:shd w:val="clear" w:color="auto" w:fill="auto"/>
          </w:tcPr>
          <w:p w14:paraId="1D012164" w14:textId="77777777" w:rsidR="00B43E6C" w:rsidRPr="000B4518" w:rsidRDefault="00B43E6C" w:rsidP="00C82070">
            <w:pPr>
              <w:pStyle w:val="TAL"/>
            </w:pPr>
            <w:r w:rsidRPr="000B4518">
              <w:t xml:space="preserve">Transmission of Map Group To </w:t>
            </w:r>
            <w:r>
              <w:t>Session Stream</w:t>
            </w:r>
            <w:r w:rsidRPr="000B4518">
              <w:t xml:space="preserve"> message.</w:t>
            </w:r>
          </w:p>
          <w:p w14:paraId="4F6AAC0E" w14:textId="77777777" w:rsidR="00B43E6C" w:rsidRPr="000B4518" w:rsidRDefault="00B43E6C" w:rsidP="00C82070">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4A576DCD" w14:textId="77777777" w:rsidR="00B43E6C" w:rsidRPr="000B4518" w:rsidRDefault="00B43E6C" w:rsidP="00C82070">
            <w:pPr>
              <w:pStyle w:val="TAL"/>
            </w:pPr>
            <w:r w:rsidRPr="000B4518">
              <w:t>Release of the call.</w:t>
            </w:r>
          </w:p>
        </w:tc>
        <w:tc>
          <w:tcPr>
            <w:tcW w:w="2101" w:type="dxa"/>
            <w:shd w:val="clear" w:color="auto" w:fill="auto"/>
          </w:tcPr>
          <w:p w14:paraId="171C2DB6"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r w:rsidR="00B43E6C" w:rsidRPr="000B4518" w14:paraId="44613011" w14:textId="77777777" w:rsidTr="00C82070">
        <w:tc>
          <w:tcPr>
            <w:tcW w:w="1526" w:type="dxa"/>
            <w:shd w:val="clear" w:color="auto" w:fill="auto"/>
          </w:tcPr>
          <w:p w14:paraId="7069DB2F" w14:textId="77777777" w:rsidR="00B43E6C" w:rsidRPr="000B4518" w:rsidRDefault="00B43E6C" w:rsidP="00C82070">
            <w:pPr>
              <w:pStyle w:val="TAL"/>
            </w:pPr>
            <w:r w:rsidRPr="000B4518">
              <w:t>T</w:t>
            </w:r>
            <w:r>
              <w:t>311</w:t>
            </w:r>
            <w:r w:rsidRPr="000B4518">
              <w:t xml:space="preserve"> (Map Group To </w:t>
            </w:r>
            <w:r>
              <w:t>Session Stream</w:t>
            </w:r>
            <w:r w:rsidRPr="000B4518">
              <w:t>)</w:t>
            </w:r>
          </w:p>
        </w:tc>
        <w:tc>
          <w:tcPr>
            <w:tcW w:w="1701" w:type="dxa"/>
            <w:shd w:val="clear" w:color="auto" w:fill="auto"/>
          </w:tcPr>
          <w:p w14:paraId="280A9AA7" w14:textId="77777777" w:rsidR="00B43E6C" w:rsidRPr="000B4518" w:rsidRDefault="00B43E6C" w:rsidP="00C82070">
            <w:pPr>
              <w:pStyle w:val="TAL"/>
            </w:pPr>
            <w:r w:rsidRPr="000B4518">
              <w:t>Default value:</w:t>
            </w:r>
          </w:p>
          <w:p w14:paraId="39DBC6D2" w14:textId="77777777" w:rsidR="00B43E6C" w:rsidRPr="000B4518" w:rsidRDefault="00B43E6C" w:rsidP="00C82070">
            <w:pPr>
              <w:pStyle w:val="TAL"/>
            </w:pPr>
            <w:r w:rsidRPr="000B4518">
              <w:t>500 milliseconds</w:t>
            </w:r>
            <w:r>
              <w:t>.</w:t>
            </w:r>
          </w:p>
          <w:p w14:paraId="3F672B13" w14:textId="77777777" w:rsidR="00B43E6C" w:rsidRPr="000B4518" w:rsidRDefault="00B43E6C" w:rsidP="00C82070">
            <w:pPr>
              <w:pStyle w:val="TAL"/>
            </w:pPr>
          </w:p>
          <w:p w14:paraId="73EC47FF" w14:textId="77777777" w:rsidR="00B43E6C" w:rsidRPr="000B4518" w:rsidRDefault="00B43E6C" w:rsidP="00C82070">
            <w:pPr>
              <w:pStyle w:val="TAL"/>
            </w:pPr>
            <w:r w:rsidRPr="000B4518">
              <w:t>Configurable</w:t>
            </w:r>
            <w:r>
              <w:t>.</w:t>
            </w:r>
          </w:p>
          <w:p w14:paraId="4A930882" w14:textId="77777777" w:rsidR="00B43E6C" w:rsidRPr="000B4518" w:rsidRDefault="00B43E6C" w:rsidP="00C82070">
            <w:pPr>
              <w:pStyle w:val="TAL"/>
            </w:pPr>
          </w:p>
        </w:tc>
        <w:tc>
          <w:tcPr>
            <w:tcW w:w="2268" w:type="dxa"/>
            <w:shd w:val="clear" w:color="auto" w:fill="auto"/>
          </w:tcPr>
          <w:p w14:paraId="05BA3B45" w14:textId="77777777" w:rsidR="00B43E6C" w:rsidRPr="000B4518" w:rsidDel="00EE3933" w:rsidRDefault="00B43E6C" w:rsidP="00C82070">
            <w:pPr>
              <w:pStyle w:val="TAL"/>
            </w:pPr>
            <w:r w:rsidRPr="000B4518">
              <w:t xml:space="preserve">Transmission of Map Group To </w:t>
            </w:r>
            <w:r>
              <w:t>Session Stream</w:t>
            </w:r>
            <w:r w:rsidRPr="000B4518">
              <w:t xml:space="preserve"> message.</w:t>
            </w:r>
          </w:p>
        </w:tc>
        <w:tc>
          <w:tcPr>
            <w:tcW w:w="2268" w:type="dxa"/>
            <w:shd w:val="clear" w:color="auto" w:fill="auto"/>
          </w:tcPr>
          <w:p w14:paraId="548089F3" w14:textId="77777777" w:rsidR="00B43E6C" w:rsidRPr="000B4518" w:rsidRDefault="00B43E6C" w:rsidP="00C82070">
            <w:pPr>
              <w:pStyle w:val="TAL"/>
            </w:pPr>
            <w:r>
              <w:t>Release of the call (or MB</w:t>
            </w:r>
            <w:r w:rsidRPr="000B4518">
              <w:t>S Subchannel).</w:t>
            </w:r>
          </w:p>
        </w:tc>
        <w:tc>
          <w:tcPr>
            <w:tcW w:w="2101" w:type="dxa"/>
            <w:shd w:val="clear" w:color="auto" w:fill="auto"/>
          </w:tcPr>
          <w:p w14:paraId="62391ED8" w14:textId="77777777" w:rsidR="00B43E6C" w:rsidRPr="000B4518" w:rsidRDefault="00B43E6C" w:rsidP="00C82070">
            <w:pPr>
              <w:pStyle w:val="TAL"/>
            </w:pPr>
            <w:r w:rsidRPr="000B4518">
              <w:t xml:space="preserve">Send Map Group To </w:t>
            </w:r>
            <w:r>
              <w:t>Session Stream</w:t>
            </w:r>
            <w:r w:rsidRPr="000B4518">
              <w:t xml:space="preserve"> message.</w:t>
            </w:r>
          </w:p>
        </w:tc>
      </w:tr>
      <w:tr w:rsidR="00B43E6C" w:rsidRPr="000B4518" w14:paraId="14819544" w14:textId="77777777" w:rsidTr="00C82070">
        <w:tc>
          <w:tcPr>
            <w:tcW w:w="1526" w:type="dxa"/>
            <w:shd w:val="clear" w:color="auto" w:fill="auto"/>
          </w:tcPr>
          <w:p w14:paraId="5F7DCFB8" w14:textId="77777777" w:rsidR="00B43E6C" w:rsidRPr="000B4518" w:rsidRDefault="00B43E6C" w:rsidP="00C82070">
            <w:pPr>
              <w:pStyle w:val="TAL"/>
            </w:pPr>
            <w:r w:rsidRPr="000B4518">
              <w:t>T</w:t>
            </w:r>
            <w:r>
              <w:t>312 (Unmap Group From</w:t>
            </w:r>
            <w:r w:rsidRPr="000B4518">
              <w:t xml:space="preserve"> </w:t>
            </w:r>
            <w:r>
              <w:t>Session Stream</w:t>
            </w:r>
            <w:r w:rsidRPr="000B4518">
              <w:t>)</w:t>
            </w:r>
          </w:p>
        </w:tc>
        <w:tc>
          <w:tcPr>
            <w:tcW w:w="1701" w:type="dxa"/>
            <w:shd w:val="clear" w:color="auto" w:fill="auto"/>
          </w:tcPr>
          <w:p w14:paraId="7896B3FC" w14:textId="77777777" w:rsidR="00B43E6C" w:rsidRPr="000B4518" w:rsidRDefault="00B43E6C" w:rsidP="00C82070">
            <w:pPr>
              <w:pStyle w:val="TAL"/>
            </w:pPr>
            <w:r w:rsidRPr="000B4518">
              <w:t>Default value:</w:t>
            </w:r>
          </w:p>
          <w:p w14:paraId="4883CB33" w14:textId="77777777" w:rsidR="00B43E6C" w:rsidRPr="000B4518" w:rsidRDefault="00B43E6C" w:rsidP="00C82070">
            <w:pPr>
              <w:pStyle w:val="TAL"/>
            </w:pPr>
            <w:r w:rsidRPr="000B4518">
              <w:t>200 milliseconds</w:t>
            </w:r>
            <w:r>
              <w:t>.</w:t>
            </w:r>
          </w:p>
          <w:p w14:paraId="031738BA" w14:textId="77777777" w:rsidR="00B43E6C" w:rsidRPr="000B4518" w:rsidRDefault="00B43E6C" w:rsidP="00C82070">
            <w:pPr>
              <w:pStyle w:val="TAL"/>
            </w:pPr>
          </w:p>
          <w:p w14:paraId="2CE7D8D7" w14:textId="77777777" w:rsidR="00B43E6C" w:rsidRPr="000B4518" w:rsidRDefault="00B43E6C" w:rsidP="00C82070">
            <w:pPr>
              <w:pStyle w:val="TAL"/>
            </w:pPr>
            <w:r w:rsidRPr="000B4518">
              <w:t>Configurable</w:t>
            </w:r>
            <w:r>
              <w:t>.</w:t>
            </w:r>
          </w:p>
        </w:tc>
        <w:tc>
          <w:tcPr>
            <w:tcW w:w="2268" w:type="dxa"/>
            <w:shd w:val="clear" w:color="auto" w:fill="auto"/>
          </w:tcPr>
          <w:p w14:paraId="55767C75" w14:textId="77777777" w:rsidR="00B43E6C" w:rsidRPr="000B4518" w:rsidDel="00EE3933" w:rsidRDefault="00B43E6C" w:rsidP="00C82070">
            <w:pPr>
              <w:pStyle w:val="TAL"/>
            </w:pPr>
            <w:r>
              <w:t>Transmission of Unmap Group From</w:t>
            </w:r>
            <w:r w:rsidRPr="000B4518">
              <w:t xml:space="preserve"> </w:t>
            </w:r>
            <w:r>
              <w:t>Session Stream</w:t>
            </w:r>
            <w:r w:rsidRPr="000B4518">
              <w:t xml:space="preserve"> message.</w:t>
            </w:r>
          </w:p>
        </w:tc>
        <w:tc>
          <w:tcPr>
            <w:tcW w:w="2268" w:type="dxa"/>
            <w:shd w:val="clear" w:color="auto" w:fill="auto"/>
          </w:tcPr>
          <w:p w14:paraId="3D9188DE" w14:textId="77777777" w:rsidR="00B43E6C" w:rsidRPr="000B4518" w:rsidRDefault="00B43E6C" w:rsidP="00C82070">
            <w:pPr>
              <w:pStyle w:val="TAL"/>
            </w:pPr>
            <w:r w:rsidRPr="000B4518">
              <w:t>Release of the call.</w:t>
            </w:r>
          </w:p>
        </w:tc>
        <w:tc>
          <w:tcPr>
            <w:tcW w:w="2101" w:type="dxa"/>
            <w:shd w:val="clear" w:color="auto" w:fill="auto"/>
          </w:tcPr>
          <w:p w14:paraId="133C89DD"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bl>
    <w:p w14:paraId="64C2702A" w14:textId="77777777" w:rsidR="00B43E6C" w:rsidRDefault="00B43E6C" w:rsidP="00D33CAD">
      <w:pPr>
        <w:pStyle w:val="EditorsNote"/>
        <w:rPr>
          <w:noProof/>
        </w:rPr>
      </w:pPr>
    </w:p>
    <w:p w14:paraId="5B9766FD" w14:textId="77777777" w:rsidR="00876A7C" w:rsidRPr="000B4518" w:rsidRDefault="00876A7C" w:rsidP="00876A7C">
      <w:pPr>
        <w:pStyle w:val="Heading2"/>
      </w:pPr>
      <w:bookmarkStart w:id="2337" w:name="_Toc20209011"/>
      <w:bookmarkStart w:id="2338" w:name="_Toc36045122"/>
      <w:bookmarkStart w:id="2339" w:name="_Toc45216608"/>
      <w:bookmarkStart w:id="2340" w:name="_Toc171690682"/>
      <w:r w:rsidRPr="000B4518">
        <w:t>11.2</w:t>
      </w:r>
      <w:r w:rsidRPr="000B4518">
        <w:tab/>
        <w:t>Counters</w:t>
      </w:r>
      <w:bookmarkEnd w:id="2337"/>
      <w:bookmarkEnd w:id="2338"/>
      <w:bookmarkEnd w:id="2339"/>
      <w:bookmarkEnd w:id="2340"/>
    </w:p>
    <w:p w14:paraId="5A56ECF2" w14:textId="77777777" w:rsidR="00876A7C" w:rsidRPr="000B4518" w:rsidRDefault="00876A7C" w:rsidP="00876A7C">
      <w:pPr>
        <w:pStyle w:val="Heading3"/>
      </w:pPr>
      <w:bookmarkStart w:id="2341" w:name="_Toc20209012"/>
      <w:bookmarkStart w:id="2342" w:name="_Toc36045123"/>
      <w:bookmarkStart w:id="2343" w:name="_Toc45216609"/>
      <w:bookmarkStart w:id="2344" w:name="_Toc171690683"/>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41"/>
      <w:bookmarkEnd w:id="2342"/>
      <w:bookmarkEnd w:id="2343"/>
      <w:bookmarkEnd w:id="2344"/>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45" w:name="_Toc20209013"/>
      <w:bookmarkStart w:id="2346" w:name="_Toc36045124"/>
      <w:bookmarkStart w:id="2347" w:name="_Toc45216610"/>
      <w:bookmarkStart w:id="2348" w:name="_Toc171690684"/>
      <w:r w:rsidRPr="000B4518">
        <w:t>11.2.2</w:t>
      </w:r>
      <w:r w:rsidRPr="000B4518">
        <w:tab/>
        <w:t>Counters in the off-</w:t>
      </w:r>
      <w:r w:rsidRPr="000C3959">
        <w:t>network</w:t>
      </w:r>
      <w:r w:rsidRPr="000B4518">
        <w:t xml:space="preserve"> </w:t>
      </w:r>
      <w:r>
        <w:t>transmission</w:t>
      </w:r>
      <w:r w:rsidRPr="000B4518">
        <w:t xml:space="preserve"> participant</w:t>
      </w:r>
      <w:bookmarkEnd w:id="2345"/>
      <w:bookmarkEnd w:id="2346"/>
      <w:bookmarkEnd w:id="2347"/>
      <w:bookmarkEnd w:id="2348"/>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49" w:name="_Toc20209014"/>
      <w:bookmarkStart w:id="2350" w:name="_Toc36045125"/>
      <w:bookmarkStart w:id="2351" w:name="_Toc45216611"/>
      <w:bookmarkStart w:id="2352" w:name="_Toc171690685"/>
      <w:r w:rsidRPr="000B4518">
        <w:t>11.2.3</w:t>
      </w:r>
      <w:r w:rsidRPr="000B4518">
        <w:tab/>
        <w:t xml:space="preserve">Counters in the controlling </w:t>
      </w:r>
      <w:r>
        <w:t>MCVideo</w:t>
      </w:r>
      <w:r w:rsidRPr="000B4518">
        <w:t xml:space="preserve"> function</w:t>
      </w:r>
      <w:bookmarkEnd w:id="2349"/>
      <w:bookmarkEnd w:id="2350"/>
      <w:bookmarkEnd w:id="2351"/>
      <w:bookmarkEnd w:id="2352"/>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53" w:name="_Toc20209015"/>
      <w:bookmarkStart w:id="2354" w:name="_Toc36045126"/>
      <w:bookmarkStart w:id="2355" w:name="_Toc45216612"/>
      <w:bookmarkStart w:id="2356" w:name="_Toc171690686"/>
      <w:r w:rsidRPr="000B4518">
        <w:t>11.2.4</w:t>
      </w:r>
      <w:r w:rsidRPr="000B4518">
        <w:tab/>
        <w:t xml:space="preserve">Counters in the </w:t>
      </w:r>
      <w:r w:rsidRPr="000C3959">
        <w:t>participating</w:t>
      </w:r>
      <w:r w:rsidRPr="000B4518">
        <w:t xml:space="preserve"> MC</w:t>
      </w:r>
      <w:r>
        <w:t>Video</w:t>
      </w:r>
      <w:r w:rsidRPr="000B4518">
        <w:t xml:space="preserve"> function</w:t>
      </w:r>
      <w:bookmarkEnd w:id="2353"/>
      <w:bookmarkEnd w:id="2354"/>
      <w:bookmarkEnd w:id="2355"/>
      <w:bookmarkEnd w:id="2356"/>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6F374F9D" w:rsidR="00D33CAD" w:rsidRPr="000B4518" w:rsidRDefault="00D33CAD" w:rsidP="00D33CAD">
      <w:pPr>
        <w:pStyle w:val="TH"/>
      </w:pPr>
      <w:r w:rsidRPr="000B4518">
        <w:lastRenderedPageBreak/>
        <w:t>Table 11.2.4-</w:t>
      </w:r>
      <w:r w:rsidR="00B43E6C">
        <w:t>1</w:t>
      </w:r>
      <w:r w:rsidRPr="000B4518">
        <w:t>: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6C3023AE" w:rsidR="00D33CAD" w:rsidRDefault="00D33CAD" w:rsidP="00D33CAD">
      <w:pPr>
        <w:pStyle w:val="EditorsNote"/>
        <w:rPr>
          <w:noProof/>
        </w:rPr>
      </w:pPr>
      <w:r>
        <w:rPr>
          <w:noProof/>
        </w:rPr>
        <w:t>Editor's Note:</w:t>
      </w:r>
      <w:r>
        <w:rPr>
          <w:noProof/>
        </w:rPr>
        <w:tab/>
        <w:t>How these counters are configured, e.g. within TS 24.484 or 24.483 is FFS.</w:t>
      </w:r>
    </w:p>
    <w:p w14:paraId="5DCD0D86" w14:textId="77777777" w:rsidR="00B43E6C" w:rsidRPr="000B4518" w:rsidRDefault="00B43E6C" w:rsidP="00B43E6C">
      <w:r w:rsidRPr="000B4518">
        <w:t>The table 11.2.4-</w:t>
      </w:r>
      <w:r>
        <w:t>2</w:t>
      </w:r>
      <w:r w:rsidRPr="000B4518">
        <w:t xml:space="preserve"> </w:t>
      </w:r>
      <w:r>
        <w:t xml:space="preserve">shows </w:t>
      </w:r>
      <w:r w:rsidRPr="000B4518">
        <w:t>counters, their limits and the action on expiry for the 'Participating MC</w:t>
      </w:r>
      <w:r>
        <w:t>Video function MB</w:t>
      </w:r>
      <w:r w:rsidRPr="000B4518">
        <w:t>S subchannel control state machine'.</w:t>
      </w:r>
    </w:p>
    <w:p w14:paraId="1E8CA353" w14:textId="77777777" w:rsidR="00B43E6C" w:rsidRPr="000B4518" w:rsidRDefault="00B43E6C" w:rsidP="00B43E6C">
      <w:pPr>
        <w:pStyle w:val="TH"/>
      </w:pPr>
      <w:r w:rsidRPr="000B4518">
        <w:t>Table 11.2.4-2: Counters used in the 'Participating MC</w:t>
      </w:r>
      <w:r>
        <w:t>Video function MB</w:t>
      </w:r>
      <w:r w:rsidRPr="000B4518">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B43E6C" w:rsidRPr="000B4518" w14:paraId="3BA01460" w14:textId="77777777" w:rsidTr="00C82070">
        <w:trPr>
          <w:cantSplit/>
          <w:trHeight w:val="288"/>
          <w:tblHeader/>
          <w:jc w:val="center"/>
        </w:trPr>
        <w:tc>
          <w:tcPr>
            <w:tcW w:w="1368" w:type="dxa"/>
            <w:shd w:val="clear" w:color="auto" w:fill="auto"/>
            <w:vAlign w:val="center"/>
          </w:tcPr>
          <w:p w14:paraId="1462723C" w14:textId="77777777" w:rsidR="00B43E6C" w:rsidRPr="000B4518" w:rsidRDefault="00B43E6C" w:rsidP="00C82070">
            <w:pPr>
              <w:pStyle w:val="TAH"/>
            </w:pPr>
            <w:r w:rsidRPr="000B4518">
              <w:t>Counter</w:t>
            </w:r>
          </w:p>
        </w:tc>
        <w:tc>
          <w:tcPr>
            <w:tcW w:w="2250" w:type="dxa"/>
            <w:shd w:val="clear" w:color="auto" w:fill="auto"/>
            <w:vAlign w:val="center"/>
          </w:tcPr>
          <w:p w14:paraId="1FC51B6D" w14:textId="77777777" w:rsidR="00B43E6C" w:rsidRPr="000B4518" w:rsidRDefault="00B43E6C" w:rsidP="00C82070">
            <w:pPr>
              <w:pStyle w:val="TAH"/>
            </w:pPr>
            <w:r w:rsidRPr="000B4518">
              <w:t>Limit</w:t>
            </w:r>
          </w:p>
        </w:tc>
        <w:tc>
          <w:tcPr>
            <w:tcW w:w="2340" w:type="dxa"/>
            <w:shd w:val="clear" w:color="auto" w:fill="auto"/>
            <w:vAlign w:val="center"/>
          </w:tcPr>
          <w:p w14:paraId="67B9DDD7" w14:textId="77777777" w:rsidR="00B43E6C" w:rsidRPr="000B4518" w:rsidRDefault="00B43E6C" w:rsidP="00C82070">
            <w:pPr>
              <w:pStyle w:val="TAH"/>
            </w:pPr>
            <w:r w:rsidRPr="000B4518">
              <w:t>Associated timer</w:t>
            </w:r>
          </w:p>
        </w:tc>
        <w:tc>
          <w:tcPr>
            <w:tcW w:w="2007" w:type="dxa"/>
            <w:shd w:val="clear" w:color="auto" w:fill="auto"/>
            <w:vAlign w:val="center"/>
          </w:tcPr>
          <w:p w14:paraId="6080789D" w14:textId="77777777" w:rsidR="00B43E6C" w:rsidRPr="000B4518" w:rsidRDefault="00B43E6C" w:rsidP="00C82070">
            <w:pPr>
              <w:pStyle w:val="TAH"/>
            </w:pPr>
            <w:r w:rsidRPr="000B4518">
              <w:t>On reaching the limit</w:t>
            </w:r>
          </w:p>
        </w:tc>
      </w:tr>
      <w:tr w:rsidR="00B43E6C" w:rsidRPr="000B4518" w14:paraId="7AB0B919" w14:textId="77777777" w:rsidTr="00C82070">
        <w:trPr>
          <w:cantSplit/>
          <w:jc w:val="center"/>
        </w:trPr>
        <w:tc>
          <w:tcPr>
            <w:tcW w:w="1368" w:type="dxa"/>
            <w:shd w:val="clear" w:color="auto" w:fill="auto"/>
          </w:tcPr>
          <w:p w14:paraId="073A6B97" w14:textId="77777777" w:rsidR="00B43E6C" w:rsidRPr="000B4518" w:rsidRDefault="00B43E6C" w:rsidP="00C82070">
            <w:pPr>
              <w:pStyle w:val="TAL"/>
            </w:pPr>
            <w:r w:rsidRPr="000B4518">
              <w:t>C</w:t>
            </w:r>
            <w:r>
              <w:t>312</w:t>
            </w:r>
          </w:p>
          <w:p w14:paraId="673E229F" w14:textId="77777777" w:rsidR="00B43E6C" w:rsidRPr="000B4518" w:rsidRDefault="00B43E6C" w:rsidP="00C82070">
            <w:pPr>
              <w:pStyle w:val="TAL"/>
            </w:pPr>
            <w:r w:rsidRPr="000B4518">
              <w:t xml:space="preserve">(Unmap Group </w:t>
            </w:r>
            <w:r>
              <w:t>From</w:t>
            </w:r>
            <w:r w:rsidRPr="000B4518">
              <w:t xml:space="preserve"> </w:t>
            </w:r>
            <w:r>
              <w:t>Session Stream</w:t>
            </w:r>
            <w:r w:rsidRPr="000B4518">
              <w:t>)</w:t>
            </w:r>
          </w:p>
        </w:tc>
        <w:tc>
          <w:tcPr>
            <w:tcW w:w="2250" w:type="dxa"/>
            <w:shd w:val="clear" w:color="auto" w:fill="auto"/>
          </w:tcPr>
          <w:p w14:paraId="55C31264" w14:textId="77777777" w:rsidR="00B43E6C" w:rsidRDefault="00B43E6C" w:rsidP="00C82070">
            <w:pPr>
              <w:pStyle w:val="TAL"/>
            </w:pPr>
            <w:r w:rsidRPr="000B4518">
              <w:t>Default value: 3</w:t>
            </w:r>
            <w:r>
              <w:t>.</w:t>
            </w:r>
          </w:p>
          <w:p w14:paraId="37A55DFF" w14:textId="77777777" w:rsidR="00B43E6C" w:rsidRDefault="00B43E6C" w:rsidP="00C82070">
            <w:pPr>
              <w:pStyle w:val="TAL"/>
            </w:pPr>
          </w:p>
          <w:p w14:paraId="5E13C70B" w14:textId="77777777" w:rsidR="00B43E6C" w:rsidRPr="000B4518" w:rsidRDefault="00B43E6C" w:rsidP="00C82070">
            <w:pPr>
              <w:pStyle w:val="TAL"/>
            </w:pPr>
            <w:r>
              <w:t>Configurable.</w:t>
            </w:r>
          </w:p>
        </w:tc>
        <w:tc>
          <w:tcPr>
            <w:tcW w:w="2340" w:type="dxa"/>
            <w:shd w:val="clear" w:color="auto" w:fill="auto"/>
          </w:tcPr>
          <w:p w14:paraId="37C7CECF" w14:textId="77777777" w:rsidR="00B43E6C" w:rsidRPr="000B4518" w:rsidRDefault="00B43E6C" w:rsidP="00C82070">
            <w:pPr>
              <w:pStyle w:val="TAL"/>
            </w:pPr>
            <w:r w:rsidRPr="000B4518">
              <w:t>T</w:t>
            </w:r>
            <w:r>
              <w:t>312</w:t>
            </w:r>
            <w:r w:rsidRPr="000B4518">
              <w:t xml:space="preserve"> (Unmap Group </w:t>
            </w:r>
            <w:r>
              <w:t>From</w:t>
            </w:r>
            <w:r w:rsidRPr="000B4518">
              <w:t xml:space="preserve"> </w:t>
            </w:r>
            <w:r>
              <w:t>Session Stream</w:t>
            </w:r>
            <w:r w:rsidRPr="000B4518">
              <w:t>)</w:t>
            </w:r>
          </w:p>
        </w:tc>
        <w:tc>
          <w:tcPr>
            <w:tcW w:w="2007" w:type="dxa"/>
            <w:shd w:val="clear" w:color="auto" w:fill="auto"/>
          </w:tcPr>
          <w:p w14:paraId="07559E90" w14:textId="77777777" w:rsidR="00B43E6C" w:rsidRPr="000B4518" w:rsidRDefault="00B43E6C" w:rsidP="00C82070">
            <w:pPr>
              <w:pStyle w:val="TAL"/>
            </w:pPr>
            <w:r w:rsidRPr="000B4518">
              <w:t xml:space="preserve">The Unmap Group </w:t>
            </w:r>
            <w:r>
              <w:t>From</w:t>
            </w:r>
            <w:r w:rsidRPr="000B4518">
              <w:t xml:space="preserve"> </w:t>
            </w:r>
            <w:r>
              <w:t>Session Stream</w:t>
            </w:r>
            <w:r w:rsidRPr="000B4518">
              <w:t xml:space="preserve"> message is no more re-sent.</w:t>
            </w:r>
          </w:p>
        </w:tc>
      </w:tr>
    </w:tbl>
    <w:p w14:paraId="0DD5B9EF" w14:textId="0706F83D" w:rsidR="00B43E6C" w:rsidRPr="00D33CAD" w:rsidRDefault="00B43E6C" w:rsidP="00D33CAD">
      <w:pPr>
        <w:pStyle w:val="EditorsNote"/>
        <w:rPr>
          <w:noProof/>
        </w:rPr>
      </w:pPr>
    </w:p>
    <w:p w14:paraId="4CF11585" w14:textId="77777777" w:rsidR="00D01278" w:rsidRPr="000B4518" w:rsidRDefault="00D01278" w:rsidP="00D01278">
      <w:pPr>
        <w:pStyle w:val="Heading1"/>
      </w:pPr>
      <w:bookmarkStart w:id="2357" w:name="_Toc20209016"/>
      <w:bookmarkStart w:id="2358" w:name="_Toc36045127"/>
      <w:bookmarkStart w:id="2359" w:name="_Toc45216613"/>
      <w:bookmarkStart w:id="2360" w:name="_Toc171690687"/>
      <w:r w:rsidRPr="000B4518">
        <w:t>12</w:t>
      </w:r>
      <w:r w:rsidRPr="000B4518">
        <w:tab/>
        <w:t>Extensions within the present document</w:t>
      </w:r>
      <w:bookmarkEnd w:id="2357"/>
      <w:bookmarkEnd w:id="2358"/>
      <w:bookmarkEnd w:id="2359"/>
      <w:bookmarkEnd w:id="2360"/>
    </w:p>
    <w:p w14:paraId="57D36B41" w14:textId="77777777" w:rsidR="00D01278" w:rsidRPr="000B4518" w:rsidRDefault="00D01278" w:rsidP="00D01278">
      <w:pPr>
        <w:pStyle w:val="Heading2"/>
      </w:pPr>
      <w:bookmarkStart w:id="2361" w:name="_Toc20209017"/>
      <w:bookmarkStart w:id="2362" w:name="_Toc36045128"/>
      <w:bookmarkStart w:id="2363" w:name="_Toc45216614"/>
      <w:bookmarkStart w:id="2364" w:name="_Toc171690688"/>
      <w:r w:rsidRPr="000B4518">
        <w:t>12.1</w:t>
      </w:r>
      <w:r w:rsidRPr="000B4518">
        <w:tab/>
        <w:t>Session description types defined within the present document</w:t>
      </w:r>
      <w:bookmarkEnd w:id="2361"/>
      <w:bookmarkEnd w:id="2362"/>
      <w:bookmarkEnd w:id="2363"/>
      <w:bookmarkEnd w:id="2364"/>
    </w:p>
    <w:p w14:paraId="64C67194" w14:textId="77777777" w:rsidR="00D01278" w:rsidRPr="000B4518" w:rsidRDefault="00D01278" w:rsidP="00D01278">
      <w:pPr>
        <w:pStyle w:val="Heading3"/>
      </w:pPr>
      <w:bookmarkStart w:id="2365" w:name="_Toc20209018"/>
      <w:bookmarkStart w:id="2366" w:name="_Toc36045129"/>
      <w:bookmarkStart w:id="2367" w:name="_Toc45216615"/>
      <w:bookmarkStart w:id="2368" w:name="_Toc171690689"/>
      <w:r w:rsidRPr="000B4518">
        <w:t>12.1.1</w:t>
      </w:r>
      <w:r w:rsidRPr="000B4518">
        <w:tab/>
        <w:t>General</w:t>
      </w:r>
      <w:bookmarkEnd w:id="2365"/>
      <w:bookmarkEnd w:id="2366"/>
      <w:bookmarkEnd w:id="2367"/>
      <w:bookmarkEnd w:id="2368"/>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69" w:name="_Toc20209019"/>
      <w:bookmarkStart w:id="2370" w:name="_Toc36045130"/>
      <w:bookmarkStart w:id="2371" w:name="_Toc45216616"/>
      <w:bookmarkStart w:id="2372" w:name="_Toc171690690"/>
      <w:r w:rsidRPr="000B4518">
        <w:t>12.1.2</w:t>
      </w:r>
      <w:r w:rsidRPr="000B4518">
        <w:tab/>
        <w:t xml:space="preserve">SDP "fmtp" attribute for </w:t>
      </w:r>
      <w:r>
        <w:t>MCVideo</w:t>
      </w:r>
      <w:bookmarkEnd w:id="2369"/>
      <w:bookmarkEnd w:id="2370"/>
      <w:bookmarkEnd w:id="2371"/>
      <w:bookmarkEnd w:id="2372"/>
    </w:p>
    <w:p w14:paraId="15D3CEB0" w14:textId="77777777" w:rsidR="00D01278" w:rsidRPr="000B4518" w:rsidRDefault="00D01278" w:rsidP="00D01278">
      <w:pPr>
        <w:pStyle w:val="Heading4"/>
      </w:pPr>
      <w:bookmarkStart w:id="2373" w:name="_Toc20209020"/>
      <w:bookmarkStart w:id="2374" w:name="_Toc36045131"/>
      <w:bookmarkStart w:id="2375" w:name="_Toc45216617"/>
      <w:bookmarkStart w:id="2376" w:name="_Toc171690691"/>
      <w:r w:rsidRPr="000B4518">
        <w:t>12.1.2.1</w:t>
      </w:r>
      <w:r w:rsidRPr="000B4518">
        <w:tab/>
        <w:t>General</w:t>
      </w:r>
      <w:bookmarkEnd w:id="2373"/>
      <w:bookmarkEnd w:id="2374"/>
      <w:bookmarkEnd w:id="2375"/>
      <w:bookmarkEnd w:id="2376"/>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77" w:name="_Toc20209021"/>
      <w:bookmarkStart w:id="2378" w:name="_Toc36045132"/>
      <w:bookmarkStart w:id="2379" w:name="_Toc45216618"/>
      <w:bookmarkStart w:id="2380" w:name="_Toc171690692"/>
      <w:r w:rsidRPr="000B4518">
        <w:t>12.1.2.2</w:t>
      </w:r>
      <w:r w:rsidRPr="000B4518">
        <w:tab/>
        <w:t>Semantics</w:t>
      </w:r>
      <w:bookmarkEnd w:id="2377"/>
      <w:bookmarkEnd w:id="2378"/>
      <w:bookmarkEnd w:id="2379"/>
      <w:bookmarkEnd w:id="2380"/>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lastRenderedPageBreak/>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B0BF458" w14:textId="2DF6F00B" w:rsidR="00CD5F85" w:rsidRDefault="00D01278" w:rsidP="00CD5F85">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C244B56" w14:textId="23DE6AFD" w:rsidR="007407B1" w:rsidRDefault="007407B1" w:rsidP="007407B1">
      <w:r w:rsidRPr="00393518">
        <w:t xml:space="preserve">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w:t>
      </w:r>
      <w:r>
        <w:t xml:space="preserve">Transmission </w:t>
      </w:r>
      <w:r w:rsidRPr="00393518">
        <w:t>request offered in SDP.</w:t>
      </w:r>
    </w:p>
    <w:p w14:paraId="3B576572" w14:textId="7CAEB92B" w:rsidR="00CD5F85" w:rsidRPr="000B4518" w:rsidRDefault="00CD5F85" w:rsidP="007407B1">
      <w:r w:rsidRPr="00A3713A">
        <w:t>In an SDP offer</w:t>
      </w:r>
      <w:r>
        <w:t xml:space="preserve"> (resp. SDP answer),</w:t>
      </w:r>
      <w:r w:rsidRPr="00A3713A">
        <w:t xml:space="preserve"> the "mc_</w:t>
      </w:r>
      <w:r>
        <w:t>transmission_ssrc</w:t>
      </w:r>
      <w:r w:rsidRPr="00A3713A">
        <w:t xml:space="preserve">" fmtp </w:t>
      </w:r>
      <w:r>
        <w:t>attribute indicates the SSRC that the answerer (resp. offerer) shall use in the RTCP header of Transmission Control messages sent to the offerer (resp. answerer) in this session</w:t>
      </w:r>
      <w:r w:rsidRPr="00A3713A">
        <w:t>.</w:t>
      </w:r>
    </w:p>
    <w:p w14:paraId="0B944CF8" w14:textId="77777777" w:rsidR="00D01278" w:rsidRPr="000B4518" w:rsidRDefault="00D01278" w:rsidP="00D01278">
      <w:pPr>
        <w:pStyle w:val="Heading4"/>
      </w:pPr>
      <w:bookmarkStart w:id="2381" w:name="_Toc20209022"/>
      <w:bookmarkStart w:id="2382" w:name="_Toc36045133"/>
      <w:bookmarkStart w:id="2383" w:name="_Toc45216619"/>
      <w:bookmarkStart w:id="2384" w:name="_Toc171690693"/>
      <w:r w:rsidRPr="000B4518">
        <w:t>12.1.2.3</w:t>
      </w:r>
      <w:r w:rsidRPr="000B4518">
        <w:tab/>
        <w:t>Syntax</w:t>
      </w:r>
      <w:bookmarkEnd w:id="2381"/>
      <w:bookmarkEnd w:id="2382"/>
      <w:bookmarkEnd w:id="2383"/>
      <w:bookmarkEnd w:id="2384"/>
    </w:p>
    <w:p w14:paraId="001FB07C" w14:textId="77777777" w:rsidR="004B3B71" w:rsidRPr="000B4518" w:rsidRDefault="004B3B71" w:rsidP="004B3B71">
      <w:pPr>
        <w:pStyle w:val="TH"/>
      </w:pPr>
      <w:r w:rsidRPr="000B4518">
        <w:t xml:space="preserve">Table 12.1.2.3-1: SDP "fmtp" attribute for the </w:t>
      </w:r>
      <w:r>
        <w:t>MCVideo</w:t>
      </w:r>
      <w:r w:rsidRPr="000B4518">
        <w:t xml:space="preserve"> media plane control channel</w:t>
      </w:r>
    </w:p>
    <w:p w14:paraId="5AC246C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1E4A81B3"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2B5E73EA" w14:textId="62F156DD"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Pr="00530F41">
        <w:t xml:space="preserve"> </w:t>
      </w:r>
      <w:r w:rsidRPr="000B4518">
        <w:t>mc_</w:t>
      </w:r>
      <w:r>
        <w:t>reception_</w:t>
      </w:r>
      <w:r w:rsidRPr="000B4518">
        <w:t xml:space="preserve">priority </w:t>
      </w:r>
      <w:r>
        <w:t xml:space="preserve">/ </w:t>
      </w:r>
      <w:r w:rsidRPr="000B4518">
        <w:t>mc_granted / mc_implicit_request</w:t>
      </w:r>
      <w:r>
        <w:t xml:space="preserve"> / mc_audio_ssrc / mc_video_ssrc</w:t>
      </w:r>
      <w:r w:rsidR="00BA27D5">
        <w:t xml:space="preserve"> </w:t>
      </w:r>
      <w:r w:rsidR="00CF6B06">
        <w:t>/ mc_transmission_ssrc</w:t>
      </w:r>
    </w:p>
    <w:p w14:paraId="6191A13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2AE28037"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4E5D918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76A4AFD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6FA0BF1"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61A8F1BE"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t>mc_audio_ssrc</w:t>
      </w:r>
      <w:r>
        <w:tab/>
      </w:r>
      <w:r>
        <w:tab/>
      </w:r>
      <w:r w:rsidRPr="000B4518">
        <w:t>=  "</w:t>
      </w:r>
      <w:r>
        <w:t>mc_audio_ssrc=" 1*(</w:t>
      </w:r>
      <w:r w:rsidRPr="000B4518">
        <w:t>DIGIT</w:t>
      </w:r>
      <w:r>
        <w:t>)</w:t>
      </w:r>
    </w:p>
    <w:p w14:paraId="294EF405"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t>mc_video_ssrc</w:t>
      </w:r>
      <w:r>
        <w:tab/>
      </w:r>
      <w:r>
        <w:tab/>
      </w:r>
      <w:r w:rsidRPr="000B4518">
        <w:t>=  "</w:t>
      </w:r>
      <w:r>
        <w:t>mc_video_ssrc=" 1*(</w:t>
      </w:r>
      <w:r w:rsidRPr="000B4518">
        <w:t>DIGIT</w:t>
      </w:r>
      <w:r>
        <w:t>)</w:t>
      </w:r>
    </w:p>
    <w:p w14:paraId="1B2830D3" w14:textId="7042FDB4" w:rsidR="00701C81" w:rsidRPr="000B4518" w:rsidRDefault="00701C81" w:rsidP="004B3B71">
      <w:pPr>
        <w:pStyle w:val="PL"/>
        <w:keepNext/>
        <w:keepLines/>
        <w:pBdr>
          <w:top w:val="single" w:sz="4" w:space="1" w:color="auto"/>
          <w:left w:val="single" w:sz="4" w:space="4" w:color="auto"/>
          <w:bottom w:val="single" w:sz="4" w:space="1" w:color="auto"/>
          <w:right w:val="single" w:sz="4" w:space="4" w:color="auto"/>
        </w:pBdr>
      </w:pPr>
      <w:r>
        <w:t>mc_transmission_ssrc =  "mc_transmission_ssrc"</w:t>
      </w:r>
    </w:p>
    <w:p w14:paraId="54F4302B"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5AE5E2F1"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85" w:name="_Toc20209023"/>
      <w:bookmarkStart w:id="2386" w:name="_Toc36045134"/>
      <w:bookmarkStart w:id="2387" w:name="_Toc45216620"/>
      <w:bookmarkStart w:id="2388" w:name="_Toc171690694"/>
      <w:r w:rsidRPr="009607B5">
        <w:rPr>
          <w:noProof/>
          <w:lang w:eastAsia="zh-CN"/>
        </w:rPr>
        <w:lastRenderedPageBreak/>
        <w:t>13</w:t>
      </w:r>
      <w:r w:rsidRPr="009607B5">
        <w:rPr>
          <w:noProof/>
          <w:lang w:eastAsia="zh-CN"/>
        </w:rPr>
        <w:tab/>
        <w:t>Media plane security</w:t>
      </w:r>
      <w:bookmarkEnd w:id="2385"/>
      <w:bookmarkEnd w:id="2386"/>
      <w:bookmarkEnd w:id="2387"/>
      <w:bookmarkEnd w:id="2388"/>
    </w:p>
    <w:p w14:paraId="3653EF0E" w14:textId="77777777" w:rsidR="00D01278" w:rsidRPr="009607B5" w:rsidRDefault="00D01278" w:rsidP="00D01278">
      <w:pPr>
        <w:pStyle w:val="Heading2"/>
      </w:pPr>
      <w:bookmarkStart w:id="2389" w:name="_Toc20209024"/>
      <w:bookmarkStart w:id="2390" w:name="_Toc36045135"/>
      <w:bookmarkStart w:id="2391" w:name="_Toc45216621"/>
      <w:bookmarkStart w:id="2392" w:name="_Toc171690695"/>
      <w:r w:rsidRPr="009607B5">
        <w:t>13.1</w:t>
      </w:r>
      <w:r w:rsidRPr="009607B5">
        <w:tab/>
        <w:t>General</w:t>
      </w:r>
      <w:bookmarkEnd w:id="2389"/>
      <w:bookmarkEnd w:id="2390"/>
      <w:bookmarkEnd w:id="2391"/>
      <w:bookmarkEnd w:id="2392"/>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lastRenderedPageBreak/>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93" w:name="_Toc20209025"/>
      <w:bookmarkStart w:id="2394" w:name="_Toc36045136"/>
      <w:bookmarkStart w:id="2395" w:name="_Toc45216622"/>
      <w:bookmarkStart w:id="2396" w:name="_Toc171690696"/>
      <w:r w:rsidRPr="009607B5">
        <w:lastRenderedPageBreak/>
        <w:t>13.2</w:t>
      </w:r>
      <w:r w:rsidRPr="009607B5">
        <w:tab/>
        <w:t>Derivation of SRTP/SRTCP master keys</w:t>
      </w:r>
      <w:bookmarkEnd w:id="2393"/>
      <w:bookmarkEnd w:id="2394"/>
      <w:bookmarkEnd w:id="2395"/>
      <w:bookmarkEnd w:id="2396"/>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97" w:name="_Toc20209026"/>
      <w:bookmarkStart w:id="2398" w:name="_Toc36045137"/>
      <w:bookmarkStart w:id="2399" w:name="_Toc45216623"/>
      <w:bookmarkStart w:id="2400" w:name="_Toc171690697"/>
      <w:r w:rsidRPr="009607B5">
        <w:rPr>
          <w:noProof/>
        </w:rPr>
        <w:t>13.3</w:t>
      </w:r>
      <w:r w:rsidRPr="009607B5">
        <w:rPr>
          <w:noProof/>
        </w:rPr>
        <w:tab/>
        <w:t>Media plane encryption and decryption</w:t>
      </w:r>
      <w:bookmarkEnd w:id="2397"/>
      <w:bookmarkEnd w:id="2398"/>
      <w:bookmarkEnd w:id="2399"/>
      <w:bookmarkEnd w:id="2400"/>
    </w:p>
    <w:p w14:paraId="334FFABC" w14:textId="77777777" w:rsidR="00D01278" w:rsidRPr="009607B5" w:rsidRDefault="00D01278" w:rsidP="00D01278">
      <w:pPr>
        <w:pStyle w:val="Heading3"/>
        <w:rPr>
          <w:noProof/>
        </w:rPr>
      </w:pPr>
      <w:bookmarkStart w:id="2401" w:name="_Toc20209027"/>
      <w:bookmarkStart w:id="2402" w:name="_Toc36045138"/>
      <w:bookmarkStart w:id="2403" w:name="_Toc45216624"/>
      <w:bookmarkStart w:id="2404" w:name="_Toc171690698"/>
      <w:r w:rsidRPr="009607B5">
        <w:rPr>
          <w:noProof/>
        </w:rPr>
        <w:t>13.3.1</w:t>
      </w:r>
      <w:r w:rsidRPr="009607B5">
        <w:rPr>
          <w:noProof/>
        </w:rPr>
        <w:tab/>
        <w:t>General</w:t>
      </w:r>
      <w:bookmarkEnd w:id="2401"/>
      <w:bookmarkEnd w:id="2402"/>
      <w:bookmarkEnd w:id="2403"/>
      <w:bookmarkEnd w:id="2404"/>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405" w:name="_Toc20209028"/>
      <w:bookmarkStart w:id="2406" w:name="_Toc36045139"/>
      <w:bookmarkStart w:id="2407" w:name="_Toc45216625"/>
      <w:bookmarkStart w:id="2408" w:name="_Toc171690699"/>
      <w:r w:rsidRPr="009607B5">
        <w:rPr>
          <w:noProof/>
        </w:rPr>
        <w:t>13.3.2</w:t>
      </w:r>
      <w:r w:rsidRPr="009607B5">
        <w:rPr>
          <w:noProof/>
        </w:rPr>
        <w:tab/>
        <w:t>The participating</w:t>
      </w:r>
      <w:r>
        <w:rPr>
          <w:noProof/>
        </w:rPr>
        <w:t xml:space="preserve"> MCVideo</w:t>
      </w:r>
      <w:r w:rsidRPr="009607B5">
        <w:rPr>
          <w:noProof/>
        </w:rPr>
        <w:t xml:space="preserve"> function</w:t>
      </w:r>
      <w:bookmarkEnd w:id="2405"/>
      <w:bookmarkEnd w:id="2406"/>
      <w:bookmarkEnd w:id="2407"/>
      <w:bookmarkEnd w:id="2408"/>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lastRenderedPageBreak/>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409" w:name="_Toc20209029"/>
      <w:bookmarkStart w:id="2410" w:name="_Toc36045140"/>
      <w:bookmarkStart w:id="2411" w:name="_Toc45216626"/>
      <w:bookmarkStart w:id="2412" w:name="_Toc171690700"/>
      <w:r w:rsidRPr="009607B5">
        <w:rPr>
          <w:noProof/>
        </w:rPr>
        <w:t>13.3.3</w:t>
      </w:r>
      <w:r w:rsidRPr="009607B5">
        <w:rPr>
          <w:noProof/>
        </w:rPr>
        <w:tab/>
        <w:t>The</w:t>
      </w:r>
      <w:r>
        <w:rPr>
          <w:noProof/>
        </w:rPr>
        <w:t xml:space="preserve"> MCVideo</w:t>
      </w:r>
      <w:r w:rsidRPr="009607B5">
        <w:rPr>
          <w:noProof/>
        </w:rPr>
        <w:t xml:space="preserve"> client</w:t>
      </w:r>
      <w:bookmarkEnd w:id="2409"/>
      <w:bookmarkEnd w:id="2410"/>
      <w:bookmarkEnd w:id="2411"/>
      <w:bookmarkEnd w:id="2412"/>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lastRenderedPageBreak/>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lastRenderedPageBreak/>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lastRenderedPageBreak/>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lastRenderedPageBreak/>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413" w:name="_Toc20209030"/>
      <w:bookmarkStart w:id="2414" w:name="_Toc36045141"/>
      <w:bookmarkStart w:id="2415" w:name="_Toc45216627"/>
      <w:bookmarkStart w:id="2416" w:name="_Toc171690701"/>
      <w:r w:rsidRPr="009607B5">
        <w:rPr>
          <w:noProof/>
        </w:rPr>
        <w:t>13.3.4</w:t>
      </w:r>
      <w:r w:rsidRPr="009607B5">
        <w:rPr>
          <w:noProof/>
        </w:rPr>
        <w:tab/>
        <w:t>The controlling</w:t>
      </w:r>
      <w:r>
        <w:rPr>
          <w:noProof/>
        </w:rPr>
        <w:t xml:space="preserve"> MCVideo</w:t>
      </w:r>
      <w:r w:rsidRPr="009607B5">
        <w:rPr>
          <w:noProof/>
        </w:rPr>
        <w:t xml:space="preserve"> function</w:t>
      </w:r>
      <w:bookmarkEnd w:id="2413"/>
      <w:bookmarkEnd w:id="2414"/>
      <w:bookmarkEnd w:id="2415"/>
      <w:bookmarkEnd w:id="2416"/>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lastRenderedPageBreak/>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417" w:name="_Toc20209031"/>
      <w:bookmarkStart w:id="2418" w:name="_Toc36045142"/>
      <w:bookmarkStart w:id="2419" w:name="_Toc45216628"/>
      <w:bookmarkStart w:id="2420" w:name="_Toc171690702"/>
      <w:r w:rsidRPr="000B4518">
        <w:lastRenderedPageBreak/>
        <w:t>14</w:t>
      </w:r>
      <w:r w:rsidRPr="000B4518">
        <w:tab/>
        <w:t>SDP offer/ answer procedures</w:t>
      </w:r>
      <w:bookmarkEnd w:id="2417"/>
      <w:bookmarkEnd w:id="2418"/>
      <w:bookmarkEnd w:id="2419"/>
      <w:bookmarkEnd w:id="2420"/>
    </w:p>
    <w:p w14:paraId="48F8D989" w14:textId="77777777" w:rsidR="00D01278" w:rsidRPr="000B4518" w:rsidRDefault="00D01278" w:rsidP="00D01278">
      <w:pPr>
        <w:pStyle w:val="Heading2"/>
      </w:pPr>
      <w:bookmarkStart w:id="2421" w:name="_Toc20209032"/>
      <w:bookmarkStart w:id="2422" w:name="_Toc36045143"/>
      <w:bookmarkStart w:id="2423" w:name="_Toc45216629"/>
      <w:bookmarkStart w:id="2424" w:name="_Toc171690703"/>
      <w:r w:rsidRPr="000B4518">
        <w:t>14.1</w:t>
      </w:r>
      <w:r w:rsidRPr="000B4518">
        <w:tab/>
        <w:t>General</w:t>
      </w:r>
      <w:bookmarkEnd w:id="2421"/>
      <w:bookmarkEnd w:id="2422"/>
      <w:bookmarkEnd w:id="2423"/>
      <w:bookmarkEnd w:id="2424"/>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425" w:name="_Toc20209033"/>
      <w:bookmarkStart w:id="2426" w:name="_Toc36045144"/>
      <w:bookmarkStart w:id="2427" w:name="_Toc45216630"/>
      <w:bookmarkStart w:id="2428" w:name="_Toc171690704"/>
      <w:r w:rsidRPr="000B4518">
        <w:t>14.2</w:t>
      </w:r>
      <w:r w:rsidRPr="000B4518">
        <w:tab/>
        <w:t>Generating an SDP offer</w:t>
      </w:r>
      <w:bookmarkEnd w:id="2425"/>
      <w:bookmarkEnd w:id="2426"/>
      <w:bookmarkEnd w:id="2427"/>
      <w:bookmarkEnd w:id="2428"/>
    </w:p>
    <w:p w14:paraId="560941B2" w14:textId="77777777" w:rsidR="00D01278" w:rsidRPr="000B4518" w:rsidRDefault="00D01278" w:rsidP="00D01278">
      <w:pPr>
        <w:pStyle w:val="Heading3"/>
      </w:pPr>
      <w:bookmarkStart w:id="2429" w:name="_Toc20209034"/>
      <w:bookmarkStart w:id="2430" w:name="_Toc36045145"/>
      <w:bookmarkStart w:id="2431" w:name="_Toc45216631"/>
      <w:bookmarkStart w:id="2432" w:name="_Toc171690705"/>
      <w:r w:rsidRPr="000B4518">
        <w:t>14.2.1</w:t>
      </w:r>
      <w:r w:rsidRPr="000B4518">
        <w:tab/>
        <w:t>General</w:t>
      </w:r>
      <w:bookmarkEnd w:id="2429"/>
      <w:bookmarkEnd w:id="2430"/>
      <w:bookmarkEnd w:id="2431"/>
      <w:bookmarkEnd w:id="2432"/>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33" w:name="_Toc20209035"/>
      <w:bookmarkStart w:id="2434" w:name="_Toc36045146"/>
      <w:bookmarkStart w:id="2435" w:name="_Toc45216632"/>
      <w:bookmarkStart w:id="2436" w:name="_Toc171690706"/>
      <w:r w:rsidRPr="000B4518">
        <w:rPr>
          <w:noProof/>
        </w:rPr>
        <w:t>14.2.2</w:t>
      </w:r>
      <w:r w:rsidRPr="000B4518">
        <w:rPr>
          <w:noProof/>
        </w:rPr>
        <w:tab/>
        <w:t>"</w:t>
      </w:r>
      <w:r w:rsidRPr="000B4518">
        <w:t>mc_queueing" fmtp attribute</w:t>
      </w:r>
      <w:bookmarkEnd w:id="2433"/>
      <w:bookmarkEnd w:id="2434"/>
      <w:bookmarkEnd w:id="2435"/>
      <w:bookmarkEnd w:id="2436"/>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37" w:name="_Toc20209036"/>
      <w:bookmarkStart w:id="2438" w:name="_Toc36045147"/>
      <w:bookmarkStart w:id="2439" w:name="_Toc45216633"/>
      <w:bookmarkStart w:id="2440" w:name="_Toc171690707"/>
      <w:r w:rsidRPr="000B4518">
        <w:rPr>
          <w:noProof/>
        </w:rPr>
        <w:t>14.2.3</w:t>
      </w:r>
      <w:r w:rsidRPr="000B4518">
        <w:rPr>
          <w:noProof/>
        </w:rPr>
        <w:tab/>
        <w:t>"</w:t>
      </w:r>
      <w:r w:rsidRPr="000B4518">
        <w:t>mc_priority" fmtp attribute</w:t>
      </w:r>
      <w:bookmarkEnd w:id="2437"/>
      <w:bookmarkEnd w:id="2438"/>
      <w:bookmarkEnd w:id="2439"/>
      <w:bookmarkEnd w:id="2440"/>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7F8801A"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w:t>
      </w:r>
      <w:r w:rsidR="009129AB">
        <w:t xml:space="preserve"> </w:t>
      </w:r>
      <w:r w:rsidR="009129AB" w:rsidRPr="00C42D5E">
        <w:t>or an adhoc group call</w:t>
      </w:r>
      <w:r w:rsidRPr="000B4518">
        <w:t xml:space="preserve">,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2441" w:name="_Toc20209037"/>
      <w:bookmarkStart w:id="2442" w:name="_Toc36045148"/>
      <w:bookmarkStart w:id="2443" w:name="_Toc45216634"/>
      <w:bookmarkStart w:id="2444" w:name="_Toc171690708"/>
      <w:r w:rsidRPr="000B4518">
        <w:rPr>
          <w:noProof/>
        </w:rPr>
        <w:t>14.2.4</w:t>
      </w:r>
      <w:r w:rsidRPr="000B4518">
        <w:rPr>
          <w:noProof/>
        </w:rPr>
        <w:tab/>
        <w:t>"</w:t>
      </w:r>
      <w:r w:rsidRPr="000B4518">
        <w:t>mc_granted" fmtp attribute</w:t>
      </w:r>
      <w:bookmarkEnd w:id="2441"/>
      <w:bookmarkEnd w:id="2442"/>
      <w:bookmarkEnd w:id="2443"/>
      <w:bookmarkEnd w:id="2444"/>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45" w:name="_Toc20209038"/>
      <w:bookmarkStart w:id="2446" w:name="_Toc36045149"/>
      <w:bookmarkStart w:id="2447" w:name="_Toc45216635"/>
      <w:bookmarkStart w:id="2448" w:name="_Toc171690709"/>
      <w:r w:rsidRPr="000B4518">
        <w:rPr>
          <w:noProof/>
        </w:rPr>
        <w:t>14.2.5</w:t>
      </w:r>
      <w:r w:rsidRPr="000B4518">
        <w:rPr>
          <w:noProof/>
        </w:rPr>
        <w:tab/>
        <w:t>"</w:t>
      </w:r>
      <w:r w:rsidRPr="000B4518">
        <w:t>mc_implicit_request" fmtp attribute</w:t>
      </w:r>
      <w:bookmarkEnd w:id="2445"/>
      <w:bookmarkEnd w:id="2446"/>
      <w:bookmarkEnd w:id="2447"/>
      <w:bookmarkEnd w:id="2448"/>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49" w:name="_Toc20209039"/>
      <w:bookmarkStart w:id="2450" w:name="_Toc36045150"/>
      <w:bookmarkStart w:id="2451" w:name="_Toc45216636"/>
      <w:bookmarkStart w:id="2452" w:name="_Toc171690710"/>
      <w:r w:rsidRPr="000B4518">
        <w:rPr>
          <w:noProof/>
        </w:rPr>
        <w:lastRenderedPageBreak/>
        <w:t>14.2.</w:t>
      </w:r>
      <w:r w:rsidRPr="009559DD">
        <w:rPr>
          <w:noProof/>
        </w:rPr>
        <w:t>6</w:t>
      </w:r>
      <w:r w:rsidRPr="000B4518">
        <w:rPr>
          <w:noProof/>
        </w:rPr>
        <w:tab/>
        <w:t>"</w:t>
      </w:r>
      <w:r w:rsidRPr="000B4518">
        <w:t>mc_</w:t>
      </w:r>
      <w:r>
        <w:t>reception_</w:t>
      </w:r>
      <w:r w:rsidRPr="000B4518">
        <w:t>priority" fmtp attribute</w:t>
      </w:r>
      <w:bookmarkEnd w:id="2449"/>
      <w:bookmarkEnd w:id="2450"/>
      <w:bookmarkEnd w:id="2451"/>
      <w:bookmarkEnd w:id="2452"/>
    </w:p>
    <w:p w14:paraId="5A94B2E3" w14:textId="16100563"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653A2ED0" w14:textId="7FED2B67" w:rsidR="00822A98" w:rsidRPr="00A3713A" w:rsidRDefault="00822A98" w:rsidP="00822A98">
      <w:pPr>
        <w:pStyle w:val="Heading3"/>
      </w:pPr>
      <w:bookmarkStart w:id="2453" w:name="_Toc171690711"/>
      <w:r w:rsidRPr="00A3713A">
        <w:rPr>
          <w:noProof/>
        </w:rPr>
        <w:t>14.2.</w:t>
      </w:r>
      <w:r>
        <w:rPr>
          <w:noProof/>
        </w:rPr>
        <w:t>7</w:t>
      </w:r>
      <w:r w:rsidRPr="00A3713A">
        <w:rPr>
          <w:noProof/>
        </w:rPr>
        <w:tab/>
        <w:t>"</w:t>
      </w:r>
      <w:r w:rsidRPr="00A3713A">
        <w:t>mc_</w:t>
      </w:r>
      <w:r>
        <w:t>transmission_ssrc</w:t>
      </w:r>
      <w:r w:rsidRPr="00A3713A">
        <w:t>" fmtp attribute</w:t>
      </w:r>
      <w:bookmarkEnd w:id="2453"/>
    </w:p>
    <w:p w14:paraId="0422C2D3" w14:textId="77777777" w:rsidR="00822A98" w:rsidRDefault="00822A98" w:rsidP="00822A98">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offers if multiplexing is supported.</w:t>
      </w:r>
    </w:p>
    <w:p w14:paraId="4498C349" w14:textId="77777777" w:rsidR="00822A98" w:rsidRDefault="00822A98" w:rsidP="00822A98">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w:t>
      </w:r>
      <w:r>
        <w:t xml:space="preserve">transmission </w:t>
      </w:r>
      <w:r w:rsidRPr="00A3713A">
        <w:t xml:space="preserve">control messages </w:t>
      </w:r>
      <w:r>
        <w:t>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Default="00822A98" w:rsidP="00062123">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offer.</w:t>
      </w:r>
    </w:p>
    <w:p w14:paraId="159FA800" w14:textId="77777777" w:rsidR="00D01278" w:rsidRPr="000B4518" w:rsidRDefault="00D01278" w:rsidP="00D01278">
      <w:pPr>
        <w:pStyle w:val="Heading2"/>
      </w:pPr>
      <w:bookmarkStart w:id="2454" w:name="_Toc20209040"/>
      <w:bookmarkStart w:id="2455" w:name="_Toc36045151"/>
      <w:bookmarkStart w:id="2456" w:name="_Toc45216637"/>
      <w:bookmarkStart w:id="2457" w:name="_Toc171690712"/>
      <w:r w:rsidRPr="000B4518">
        <w:t>14.3</w:t>
      </w:r>
      <w:r w:rsidRPr="000B4518">
        <w:tab/>
        <w:t>Generating the SDP answer</w:t>
      </w:r>
      <w:bookmarkEnd w:id="2454"/>
      <w:bookmarkEnd w:id="2455"/>
      <w:bookmarkEnd w:id="2456"/>
      <w:bookmarkEnd w:id="2457"/>
    </w:p>
    <w:p w14:paraId="28FCD34E" w14:textId="77777777" w:rsidR="00D01278" w:rsidRPr="000B4518" w:rsidRDefault="00D01278" w:rsidP="00D01278">
      <w:pPr>
        <w:pStyle w:val="Heading3"/>
      </w:pPr>
      <w:bookmarkStart w:id="2458" w:name="_Toc20209041"/>
      <w:bookmarkStart w:id="2459" w:name="_Toc36045152"/>
      <w:bookmarkStart w:id="2460" w:name="_Toc45216638"/>
      <w:bookmarkStart w:id="2461" w:name="_Toc171690713"/>
      <w:r w:rsidRPr="000B4518">
        <w:rPr>
          <w:noProof/>
        </w:rPr>
        <w:t>14.3.1</w:t>
      </w:r>
      <w:r w:rsidRPr="000B4518">
        <w:rPr>
          <w:noProof/>
        </w:rPr>
        <w:tab/>
      </w:r>
      <w:r w:rsidRPr="000B4518">
        <w:t>General</w:t>
      </w:r>
      <w:bookmarkEnd w:id="2458"/>
      <w:bookmarkEnd w:id="2459"/>
      <w:bookmarkEnd w:id="2460"/>
      <w:bookmarkEnd w:id="2461"/>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62" w:name="_Toc20209042"/>
      <w:bookmarkStart w:id="2463" w:name="_Toc36045153"/>
      <w:bookmarkStart w:id="2464" w:name="_Toc45216639"/>
      <w:bookmarkStart w:id="2465" w:name="_Toc171690714"/>
      <w:r w:rsidRPr="000B4518">
        <w:rPr>
          <w:noProof/>
        </w:rPr>
        <w:t>14.3.2</w:t>
      </w:r>
      <w:r w:rsidRPr="000B4518">
        <w:rPr>
          <w:noProof/>
        </w:rPr>
        <w:tab/>
        <w:t>"</w:t>
      </w:r>
      <w:r w:rsidRPr="000B4518">
        <w:t>mc_queueing" fmtp attribute</w:t>
      </w:r>
      <w:bookmarkEnd w:id="2462"/>
      <w:bookmarkEnd w:id="2463"/>
      <w:bookmarkEnd w:id="2464"/>
      <w:bookmarkEnd w:id="246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66" w:name="_Toc20209043"/>
      <w:bookmarkStart w:id="2467" w:name="_Toc36045154"/>
      <w:bookmarkStart w:id="2468" w:name="_Toc45216640"/>
      <w:bookmarkStart w:id="2469" w:name="_Toc17169071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66"/>
      <w:bookmarkEnd w:id="2467"/>
      <w:bookmarkEnd w:id="2468"/>
      <w:bookmarkEnd w:id="2469"/>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lastRenderedPageBreak/>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70" w:name="_Toc20209044"/>
      <w:bookmarkStart w:id="2471" w:name="_Toc36045155"/>
      <w:bookmarkStart w:id="2472" w:name="_Toc45216641"/>
      <w:bookmarkStart w:id="2473" w:name="_Toc171690716"/>
      <w:r w:rsidRPr="000B4518">
        <w:rPr>
          <w:noProof/>
        </w:rPr>
        <w:t>14.3.</w:t>
      </w:r>
      <w:r>
        <w:rPr>
          <w:noProof/>
        </w:rPr>
        <w:t>4</w:t>
      </w:r>
      <w:r w:rsidRPr="000B4518">
        <w:rPr>
          <w:noProof/>
        </w:rPr>
        <w:tab/>
        <w:t>"</w:t>
      </w:r>
      <w:r w:rsidRPr="000B4518">
        <w:t>mc_granted" fmtp attribute</w:t>
      </w:r>
      <w:bookmarkEnd w:id="2470"/>
      <w:bookmarkEnd w:id="2471"/>
      <w:bookmarkEnd w:id="2472"/>
      <w:bookmarkEnd w:id="2473"/>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74" w:name="_Toc20209045"/>
      <w:bookmarkStart w:id="2475" w:name="_Toc36045156"/>
      <w:bookmarkStart w:id="2476" w:name="_Toc45216642"/>
      <w:bookmarkStart w:id="2477" w:name="_Toc171690717"/>
      <w:r w:rsidRPr="000B4518">
        <w:rPr>
          <w:noProof/>
        </w:rPr>
        <w:t>14.3.</w:t>
      </w:r>
      <w:r>
        <w:rPr>
          <w:noProof/>
        </w:rPr>
        <w:t>5</w:t>
      </w:r>
      <w:r w:rsidRPr="000B4518">
        <w:rPr>
          <w:noProof/>
        </w:rPr>
        <w:tab/>
        <w:t>"</w:t>
      </w:r>
      <w:r w:rsidRPr="000B4518">
        <w:t>mc_implicit_request" fmtp attribute</w:t>
      </w:r>
      <w:bookmarkEnd w:id="2474"/>
      <w:bookmarkEnd w:id="2475"/>
      <w:bookmarkEnd w:id="2476"/>
      <w:bookmarkEnd w:id="2477"/>
    </w:p>
    <w:p w14:paraId="5BF07DA0" w14:textId="6374123E"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w:t>
      </w:r>
      <w:r w:rsidR="009129AB">
        <w:t xml:space="preserve">, </w:t>
      </w:r>
      <w:r w:rsidRPr="000B4518">
        <w:t>an ongoing pre-arranged call</w:t>
      </w:r>
      <w:r w:rsidR="009129AB">
        <w:t>, or an ongoing adhoc group call</w:t>
      </w:r>
      <w:r w:rsidRPr="000B4518">
        <w:t xml:space="preserve">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78" w:name="_Toc20209046"/>
      <w:bookmarkStart w:id="2479" w:name="_Toc36045157"/>
      <w:bookmarkStart w:id="2480" w:name="_Toc45216643"/>
      <w:bookmarkStart w:id="2481" w:name="_Toc171690718"/>
      <w:r w:rsidRPr="000B4518">
        <w:rPr>
          <w:noProof/>
        </w:rPr>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78"/>
      <w:bookmarkEnd w:id="2479"/>
      <w:bookmarkEnd w:id="2480"/>
      <w:bookmarkEnd w:id="2481"/>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0760CA90" w14:textId="77777777" w:rsidR="00157150" w:rsidRPr="000B4518" w:rsidRDefault="00157150" w:rsidP="00157150">
      <w:pPr>
        <w:pStyle w:val="Heading3"/>
      </w:pPr>
      <w:bookmarkStart w:id="2482" w:name="_Toc171690719"/>
      <w:r w:rsidRPr="000B4518">
        <w:rPr>
          <w:noProof/>
        </w:rPr>
        <w:t>14.3.</w:t>
      </w:r>
      <w:r>
        <w:rPr>
          <w:noProof/>
        </w:rPr>
        <w:t>7</w:t>
      </w:r>
      <w:r w:rsidRPr="000B4518">
        <w:rPr>
          <w:noProof/>
        </w:rPr>
        <w:tab/>
        <w:t>"</w:t>
      </w:r>
      <w:r w:rsidRPr="000B4518">
        <w:t>mc_</w:t>
      </w:r>
      <w:r>
        <w:t>audio_ssrc</w:t>
      </w:r>
      <w:r w:rsidRPr="000B4518">
        <w:t>" fmtp attribute</w:t>
      </w:r>
      <w:bookmarkEnd w:id="2482"/>
    </w:p>
    <w:p w14:paraId="0E262B34" w14:textId="34FBFC34" w:rsidR="00157150" w:rsidRDefault="00157150"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mc_audio_ssrc</w:t>
      </w:r>
      <w:r w:rsidRPr="000B4518">
        <w:t>" fmtp attribute</w:t>
      </w:r>
      <w:r>
        <w:t xml:space="preserve"> irrespective of whether “mc_granted” fmtp attribute is present or not in the application m-line</w:t>
      </w:r>
      <w:r w:rsidRPr="000B4518">
        <w:t>.</w:t>
      </w:r>
      <w:r>
        <w:t xml:space="preserve"> </w:t>
      </w:r>
    </w:p>
    <w:p w14:paraId="0A509C7E" w14:textId="77777777" w:rsidR="00966135" w:rsidRPr="000B4518" w:rsidRDefault="00966135" w:rsidP="00966135">
      <w:pPr>
        <w:pStyle w:val="Heading3"/>
      </w:pPr>
      <w:bookmarkStart w:id="2483" w:name="_Toc171690720"/>
      <w:r w:rsidRPr="000B4518">
        <w:rPr>
          <w:noProof/>
        </w:rPr>
        <w:t>14.3.</w:t>
      </w:r>
      <w:r>
        <w:rPr>
          <w:noProof/>
        </w:rPr>
        <w:t>8</w:t>
      </w:r>
      <w:r w:rsidRPr="000B4518">
        <w:rPr>
          <w:noProof/>
        </w:rPr>
        <w:tab/>
        <w:t>"</w:t>
      </w:r>
      <w:r w:rsidRPr="000B4518">
        <w:t>mc_</w:t>
      </w:r>
      <w:r>
        <w:t>video_ssrc</w:t>
      </w:r>
      <w:r w:rsidRPr="000B4518">
        <w:t>" fmtp attribute</w:t>
      </w:r>
      <w:bookmarkEnd w:id="2483"/>
    </w:p>
    <w:p w14:paraId="05F43390" w14:textId="40640964" w:rsidR="00966135" w:rsidRDefault="00966135"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w:t>
      </w:r>
      <w:r>
        <w:lastRenderedPageBreak/>
        <w:t xml:space="preserve">ssrc value then server can determine an appropriate value </w:t>
      </w:r>
      <w:r w:rsidRPr="000B4518">
        <w:t>in the SDP answer</w:t>
      </w:r>
      <w:r>
        <w:t xml:space="preserve"> of </w:t>
      </w:r>
      <w:r w:rsidRPr="000B4518">
        <w:rPr>
          <w:noProof/>
        </w:rPr>
        <w:t>"</w:t>
      </w:r>
      <w:r w:rsidRPr="00BB39EA">
        <w:t>mc_</w:t>
      </w:r>
      <w:r w:rsidRPr="00141F2A">
        <w:t>video</w:t>
      </w:r>
      <w:r w:rsidRPr="00BB39EA">
        <w:t>_ssrc</w:t>
      </w:r>
      <w:r w:rsidRPr="000B4518">
        <w:t>" fmtp attribute</w:t>
      </w:r>
      <w:r>
        <w:t xml:space="preserve"> irrespective of whether “mc_granted” fmtp attribute is present or not in the application m-line</w:t>
      </w:r>
      <w:r w:rsidRPr="000B4518">
        <w:t>.</w:t>
      </w:r>
      <w:r>
        <w:t xml:space="preserve"> </w:t>
      </w:r>
    </w:p>
    <w:p w14:paraId="5817C36F" w14:textId="57BA2BA9" w:rsidR="004D5E6D" w:rsidRPr="009129AB" w:rsidRDefault="004D5E6D" w:rsidP="004D5E6D">
      <w:pPr>
        <w:pStyle w:val="Heading3"/>
      </w:pPr>
      <w:bookmarkStart w:id="2484" w:name="_Toc171690721"/>
      <w:r w:rsidRPr="009129AB">
        <w:rPr>
          <w:noProof/>
        </w:rPr>
        <w:t>14.3.9</w:t>
      </w:r>
      <w:r w:rsidRPr="009129AB">
        <w:rPr>
          <w:noProof/>
        </w:rPr>
        <w:tab/>
        <w:t>"</w:t>
      </w:r>
      <w:r w:rsidRPr="009129AB">
        <w:t>mc_transmission_ssrc" fmtp attribute</w:t>
      </w:r>
      <w:bookmarkEnd w:id="2484"/>
    </w:p>
    <w:p w14:paraId="22B15AE2" w14:textId="77777777" w:rsidR="004D5E6D" w:rsidRDefault="004D5E6D" w:rsidP="004D5E6D">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answers if multiplexing is supported and that the "mc_transmission_ssrc" fmtp attribute was received in the SDP offers.</w:t>
      </w:r>
    </w:p>
    <w:p w14:paraId="08F8569D" w14:textId="77777777" w:rsidR="004D5E6D" w:rsidRDefault="004D5E6D" w:rsidP="004D5E6D">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w:t>
      </w:r>
      <w:r>
        <w:t>transmission</w:t>
      </w:r>
      <w:r w:rsidRPr="00A3713A">
        <w:t xml:space="preserve"> control messages </w:t>
      </w:r>
      <w:r>
        <w:t>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Default="004D5E6D" w:rsidP="00157150">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answer.</w:t>
      </w:r>
    </w:p>
    <w:p w14:paraId="3F0F7916" w14:textId="77777777" w:rsidR="00D01278" w:rsidRPr="000B4518" w:rsidRDefault="00D01278" w:rsidP="00D01278">
      <w:pPr>
        <w:pStyle w:val="Heading2"/>
      </w:pPr>
      <w:bookmarkStart w:id="2485" w:name="_Toc20209047"/>
      <w:bookmarkStart w:id="2486" w:name="_Toc36045158"/>
      <w:bookmarkStart w:id="2487" w:name="_Toc45216644"/>
      <w:bookmarkStart w:id="2488" w:name="_Toc171690722"/>
      <w:r w:rsidRPr="000B4518">
        <w:t>14.4</w:t>
      </w:r>
      <w:r w:rsidRPr="000B4518">
        <w:tab/>
        <w:t>Offerer processing of the SDP answer</w:t>
      </w:r>
      <w:bookmarkEnd w:id="2485"/>
      <w:bookmarkEnd w:id="2486"/>
      <w:bookmarkEnd w:id="2487"/>
      <w:bookmarkEnd w:id="2488"/>
    </w:p>
    <w:p w14:paraId="54905A96" w14:textId="77777777" w:rsidR="00F64661" w:rsidRDefault="00F64661" w:rsidP="00F64661">
      <w:r>
        <w:t>If the offerer receives an SDP answer that includes the "</w:t>
      </w:r>
      <w:r w:rsidRPr="00095CA9">
        <w:t>mc_audio_ssrc</w:t>
      </w:r>
      <w:r>
        <w:t xml:space="preserve">" and </w:t>
      </w:r>
      <w:r w:rsidRPr="00095CA9">
        <w:t>"mc_video_ssrc"</w:t>
      </w:r>
      <w:r>
        <w:t xml:space="preserve"> fmtp attributes, the offerer shall use the returned values from the "</w:t>
      </w:r>
      <w:r w:rsidRPr="00095CA9">
        <w:t>mc_audio_ssrc</w:t>
      </w:r>
      <w:r>
        <w:t xml:space="preserve">" and </w:t>
      </w:r>
      <w:r w:rsidRPr="00095CA9">
        <w:t>"mc_video_ssrc"</w:t>
      </w:r>
      <w:r>
        <w:t xml:space="preserve"> fmtp attribute of SDP answer even if the "</w:t>
      </w:r>
      <w:r w:rsidRPr="00095CA9">
        <w:t>mc_audio_ssrc</w:t>
      </w:r>
      <w:r>
        <w:t xml:space="preserve">" and </w:t>
      </w:r>
      <w:r w:rsidRPr="00095CA9">
        <w:t>"mc_video_ssrc"</w:t>
      </w:r>
      <w:r>
        <w:t>attributes</w:t>
      </w:r>
      <w:r w:rsidRPr="00A3713A">
        <w:t xml:space="preserve"> were not present in the associated offer</w:t>
      </w:r>
      <w:r>
        <w:t>.</w:t>
      </w:r>
    </w:p>
    <w:p w14:paraId="2900A3DE" w14:textId="5F57A529" w:rsidR="003E7AA9" w:rsidRDefault="003E7AA9" w:rsidP="00F64661">
      <w:r>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89" w:name="_Toc20209048"/>
      <w:bookmarkStart w:id="2490" w:name="_Toc36045159"/>
      <w:bookmarkStart w:id="2491" w:name="_Toc45216645"/>
      <w:bookmarkStart w:id="2492" w:name="_Toc171690723"/>
      <w:r w:rsidRPr="000B4518">
        <w:t>14.5</w:t>
      </w:r>
      <w:r w:rsidRPr="000B4518">
        <w:tab/>
        <w:t>Modifying the media plane control channel</w:t>
      </w:r>
      <w:bookmarkEnd w:id="2489"/>
      <w:bookmarkEnd w:id="2490"/>
      <w:bookmarkEnd w:id="2491"/>
      <w:bookmarkEnd w:id="2492"/>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93" w:name="_Toc20209049"/>
      <w:bookmarkStart w:id="2494" w:name="_Toc36045160"/>
      <w:bookmarkStart w:id="2495" w:name="_Toc45216646"/>
      <w:bookmarkStart w:id="2496" w:name="_Toc171690724"/>
      <w:r w:rsidRPr="000B4518">
        <w:t>14.6</w:t>
      </w:r>
      <w:r w:rsidRPr="000B4518">
        <w:tab/>
        <w:t>The use of SDP offer / answer procedures in off-network mode</w:t>
      </w:r>
      <w:bookmarkEnd w:id="2493"/>
      <w:bookmarkEnd w:id="2494"/>
      <w:bookmarkEnd w:id="2495"/>
      <w:bookmarkEnd w:id="2496"/>
    </w:p>
    <w:p w14:paraId="3D97E141" w14:textId="77777777" w:rsidR="00D01278" w:rsidRPr="000B4518" w:rsidRDefault="00D01278" w:rsidP="00D01278">
      <w:pPr>
        <w:pStyle w:val="Heading3"/>
      </w:pPr>
      <w:bookmarkStart w:id="2497" w:name="_Toc20209050"/>
      <w:bookmarkStart w:id="2498" w:name="_Toc36045161"/>
      <w:bookmarkStart w:id="2499" w:name="_Toc45216647"/>
      <w:bookmarkStart w:id="2500" w:name="_Toc171690725"/>
      <w:r w:rsidRPr="000B4518">
        <w:t>14.6.1</w:t>
      </w:r>
      <w:r w:rsidRPr="000B4518">
        <w:tab/>
        <w:t>General</w:t>
      </w:r>
      <w:bookmarkEnd w:id="2497"/>
      <w:bookmarkEnd w:id="2498"/>
      <w:bookmarkEnd w:id="2499"/>
      <w:bookmarkEnd w:id="2500"/>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501" w:name="_Toc20209051"/>
      <w:bookmarkStart w:id="2502" w:name="_Toc36045162"/>
      <w:bookmarkStart w:id="2503" w:name="_Toc45216648"/>
      <w:bookmarkStart w:id="2504" w:name="_Toc171690726"/>
      <w:r w:rsidRPr="000B4518">
        <w:t>14.6.2</w:t>
      </w:r>
      <w:r w:rsidRPr="000B4518">
        <w:tab/>
        <w:t>fmtp attribute "mc_queueing"</w:t>
      </w:r>
      <w:bookmarkEnd w:id="2501"/>
      <w:bookmarkEnd w:id="2502"/>
      <w:bookmarkEnd w:id="2503"/>
      <w:bookmarkEnd w:id="2504"/>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lastRenderedPageBreak/>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Default="00D01278" w:rsidP="00D01278">
      <w:pPr>
        <w:pStyle w:val="NO"/>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1ADD0E4" w14:textId="77777777" w:rsidR="00472763" w:rsidRPr="00A3713A" w:rsidRDefault="00472763" w:rsidP="00472763">
      <w:pPr>
        <w:pStyle w:val="Heading8"/>
        <w:overflowPunct w:val="0"/>
        <w:autoSpaceDE w:val="0"/>
        <w:autoSpaceDN w:val="0"/>
        <w:adjustRightInd w:val="0"/>
        <w:textAlignment w:val="baseline"/>
        <w:rPr>
          <w:noProof/>
          <w:lang w:eastAsia="en-GB"/>
        </w:rPr>
      </w:pPr>
      <w:bookmarkStart w:id="2505" w:name="_Toc171690727"/>
      <w:r>
        <w:rPr>
          <w:noProof/>
          <w:lang w:eastAsia="en-GB"/>
        </w:rPr>
        <w:t>Annex X</w:t>
      </w:r>
      <w:r w:rsidRPr="00A3713A">
        <w:rPr>
          <w:noProof/>
          <w:lang w:eastAsia="en-GB"/>
        </w:rPr>
        <w:t xml:space="preserve"> (Informative):</w:t>
      </w:r>
      <w:r w:rsidRPr="00A3713A">
        <w:rPr>
          <w:noProof/>
          <w:lang w:eastAsia="en-GB"/>
        </w:rPr>
        <w:br/>
      </w:r>
      <w:r w:rsidRPr="00B963A7">
        <w:rPr>
          <w:noProof/>
          <w:lang w:eastAsia="en-GB"/>
        </w:rPr>
        <w:t>Mapping of MBMS terms to MBS</w:t>
      </w:r>
      <w:bookmarkEnd w:id="2505"/>
    </w:p>
    <w:p w14:paraId="543386E1" w14:textId="77777777" w:rsidR="00472763" w:rsidRPr="002466F3" w:rsidRDefault="00472763" w:rsidP="00472763">
      <w:pPr>
        <w:overflowPunct w:val="0"/>
        <w:autoSpaceDE w:val="0"/>
        <w:autoSpaceDN w:val="0"/>
        <w:adjustRightInd w:val="0"/>
        <w:textAlignment w:val="baseline"/>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57CA4D96"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070F6A42" w14:textId="77777777" w:rsidR="00472763" w:rsidRDefault="00472763" w:rsidP="0047276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756C15A1"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57390EFC" w14:textId="55211F4D" w:rsidR="00093164" w:rsidRDefault="00093164" w:rsidP="00472763">
      <w:pPr>
        <w:pStyle w:val="B1"/>
      </w:pPr>
      <w:r w:rsidRPr="00093164">
        <w:rPr>
          <w:lang w:eastAsia="zh-CN"/>
        </w:rPr>
        <w:t>-</w:t>
      </w:r>
      <w:r w:rsidRPr="00093164">
        <w:rPr>
          <w:lang w:eastAsia="zh-CN"/>
        </w:rPr>
        <w:tab/>
        <w:t>in the MBS procedures, "UnMap Group From Session Stream" corresponds to the "UnMap Group To Bearer" in MBMS.</w:t>
      </w:r>
    </w:p>
    <w:p w14:paraId="7DB56BD5" w14:textId="2CE5D9B0" w:rsidR="00080512" w:rsidRPr="00856E05" w:rsidRDefault="00D9134D" w:rsidP="00856E05">
      <w:pPr>
        <w:pStyle w:val="Heading8"/>
      </w:pPr>
      <w:r w:rsidRPr="00856E05">
        <w:br w:type="page"/>
      </w:r>
      <w:bookmarkStart w:id="2506" w:name="_Toc20209052"/>
      <w:bookmarkStart w:id="2507" w:name="_Toc36045163"/>
      <w:bookmarkStart w:id="2508" w:name="_Toc45216649"/>
      <w:bookmarkStart w:id="2509" w:name="_Toc171690728"/>
      <w:bookmarkStart w:id="2510" w:name="historyclause"/>
      <w:r w:rsidR="00080512" w:rsidRPr="00856E05">
        <w:lastRenderedPageBreak/>
        <w:t xml:space="preserve">Annex </w:t>
      </w:r>
      <w:r w:rsidR="00856E05">
        <w:t>A</w:t>
      </w:r>
      <w:r w:rsidR="00080512" w:rsidRPr="00856E05">
        <w:t xml:space="preserve"> (informative):</w:t>
      </w:r>
      <w:r w:rsidR="00080512" w:rsidRPr="00856E05">
        <w:br/>
        <w:t>Change history</w:t>
      </w:r>
      <w:bookmarkEnd w:id="2506"/>
      <w:bookmarkEnd w:id="2507"/>
      <w:bookmarkEnd w:id="2508"/>
      <w:bookmarkEnd w:id="2509"/>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B73D50">
        <w:trPr>
          <w:cantSplit/>
        </w:trPr>
        <w:tc>
          <w:tcPr>
            <w:tcW w:w="9714" w:type="dxa"/>
            <w:gridSpan w:val="8"/>
            <w:tcBorders>
              <w:bottom w:val="nil"/>
            </w:tcBorders>
            <w:shd w:val="solid" w:color="FFFFFF" w:fill="auto"/>
          </w:tcPr>
          <w:bookmarkEnd w:id="2510"/>
          <w:p w14:paraId="33F6D765" w14:textId="77777777" w:rsidR="003C3971" w:rsidRPr="00A5463E" w:rsidRDefault="003C3971" w:rsidP="00C72833">
            <w:pPr>
              <w:pStyle w:val="TAL"/>
              <w:jc w:val="center"/>
              <w:rPr>
                <w:b/>
                <w:sz w:val="16"/>
              </w:rPr>
            </w:pPr>
            <w:r w:rsidRPr="00A5463E">
              <w:rPr>
                <w:b/>
              </w:rPr>
              <w:lastRenderedPageBreak/>
              <w:t>Change history</w:t>
            </w:r>
          </w:p>
        </w:tc>
      </w:tr>
      <w:tr w:rsidR="003C3971" w:rsidRPr="00A5463E" w14:paraId="31A3DDF4" w14:textId="77777777" w:rsidTr="00B73D50">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B73D50">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B73D50">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B73D50">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B73D50">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B73D50">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B73D50">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B73D50">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B73D50">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B73D50">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B73D50">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B73D50">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B73D50">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B73D50">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B73D50">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B73D50">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B73D50">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B73D50">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B73D50">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B73D50">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B73D50">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B73D50">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B73D50">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B73D50">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B73D50">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B73D50">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B73D50">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B73D50">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B73D50">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B73D50">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B73D50">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B73D50">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B73D50">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B73D50">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B73D50">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B73D50">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B73D50">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B73D50">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B73D50">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B73D50">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B73D50">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B73D50">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B73D50">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B73D50">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B73D50">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B73D50">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B73D50">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B73D50">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B73D50">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B73D50">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B73D50">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B73D50">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B73D50">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B73D50">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B73D50">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B73D50">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B73D50">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B73D50">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B73D50">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B73D50">
        <w:tc>
          <w:tcPr>
            <w:tcW w:w="800" w:type="dxa"/>
            <w:shd w:val="solid" w:color="FFFFFF" w:fill="auto"/>
          </w:tcPr>
          <w:p w14:paraId="4D978A5D" w14:textId="77777777" w:rsidR="00880EBB" w:rsidRDefault="00880EBB" w:rsidP="00880EBB">
            <w:pPr>
              <w:pStyle w:val="TAC"/>
              <w:rPr>
                <w:sz w:val="16"/>
                <w:szCs w:val="16"/>
              </w:rPr>
            </w:pPr>
            <w:r>
              <w:rPr>
                <w:sz w:val="16"/>
                <w:szCs w:val="16"/>
              </w:rPr>
              <w:lastRenderedPageBreak/>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21346F"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r w:rsidR="00B250A7"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E744AD" w:rsidRDefault="00B250A7"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E744AD" w:rsidRDefault="00B250A7"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E744AD" w:rsidRDefault="00B250A7"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E744AD" w:rsidRDefault="00B250A7" w:rsidP="003B5D1B">
            <w:pPr>
              <w:pStyle w:val="TAL"/>
              <w:rPr>
                <w:sz w:val="16"/>
                <w:szCs w:val="16"/>
              </w:rPr>
            </w:pPr>
            <w:r w:rsidRPr="00E744A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E744AD" w:rsidRDefault="00B250A7"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E744AD" w:rsidRDefault="00B250A7"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E744AD" w:rsidRDefault="00B250A7" w:rsidP="003B5D1B">
            <w:pPr>
              <w:pStyle w:val="TAL"/>
              <w:rPr>
                <w:sz w:val="16"/>
                <w:szCs w:val="16"/>
              </w:rPr>
            </w:pPr>
            <w:r w:rsidRPr="00E744AD">
              <w:rPr>
                <w:sz w:val="16"/>
                <w:szCs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E744AD" w:rsidRDefault="00B250A7" w:rsidP="003B5D1B">
            <w:pPr>
              <w:pStyle w:val="TAC"/>
              <w:rPr>
                <w:sz w:val="16"/>
                <w:szCs w:val="16"/>
              </w:rPr>
            </w:pPr>
            <w:r w:rsidRPr="00E744AD">
              <w:rPr>
                <w:sz w:val="16"/>
                <w:szCs w:val="16"/>
              </w:rPr>
              <w:t>18.2.0</w:t>
            </w:r>
          </w:p>
        </w:tc>
      </w:tr>
      <w:tr w:rsidR="0029647C"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E744AD" w:rsidRDefault="0029647C"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E744AD" w:rsidRDefault="0029647C"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E744AD" w:rsidRDefault="0029647C"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E744AD" w:rsidRDefault="0029647C" w:rsidP="003B5D1B">
            <w:pPr>
              <w:pStyle w:val="TAL"/>
              <w:rPr>
                <w:sz w:val="16"/>
                <w:szCs w:val="16"/>
              </w:rPr>
            </w:pPr>
            <w:r w:rsidRPr="00E744A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E744AD" w:rsidRDefault="0029647C"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E744AD" w:rsidRDefault="0029647C"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E744AD" w:rsidRDefault="0029647C" w:rsidP="003B5D1B">
            <w:pPr>
              <w:pStyle w:val="TAL"/>
              <w:rPr>
                <w:sz w:val="16"/>
                <w:szCs w:val="16"/>
              </w:rPr>
            </w:pPr>
            <w:r w:rsidRPr="00E744AD">
              <w:rPr>
                <w:sz w:val="16"/>
                <w:szCs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E744AD" w:rsidRDefault="0029647C" w:rsidP="003B5D1B">
            <w:pPr>
              <w:pStyle w:val="TAC"/>
              <w:rPr>
                <w:sz w:val="16"/>
                <w:szCs w:val="16"/>
              </w:rPr>
            </w:pPr>
            <w:r w:rsidRPr="00E744AD">
              <w:rPr>
                <w:sz w:val="16"/>
                <w:szCs w:val="16"/>
              </w:rPr>
              <w:t>18.2.0</w:t>
            </w:r>
          </w:p>
        </w:tc>
      </w:tr>
      <w:tr w:rsidR="00B73D50" w:rsidRPr="0003539C"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03539C" w:rsidRDefault="00B73D50" w:rsidP="0003539C">
            <w:pPr>
              <w:pStyle w:val="TAC"/>
              <w:rPr>
                <w:sz w:val="16"/>
              </w:rPr>
            </w:pPr>
            <w:r w:rsidRPr="0003539C">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03539C" w:rsidRDefault="00B73D50" w:rsidP="0003539C">
            <w:pPr>
              <w:pStyle w:val="TAC"/>
              <w:rPr>
                <w:sz w:val="16"/>
              </w:rPr>
            </w:pPr>
            <w:r w:rsidRPr="0003539C">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03539C" w:rsidRDefault="00B73D50" w:rsidP="0003539C">
            <w:pPr>
              <w:pStyle w:val="TAC"/>
              <w:rPr>
                <w:rFonts w:cs="Arial"/>
                <w:sz w:val="16"/>
                <w:lang w:eastAsia="en-GB"/>
              </w:rPr>
            </w:pPr>
            <w:r w:rsidRPr="0003539C">
              <w:rPr>
                <w:rFonts w:cs="Arial"/>
                <w:sz w:val="16"/>
              </w:rPr>
              <w:t>CP-231256</w:t>
            </w:r>
          </w:p>
          <w:p w14:paraId="17FC6779" w14:textId="77777777" w:rsidR="00B73D50" w:rsidRPr="0003539C" w:rsidRDefault="00B73D50" w:rsidP="0003539C">
            <w:pPr>
              <w:pStyle w:val="TAC"/>
              <w:rPr>
                <w:rFonts w:cs="Arial"/>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03539C" w:rsidRDefault="00B73D50" w:rsidP="0003539C">
            <w:pPr>
              <w:pStyle w:val="TAC"/>
              <w:rPr>
                <w:sz w:val="16"/>
              </w:rPr>
            </w:pPr>
            <w:r w:rsidRPr="0003539C">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03539C" w:rsidRDefault="00B73D50" w:rsidP="0003539C">
            <w:pPr>
              <w:pStyle w:val="TAC"/>
              <w:rPr>
                <w:sz w:val="16"/>
              </w:rPr>
            </w:pPr>
            <w:r w:rsidRPr="0003539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03539C" w:rsidRDefault="00B73D50"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03539C" w:rsidRDefault="00B73D50" w:rsidP="0003539C">
            <w:pPr>
              <w:pStyle w:val="TAC"/>
              <w:rPr>
                <w:sz w:val="16"/>
              </w:rPr>
            </w:pPr>
            <w:r w:rsidRPr="0003539C">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03539C" w:rsidRDefault="00B73D50" w:rsidP="0003539C">
            <w:pPr>
              <w:pStyle w:val="TAC"/>
              <w:rPr>
                <w:sz w:val="16"/>
              </w:rPr>
            </w:pPr>
            <w:r w:rsidRPr="0003539C">
              <w:rPr>
                <w:sz w:val="16"/>
              </w:rPr>
              <w:t>18.2.0</w:t>
            </w:r>
          </w:p>
        </w:tc>
      </w:tr>
      <w:tr w:rsidR="00556E4A" w:rsidRPr="0003539C"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03539C" w:rsidRDefault="001F7A20"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03539C" w:rsidRDefault="001F7A20"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03539C" w:rsidRDefault="00671D01"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03539C" w:rsidRDefault="001F7A20" w:rsidP="0003539C">
            <w:pPr>
              <w:pStyle w:val="TAC"/>
              <w:rPr>
                <w:sz w:val="16"/>
              </w:rPr>
            </w:pPr>
            <w:r w:rsidRPr="0003539C">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03539C" w:rsidRDefault="001F7A20" w:rsidP="0003539C">
            <w:pPr>
              <w:pStyle w:val="TAC"/>
              <w:rPr>
                <w:sz w:val="16"/>
              </w:rPr>
            </w:pPr>
            <w:r w:rsidRPr="0003539C">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03539C" w:rsidRDefault="001F7A20" w:rsidP="0003539C">
            <w:pPr>
              <w:pStyle w:val="TAC"/>
              <w:rPr>
                <w:sz w:val="16"/>
              </w:rPr>
            </w:pPr>
            <w:r w:rsidRPr="0003539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03539C" w:rsidRDefault="001F7A20" w:rsidP="0003539C">
            <w:pPr>
              <w:pStyle w:val="TAC"/>
              <w:rPr>
                <w:sz w:val="16"/>
              </w:rPr>
            </w:pPr>
            <w:r w:rsidRPr="0003539C">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03539C" w:rsidRDefault="001F7A20" w:rsidP="0003539C">
            <w:pPr>
              <w:pStyle w:val="TAC"/>
              <w:rPr>
                <w:sz w:val="16"/>
              </w:rPr>
            </w:pPr>
            <w:r w:rsidRPr="0003539C">
              <w:rPr>
                <w:sz w:val="16"/>
              </w:rPr>
              <w:t>18.3.0</w:t>
            </w:r>
          </w:p>
        </w:tc>
      </w:tr>
      <w:tr w:rsidR="00D42FC2" w:rsidRPr="0003539C" w14:paraId="034AB47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03539C" w:rsidRDefault="00C2410E"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03539C" w:rsidRDefault="00C2410E"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03539C" w:rsidRDefault="004A67DC"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03539C" w:rsidRDefault="00C2410E" w:rsidP="0003539C">
            <w:pPr>
              <w:pStyle w:val="TAC"/>
              <w:rPr>
                <w:sz w:val="16"/>
              </w:rPr>
            </w:pPr>
            <w:r w:rsidRPr="0003539C">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03539C" w:rsidRDefault="00C2410E" w:rsidP="0003539C">
            <w:pPr>
              <w:pStyle w:val="TAC"/>
              <w:rPr>
                <w:sz w:val="16"/>
              </w:rPr>
            </w:pPr>
            <w:r w:rsidRPr="0003539C">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03539C" w:rsidRDefault="00C2410E"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03539C" w:rsidRDefault="00C2410E" w:rsidP="0003539C">
            <w:pPr>
              <w:pStyle w:val="TAC"/>
              <w:rPr>
                <w:sz w:val="16"/>
              </w:rPr>
            </w:pPr>
            <w:r w:rsidRPr="0003539C">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03539C" w:rsidRDefault="00C2410E" w:rsidP="0003539C">
            <w:pPr>
              <w:pStyle w:val="TAC"/>
              <w:rPr>
                <w:sz w:val="16"/>
              </w:rPr>
            </w:pPr>
            <w:r w:rsidRPr="0003539C">
              <w:rPr>
                <w:sz w:val="16"/>
              </w:rPr>
              <w:t>18.3.0</w:t>
            </w:r>
          </w:p>
        </w:tc>
      </w:tr>
      <w:tr w:rsidR="00177748" w:rsidRPr="0003539C"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03539C" w:rsidRDefault="00317BD3"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03539C" w:rsidRDefault="00317BD3"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03539C" w:rsidRDefault="00842751" w:rsidP="0003539C">
            <w:pPr>
              <w:pStyle w:val="TAC"/>
              <w:rPr>
                <w:rFonts w:cs="Arial"/>
                <w:sz w:val="16"/>
                <w:szCs w:val="18"/>
                <w:lang w:eastAsia="en-GB"/>
              </w:rPr>
            </w:pPr>
            <w:r w:rsidRPr="0003539C">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03539C" w:rsidRDefault="00317BD3" w:rsidP="0003539C">
            <w:pPr>
              <w:pStyle w:val="TAC"/>
              <w:rPr>
                <w:sz w:val="16"/>
              </w:rPr>
            </w:pPr>
            <w:r w:rsidRPr="0003539C">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03539C" w:rsidRDefault="00317BD3" w:rsidP="0003539C">
            <w:pPr>
              <w:pStyle w:val="TAC"/>
              <w:rPr>
                <w:sz w:val="16"/>
              </w:rPr>
            </w:pPr>
            <w:r w:rsidRPr="0003539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03539C" w:rsidRDefault="00317BD3"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03539C" w:rsidRDefault="00317BD3" w:rsidP="0003539C">
            <w:pPr>
              <w:pStyle w:val="TAC"/>
              <w:rPr>
                <w:sz w:val="16"/>
              </w:rPr>
            </w:pPr>
            <w:r w:rsidRPr="0003539C">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03539C" w:rsidRDefault="00317BD3" w:rsidP="0003539C">
            <w:pPr>
              <w:pStyle w:val="TAC"/>
              <w:rPr>
                <w:sz w:val="16"/>
              </w:rPr>
            </w:pPr>
            <w:r w:rsidRPr="0003539C">
              <w:rPr>
                <w:sz w:val="16"/>
              </w:rPr>
              <w:t>18.3.0</w:t>
            </w:r>
          </w:p>
        </w:tc>
      </w:tr>
      <w:tr w:rsidR="005F4909" w:rsidRPr="0003539C" w14:paraId="77722667" w14:textId="77777777" w:rsidTr="00C81085">
        <w:tc>
          <w:tcPr>
            <w:tcW w:w="800" w:type="dxa"/>
            <w:tcBorders>
              <w:top w:val="single" w:sz="6" w:space="0" w:color="auto"/>
              <w:left w:val="single" w:sz="6" w:space="0" w:color="auto"/>
              <w:bottom w:val="single" w:sz="12" w:space="0" w:color="auto"/>
              <w:right w:val="single" w:sz="6" w:space="0" w:color="auto"/>
            </w:tcBorders>
            <w:shd w:val="solid" w:color="FFFFFF" w:fill="auto"/>
          </w:tcPr>
          <w:p w14:paraId="387883DB" w14:textId="71382471" w:rsidR="005F4909" w:rsidRPr="0003539C" w:rsidRDefault="005F4909" w:rsidP="0003539C">
            <w:pPr>
              <w:pStyle w:val="TAC"/>
              <w:rPr>
                <w:sz w:val="16"/>
              </w:rPr>
            </w:pPr>
            <w:r>
              <w:rPr>
                <w:sz w:val="16"/>
              </w:rPr>
              <w:t>2024-06</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02672CD3" w14:textId="11DB085A" w:rsidR="005F4909" w:rsidRPr="0003539C" w:rsidRDefault="005F4909" w:rsidP="0003539C">
            <w:pPr>
              <w:pStyle w:val="TAC"/>
              <w:rPr>
                <w:sz w:val="16"/>
              </w:rPr>
            </w:pPr>
            <w:r>
              <w:rPr>
                <w:sz w:val="16"/>
              </w:rPr>
              <w:t>CT-104</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4B2F39F9" w14:textId="08742E40" w:rsidR="005F4909" w:rsidRPr="005F4909" w:rsidRDefault="005F4909" w:rsidP="005F4909">
            <w:pPr>
              <w:spacing w:after="0"/>
              <w:jc w:val="center"/>
              <w:rPr>
                <w:rFonts w:ascii="Arial" w:hAnsi="Arial" w:cs="Arial"/>
                <w:sz w:val="16"/>
                <w:szCs w:val="16"/>
                <w:lang w:eastAsia="en-GB"/>
              </w:rPr>
            </w:pPr>
            <w:r>
              <w:rPr>
                <w:rFonts w:ascii="Arial" w:hAnsi="Arial" w:cs="Arial"/>
                <w:sz w:val="16"/>
                <w:szCs w:val="16"/>
              </w:rPr>
              <w:t>CP-241181</w:t>
            </w:r>
          </w:p>
        </w:tc>
        <w:tc>
          <w:tcPr>
            <w:tcW w:w="500" w:type="dxa"/>
            <w:tcBorders>
              <w:top w:val="single" w:sz="6" w:space="0" w:color="auto"/>
              <w:left w:val="single" w:sz="6" w:space="0" w:color="auto"/>
              <w:bottom w:val="single" w:sz="12" w:space="0" w:color="auto"/>
              <w:right w:val="single" w:sz="6" w:space="0" w:color="auto"/>
            </w:tcBorders>
            <w:shd w:val="solid" w:color="FFFFFF" w:fill="auto"/>
          </w:tcPr>
          <w:p w14:paraId="6DCFDC73" w14:textId="1ADC1D92" w:rsidR="005F4909" w:rsidRPr="0003539C" w:rsidRDefault="005F4909" w:rsidP="0003539C">
            <w:pPr>
              <w:pStyle w:val="TAC"/>
              <w:rPr>
                <w:sz w:val="16"/>
              </w:rPr>
            </w:pPr>
            <w:r>
              <w:rPr>
                <w:sz w:val="16"/>
              </w:rPr>
              <w:t>0123</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A491433" w14:textId="09671859" w:rsidR="005F4909" w:rsidRPr="0003539C" w:rsidRDefault="005F4909" w:rsidP="0003539C">
            <w:pPr>
              <w:pStyle w:val="TAC"/>
              <w:rPr>
                <w:sz w:val="16"/>
              </w:rPr>
            </w:pPr>
            <w:r>
              <w:rPr>
                <w:sz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4098BC13" w14:textId="531DCB8C" w:rsidR="005F4909" w:rsidRPr="0003539C" w:rsidRDefault="005F4909" w:rsidP="0003539C">
            <w:pPr>
              <w:pStyle w:val="TAC"/>
              <w:rPr>
                <w:sz w:val="16"/>
              </w:rPr>
            </w:pPr>
            <w:r>
              <w:rPr>
                <w:sz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3E73ECAF" w14:textId="3916A30F" w:rsidR="005F4909" w:rsidRPr="0003539C" w:rsidRDefault="005F4909" w:rsidP="0003539C">
            <w:pPr>
              <w:pStyle w:val="TAC"/>
              <w:rPr>
                <w:sz w:val="16"/>
              </w:rPr>
            </w:pPr>
            <w:r>
              <w:rPr>
                <w:sz w:val="16"/>
              </w:rPr>
              <w:t>Adhoc group call - Media plane for MCVideo</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004BCFDE" w14:textId="347A5130" w:rsidR="005F4909" w:rsidRPr="0003539C" w:rsidRDefault="005F4909" w:rsidP="0003539C">
            <w:pPr>
              <w:pStyle w:val="TAC"/>
              <w:rPr>
                <w:sz w:val="16"/>
              </w:rPr>
            </w:pPr>
            <w:r>
              <w:rPr>
                <w:sz w:val="16"/>
              </w:rPr>
              <w:t>18.4.0</w:t>
            </w:r>
          </w:p>
        </w:tc>
      </w:tr>
      <w:tr w:rsidR="00C82F8D" w:rsidRPr="0003539C" w14:paraId="7F788712" w14:textId="77777777" w:rsidTr="00C81085">
        <w:tc>
          <w:tcPr>
            <w:tcW w:w="800" w:type="dxa"/>
            <w:tcBorders>
              <w:top w:val="single" w:sz="12" w:space="0" w:color="auto"/>
              <w:left w:val="single" w:sz="6" w:space="0" w:color="auto"/>
              <w:bottom w:val="single" w:sz="12" w:space="0" w:color="auto"/>
              <w:right w:val="single" w:sz="6" w:space="0" w:color="auto"/>
            </w:tcBorders>
            <w:shd w:val="solid" w:color="FFFFFF" w:fill="auto"/>
          </w:tcPr>
          <w:p w14:paraId="1631EA8C" w14:textId="4DE2B127" w:rsidR="00C82F8D" w:rsidRDefault="00C82F8D" w:rsidP="0003539C">
            <w:pPr>
              <w:pStyle w:val="TAC"/>
              <w:rPr>
                <w:sz w:val="16"/>
              </w:rPr>
            </w:pPr>
            <w:r>
              <w:rPr>
                <w:sz w:val="16"/>
              </w:rPr>
              <w:t>2024-12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3FFA7F2" w14:textId="0CB30980" w:rsidR="00C82F8D" w:rsidRDefault="00C82F8D" w:rsidP="0003539C">
            <w:pPr>
              <w:pStyle w:val="TAC"/>
              <w:rPr>
                <w:sz w:val="16"/>
              </w:rPr>
            </w:pPr>
            <w:r>
              <w:rPr>
                <w:sz w:val="16"/>
              </w:rPr>
              <w:t>CT-106</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51DAB366" w14:textId="55921BE4" w:rsidR="00C82F8D" w:rsidRPr="00C82F8D" w:rsidRDefault="00C82F8D" w:rsidP="00C82F8D">
            <w:pPr>
              <w:spacing w:after="0"/>
              <w:jc w:val="center"/>
              <w:rPr>
                <w:rFonts w:ascii="Arial" w:hAnsi="Arial" w:cs="Arial"/>
                <w:b/>
                <w:bCs/>
                <w:color w:val="0000FF"/>
                <w:sz w:val="16"/>
                <w:szCs w:val="16"/>
                <w:u w:val="single"/>
                <w:lang w:eastAsia="en-GB"/>
              </w:rPr>
            </w:pPr>
            <w:hyperlink r:id="rId41" w:history="1">
              <w:r>
                <w:rPr>
                  <w:rStyle w:val="Hyperlink"/>
                  <w:rFonts w:ascii="Arial" w:hAnsi="Arial" w:cs="Arial"/>
                  <w:b/>
                  <w:bCs/>
                  <w:sz w:val="16"/>
                  <w:szCs w:val="16"/>
                </w:rPr>
                <w:t>CP-243221</w:t>
              </w:r>
            </w:hyperlink>
          </w:p>
        </w:tc>
        <w:tc>
          <w:tcPr>
            <w:tcW w:w="500" w:type="dxa"/>
            <w:tcBorders>
              <w:top w:val="single" w:sz="12" w:space="0" w:color="auto"/>
              <w:left w:val="single" w:sz="6" w:space="0" w:color="auto"/>
              <w:bottom w:val="single" w:sz="12" w:space="0" w:color="auto"/>
              <w:right w:val="single" w:sz="6" w:space="0" w:color="auto"/>
            </w:tcBorders>
            <w:shd w:val="solid" w:color="FFFFFF" w:fill="auto"/>
          </w:tcPr>
          <w:p w14:paraId="4E212AA4" w14:textId="4B802F4B" w:rsidR="00C82F8D" w:rsidRDefault="00C82F8D" w:rsidP="0003539C">
            <w:pPr>
              <w:pStyle w:val="TAC"/>
              <w:rPr>
                <w:sz w:val="16"/>
              </w:rPr>
            </w:pPr>
            <w:r>
              <w:rPr>
                <w:sz w:val="16"/>
              </w:rPr>
              <w:t>0124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96DC691" w14:textId="0FA32824" w:rsidR="00C82F8D" w:rsidRDefault="00C82F8D" w:rsidP="0003539C">
            <w:pPr>
              <w:pStyle w:val="TAC"/>
              <w:rPr>
                <w:sz w:val="16"/>
              </w:rPr>
            </w:pPr>
            <w:r>
              <w:rPr>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367A595" w14:textId="0147A308" w:rsidR="00C82F8D" w:rsidRDefault="00C82F8D" w:rsidP="0003539C">
            <w:pPr>
              <w:pStyle w:val="TAC"/>
              <w:rPr>
                <w:sz w:val="16"/>
              </w:rPr>
            </w:pPr>
            <w:r>
              <w:rPr>
                <w:sz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A48171A" w14:textId="344614FE" w:rsidR="00C82F8D" w:rsidRDefault="00C82F8D" w:rsidP="0003539C">
            <w:pPr>
              <w:pStyle w:val="TAC"/>
              <w:rPr>
                <w:sz w:val="16"/>
              </w:rPr>
            </w:pPr>
            <w:r>
              <w:rPr>
                <w:sz w:val="16"/>
              </w:rPr>
              <w:t>MCVideo Transmission control messages corrections</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AAB0F59" w14:textId="7FA018C1" w:rsidR="00C82F8D" w:rsidRDefault="00C82F8D" w:rsidP="0003539C">
            <w:pPr>
              <w:pStyle w:val="TAC"/>
              <w:rPr>
                <w:sz w:val="16"/>
              </w:rPr>
            </w:pPr>
            <w:r>
              <w:rPr>
                <w:sz w:val="16"/>
              </w:rPr>
              <w:t>18.5.0</w:t>
            </w:r>
          </w:p>
        </w:tc>
      </w:tr>
      <w:tr w:rsidR="00C81085" w:rsidRPr="0003539C" w14:paraId="33CA8750" w14:textId="77777777" w:rsidTr="00C81085">
        <w:tc>
          <w:tcPr>
            <w:tcW w:w="800" w:type="dxa"/>
            <w:tcBorders>
              <w:top w:val="single" w:sz="12" w:space="0" w:color="auto"/>
              <w:left w:val="single" w:sz="6" w:space="0" w:color="auto"/>
              <w:bottom w:val="single" w:sz="6" w:space="0" w:color="auto"/>
              <w:right w:val="single" w:sz="6" w:space="0" w:color="auto"/>
            </w:tcBorders>
            <w:shd w:val="solid" w:color="FFFFFF" w:fill="auto"/>
          </w:tcPr>
          <w:p w14:paraId="6A15B730" w14:textId="669397A8" w:rsidR="00C81085" w:rsidRDefault="00C81085" w:rsidP="0003539C">
            <w:pPr>
              <w:pStyle w:val="TAC"/>
              <w:rPr>
                <w:sz w:val="16"/>
              </w:rPr>
            </w:pPr>
            <w:r>
              <w:rPr>
                <w:sz w:val="16"/>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E219DBA" w14:textId="11F0F683" w:rsidR="00C81085" w:rsidRDefault="00C81085" w:rsidP="0003539C">
            <w:pPr>
              <w:pStyle w:val="TAC"/>
              <w:rPr>
                <w:sz w:val="16"/>
              </w:rPr>
            </w:pPr>
            <w:r>
              <w:rPr>
                <w:sz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4AACDAFC" w14:textId="7A1117F3" w:rsidR="00C81085" w:rsidRDefault="00C81085" w:rsidP="00C82F8D">
            <w:pPr>
              <w:spacing w:after="0"/>
              <w:jc w:val="center"/>
            </w:pPr>
            <w:r>
              <w:t>-</w:t>
            </w:r>
          </w:p>
        </w:tc>
        <w:tc>
          <w:tcPr>
            <w:tcW w:w="500" w:type="dxa"/>
            <w:tcBorders>
              <w:top w:val="single" w:sz="12" w:space="0" w:color="auto"/>
              <w:left w:val="single" w:sz="6" w:space="0" w:color="auto"/>
              <w:bottom w:val="single" w:sz="6" w:space="0" w:color="auto"/>
              <w:right w:val="single" w:sz="6" w:space="0" w:color="auto"/>
            </w:tcBorders>
            <w:shd w:val="solid" w:color="FFFFFF" w:fill="auto"/>
          </w:tcPr>
          <w:p w14:paraId="6459DD65" w14:textId="1E28FA7D" w:rsidR="00C81085" w:rsidRDefault="00C81085" w:rsidP="0003539C">
            <w:pPr>
              <w:pStyle w:val="TAC"/>
              <w:rPr>
                <w:sz w:val="16"/>
              </w:rPr>
            </w:pPr>
            <w:r>
              <w:rPr>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68F6273" w14:textId="5DFA747F" w:rsidR="00C81085" w:rsidRDefault="00C81085" w:rsidP="0003539C">
            <w:pPr>
              <w:pStyle w:val="TAC"/>
              <w:rPr>
                <w:sz w:val="16"/>
              </w:rPr>
            </w:pPr>
            <w:r>
              <w:rPr>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5C0D229" w14:textId="033418C3" w:rsidR="00C81085" w:rsidRDefault="00C81085" w:rsidP="0003539C">
            <w:pPr>
              <w:pStyle w:val="TAC"/>
              <w:rPr>
                <w:sz w:val="16"/>
              </w:rPr>
            </w:pPr>
            <w:r>
              <w:rPr>
                <w:sz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714B3673" w14:textId="3ECDCC6C" w:rsidR="00C81085" w:rsidRDefault="00C81085" w:rsidP="0003539C">
            <w:pPr>
              <w:pStyle w:val="TAC"/>
              <w:rPr>
                <w:sz w:val="16"/>
              </w:rPr>
            </w:pPr>
            <w:r>
              <w:rPr>
                <w:sz w:val="16"/>
              </w:rPr>
              <w:t>Update to Rel-19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6D74C586" w14:textId="5420AC7D" w:rsidR="00C81085" w:rsidRPr="00C81085" w:rsidRDefault="00C81085" w:rsidP="0003539C">
            <w:pPr>
              <w:pStyle w:val="TAC"/>
              <w:rPr>
                <w:b/>
                <w:sz w:val="16"/>
              </w:rPr>
            </w:pPr>
            <w:r w:rsidRPr="00C81085">
              <w:rPr>
                <w:b/>
                <w:sz w:val="16"/>
              </w:rPr>
              <w:t>19.0.0</w:t>
            </w:r>
          </w:p>
        </w:tc>
      </w:tr>
    </w:tbl>
    <w:p w14:paraId="4B075089" w14:textId="08DD10BA" w:rsidR="003C3971" w:rsidRPr="00B73D50" w:rsidRDefault="003C3971">
      <w:pPr>
        <w:rPr>
          <w:rFonts w:ascii="Arial" w:hAnsi="Arial" w:cs="Arial"/>
          <w:sz w:val="16"/>
          <w:szCs w:val="16"/>
        </w:rPr>
      </w:pPr>
    </w:p>
    <w:p w14:paraId="23D7769B" w14:textId="77777777" w:rsidR="00DB16F1" w:rsidRPr="004D3578" w:rsidRDefault="00DB16F1"/>
    <w:sectPr w:rsidR="00DB16F1" w:rsidRPr="004D3578">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3B419C" w14:textId="77777777" w:rsidR="000E22A3" w:rsidRDefault="000E22A3">
      <w:r>
        <w:separator/>
      </w:r>
    </w:p>
  </w:endnote>
  <w:endnote w:type="continuationSeparator" w:id="0">
    <w:p w14:paraId="01DE11F2" w14:textId="77777777" w:rsidR="000E22A3" w:rsidRDefault="000E22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0151F2" w14:textId="77777777" w:rsidR="000E22A3" w:rsidRDefault="000E22A3">
      <w:r>
        <w:separator/>
      </w:r>
    </w:p>
  </w:footnote>
  <w:footnote w:type="continuationSeparator" w:id="0">
    <w:p w14:paraId="6FF27E31" w14:textId="77777777" w:rsidR="000E22A3" w:rsidRDefault="000E22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2E093" w14:textId="59E067E3"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1085">
      <w:rPr>
        <w:rFonts w:ascii="Arial" w:hAnsi="Arial" w:cs="Arial"/>
        <w:b/>
        <w:noProof/>
        <w:sz w:val="18"/>
        <w:szCs w:val="18"/>
      </w:rPr>
      <w:t>3GPP TS 24.581 V19.0.0 (2025-10)</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06158999"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1085">
      <w:rPr>
        <w:rFonts w:ascii="Arial" w:hAnsi="Arial" w:cs="Arial"/>
        <w:b/>
        <w:noProof/>
        <w:sz w:val="18"/>
        <w:szCs w:val="18"/>
      </w:rPr>
      <w:t>Release 19</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6471D"/>
    <w:rsid w:val="00070F6B"/>
    <w:rsid w:val="00080512"/>
    <w:rsid w:val="000830D4"/>
    <w:rsid w:val="00084962"/>
    <w:rsid w:val="000850C4"/>
    <w:rsid w:val="00093164"/>
    <w:rsid w:val="0009424D"/>
    <w:rsid w:val="000A7977"/>
    <w:rsid w:val="000B0916"/>
    <w:rsid w:val="000B5F1F"/>
    <w:rsid w:val="000B752B"/>
    <w:rsid w:val="000C728E"/>
    <w:rsid w:val="000D58AB"/>
    <w:rsid w:val="000D5DCC"/>
    <w:rsid w:val="000D77BD"/>
    <w:rsid w:val="000E0511"/>
    <w:rsid w:val="000E22A3"/>
    <w:rsid w:val="000E47E7"/>
    <w:rsid w:val="000E79BC"/>
    <w:rsid w:val="00121BF3"/>
    <w:rsid w:val="001233F8"/>
    <w:rsid w:val="00123B56"/>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B2586"/>
    <w:rsid w:val="001D18D3"/>
    <w:rsid w:val="001D1C09"/>
    <w:rsid w:val="001E5057"/>
    <w:rsid w:val="001F168B"/>
    <w:rsid w:val="001F7A20"/>
    <w:rsid w:val="002015BD"/>
    <w:rsid w:val="00202888"/>
    <w:rsid w:val="002050AE"/>
    <w:rsid w:val="00210945"/>
    <w:rsid w:val="0021125A"/>
    <w:rsid w:val="0021346F"/>
    <w:rsid w:val="00225C0F"/>
    <w:rsid w:val="002347A2"/>
    <w:rsid w:val="00246638"/>
    <w:rsid w:val="002477B2"/>
    <w:rsid w:val="002539A1"/>
    <w:rsid w:val="00263721"/>
    <w:rsid w:val="00264BAD"/>
    <w:rsid w:val="00266772"/>
    <w:rsid w:val="00274BDA"/>
    <w:rsid w:val="002753C9"/>
    <w:rsid w:val="002829EC"/>
    <w:rsid w:val="0029366C"/>
    <w:rsid w:val="0029647C"/>
    <w:rsid w:val="002A5CBB"/>
    <w:rsid w:val="002A7018"/>
    <w:rsid w:val="002B014C"/>
    <w:rsid w:val="002C23F8"/>
    <w:rsid w:val="002C2499"/>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748DB"/>
    <w:rsid w:val="00381F6A"/>
    <w:rsid w:val="0038723B"/>
    <w:rsid w:val="00390BEB"/>
    <w:rsid w:val="00391F2A"/>
    <w:rsid w:val="003A2621"/>
    <w:rsid w:val="003B0FB9"/>
    <w:rsid w:val="003B3BC5"/>
    <w:rsid w:val="003B47AD"/>
    <w:rsid w:val="003B5D1B"/>
    <w:rsid w:val="003B7CDE"/>
    <w:rsid w:val="003C04C7"/>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A48"/>
    <w:rsid w:val="00582293"/>
    <w:rsid w:val="00583ADE"/>
    <w:rsid w:val="0058623C"/>
    <w:rsid w:val="005A0282"/>
    <w:rsid w:val="005A076F"/>
    <w:rsid w:val="005A2E3E"/>
    <w:rsid w:val="005C3365"/>
    <w:rsid w:val="005C7311"/>
    <w:rsid w:val="005D2E01"/>
    <w:rsid w:val="005D42B2"/>
    <w:rsid w:val="005E14E7"/>
    <w:rsid w:val="005E17DE"/>
    <w:rsid w:val="005F177C"/>
    <w:rsid w:val="005F4909"/>
    <w:rsid w:val="00607978"/>
    <w:rsid w:val="00614FDF"/>
    <w:rsid w:val="00620477"/>
    <w:rsid w:val="00626584"/>
    <w:rsid w:val="00636688"/>
    <w:rsid w:val="006410C0"/>
    <w:rsid w:val="006426E7"/>
    <w:rsid w:val="006461D0"/>
    <w:rsid w:val="006506DA"/>
    <w:rsid w:val="00671D01"/>
    <w:rsid w:val="006806A7"/>
    <w:rsid w:val="006917BB"/>
    <w:rsid w:val="006B0151"/>
    <w:rsid w:val="006B13D7"/>
    <w:rsid w:val="006C1368"/>
    <w:rsid w:val="006C4EC4"/>
    <w:rsid w:val="006E19FC"/>
    <w:rsid w:val="006E513E"/>
    <w:rsid w:val="006F3A7A"/>
    <w:rsid w:val="006F41A2"/>
    <w:rsid w:val="006F793B"/>
    <w:rsid w:val="00701C81"/>
    <w:rsid w:val="00704305"/>
    <w:rsid w:val="00704EDB"/>
    <w:rsid w:val="007053AB"/>
    <w:rsid w:val="00710C40"/>
    <w:rsid w:val="007209C1"/>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E38FE"/>
    <w:rsid w:val="007E5E27"/>
    <w:rsid w:val="007F0770"/>
    <w:rsid w:val="007F5F41"/>
    <w:rsid w:val="00802523"/>
    <w:rsid w:val="008028A4"/>
    <w:rsid w:val="008028B5"/>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94FB4"/>
    <w:rsid w:val="008A00C8"/>
    <w:rsid w:val="008A13BF"/>
    <w:rsid w:val="008A1E08"/>
    <w:rsid w:val="008B3940"/>
    <w:rsid w:val="008B7004"/>
    <w:rsid w:val="008C2B99"/>
    <w:rsid w:val="008C4646"/>
    <w:rsid w:val="008C7C7C"/>
    <w:rsid w:val="008D1181"/>
    <w:rsid w:val="008D7BCF"/>
    <w:rsid w:val="008E3746"/>
    <w:rsid w:val="008E6C87"/>
    <w:rsid w:val="008F2CB1"/>
    <w:rsid w:val="008F4026"/>
    <w:rsid w:val="00900194"/>
    <w:rsid w:val="0090271F"/>
    <w:rsid w:val="00902E23"/>
    <w:rsid w:val="00907B39"/>
    <w:rsid w:val="009129AB"/>
    <w:rsid w:val="0091451C"/>
    <w:rsid w:val="00921199"/>
    <w:rsid w:val="00923D6D"/>
    <w:rsid w:val="0093188C"/>
    <w:rsid w:val="00937840"/>
    <w:rsid w:val="00942EC2"/>
    <w:rsid w:val="00944AFB"/>
    <w:rsid w:val="009460E7"/>
    <w:rsid w:val="009559DD"/>
    <w:rsid w:val="00963DAF"/>
    <w:rsid w:val="00966135"/>
    <w:rsid w:val="0097300B"/>
    <w:rsid w:val="0098430F"/>
    <w:rsid w:val="00987617"/>
    <w:rsid w:val="0099147D"/>
    <w:rsid w:val="0099221F"/>
    <w:rsid w:val="00993199"/>
    <w:rsid w:val="009A485E"/>
    <w:rsid w:val="009B23D5"/>
    <w:rsid w:val="009B3A0B"/>
    <w:rsid w:val="009B4C52"/>
    <w:rsid w:val="009B51B2"/>
    <w:rsid w:val="009B6D7F"/>
    <w:rsid w:val="009C0971"/>
    <w:rsid w:val="009C3E85"/>
    <w:rsid w:val="009C767D"/>
    <w:rsid w:val="009D25ED"/>
    <w:rsid w:val="009D7DD2"/>
    <w:rsid w:val="009F37B7"/>
    <w:rsid w:val="00A10F02"/>
    <w:rsid w:val="00A119FE"/>
    <w:rsid w:val="00A12FCA"/>
    <w:rsid w:val="00A15225"/>
    <w:rsid w:val="00A164B4"/>
    <w:rsid w:val="00A2294A"/>
    <w:rsid w:val="00A504F8"/>
    <w:rsid w:val="00A53724"/>
    <w:rsid w:val="00A5463E"/>
    <w:rsid w:val="00A57973"/>
    <w:rsid w:val="00A60C6F"/>
    <w:rsid w:val="00A718A9"/>
    <w:rsid w:val="00A82346"/>
    <w:rsid w:val="00A86BD9"/>
    <w:rsid w:val="00A95559"/>
    <w:rsid w:val="00A97B7D"/>
    <w:rsid w:val="00AA3D48"/>
    <w:rsid w:val="00AA49AA"/>
    <w:rsid w:val="00AA6234"/>
    <w:rsid w:val="00AA6B81"/>
    <w:rsid w:val="00AB3178"/>
    <w:rsid w:val="00AB3B9A"/>
    <w:rsid w:val="00AB5A16"/>
    <w:rsid w:val="00AB6829"/>
    <w:rsid w:val="00AC4306"/>
    <w:rsid w:val="00AE3528"/>
    <w:rsid w:val="00AF4C9C"/>
    <w:rsid w:val="00B02DA6"/>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A1F7C"/>
    <w:rsid w:val="00BA2372"/>
    <w:rsid w:val="00BA2473"/>
    <w:rsid w:val="00BA27D5"/>
    <w:rsid w:val="00BB2948"/>
    <w:rsid w:val="00BC0F7D"/>
    <w:rsid w:val="00BC2D32"/>
    <w:rsid w:val="00BC4EB3"/>
    <w:rsid w:val="00BC79D8"/>
    <w:rsid w:val="00BD6786"/>
    <w:rsid w:val="00BE0E3A"/>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71CC9"/>
    <w:rsid w:val="00C72833"/>
    <w:rsid w:val="00C75F58"/>
    <w:rsid w:val="00C81085"/>
    <w:rsid w:val="00C82F8D"/>
    <w:rsid w:val="00C87F28"/>
    <w:rsid w:val="00C93F40"/>
    <w:rsid w:val="00CA3D0C"/>
    <w:rsid w:val="00CB7028"/>
    <w:rsid w:val="00CC3B92"/>
    <w:rsid w:val="00CD5F85"/>
    <w:rsid w:val="00CD6756"/>
    <w:rsid w:val="00CE46C8"/>
    <w:rsid w:val="00CE7B99"/>
    <w:rsid w:val="00CF06D0"/>
    <w:rsid w:val="00CF6B06"/>
    <w:rsid w:val="00D01278"/>
    <w:rsid w:val="00D01D31"/>
    <w:rsid w:val="00D03A83"/>
    <w:rsid w:val="00D05592"/>
    <w:rsid w:val="00D14F88"/>
    <w:rsid w:val="00D17FFB"/>
    <w:rsid w:val="00D22B00"/>
    <w:rsid w:val="00D26FC5"/>
    <w:rsid w:val="00D30E24"/>
    <w:rsid w:val="00D32A52"/>
    <w:rsid w:val="00D33899"/>
    <w:rsid w:val="00D33CAD"/>
    <w:rsid w:val="00D42FC2"/>
    <w:rsid w:val="00D50076"/>
    <w:rsid w:val="00D560DD"/>
    <w:rsid w:val="00D605F0"/>
    <w:rsid w:val="00D60B78"/>
    <w:rsid w:val="00D6105D"/>
    <w:rsid w:val="00D61471"/>
    <w:rsid w:val="00D70409"/>
    <w:rsid w:val="00D72DA5"/>
    <w:rsid w:val="00D738D6"/>
    <w:rsid w:val="00D755EB"/>
    <w:rsid w:val="00D84A68"/>
    <w:rsid w:val="00D87E00"/>
    <w:rsid w:val="00D9134D"/>
    <w:rsid w:val="00D94727"/>
    <w:rsid w:val="00D97B0E"/>
    <w:rsid w:val="00DA0E1B"/>
    <w:rsid w:val="00DA644A"/>
    <w:rsid w:val="00DA7A03"/>
    <w:rsid w:val="00DB16F1"/>
    <w:rsid w:val="00DB1818"/>
    <w:rsid w:val="00DC1E3D"/>
    <w:rsid w:val="00DC309B"/>
    <w:rsid w:val="00DC4DA2"/>
    <w:rsid w:val="00DD1DB9"/>
    <w:rsid w:val="00DF2B1F"/>
    <w:rsid w:val="00DF4B57"/>
    <w:rsid w:val="00DF62CD"/>
    <w:rsid w:val="00E052FA"/>
    <w:rsid w:val="00E054BB"/>
    <w:rsid w:val="00E1474A"/>
    <w:rsid w:val="00E15512"/>
    <w:rsid w:val="00E204AE"/>
    <w:rsid w:val="00E27210"/>
    <w:rsid w:val="00E30623"/>
    <w:rsid w:val="00E42A6A"/>
    <w:rsid w:val="00E42C8A"/>
    <w:rsid w:val="00E440EF"/>
    <w:rsid w:val="00E446E4"/>
    <w:rsid w:val="00E44BC8"/>
    <w:rsid w:val="00E60E36"/>
    <w:rsid w:val="00E61689"/>
    <w:rsid w:val="00E6344B"/>
    <w:rsid w:val="00E64183"/>
    <w:rsid w:val="00E676C8"/>
    <w:rsid w:val="00E7030A"/>
    <w:rsid w:val="00E74420"/>
    <w:rsid w:val="00E744AD"/>
    <w:rsid w:val="00E75303"/>
    <w:rsid w:val="00E77645"/>
    <w:rsid w:val="00E92771"/>
    <w:rsid w:val="00EA4742"/>
    <w:rsid w:val="00EA7191"/>
    <w:rsid w:val="00EB079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A1266"/>
    <w:rsid w:val="00FA268A"/>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qFormat/>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04280497">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yperlink" Target="https://portal.3gpp.org/ngppapp/CreateTdoc.aspx?mode=view&amp;contributionUid=CP-243221"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242</Pages>
  <Words>102334</Words>
  <Characters>573073</Characters>
  <Application>Microsoft Office Word</Application>
  <DocSecurity>0</DocSecurity>
  <Lines>11695</Lines>
  <Paragraphs>9252</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666155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2</cp:revision>
  <dcterms:created xsi:type="dcterms:W3CDTF">2025-10-14T07:02:00Z</dcterms:created>
  <dcterms:modified xsi:type="dcterms:W3CDTF">2025-10-14T07:02:00Z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