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tcPr>
          <w:p w14:paraId="28BF3952" w14:textId="43A97243"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38518A">
              <w:t>19.</w:t>
            </w:r>
            <w:r w:rsidR="00381919">
              <w:t>4</w:t>
            </w:r>
            <w:r w:rsidR="0038518A">
              <w:t>.0</w:t>
            </w:r>
            <w:bookmarkEnd w:id="2"/>
            <w:r w:rsidR="00083860" w:rsidRPr="00042094">
              <w:t xml:space="preserve"> </w:t>
            </w:r>
            <w:r w:rsidRPr="00042094">
              <w:rPr>
                <w:sz w:val="32"/>
              </w:rPr>
              <w:t>(</w:t>
            </w:r>
            <w:bookmarkStart w:id="3" w:name="issueDate"/>
            <w:r w:rsidR="0038518A">
              <w:rPr>
                <w:sz w:val="32"/>
              </w:rPr>
              <w:t>2025-</w:t>
            </w:r>
            <w:r w:rsidR="00381919">
              <w:rPr>
                <w:sz w:val="32"/>
              </w:rPr>
              <w:t>12</w:t>
            </w:r>
            <w:bookmarkEnd w:id="3"/>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2D83D5F0" w:rsidR="00BA4B8D" w:rsidRPr="00042094" w:rsidRDefault="00BA4B8D" w:rsidP="00BA4B8D">
            <w:pPr>
              <w:pStyle w:val="Guidance"/>
            </w:pPr>
          </w:p>
        </w:tc>
      </w:tr>
      <w:tr w:rsidR="004F0988" w:rsidRPr="00042094" w14:paraId="0E09F083" w14:textId="77777777" w:rsidTr="005E4BB2">
        <w:trPr>
          <w:trHeight w:hRule="exact" w:val="3686"/>
        </w:trPr>
        <w:tc>
          <w:tcPr>
            <w:tcW w:w="10423" w:type="dxa"/>
            <w:gridSpan w:val="2"/>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w:t>
            </w:r>
            <w:proofErr w:type="spellStart"/>
            <w:r w:rsidRPr="00042094">
              <w:t>ProSe</w:t>
            </w:r>
            <w:proofErr w:type="spellEnd"/>
            <w:r w:rsidRPr="00042094">
              <w:t>)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6691891E"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893B58">
              <w:rPr>
                <w:rStyle w:val="ZGSM"/>
              </w:rPr>
              <w:t>9</w:t>
            </w:r>
            <w:r w:rsidRPr="00042094">
              <w:t>)</w:t>
            </w:r>
          </w:p>
        </w:tc>
      </w:tr>
      <w:tr w:rsidR="00BF128E" w:rsidRPr="00042094" w14:paraId="2F3B8568" w14:textId="77777777" w:rsidTr="005E4BB2">
        <w:tc>
          <w:tcPr>
            <w:tcW w:w="10423" w:type="dxa"/>
            <w:gridSpan w:val="2"/>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65A96DD0" w:rsidR="00E16509" w:rsidRPr="00042094" w:rsidRDefault="00E16509" w:rsidP="00133525">
            <w:pPr>
              <w:pStyle w:val="FP"/>
              <w:jc w:val="center"/>
              <w:rPr>
                <w:noProof/>
                <w:sz w:val="18"/>
              </w:rPr>
            </w:pPr>
            <w:r w:rsidRPr="00042094">
              <w:rPr>
                <w:noProof/>
                <w:sz w:val="18"/>
              </w:rPr>
              <w:t xml:space="preserve">© </w:t>
            </w:r>
            <w:r w:rsidR="000D45BF" w:rsidRPr="00042094">
              <w:rPr>
                <w:noProof/>
                <w:sz w:val="18"/>
              </w:rPr>
              <w:t>202</w:t>
            </w:r>
            <w:r w:rsidR="000D45BF">
              <w:rPr>
                <w:rFonts w:eastAsia="Malgun Gothic" w:hint="eastAsia"/>
                <w:noProof/>
                <w:sz w:val="18"/>
                <w:lang w:eastAsia="ko-KR"/>
              </w:rPr>
              <w:t>5</w:t>
            </w:r>
            <w:r w:rsidRPr="00042094">
              <w:rPr>
                <w:noProof/>
                <w:sz w:val="18"/>
              </w:rPr>
              <w:t>, 3GPP Organizational Partners (ARIB, ATIS, CCSA, ETSI, TSDSI, TTA, TTC).</w:t>
            </w:r>
            <w:bookmarkStart w:id="13" w:name="copyrightaddon"/>
            <w:bookmarkEnd w:id="13"/>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lastRenderedPageBreak/>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lastRenderedPageBreak/>
        <w:br w:type="page"/>
      </w:r>
      <w:bookmarkStart w:id="14" w:name="tableOfContents"/>
      <w:bookmarkEnd w:id="14"/>
      <w:r w:rsidRPr="00042094">
        <w:lastRenderedPageBreak/>
        <w:t>Contents</w:t>
      </w:r>
    </w:p>
    <w:p w14:paraId="57AD9E8B" w14:textId="4DD4A9A4" w:rsidR="00375BCC" w:rsidRDefault="004D3578">
      <w:pPr>
        <w:pStyle w:val="TOC1"/>
        <w:rPr>
          <w:rFonts w:asciiTheme="minorHAnsi" w:eastAsiaTheme="minorEastAsia" w:hAnsiTheme="minorHAnsi" w:cstheme="minorBidi"/>
          <w:kern w:val="2"/>
          <w:sz w:val="24"/>
          <w:szCs w:val="24"/>
          <w14:ligatures w14:val="standardContextual"/>
        </w:rPr>
      </w:pPr>
      <w:r w:rsidRPr="00042094">
        <w:rPr>
          <w:rFonts w:eastAsia="DengXian"/>
          <w:noProof w:val="0"/>
          <w:lang w:eastAsia="en-US"/>
        </w:rPr>
        <w:fldChar w:fldCharType="begin" w:fldLock="1"/>
      </w:r>
      <w:r w:rsidRPr="00042094">
        <w:instrText xml:space="preserve"> TOC \o "1-9" </w:instrText>
      </w:r>
      <w:r w:rsidRPr="00042094">
        <w:rPr>
          <w:rFonts w:eastAsia="DengXian"/>
          <w:noProof w:val="0"/>
          <w:lang w:eastAsia="en-US"/>
        </w:rPr>
        <w:fldChar w:fldCharType="separate"/>
      </w:r>
      <w:r w:rsidR="00375BCC">
        <w:t>Foreword</w:t>
      </w:r>
      <w:r w:rsidR="00375BCC">
        <w:tab/>
      </w:r>
      <w:r w:rsidR="00375BCC">
        <w:fldChar w:fldCharType="begin" w:fldLock="1"/>
      </w:r>
      <w:r w:rsidR="00375BCC">
        <w:instrText xml:space="preserve"> PAGEREF _Toc218778829 \h </w:instrText>
      </w:r>
      <w:r w:rsidR="00375BCC">
        <w:fldChar w:fldCharType="separate"/>
      </w:r>
      <w:r w:rsidR="00375BCC">
        <w:t>6</w:t>
      </w:r>
      <w:r w:rsidR="00375BCC">
        <w:fldChar w:fldCharType="end"/>
      </w:r>
    </w:p>
    <w:p w14:paraId="3AA8172F" w14:textId="7DDD8C5A" w:rsidR="00375BCC" w:rsidRDefault="00375BC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_Toc218778830 \h </w:instrText>
      </w:r>
      <w:r>
        <w:fldChar w:fldCharType="separate"/>
      </w:r>
      <w:r>
        <w:t>8</w:t>
      </w:r>
      <w:r>
        <w:fldChar w:fldCharType="end"/>
      </w:r>
    </w:p>
    <w:p w14:paraId="5D8E3400" w14:textId="2AC8BE7F" w:rsidR="00375BCC" w:rsidRDefault="00375BC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_Toc218778831 \h </w:instrText>
      </w:r>
      <w:r>
        <w:fldChar w:fldCharType="separate"/>
      </w:r>
      <w:r>
        <w:t>8</w:t>
      </w:r>
      <w:r>
        <w:fldChar w:fldCharType="end"/>
      </w:r>
    </w:p>
    <w:p w14:paraId="336DBA3E" w14:textId="3E9EA1A0" w:rsidR="00375BCC" w:rsidRDefault="00375BC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_Toc218778832 \h </w:instrText>
      </w:r>
      <w:r>
        <w:fldChar w:fldCharType="separate"/>
      </w:r>
      <w:r>
        <w:t>9</w:t>
      </w:r>
      <w:r>
        <w:fldChar w:fldCharType="end"/>
      </w:r>
    </w:p>
    <w:p w14:paraId="138EB8FD" w14:textId="1C9FCA1B" w:rsidR="00375BCC" w:rsidRDefault="00375BC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_Toc218778833 \h </w:instrText>
      </w:r>
      <w:r>
        <w:fldChar w:fldCharType="separate"/>
      </w:r>
      <w:r>
        <w:t>9</w:t>
      </w:r>
      <w:r>
        <w:fldChar w:fldCharType="end"/>
      </w:r>
    </w:p>
    <w:p w14:paraId="655B7AEE" w14:textId="07E9D0A4" w:rsidR="00375BCC" w:rsidRDefault="00375BC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_Toc218778834 \h </w:instrText>
      </w:r>
      <w:r>
        <w:fldChar w:fldCharType="separate"/>
      </w:r>
      <w:r>
        <w:t>9</w:t>
      </w:r>
      <w:r>
        <w:fldChar w:fldCharType="end"/>
      </w:r>
    </w:p>
    <w:p w14:paraId="0187DF12" w14:textId="1B593E03" w:rsidR="00375BCC" w:rsidRDefault="00375BC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Descriptions of UE policies for 5G ProSe</w:t>
      </w:r>
      <w:r>
        <w:tab/>
      </w:r>
      <w:r>
        <w:fldChar w:fldCharType="begin"/>
      </w:r>
      <w:r>
        <w:instrText xml:space="preserve"> PAGEREF _Toc218778835 \h </w:instrText>
      </w:r>
      <w:r>
        <w:fldChar w:fldCharType="separate"/>
      </w:r>
      <w:r>
        <w:t>9</w:t>
      </w:r>
      <w:r>
        <w:fldChar w:fldCharType="end"/>
      </w:r>
    </w:p>
    <w:p w14:paraId="54856A83" w14:textId="6FC18062" w:rsidR="00375BCC" w:rsidRDefault="00375BC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_Toc218778836 \h </w:instrText>
      </w:r>
      <w:r>
        <w:fldChar w:fldCharType="separate"/>
      </w:r>
      <w:r>
        <w:t>9</w:t>
      </w:r>
      <w:r>
        <w:fldChar w:fldCharType="end"/>
      </w:r>
    </w:p>
    <w:p w14:paraId="1D540D8B" w14:textId="33D2E219"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4.2</w:t>
      </w:r>
      <w:r>
        <w:rPr>
          <w:rFonts w:asciiTheme="minorHAnsi" w:eastAsiaTheme="minorEastAsia" w:hAnsiTheme="minorHAnsi" w:cstheme="minorBidi"/>
          <w:kern w:val="2"/>
          <w:sz w:val="24"/>
          <w:szCs w:val="24"/>
          <w14:ligatures w14:val="standardContextual"/>
        </w:rPr>
        <w:tab/>
      </w:r>
      <w:r>
        <w:rPr>
          <w:lang w:eastAsia="zh-CN"/>
        </w:rPr>
        <w:t>UE policies for 5G ProSe direct discovery</w:t>
      </w:r>
      <w:r>
        <w:tab/>
      </w:r>
      <w:r>
        <w:fldChar w:fldCharType="begin"/>
      </w:r>
      <w:r>
        <w:instrText xml:space="preserve"> PAGEREF _Toc218778837 \h </w:instrText>
      </w:r>
      <w:r>
        <w:fldChar w:fldCharType="separate"/>
      </w:r>
      <w:r>
        <w:t>10</w:t>
      </w:r>
      <w:r>
        <w:fldChar w:fldCharType="end"/>
      </w:r>
    </w:p>
    <w:p w14:paraId="3C98464B" w14:textId="4A2E7AED"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4.3</w:t>
      </w:r>
      <w:r>
        <w:rPr>
          <w:rFonts w:asciiTheme="minorHAnsi" w:eastAsiaTheme="minorEastAsia" w:hAnsiTheme="minorHAnsi" w:cstheme="minorBidi"/>
          <w:kern w:val="2"/>
          <w:sz w:val="24"/>
          <w:szCs w:val="24"/>
          <w14:ligatures w14:val="standardContextual"/>
        </w:rPr>
        <w:tab/>
      </w:r>
      <w:r>
        <w:rPr>
          <w:lang w:eastAsia="zh-CN"/>
        </w:rPr>
        <w:t>UE policies for 5G ProSe direct communications</w:t>
      </w:r>
      <w:r>
        <w:tab/>
      </w:r>
      <w:r>
        <w:fldChar w:fldCharType="begin"/>
      </w:r>
      <w:r>
        <w:instrText xml:space="preserve"> PAGEREF _Toc218778838 \h </w:instrText>
      </w:r>
      <w:r>
        <w:fldChar w:fldCharType="separate"/>
      </w:r>
      <w:r>
        <w:t>10</w:t>
      </w:r>
      <w:r>
        <w:fldChar w:fldCharType="end"/>
      </w:r>
    </w:p>
    <w:p w14:paraId="38CD78F3" w14:textId="68982D18"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4.4</w:t>
      </w:r>
      <w:r>
        <w:rPr>
          <w:rFonts w:asciiTheme="minorHAnsi" w:eastAsiaTheme="minorEastAsia" w:hAnsiTheme="minorHAnsi" w:cstheme="minorBidi"/>
          <w:kern w:val="2"/>
          <w:sz w:val="24"/>
          <w:szCs w:val="24"/>
          <w14:ligatures w14:val="standardContextual"/>
        </w:rPr>
        <w:tab/>
      </w:r>
      <w:r>
        <w:rPr>
          <w:lang w:eastAsia="zh-CN"/>
        </w:rPr>
        <w:t>UE policies for 5G ProSe UE-to-network relay</w:t>
      </w:r>
      <w:r>
        <w:tab/>
      </w:r>
      <w:r>
        <w:fldChar w:fldCharType="begin"/>
      </w:r>
      <w:r>
        <w:instrText xml:space="preserve"> PAGEREF _Toc218778839 \h </w:instrText>
      </w:r>
      <w:r>
        <w:fldChar w:fldCharType="separate"/>
      </w:r>
      <w:r>
        <w:t>10</w:t>
      </w:r>
      <w:r>
        <w:fldChar w:fldCharType="end"/>
      </w:r>
    </w:p>
    <w:p w14:paraId="3DA5C39E" w14:textId="65465604"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UE policies for 5G ProSe usage information reporting</w:t>
      </w:r>
      <w:r>
        <w:tab/>
      </w:r>
      <w:r>
        <w:fldChar w:fldCharType="begin"/>
      </w:r>
      <w:r>
        <w:instrText xml:space="preserve"> PAGEREF _Toc218778840 \h </w:instrText>
      </w:r>
      <w:r>
        <w:fldChar w:fldCharType="separate"/>
      </w:r>
      <w:r>
        <w:t>10</w:t>
      </w:r>
      <w:r>
        <w:fldChar w:fldCharType="end"/>
      </w:r>
    </w:p>
    <w:p w14:paraId="1B4E46DD" w14:textId="663D2904"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4.6</w:t>
      </w:r>
      <w:r>
        <w:rPr>
          <w:rFonts w:asciiTheme="minorHAnsi" w:eastAsiaTheme="minorEastAsia" w:hAnsiTheme="minorHAnsi" w:cstheme="minorBidi"/>
          <w:kern w:val="2"/>
          <w:sz w:val="24"/>
          <w:szCs w:val="24"/>
          <w14:ligatures w14:val="standardContextual"/>
        </w:rPr>
        <w:tab/>
      </w:r>
      <w:r>
        <w:rPr>
          <w:lang w:eastAsia="zh-CN"/>
        </w:rPr>
        <w:t>UE policies for 5G ProSe UE-to-UE relay</w:t>
      </w:r>
      <w:r>
        <w:tab/>
      </w:r>
      <w:r>
        <w:fldChar w:fldCharType="begin"/>
      </w:r>
      <w:r>
        <w:instrText xml:space="preserve"> PAGEREF _Toc218778841 \h </w:instrText>
      </w:r>
      <w:r>
        <w:fldChar w:fldCharType="separate"/>
      </w:r>
      <w:r>
        <w:t>10</w:t>
      </w:r>
      <w:r>
        <w:fldChar w:fldCharType="end"/>
      </w:r>
    </w:p>
    <w:p w14:paraId="2501442F" w14:textId="3C4987FA"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4.7</w:t>
      </w:r>
      <w:r>
        <w:rPr>
          <w:rFonts w:asciiTheme="minorHAnsi" w:eastAsiaTheme="minorEastAsia" w:hAnsiTheme="minorHAnsi" w:cstheme="minorBidi"/>
          <w:kern w:val="2"/>
          <w:sz w:val="24"/>
          <w:szCs w:val="24"/>
          <w14:ligatures w14:val="standardContextual"/>
        </w:rPr>
        <w:tab/>
      </w:r>
      <w:r>
        <w:rPr>
          <w:lang w:eastAsia="zh-CN"/>
        </w:rPr>
        <w:t xml:space="preserve">UE policies for 5G ProSe </w:t>
      </w:r>
      <w:r>
        <w:t xml:space="preserve">multi-hop </w:t>
      </w:r>
      <w:r>
        <w:rPr>
          <w:lang w:eastAsia="zh-CN"/>
        </w:rPr>
        <w:t>UE-to-network relay</w:t>
      </w:r>
      <w:r>
        <w:tab/>
      </w:r>
      <w:r>
        <w:fldChar w:fldCharType="begin"/>
      </w:r>
      <w:r>
        <w:instrText xml:space="preserve"> PAGEREF _Toc218778842 \h </w:instrText>
      </w:r>
      <w:r>
        <w:fldChar w:fldCharType="separate"/>
      </w:r>
      <w:r>
        <w:t>10</w:t>
      </w:r>
      <w:r>
        <w:fldChar w:fldCharType="end"/>
      </w:r>
    </w:p>
    <w:p w14:paraId="3CA185E2" w14:textId="054A167A"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4.8</w:t>
      </w:r>
      <w:r>
        <w:rPr>
          <w:rFonts w:asciiTheme="minorHAnsi" w:eastAsiaTheme="minorEastAsia" w:hAnsiTheme="minorHAnsi" w:cstheme="minorBidi"/>
          <w:kern w:val="2"/>
          <w:sz w:val="24"/>
          <w:szCs w:val="24"/>
          <w14:ligatures w14:val="standardContextual"/>
        </w:rPr>
        <w:tab/>
      </w:r>
      <w:r>
        <w:rPr>
          <w:lang w:eastAsia="zh-CN"/>
        </w:rPr>
        <w:t xml:space="preserve">UE policies for 5G ProSe </w:t>
      </w:r>
      <w:r>
        <w:t xml:space="preserve">multi-hop </w:t>
      </w:r>
      <w:r>
        <w:rPr>
          <w:lang w:eastAsia="zh-CN"/>
        </w:rPr>
        <w:t>UE-to-UE relay</w:t>
      </w:r>
      <w:r>
        <w:tab/>
      </w:r>
      <w:r>
        <w:fldChar w:fldCharType="begin"/>
      </w:r>
      <w:r>
        <w:instrText xml:space="preserve"> PAGEREF _Toc218778843 \h </w:instrText>
      </w:r>
      <w:r>
        <w:fldChar w:fldCharType="separate"/>
      </w:r>
      <w:r>
        <w:t>10</w:t>
      </w:r>
      <w:r>
        <w:fldChar w:fldCharType="end"/>
      </w:r>
    </w:p>
    <w:p w14:paraId="1B99FB88" w14:textId="4ACF8C67" w:rsidR="00375BCC" w:rsidRDefault="00375BC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Encoding of UE policies for 5G ProSe</w:t>
      </w:r>
      <w:r>
        <w:tab/>
      </w:r>
      <w:r>
        <w:fldChar w:fldCharType="begin"/>
      </w:r>
      <w:r>
        <w:instrText xml:space="preserve"> PAGEREF _Toc218778844 \h </w:instrText>
      </w:r>
      <w:r>
        <w:fldChar w:fldCharType="separate"/>
      </w:r>
      <w:r>
        <w:t>10</w:t>
      </w:r>
      <w:r>
        <w:fldChar w:fldCharType="end"/>
      </w:r>
    </w:p>
    <w:p w14:paraId="7D534E5E" w14:textId="59957E6F"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_Toc218778845 \h </w:instrText>
      </w:r>
      <w:r>
        <w:fldChar w:fldCharType="separate"/>
      </w:r>
      <w:r>
        <w:t>10</w:t>
      </w:r>
      <w:r>
        <w:fldChar w:fldCharType="end"/>
      </w:r>
    </w:p>
    <w:p w14:paraId="7FF274AA" w14:textId="22228E92"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Encoding of 5G ProSe policy UE policy part</w:t>
      </w:r>
      <w:r>
        <w:tab/>
      </w:r>
      <w:r>
        <w:fldChar w:fldCharType="begin"/>
      </w:r>
      <w:r>
        <w:instrText xml:space="preserve"> PAGEREF _Toc218778846 \h </w:instrText>
      </w:r>
      <w:r>
        <w:fldChar w:fldCharType="separate"/>
      </w:r>
      <w:r>
        <w:t>11</w:t>
      </w:r>
      <w:r>
        <w:fldChar w:fldCharType="end"/>
      </w:r>
    </w:p>
    <w:p w14:paraId="13729C2A" w14:textId="49932CFC"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Encoding of UE policies for 5G ProSe direct discovery</w:t>
      </w:r>
      <w:r>
        <w:tab/>
      </w:r>
      <w:r>
        <w:fldChar w:fldCharType="begin"/>
      </w:r>
      <w:r>
        <w:instrText xml:space="preserve"> PAGEREF _Toc218778847 \h </w:instrText>
      </w:r>
      <w:r>
        <w:fldChar w:fldCharType="separate"/>
      </w:r>
      <w:r>
        <w:t>12</w:t>
      </w:r>
      <w:r>
        <w:fldChar w:fldCharType="end"/>
      </w:r>
    </w:p>
    <w:p w14:paraId="2EDDBB38" w14:textId="7B7FE9E5" w:rsidR="00375BCC" w:rsidRDefault="00375BCC">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_Toc218778848 \h </w:instrText>
      </w:r>
      <w:r>
        <w:fldChar w:fldCharType="separate"/>
      </w:r>
      <w:r>
        <w:t>12</w:t>
      </w:r>
      <w:r>
        <w:fldChar w:fldCharType="end"/>
      </w:r>
    </w:p>
    <w:p w14:paraId="0B642385" w14:textId="6844528E" w:rsidR="00375BCC" w:rsidRDefault="00375BCC">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_Toc218778849 \h </w:instrText>
      </w:r>
      <w:r>
        <w:fldChar w:fldCharType="separate"/>
      </w:r>
      <w:r>
        <w:t>13</w:t>
      </w:r>
      <w:r>
        <w:fldChar w:fldCharType="end"/>
      </w:r>
    </w:p>
    <w:p w14:paraId="1BB3666E" w14:textId="18279E72"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5.4</w:t>
      </w:r>
      <w:r>
        <w:rPr>
          <w:rFonts w:asciiTheme="minorHAnsi" w:eastAsiaTheme="minorEastAsia" w:hAnsiTheme="minorHAnsi" w:cstheme="minorBidi"/>
          <w:kern w:val="2"/>
          <w:sz w:val="24"/>
          <w:szCs w:val="24"/>
          <w14:ligatures w14:val="standardContextual"/>
        </w:rPr>
        <w:tab/>
      </w:r>
      <w:r>
        <w:rPr>
          <w:lang w:eastAsia="zh-CN"/>
        </w:rPr>
        <w:t>Encoding of UE policies for 5G ProSe direct communications</w:t>
      </w:r>
      <w:r>
        <w:tab/>
      </w:r>
      <w:r>
        <w:fldChar w:fldCharType="begin"/>
      </w:r>
      <w:r>
        <w:instrText xml:space="preserve"> PAGEREF _Toc218778850 \h </w:instrText>
      </w:r>
      <w:r>
        <w:fldChar w:fldCharType="separate"/>
      </w:r>
      <w:r>
        <w:t>25</w:t>
      </w:r>
      <w:r>
        <w:fldChar w:fldCharType="end"/>
      </w:r>
    </w:p>
    <w:p w14:paraId="4C6D5DE1" w14:textId="4ADB54C5" w:rsidR="00375BCC" w:rsidRDefault="00375BCC">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_Toc218778851 \h </w:instrText>
      </w:r>
      <w:r>
        <w:fldChar w:fldCharType="separate"/>
      </w:r>
      <w:r>
        <w:t>25</w:t>
      </w:r>
      <w:r>
        <w:fldChar w:fldCharType="end"/>
      </w:r>
    </w:p>
    <w:p w14:paraId="1AB76B5D" w14:textId="46E294BF" w:rsidR="00375BCC" w:rsidRDefault="00375BCC">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_Toc218778852 \h </w:instrText>
      </w:r>
      <w:r>
        <w:fldChar w:fldCharType="separate"/>
      </w:r>
      <w:r>
        <w:t>26</w:t>
      </w:r>
      <w:r>
        <w:fldChar w:fldCharType="end"/>
      </w:r>
    </w:p>
    <w:p w14:paraId="099E9479" w14:textId="5FA49C89"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5.5</w:t>
      </w:r>
      <w:r>
        <w:rPr>
          <w:rFonts w:asciiTheme="minorHAnsi" w:eastAsiaTheme="minorEastAsia" w:hAnsiTheme="minorHAnsi" w:cstheme="minorBidi"/>
          <w:kern w:val="2"/>
          <w:sz w:val="24"/>
          <w:szCs w:val="24"/>
          <w14:ligatures w14:val="standardContextual"/>
        </w:rPr>
        <w:tab/>
      </w:r>
      <w:r>
        <w:rPr>
          <w:lang w:eastAsia="zh-CN"/>
        </w:rPr>
        <w:t>Encoding of UE policies for 5G ProSe UE-to-network relay UE</w:t>
      </w:r>
      <w:r>
        <w:tab/>
      </w:r>
      <w:r>
        <w:fldChar w:fldCharType="begin"/>
      </w:r>
      <w:r>
        <w:instrText xml:space="preserve"> PAGEREF _Toc218778853 \h </w:instrText>
      </w:r>
      <w:r>
        <w:fldChar w:fldCharType="separate"/>
      </w:r>
      <w:r>
        <w:t>67</w:t>
      </w:r>
      <w:r>
        <w:fldChar w:fldCharType="end"/>
      </w:r>
    </w:p>
    <w:p w14:paraId="23B29696" w14:textId="13F00445" w:rsidR="00375BCC" w:rsidRDefault="00375BCC">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_Toc218778854 \h </w:instrText>
      </w:r>
      <w:r>
        <w:fldChar w:fldCharType="separate"/>
      </w:r>
      <w:r>
        <w:t>67</w:t>
      </w:r>
      <w:r>
        <w:fldChar w:fldCharType="end"/>
      </w:r>
    </w:p>
    <w:p w14:paraId="1547CDEA" w14:textId="70A2DF8A" w:rsidR="00375BCC" w:rsidRDefault="00375BCC">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_Toc218778855 \h </w:instrText>
      </w:r>
      <w:r>
        <w:fldChar w:fldCharType="separate"/>
      </w:r>
      <w:r>
        <w:t>68</w:t>
      </w:r>
      <w:r>
        <w:fldChar w:fldCharType="end"/>
      </w:r>
    </w:p>
    <w:p w14:paraId="7EB3402D" w14:textId="798003A0"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5.6</w:t>
      </w:r>
      <w:r>
        <w:rPr>
          <w:rFonts w:asciiTheme="minorHAnsi" w:eastAsiaTheme="minorEastAsia" w:hAnsiTheme="minorHAnsi" w:cstheme="minorBidi"/>
          <w:kern w:val="2"/>
          <w:sz w:val="24"/>
          <w:szCs w:val="24"/>
          <w14:ligatures w14:val="standardContextual"/>
        </w:rPr>
        <w:tab/>
      </w:r>
      <w:r>
        <w:rPr>
          <w:lang w:eastAsia="zh-CN"/>
        </w:rPr>
        <w:t>Encoding of UE policies for 5G ProSe remote UE</w:t>
      </w:r>
      <w:r>
        <w:tab/>
      </w:r>
      <w:r>
        <w:fldChar w:fldCharType="begin"/>
      </w:r>
      <w:r>
        <w:instrText xml:space="preserve"> PAGEREF _Toc218778856 \h </w:instrText>
      </w:r>
      <w:r>
        <w:fldChar w:fldCharType="separate"/>
      </w:r>
      <w:r>
        <w:t>93</w:t>
      </w:r>
      <w:r>
        <w:fldChar w:fldCharType="end"/>
      </w:r>
    </w:p>
    <w:p w14:paraId="3DB20B10" w14:textId="64229517" w:rsidR="00375BCC" w:rsidRDefault="00375BCC">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_Toc218778857 \h </w:instrText>
      </w:r>
      <w:r>
        <w:fldChar w:fldCharType="separate"/>
      </w:r>
      <w:r>
        <w:t>93</w:t>
      </w:r>
      <w:r>
        <w:fldChar w:fldCharType="end"/>
      </w:r>
    </w:p>
    <w:p w14:paraId="725F4372" w14:textId="5C792523" w:rsidR="00375BCC" w:rsidRDefault="00375BCC">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_Toc218778858 \h </w:instrText>
      </w:r>
      <w:r>
        <w:fldChar w:fldCharType="separate"/>
      </w:r>
      <w:r>
        <w:t>94</w:t>
      </w:r>
      <w:r>
        <w:fldChar w:fldCharType="end"/>
      </w:r>
    </w:p>
    <w:p w14:paraId="4BAB5610" w14:textId="5BF53851"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5.7</w:t>
      </w:r>
      <w:r>
        <w:rPr>
          <w:rFonts w:asciiTheme="minorHAnsi" w:eastAsiaTheme="minorEastAsia" w:hAnsiTheme="minorHAnsi" w:cstheme="minorBidi"/>
          <w:kern w:val="2"/>
          <w:sz w:val="24"/>
          <w:szCs w:val="24"/>
          <w14:ligatures w14:val="standardContextual"/>
        </w:rPr>
        <w:tab/>
      </w:r>
      <w:r>
        <w:rPr>
          <w:lang w:eastAsia="zh-CN"/>
        </w:rPr>
        <w:t>Encoding of UE policies for 5G ProSe usage information reporting</w:t>
      </w:r>
      <w:r>
        <w:tab/>
      </w:r>
      <w:r>
        <w:fldChar w:fldCharType="begin"/>
      </w:r>
      <w:r>
        <w:instrText xml:space="preserve"> PAGEREF _Toc218778859 \h </w:instrText>
      </w:r>
      <w:r>
        <w:fldChar w:fldCharType="separate"/>
      </w:r>
      <w:r>
        <w:t>113</w:t>
      </w:r>
      <w:r>
        <w:fldChar w:fldCharType="end"/>
      </w:r>
    </w:p>
    <w:p w14:paraId="07118227" w14:textId="01C486FF" w:rsidR="00375BCC" w:rsidRDefault="00375BCC">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_Toc218778860 \h </w:instrText>
      </w:r>
      <w:r>
        <w:fldChar w:fldCharType="separate"/>
      </w:r>
      <w:r>
        <w:t>113</w:t>
      </w:r>
      <w:r>
        <w:fldChar w:fldCharType="end"/>
      </w:r>
    </w:p>
    <w:p w14:paraId="45BAB995" w14:textId="4ED4F131" w:rsidR="00375BCC" w:rsidRDefault="00375BCC">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_Toc218778861 \h </w:instrText>
      </w:r>
      <w:r>
        <w:fldChar w:fldCharType="separate"/>
      </w:r>
      <w:r>
        <w:t>114</w:t>
      </w:r>
      <w:r>
        <w:fldChar w:fldCharType="end"/>
      </w:r>
    </w:p>
    <w:p w14:paraId="276E5170" w14:textId="426DA373"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5.8</w:t>
      </w:r>
      <w:r>
        <w:rPr>
          <w:rFonts w:asciiTheme="minorHAnsi" w:eastAsiaTheme="minorEastAsia" w:hAnsiTheme="minorHAnsi" w:cstheme="minorBidi"/>
          <w:kern w:val="2"/>
          <w:sz w:val="24"/>
          <w:szCs w:val="24"/>
          <w14:ligatures w14:val="standardContextual"/>
        </w:rPr>
        <w:tab/>
      </w:r>
      <w:r>
        <w:rPr>
          <w:lang w:eastAsia="zh-CN"/>
        </w:rPr>
        <w:t>Encoding of UE policies for 5G ProSe UE-to-UE relay UE</w:t>
      </w:r>
      <w:r>
        <w:tab/>
      </w:r>
      <w:r>
        <w:fldChar w:fldCharType="begin"/>
      </w:r>
      <w:r>
        <w:instrText xml:space="preserve"> PAGEREF _Toc218778862 \h </w:instrText>
      </w:r>
      <w:r>
        <w:fldChar w:fldCharType="separate"/>
      </w:r>
      <w:r>
        <w:t>118</w:t>
      </w:r>
      <w:r>
        <w:fldChar w:fldCharType="end"/>
      </w:r>
    </w:p>
    <w:p w14:paraId="4E36F407" w14:textId="0571A8F2" w:rsidR="00375BCC" w:rsidRDefault="00375BCC">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_Toc218778863 \h </w:instrText>
      </w:r>
      <w:r>
        <w:fldChar w:fldCharType="separate"/>
      </w:r>
      <w:r>
        <w:t>118</w:t>
      </w:r>
      <w:r>
        <w:fldChar w:fldCharType="end"/>
      </w:r>
    </w:p>
    <w:p w14:paraId="2D3C8F2E" w14:textId="1CF613E9" w:rsidR="00375BCC" w:rsidRDefault="00375BCC">
      <w:pPr>
        <w:pStyle w:val="TOC3"/>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_Toc218778864 \h </w:instrText>
      </w:r>
      <w:r>
        <w:fldChar w:fldCharType="separate"/>
      </w:r>
      <w:r>
        <w:t>119</w:t>
      </w:r>
      <w:r>
        <w:fldChar w:fldCharType="end"/>
      </w:r>
    </w:p>
    <w:p w14:paraId="074D9B00" w14:textId="38F88B45"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5.9</w:t>
      </w:r>
      <w:r>
        <w:rPr>
          <w:rFonts w:asciiTheme="minorHAnsi" w:eastAsiaTheme="minorEastAsia" w:hAnsiTheme="minorHAnsi" w:cstheme="minorBidi"/>
          <w:kern w:val="2"/>
          <w:sz w:val="24"/>
          <w:szCs w:val="24"/>
          <w14:ligatures w14:val="standardContextual"/>
        </w:rPr>
        <w:tab/>
      </w:r>
      <w:r>
        <w:rPr>
          <w:lang w:eastAsia="zh-CN"/>
        </w:rPr>
        <w:t>Encoding of UE policies for 5G ProSe end UE</w:t>
      </w:r>
      <w:r>
        <w:tab/>
      </w:r>
      <w:r>
        <w:fldChar w:fldCharType="begin"/>
      </w:r>
      <w:r>
        <w:instrText xml:space="preserve"> PAGEREF _Toc218778865 \h </w:instrText>
      </w:r>
      <w:r>
        <w:fldChar w:fldCharType="separate"/>
      </w:r>
      <w:r>
        <w:t>130</w:t>
      </w:r>
      <w:r>
        <w:fldChar w:fldCharType="end"/>
      </w:r>
    </w:p>
    <w:p w14:paraId="474006D2" w14:textId="6A953336" w:rsidR="00375BCC" w:rsidRDefault="00375BCC">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_Toc218778866 \h </w:instrText>
      </w:r>
      <w:r>
        <w:fldChar w:fldCharType="separate"/>
      </w:r>
      <w:r>
        <w:t>130</w:t>
      </w:r>
      <w:r>
        <w:fldChar w:fldCharType="end"/>
      </w:r>
    </w:p>
    <w:p w14:paraId="7E528C7D" w14:textId="16163AB9" w:rsidR="00375BCC" w:rsidRDefault="00375BCC">
      <w:pPr>
        <w:pStyle w:val="TOC3"/>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_Toc218778867 \h </w:instrText>
      </w:r>
      <w:r>
        <w:fldChar w:fldCharType="separate"/>
      </w:r>
      <w:r>
        <w:t>130</w:t>
      </w:r>
      <w:r>
        <w:fldChar w:fldCharType="end"/>
      </w:r>
    </w:p>
    <w:p w14:paraId="3FE48E52" w14:textId="3187788F"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5.10</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UE-to-network relay UE</w:t>
      </w:r>
      <w:r>
        <w:tab/>
      </w:r>
      <w:r>
        <w:fldChar w:fldCharType="begin"/>
      </w:r>
      <w:r>
        <w:instrText xml:space="preserve"> PAGEREF _Toc218778868 \h </w:instrText>
      </w:r>
      <w:r>
        <w:fldChar w:fldCharType="separate"/>
      </w:r>
      <w:r>
        <w:t>140</w:t>
      </w:r>
      <w:r>
        <w:fldChar w:fldCharType="end"/>
      </w:r>
    </w:p>
    <w:p w14:paraId="3E34C3D2" w14:textId="577C28D8"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10</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_Toc218778869 \h </w:instrText>
      </w:r>
      <w:r>
        <w:fldChar w:fldCharType="separate"/>
      </w:r>
      <w:r>
        <w:t>140</w:t>
      </w:r>
      <w:r>
        <w:fldChar w:fldCharType="end"/>
      </w:r>
    </w:p>
    <w:p w14:paraId="09491593" w14:textId="29640562"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10</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_Toc218778870 \h </w:instrText>
      </w:r>
      <w:r>
        <w:fldChar w:fldCharType="separate"/>
      </w:r>
      <w:r>
        <w:t>140</w:t>
      </w:r>
      <w:r>
        <w:fldChar w:fldCharType="end"/>
      </w:r>
    </w:p>
    <w:p w14:paraId="53CD6A6A" w14:textId="39504CF8"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Encoding of UE policies for 5G ProSe intermediate UE-to-network relay UE</w:t>
      </w:r>
      <w:r>
        <w:tab/>
      </w:r>
      <w:r>
        <w:fldChar w:fldCharType="begin"/>
      </w:r>
      <w:r>
        <w:instrText xml:space="preserve"> PAGEREF _Toc218778871 \h </w:instrText>
      </w:r>
      <w:r>
        <w:fldChar w:fldCharType="separate"/>
      </w:r>
      <w:r>
        <w:t>159</w:t>
      </w:r>
      <w:r>
        <w:fldChar w:fldCharType="end"/>
      </w:r>
    </w:p>
    <w:p w14:paraId="0A783F53" w14:textId="45547EC9"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11</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_Toc218778872 \h </w:instrText>
      </w:r>
      <w:r>
        <w:fldChar w:fldCharType="separate"/>
      </w:r>
      <w:r>
        <w:t>159</w:t>
      </w:r>
      <w:r>
        <w:fldChar w:fldCharType="end"/>
      </w:r>
    </w:p>
    <w:p w14:paraId="42220C53" w14:textId="38E0E3E4"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11</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_Toc218778873 \h </w:instrText>
      </w:r>
      <w:r>
        <w:fldChar w:fldCharType="separate"/>
      </w:r>
      <w:r>
        <w:t>160</w:t>
      </w:r>
      <w:r>
        <w:fldChar w:fldCharType="end"/>
      </w:r>
    </w:p>
    <w:p w14:paraId="2F3F9655" w14:textId="13A31980"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remote UE</w:t>
      </w:r>
      <w:r>
        <w:tab/>
      </w:r>
      <w:r>
        <w:fldChar w:fldCharType="begin"/>
      </w:r>
      <w:r>
        <w:instrText xml:space="preserve"> PAGEREF _Toc218778874 \h </w:instrText>
      </w:r>
      <w:r>
        <w:fldChar w:fldCharType="separate"/>
      </w:r>
      <w:r>
        <w:t>171</w:t>
      </w:r>
      <w:r>
        <w:fldChar w:fldCharType="end"/>
      </w:r>
    </w:p>
    <w:p w14:paraId="35770DFA" w14:textId="1D616A49"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_Toc218778875 \h </w:instrText>
      </w:r>
      <w:r>
        <w:fldChar w:fldCharType="separate"/>
      </w:r>
      <w:r>
        <w:t>171</w:t>
      </w:r>
      <w:r>
        <w:fldChar w:fldCharType="end"/>
      </w:r>
    </w:p>
    <w:p w14:paraId="335FF428" w14:textId="3836E06C"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12</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_Toc218778876 \h </w:instrText>
      </w:r>
      <w:r>
        <w:fldChar w:fldCharType="separate"/>
      </w:r>
      <w:r>
        <w:t>172</w:t>
      </w:r>
      <w:r>
        <w:fldChar w:fldCharType="end"/>
      </w:r>
    </w:p>
    <w:p w14:paraId="03266F30" w14:textId="5C01575F"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5.13</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UE-to-UE relay UE</w:t>
      </w:r>
      <w:r>
        <w:tab/>
      </w:r>
      <w:r>
        <w:fldChar w:fldCharType="begin"/>
      </w:r>
      <w:r>
        <w:instrText xml:space="preserve"> PAGEREF _Toc218778877 \h </w:instrText>
      </w:r>
      <w:r>
        <w:fldChar w:fldCharType="separate"/>
      </w:r>
      <w:r>
        <w:t>188</w:t>
      </w:r>
      <w:r>
        <w:fldChar w:fldCharType="end"/>
      </w:r>
    </w:p>
    <w:p w14:paraId="748430F1" w14:textId="5A929376"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13</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_Toc218778878 \h </w:instrText>
      </w:r>
      <w:r>
        <w:fldChar w:fldCharType="separate"/>
      </w:r>
      <w:r>
        <w:t>188</w:t>
      </w:r>
      <w:r>
        <w:fldChar w:fldCharType="end"/>
      </w:r>
    </w:p>
    <w:p w14:paraId="0E5689B6" w14:textId="23FEEE90" w:rsidR="00375BCC" w:rsidRDefault="00375BCC">
      <w:pPr>
        <w:pStyle w:val="TOC3"/>
        <w:rPr>
          <w:rFonts w:asciiTheme="minorHAnsi" w:eastAsiaTheme="minorEastAsia" w:hAnsiTheme="minorHAnsi" w:cstheme="minorBidi"/>
          <w:kern w:val="2"/>
          <w:sz w:val="24"/>
          <w:szCs w:val="24"/>
          <w14:ligatures w14:val="standardContextual"/>
        </w:rPr>
      </w:pPr>
      <w:r>
        <w:lastRenderedPageBreak/>
        <w:t>5.</w:t>
      </w:r>
      <w:r>
        <w:rPr>
          <w:lang w:eastAsia="zh-CN"/>
        </w:rPr>
        <w:t>13</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_Toc218778879 \h </w:instrText>
      </w:r>
      <w:r>
        <w:fldChar w:fldCharType="separate"/>
      </w:r>
      <w:r>
        <w:t>188</w:t>
      </w:r>
      <w:r>
        <w:fldChar w:fldCharType="end"/>
      </w:r>
    </w:p>
    <w:p w14:paraId="28EDD4C6" w14:textId="1D60FB66" w:rsidR="00375BCC" w:rsidRDefault="00375BCC">
      <w:pPr>
        <w:pStyle w:val="TOC2"/>
        <w:rPr>
          <w:rFonts w:asciiTheme="minorHAnsi" w:eastAsiaTheme="minorEastAsia" w:hAnsiTheme="minorHAnsi" w:cstheme="minorBidi"/>
          <w:kern w:val="2"/>
          <w:sz w:val="24"/>
          <w:szCs w:val="24"/>
          <w14:ligatures w14:val="standardContextual"/>
        </w:rPr>
      </w:pPr>
      <w:r>
        <w:rPr>
          <w:lang w:eastAsia="zh-CN"/>
        </w:rPr>
        <w:t>5.14</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end UE</w:t>
      </w:r>
      <w:r>
        <w:tab/>
      </w:r>
      <w:r>
        <w:fldChar w:fldCharType="begin"/>
      </w:r>
      <w:r>
        <w:instrText xml:space="preserve"> PAGEREF _Toc218778880 \h </w:instrText>
      </w:r>
      <w:r>
        <w:fldChar w:fldCharType="separate"/>
      </w:r>
      <w:r>
        <w:t>200</w:t>
      </w:r>
      <w:r>
        <w:fldChar w:fldCharType="end"/>
      </w:r>
    </w:p>
    <w:p w14:paraId="4708789C" w14:textId="3B28C3D5"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14</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_Toc218778881 \h </w:instrText>
      </w:r>
      <w:r>
        <w:fldChar w:fldCharType="separate"/>
      </w:r>
      <w:r>
        <w:t>200</w:t>
      </w:r>
      <w:r>
        <w:fldChar w:fldCharType="end"/>
      </w:r>
    </w:p>
    <w:p w14:paraId="2B07D9DB" w14:textId="46FDEDC3" w:rsidR="00375BCC" w:rsidRDefault="00375BCC">
      <w:pPr>
        <w:pStyle w:val="TOC3"/>
        <w:rPr>
          <w:rFonts w:asciiTheme="minorHAnsi" w:eastAsiaTheme="minorEastAsia" w:hAnsiTheme="minorHAnsi" w:cstheme="minorBidi"/>
          <w:kern w:val="2"/>
          <w:sz w:val="24"/>
          <w:szCs w:val="24"/>
          <w14:ligatures w14:val="standardContextual"/>
        </w:rPr>
      </w:pPr>
      <w:r>
        <w:t>5.</w:t>
      </w:r>
      <w:r>
        <w:rPr>
          <w:lang w:eastAsia="zh-CN"/>
        </w:rPr>
        <w:t>14</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_Toc218778882 \h </w:instrText>
      </w:r>
      <w:r>
        <w:fldChar w:fldCharType="separate"/>
      </w:r>
      <w:r>
        <w:t>200</w:t>
      </w:r>
      <w:r>
        <w:fldChar w:fldCharType="end"/>
      </w:r>
    </w:p>
    <w:p w14:paraId="673D7096" w14:textId="6D90C1B1" w:rsidR="00375BCC" w:rsidRDefault="00375BCC">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_Toc218778883 \h </w:instrText>
      </w:r>
      <w:r>
        <w:fldChar w:fldCharType="separate"/>
      </w:r>
      <w:r>
        <w:t>212</w:t>
      </w:r>
      <w:r>
        <w:fldChar w:fldCharType="end"/>
      </w:r>
    </w:p>
    <w:p w14:paraId="6F015FA4" w14:textId="3B151604" w:rsidR="00080512" w:rsidRPr="00042094" w:rsidRDefault="004D3578">
      <w:r w:rsidRPr="00042094">
        <w:rPr>
          <w:noProof/>
          <w:sz w:val="22"/>
        </w:rPr>
        <w:fldChar w:fldCharType="end"/>
      </w:r>
    </w:p>
    <w:p w14:paraId="1666F92A" w14:textId="0C3053F9" w:rsidR="00080512" w:rsidRPr="00042094" w:rsidRDefault="00E80D3D">
      <w:pPr>
        <w:pStyle w:val="Heading1"/>
      </w:pPr>
      <w:bookmarkStart w:id="15" w:name="foreword"/>
      <w:bookmarkStart w:id="16" w:name="_CRForeword"/>
      <w:bookmarkStart w:id="17" w:name="_Toc73369001"/>
      <w:bookmarkEnd w:id="15"/>
      <w:bookmarkEnd w:id="16"/>
      <w:r w:rsidRPr="00042094">
        <w:br w:type="page"/>
      </w:r>
      <w:bookmarkStart w:id="18" w:name="_Toc218778829"/>
      <w:r w:rsidR="00080512"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 xml:space="preserve">Version </w:t>
      </w:r>
      <w:proofErr w:type="spellStart"/>
      <w:r w:rsidRPr="00042094">
        <w:t>x.y.z</w:t>
      </w:r>
      <w:proofErr w:type="spellEnd"/>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lastRenderedPageBreak/>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Start w:id="21" w:name="_CR1"/>
      <w:bookmarkEnd w:id="20"/>
      <w:bookmarkEnd w:id="21"/>
      <w:r w:rsidRPr="00042094">
        <w:br w:type="page"/>
      </w:r>
      <w:bookmarkStart w:id="22" w:name="scope"/>
      <w:bookmarkStart w:id="23" w:name="_Toc73369002"/>
      <w:bookmarkStart w:id="24" w:name="_Toc218778830"/>
      <w:bookmarkEnd w:id="22"/>
      <w:r w:rsidRPr="00042094">
        <w:lastRenderedPageBreak/>
        <w:t>1</w:t>
      </w:r>
      <w:r w:rsidRPr="00042094">
        <w:tab/>
        <w:t>Scope</w:t>
      </w:r>
      <w:bookmarkEnd w:id="23"/>
      <w:bookmarkEnd w:id="24"/>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w:t>
      </w:r>
      <w:proofErr w:type="spellStart"/>
      <w:r w:rsidRPr="00042094">
        <w:t>ProSe</w:t>
      </w:r>
      <w:proofErr w:type="spellEnd"/>
      <w:r w:rsidRPr="00042094">
        <w:t>) in 5G System (5GS) based on the architectural requirements defined in 3GPP TS 23.304 [2].</w:t>
      </w:r>
    </w:p>
    <w:p w14:paraId="08927E64" w14:textId="77777777" w:rsidR="004064B5" w:rsidRPr="00042094" w:rsidRDefault="004064B5" w:rsidP="00813C82">
      <w:r w:rsidRPr="00042094">
        <w:t xml:space="preserve">The protocol aspects for 5G </w:t>
      </w:r>
      <w:proofErr w:type="spellStart"/>
      <w:r w:rsidRPr="00042094">
        <w:t>ProSe</w:t>
      </w:r>
      <w:proofErr w:type="spellEnd"/>
      <w:r w:rsidRPr="00042094">
        <w:t xml:space="preserv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5" w:name="references"/>
      <w:bookmarkStart w:id="26" w:name="_CR2"/>
      <w:bookmarkStart w:id="27" w:name="_Toc73369003"/>
      <w:bookmarkStart w:id="28" w:name="_Toc218778831"/>
      <w:bookmarkEnd w:id="25"/>
      <w:bookmarkEnd w:id="26"/>
      <w:r w:rsidRPr="00042094">
        <w:t>2</w:t>
      </w:r>
      <w:r w:rsidRPr="00042094">
        <w:tab/>
        <w:t>References</w:t>
      </w:r>
      <w:bookmarkEnd w:id="27"/>
      <w:bookmarkEnd w:id="28"/>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48FA83C" w:rsidR="00450A1B" w:rsidRPr="00042094" w:rsidRDefault="00B00C11" w:rsidP="00450A1B">
      <w:pPr>
        <w:pStyle w:val="EX"/>
      </w:pPr>
      <w:r w:rsidRPr="00042094">
        <w:t>[12]</w:t>
      </w:r>
      <w:r w:rsidRPr="00042094">
        <w:tab/>
      </w:r>
      <w:r>
        <w:t xml:space="preserve">IETF RFC 9562: "Universally Unique </w:t>
      </w:r>
      <w:proofErr w:type="spellStart"/>
      <w:r>
        <w:t>IDentifiers</w:t>
      </w:r>
      <w:proofErr w:type="spellEnd"/>
      <w:r>
        <w:t xml:space="preserve"> (UUIDs)"</w:t>
      </w:r>
      <w:r>
        <w:rPr>
          <w:lang w:val="en-US"/>
        </w:rPr>
        <w:t>.</w:t>
      </w:r>
    </w:p>
    <w:p w14:paraId="33CB78B0" w14:textId="58CDF705" w:rsidR="00340BBD" w:rsidRPr="00042094" w:rsidRDefault="00340BBD" w:rsidP="00340BBD">
      <w:pPr>
        <w:pStyle w:val="EX"/>
      </w:pPr>
      <w:bookmarkStart w:id="29" w:name="definitions"/>
      <w:bookmarkStart w:id="30" w:name="_Toc73369004"/>
      <w:bookmarkEnd w:id="29"/>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w:t>
      </w:r>
      <w:proofErr w:type="spellStart"/>
      <w:r>
        <w:t>ProSe</w:t>
      </w:r>
      <w:proofErr w:type="spellEnd"/>
      <w:r>
        <w:t>) charging".</w:t>
      </w:r>
    </w:p>
    <w:p w14:paraId="7BDF7213" w14:textId="77777777" w:rsidR="00080512" w:rsidRPr="00042094" w:rsidRDefault="00080512">
      <w:pPr>
        <w:pStyle w:val="Heading1"/>
      </w:pPr>
      <w:bookmarkStart w:id="31" w:name="_CR3"/>
      <w:bookmarkStart w:id="32" w:name="_Toc218778832"/>
      <w:bookmarkEnd w:id="31"/>
      <w:r w:rsidRPr="00042094">
        <w:lastRenderedPageBreak/>
        <w:t>3</w:t>
      </w:r>
      <w:r w:rsidRPr="00042094">
        <w:tab/>
        <w:t>Definitions</w:t>
      </w:r>
      <w:r w:rsidR="00602AEA" w:rsidRPr="00042094">
        <w:t xml:space="preserve"> of terms, symbols and abbreviations</w:t>
      </w:r>
      <w:bookmarkEnd w:id="30"/>
      <w:bookmarkEnd w:id="32"/>
    </w:p>
    <w:p w14:paraId="4628328C" w14:textId="77777777" w:rsidR="00080512" w:rsidRPr="00042094" w:rsidRDefault="00080512">
      <w:pPr>
        <w:pStyle w:val="Heading2"/>
      </w:pPr>
      <w:bookmarkStart w:id="33" w:name="_CR3_1"/>
      <w:bookmarkStart w:id="34" w:name="_Toc73369005"/>
      <w:bookmarkStart w:id="35" w:name="_Toc218778833"/>
      <w:bookmarkEnd w:id="33"/>
      <w:r w:rsidRPr="00042094">
        <w:t>3.1</w:t>
      </w:r>
      <w:r w:rsidRPr="00042094">
        <w:tab/>
      </w:r>
      <w:r w:rsidR="002B6339" w:rsidRPr="00042094">
        <w:t>Terms</w:t>
      </w:r>
      <w:bookmarkEnd w:id="34"/>
      <w:bookmarkEnd w:id="35"/>
    </w:p>
    <w:p w14:paraId="0F27F137" w14:textId="30629376" w:rsidR="00080512"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33627218" w14:textId="5D65437E" w:rsidR="00E8217E" w:rsidRPr="00042094" w:rsidRDefault="00E8217E">
      <w:r w:rsidRPr="00376663">
        <w:t xml:space="preserve">For the purposes of the present document, </w:t>
      </w:r>
      <w:r>
        <w:t xml:space="preserve">all the </w:t>
      </w:r>
      <w:r w:rsidRPr="00376663">
        <w:t>term</w:t>
      </w:r>
      <w:r>
        <w:t>s</w:t>
      </w:r>
      <w:r w:rsidRPr="00376663">
        <w:t xml:space="preserve"> and definition</w:t>
      </w:r>
      <w:r>
        <w:t>s</w:t>
      </w:r>
      <w:r w:rsidRPr="00376663">
        <w:t xml:space="preserve"> given in </w:t>
      </w:r>
      <w:r w:rsidRPr="004653FF">
        <w:t>3GPP TS 24.554 [3]</w:t>
      </w:r>
      <w:r w:rsidRPr="00376663">
        <w:t xml:space="preserve"> apply</w:t>
      </w:r>
      <w:r>
        <w:t>.</w:t>
      </w:r>
    </w:p>
    <w:p w14:paraId="0A5D81FB" w14:textId="77777777" w:rsidR="00080512" w:rsidRPr="00042094" w:rsidRDefault="00080512">
      <w:pPr>
        <w:pStyle w:val="Heading2"/>
      </w:pPr>
      <w:bookmarkStart w:id="36" w:name="_CR3_2"/>
      <w:bookmarkStart w:id="37" w:name="_Toc73369006"/>
      <w:bookmarkStart w:id="38" w:name="_Toc218778834"/>
      <w:bookmarkEnd w:id="36"/>
      <w:r w:rsidRPr="00042094">
        <w:t>3.</w:t>
      </w:r>
      <w:r w:rsidR="0068042C" w:rsidRPr="00042094">
        <w:t>2</w:t>
      </w:r>
      <w:r w:rsidRPr="00042094">
        <w:tab/>
        <w:t>Abbreviations</w:t>
      </w:r>
      <w:bookmarkEnd w:id="37"/>
      <w:bookmarkEnd w:id="38"/>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9" w:name="clause4"/>
      <w:bookmarkEnd w:id="39"/>
    </w:p>
    <w:p w14:paraId="60D1A899" w14:textId="77777777" w:rsidR="00DE7CB9" w:rsidRPr="00042094" w:rsidRDefault="00DE7CB9" w:rsidP="00DE7CB9">
      <w:pPr>
        <w:pStyle w:val="EW"/>
      </w:pPr>
      <w:r w:rsidRPr="00042094">
        <w:t xml:space="preserve">5G </w:t>
      </w:r>
      <w:proofErr w:type="spellStart"/>
      <w:r w:rsidRPr="00042094">
        <w:t>ProSe</w:t>
      </w:r>
      <w:proofErr w:type="spellEnd"/>
      <w:r w:rsidRPr="00042094">
        <w:tab/>
        <w:t>5G Proximity-based Services</w:t>
      </w:r>
    </w:p>
    <w:p w14:paraId="1E0C637E" w14:textId="47F1C4BC" w:rsidR="00406F7E" w:rsidRDefault="00406F7E" w:rsidP="0010424F">
      <w:pPr>
        <w:pStyle w:val="EW"/>
      </w:pPr>
      <w:r>
        <w:t>5G PKMF</w:t>
      </w:r>
      <w:r>
        <w:tab/>
        <w:t xml:space="preserve">5G </w:t>
      </w:r>
      <w:proofErr w:type="spellStart"/>
      <w:r>
        <w:t>ProSe</w:t>
      </w:r>
      <w:proofErr w:type="spellEnd"/>
      <w:r>
        <w:t xml:space="preserv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proofErr w:type="spellStart"/>
      <w:r w:rsidRPr="00042094">
        <w:t>ProSeP</w:t>
      </w:r>
      <w:proofErr w:type="spellEnd"/>
      <w:r w:rsidR="0010424F" w:rsidRPr="00042094">
        <w:tab/>
        <w:t xml:space="preserve">5G </w:t>
      </w:r>
      <w:proofErr w:type="spellStart"/>
      <w:r w:rsidR="0010424F" w:rsidRPr="00042094">
        <w:t>ProSe</w:t>
      </w:r>
      <w:proofErr w:type="spellEnd"/>
      <w:r w:rsidR="0010424F" w:rsidRPr="00042094">
        <w:t xml:space="preserve"> Policy</w:t>
      </w:r>
    </w:p>
    <w:p w14:paraId="14BEA3CB" w14:textId="0A935111" w:rsidR="00083860" w:rsidRDefault="00083860" w:rsidP="0010424F">
      <w:pPr>
        <w:pStyle w:val="EW"/>
      </w:pPr>
      <w:r>
        <w:t>RSC</w:t>
      </w:r>
      <w:r>
        <w:tab/>
        <w:t>Relay Service Code</w:t>
      </w:r>
    </w:p>
    <w:p w14:paraId="7C4B46C0" w14:textId="666421AF" w:rsidR="001A4DED" w:rsidRPr="00042094" w:rsidRDefault="001A4DED" w:rsidP="0010424F">
      <w:pPr>
        <w:pStyle w:val="EW"/>
      </w:pPr>
      <w:r>
        <w:t>SNPN</w:t>
      </w:r>
      <w:r w:rsidRPr="00D05F0F">
        <w:tab/>
        <w:t>Stand-alone Non-Public Network</w:t>
      </w:r>
    </w:p>
    <w:p w14:paraId="6D31298F" w14:textId="77777777" w:rsidR="00DE1192" w:rsidRPr="00042094" w:rsidRDefault="00DE1192" w:rsidP="00DE1192">
      <w:pPr>
        <w:pStyle w:val="Heading1"/>
      </w:pPr>
      <w:bookmarkStart w:id="40" w:name="_CR4"/>
      <w:bookmarkStart w:id="41" w:name="_Toc4488078"/>
      <w:bookmarkStart w:id="42" w:name="_Toc8882537"/>
      <w:bookmarkStart w:id="43" w:name="_Toc18597365"/>
      <w:bookmarkStart w:id="44" w:name="_Toc73369007"/>
      <w:bookmarkStart w:id="45" w:name="_Toc218778835"/>
      <w:bookmarkEnd w:id="40"/>
      <w:r w:rsidRPr="00042094">
        <w:t>4</w:t>
      </w:r>
      <w:r w:rsidRPr="00042094">
        <w:tab/>
        <w:t xml:space="preserve">Descriptions of UE policies for </w:t>
      </w:r>
      <w:bookmarkEnd w:id="41"/>
      <w:bookmarkEnd w:id="42"/>
      <w:bookmarkEnd w:id="43"/>
      <w:r w:rsidRPr="00042094">
        <w:t xml:space="preserve">5G </w:t>
      </w:r>
      <w:proofErr w:type="spellStart"/>
      <w:r w:rsidRPr="00042094">
        <w:t>ProSe</w:t>
      </w:r>
      <w:bookmarkEnd w:id="44"/>
      <w:bookmarkEnd w:id="45"/>
      <w:proofErr w:type="spellEnd"/>
    </w:p>
    <w:p w14:paraId="12143BED" w14:textId="77777777" w:rsidR="009D411E" w:rsidRPr="00042094" w:rsidRDefault="009D411E" w:rsidP="009D411E">
      <w:pPr>
        <w:pStyle w:val="Heading2"/>
        <w:rPr>
          <w:lang w:eastAsia="zh-CN"/>
        </w:rPr>
      </w:pPr>
      <w:bookmarkStart w:id="46" w:name="_CR4_1"/>
      <w:bookmarkStart w:id="47" w:name="_Toc4488079"/>
      <w:bookmarkStart w:id="48" w:name="_Toc8882538"/>
      <w:bookmarkStart w:id="49" w:name="_Toc23343270"/>
      <w:bookmarkStart w:id="50" w:name="_Toc26193823"/>
      <w:bookmarkStart w:id="51" w:name="_Toc34382705"/>
      <w:bookmarkStart w:id="52" w:name="_Toc34387359"/>
      <w:bookmarkStart w:id="53" w:name="_Toc45282409"/>
      <w:bookmarkStart w:id="54" w:name="_Toc51867014"/>
      <w:bookmarkStart w:id="55" w:name="_Toc73369008"/>
      <w:bookmarkStart w:id="56" w:name="_Toc218778836"/>
      <w:bookmarkEnd w:id="46"/>
      <w:r w:rsidRPr="00042094">
        <w:t>4.1</w:t>
      </w:r>
      <w:r w:rsidRPr="00042094">
        <w:tab/>
      </w:r>
      <w:r w:rsidRPr="00042094">
        <w:rPr>
          <w:lang w:eastAsia="zh-CN"/>
        </w:rPr>
        <w:t>Overview</w:t>
      </w:r>
      <w:bookmarkEnd w:id="47"/>
      <w:bookmarkEnd w:id="48"/>
      <w:bookmarkEnd w:id="49"/>
      <w:bookmarkEnd w:id="50"/>
      <w:bookmarkEnd w:id="51"/>
      <w:bookmarkEnd w:id="52"/>
      <w:bookmarkEnd w:id="53"/>
      <w:bookmarkEnd w:id="54"/>
      <w:bookmarkEnd w:id="55"/>
      <w:bookmarkEnd w:id="56"/>
    </w:p>
    <w:p w14:paraId="2C049C67" w14:textId="77777777" w:rsidR="003A4C54" w:rsidRDefault="003A4C54" w:rsidP="003A4C54">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47F0DA82" w14:textId="77777777" w:rsidR="003A4C54" w:rsidRDefault="003A4C54" w:rsidP="003A4C54">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4.3);</w:t>
      </w:r>
    </w:p>
    <w:p w14:paraId="35232CBA" w14:textId="34359FD9" w:rsidR="003A4C54" w:rsidRDefault="003A4C54" w:rsidP="003A4C54">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4.4);</w:t>
      </w:r>
    </w:p>
    <w:p w14:paraId="2177BD81" w14:textId="129D3B8B" w:rsidR="003A4C54" w:rsidRDefault="003A4C54" w:rsidP="003A4C54">
      <w:pPr>
        <w:pStyle w:val="B1"/>
        <w:rPr>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w:t>
      </w:r>
    </w:p>
    <w:p w14:paraId="09ADC0DA" w14:textId="3502012A" w:rsidR="003A4C54" w:rsidRDefault="003A4C54" w:rsidP="003A4C54">
      <w:pPr>
        <w:pStyle w:val="B1"/>
        <w:rPr>
          <w:lang w:eastAsia="zh-CN"/>
        </w:rPr>
      </w:pPr>
      <w:r>
        <w:rPr>
          <w:lang w:eastAsia="zh-CN"/>
        </w:rPr>
        <w:t>e)</w:t>
      </w:r>
      <w:r>
        <w:rPr>
          <w:lang w:eastAsia="zh-CN"/>
        </w:rPr>
        <w:tab/>
        <w:t xml:space="preserve">UE policies for 5G </w:t>
      </w:r>
      <w:proofErr w:type="spellStart"/>
      <w:r>
        <w:rPr>
          <w:lang w:eastAsia="zh-CN"/>
        </w:rPr>
        <w:t>ProSe</w:t>
      </w:r>
      <w:proofErr w:type="spellEnd"/>
      <w:r>
        <w:rPr>
          <w:lang w:eastAsia="zh-CN"/>
        </w:rPr>
        <w:t xml:space="preserve"> UE-to-UE relay (see clause 4.6)</w:t>
      </w:r>
      <w:r w:rsidR="002513F2">
        <w:rPr>
          <w:lang w:eastAsia="zh-CN"/>
        </w:rPr>
        <w:t>;</w:t>
      </w:r>
    </w:p>
    <w:p w14:paraId="31840488" w14:textId="77777777" w:rsidR="002513F2" w:rsidRDefault="002513F2" w:rsidP="002513F2">
      <w:pPr>
        <w:pStyle w:val="B1"/>
        <w:rPr>
          <w:lang w:eastAsia="zh-CN"/>
        </w:rPr>
      </w:pPr>
      <w:r>
        <w:rPr>
          <w:rFonts w:hint="eastAsia"/>
          <w:lang w:eastAsia="zh-CN"/>
        </w:rPr>
        <w:t>f</w:t>
      </w:r>
      <w:r>
        <w:rPr>
          <w:lang w:eastAsia="zh-CN"/>
        </w:rPr>
        <w:t>)</w:t>
      </w:r>
      <w:r>
        <w:rPr>
          <w:lang w:eastAsia="zh-CN"/>
        </w:rPr>
        <w:tab/>
        <w:t xml:space="preserve">UE policies for </w:t>
      </w:r>
      <w:bookmarkStart w:id="57" w:name="OLE_LINK135"/>
      <w:r>
        <w:rPr>
          <w:lang w:eastAsia="zh-CN"/>
        </w:rPr>
        <w:t xml:space="preserve">5G </w:t>
      </w:r>
      <w:proofErr w:type="spellStart"/>
      <w:r>
        <w:rPr>
          <w:lang w:eastAsia="zh-CN"/>
        </w:rPr>
        <w:t>ProSe</w:t>
      </w:r>
      <w:proofErr w:type="spellEnd"/>
      <w:r>
        <w:rPr>
          <w:lang w:eastAsia="zh-CN"/>
        </w:rPr>
        <w:t xml:space="preserv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57"/>
      <w:r>
        <w:rPr>
          <w:lang w:eastAsia="zh-CN"/>
        </w:rPr>
        <w:t xml:space="preserve"> (see clause 4.</w:t>
      </w:r>
      <w:r>
        <w:rPr>
          <w:rFonts w:hint="eastAsia"/>
          <w:lang w:eastAsia="zh-CN"/>
        </w:rPr>
        <w:t>7</w:t>
      </w:r>
      <w:r>
        <w:rPr>
          <w:lang w:eastAsia="zh-CN"/>
        </w:rPr>
        <w:t>)</w:t>
      </w:r>
      <w:r>
        <w:rPr>
          <w:rFonts w:hint="eastAsia"/>
          <w:lang w:eastAsia="zh-CN"/>
        </w:rPr>
        <w:t>; and</w:t>
      </w:r>
    </w:p>
    <w:p w14:paraId="30AEAEA6" w14:textId="77777777" w:rsidR="002513F2" w:rsidRDefault="002513F2" w:rsidP="002513F2">
      <w:pPr>
        <w:pStyle w:val="B1"/>
        <w:rPr>
          <w:lang w:eastAsia="zh-CN"/>
        </w:rPr>
      </w:pPr>
      <w:r>
        <w:rPr>
          <w:rFonts w:hint="eastAsia"/>
          <w:lang w:eastAsia="zh-CN"/>
        </w:rPr>
        <w:t>g</w:t>
      </w:r>
      <w:r>
        <w:rPr>
          <w:lang w:eastAsia="zh-CN"/>
        </w:rPr>
        <w:t>)</w:t>
      </w:r>
      <w:r>
        <w:rPr>
          <w:lang w:eastAsia="zh-CN"/>
        </w:rPr>
        <w:tab/>
        <w:t xml:space="preserve">UE policies for </w:t>
      </w:r>
      <w:bookmarkStart w:id="58" w:name="OLE_LINK134"/>
      <w:r>
        <w:rPr>
          <w:lang w:eastAsia="zh-CN"/>
        </w:rPr>
        <w:t xml:space="preserve">5G </w:t>
      </w:r>
      <w:proofErr w:type="spellStart"/>
      <w:r>
        <w:rPr>
          <w:lang w:eastAsia="zh-CN"/>
        </w:rPr>
        <w:t>ProSe</w:t>
      </w:r>
      <w:proofErr w:type="spellEnd"/>
      <w:r>
        <w:rPr>
          <w:lang w:eastAsia="zh-CN"/>
        </w:rPr>
        <w:t xml:space="preserv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58"/>
      <w:r>
        <w:rPr>
          <w:lang w:eastAsia="zh-CN"/>
        </w:rPr>
        <w:t xml:space="preserve"> (see clause 4.</w:t>
      </w:r>
      <w:r>
        <w:rPr>
          <w:rFonts w:hint="eastAsia"/>
          <w:lang w:eastAsia="zh-CN"/>
        </w:rPr>
        <w:t>8</w:t>
      </w:r>
      <w:r>
        <w:rPr>
          <w:lang w:eastAsia="zh-CN"/>
        </w:rPr>
        <w:t>).</w:t>
      </w:r>
    </w:p>
    <w:p w14:paraId="1F228EB1" w14:textId="386ED698" w:rsidR="002513F2" w:rsidRDefault="002513F2" w:rsidP="002513F2">
      <w:pPr>
        <w:pStyle w:val="B1"/>
        <w:rPr>
          <w:lang w:eastAsia="zh-CN"/>
        </w:rPr>
      </w:pPr>
      <w:r w:rsidRPr="00C6761E">
        <w:t>NOTE:</w:t>
      </w:r>
      <w:r w:rsidRPr="00C6761E">
        <w:tab/>
      </w:r>
      <w:r>
        <w:rPr>
          <w:lang w:eastAsia="zh-CN"/>
        </w:rPr>
        <w:t xml:space="preserve">5G </w:t>
      </w:r>
      <w:proofErr w:type="spellStart"/>
      <w:r>
        <w:rPr>
          <w:lang w:eastAsia="zh-CN"/>
        </w:rPr>
        <w:t>ProSe</w:t>
      </w:r>
      <w:proofErr w:type="spellEnd"/>
      <w:r>
        <w:rPr>
          <w:lang w:eastAsia="zh-CN"/>
        </w:rPr>
        <w:t xml:space="preserve"> </w:t>
      </w:r>
      <w:r w:rsidRPr="007D78C7">
        <w:t>multi-hop</w:t>
      </w:r>
      <w:r w:rsidRPr="00EF5B58">
        <w:t xml:space="preserve"> </w:t>
      </w:r>
      <w:r>
        <w:rPr>
          <w:rFonts w:hint="eastAsia"/>
          <w:lang w:eastAsia="zh-CN"/>
        </w:rPr>
        <w:t xml:space="preserve">layer-2 </w:t>
      </w:r>
      <w:r>
        <w:rPr>
          <w:lang w:eastAsia="zh-CN"/>
        </w:rPr>
        <w:t>UE-to-</w:t>
      </w:r>
      <w:r>
        <w:rPr>
          <w:rFonts w:hint="eastAsia"/>
          <w:lang w:eastAsia="zh-CN"/>
        </w:rPr>
        <w:t>UE</w:t>
      </w:r>
      <w:r>
        <w:rPr>
          <w:lang w:eastAsia="zh-CN"/>
        </w:rPr>
        <w:t xml:space="preserve"> relay</w:t>
      </w:r>
      <w:r>
        <w:t xml:space="preserve"> is not supported in this release </w:t>
      </w:r>
      <w:r w:rsidRPr="002701DD">
        <w:t>of</w:t>
      </w:r>
      <w:r>
        <w:t xml:space="preserve"> the</w:t>
      </w:r>
      <w:r w:rsidRPr="002701DD">
        <w:t xml:space="preserve"> specification</w:t>
      </w:r>
      <w:r w:rsidRPr="00C6761E">
        <w:t>.</w:t>
      </w:r>
    </w:p>
    <w:p w14:paraId="69CC2D81" w14:textId="77777777" w:rsidR="003A4C54" w:rsidRPr="000C690D" w:rsidRDefault="003A4C54" w:rsidP="003A4C54">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9" w:name="_CR4_2"/>
      <w:bookmarkStart w:id="60" w:name="_Toc23343271"/>
      <w:bookmarkStart w:id="61" w:name="_Toc26193824"/>
      <w:bookmarkStart w:id="62" w:name="_Toc34382706"/>
      <w:bookmarkStart w:id="63" w:name="_Toc34387360"/>
      <w:bookmarkStart w:id="64" w:name="_Toc45282410"/>
      <w:bookmarkStart w:id="65" w:name="_Toc51867015"/>
      <w:bookmarkStart w:id="66" w:name="_Toc73369009"/>
      <w:bookmarkStart w:id="67" w:name="_Toc218778837"/>
      <w:bookmarkEnd w:id="59"/>
      <w:r w:rsidRPr="00042094">
        <w:rPr>
          <w:lang w:eastAsia="zh-CN"/>
        </w:rPr>
        <w:lastRenderedPageBreak/>
        <w:t>4.2</w:t>
      </w:r>
      <w:r w:rsidRPr="00042094">
        <w:rPr>
          <w:lang w:eastAsia="zh-CN"/>
        </w:rPr>
        <w:tab/>
        <w:t xml:space="preserve">UE policies for </w:t>
      </w:r>
      <w:r w:rsidR="00852D75" w:rsidRPr="00042094">
        <w:rPr>
          <w:lang w:eastAsia="zh-CN"/>
        </w:rPr>
        <w:t xml:space="preserve">5G </w:t>
      </w:r>
      <w:proofErr w:type="spellStart"/>
      <w:r w:rsidR="00852D75" w:rsidRPr="00042094">
        <w:rPr>
          <w:lang w:eastAsia="zh-CN"/>
        </w:rPr>
        <w:t>ProSe</w:t>
      </w:r>
      <w:proofErr w:type="spellEnd"/>
      <w:r w:rsidR="00852D75" w:rsidRPr="00042094">
        <w:rPr>
          <w:lang w:eastAsia="zh-CN"/>
        </w:rPr>
        <w:t xml:space="preserve"> direct discovery</w:t>
      </w:r>
      <w:bookmarkEnd w:id="60"/>
      <w:bookmarkEnd w:id="61"/>
      <w:bookmarkEnd w:id="62"/>
      <w:bookmarkEnd w:id="63"/>
      <w:bookmarkEnd w:id="64"/>
      <w:bookmarkEnd w:id="65"/>
      <w:bookmarkEnd w:id="66"/>
      <w:bookmarkEnd w:id="67"/>
    </w:p>
    <w:p w14:paraId="03DD629A" w14:textId="77777777" w:rsidR="00A557BC" w:rsidRPr="00042094" w:rsidRDefault="00A557BC" w:rsidP="00813C8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8" w:name="_CR4_3"/>
      <w:bookmarkStart w:id="69" w:name="_Toc23343272"/>
      <w:bookmarkStart w:id="70" w:name="_Toc26193825"/>
      <w:bookmarkStart w:id="71" w:name="_Toc34382707"/>
      <w:bookmarkStart w:id="72" w:name="_Toc34387361"/>
      <w:bookmarkStart w:id="73" w:name="_Toc45282411"/>
      <w:bookmarkStart w:id="74" w:name="_Toc51867016"/>
      <w:bookmarkStart w:id="75" w:name="_Toc73369010"/>
      <w:bookmarkStart w:id="76" w:name="_Toc218778838"/>
      <w:bookmarkEnd w:id="68"/>
      <w:r w:rsidRPr="00042094">
        <w:rPr>
          <w:lang w:eastAsia="zh-CN"/>
        </w:rPr>
        <w:t>4.3</w:t>
      </w:r>
      <w:r w:rsidRPr="00042094">
        <w:rPr>
          <w:lang w:eastAsia="zh-CN"/>
        </w:rPr>
        <w:tab/>
        <w:t xml:space="preserve">UE policies for </w:t>
      </w:r>
      <w:bookmarkEnd w:id="69"/>
      <w:bookmarkEnd w:id="70"/>
      <w:bookmarkEnd w:id="71"/>
      <w:bookmarkEnd w:id="72"/>
      <w:bookmarkEnd w:id="73"/>
      <w:bookmarkEnd w:id="74"/>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bookmarkEnd w:id="75"/>
      <w:bookmarkEnd w:id="76"/>
    </w:p>
    <w:p w14:paraId="5E8D4102" w14:textId="77777777" w:rsidR="00A557BC" w:rsidRPr="00042094" w:rsidRDefault="00A557BC" w:rsidP="00813C82">
      <w:bookmarkStart w:id="77" w:name="_Toc8882543"/>
      <w:bookmarkStart w:id="78" w:name="_Toc448809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7"/>
      <w:bookmarkEnd w:id="78"/>
    </w:p>
    <w:p w14:paraId="6C03D94B" w14:textId="77777777" w:rsidR="00852D75" w:rsidRPr="00042094" w:rsidRDefault="00852D75" w:rsidP="00852D75">
      <w:pPr>
        <w:pStyle w:val="Heading2"/>
        <w:rPr>
          <w:lang w:eastAsia="zh-CN"/>
        </w:rPr>
      </w:pPr>
      <w:bookmarkStart w:id="79" w:name="_CR4_4"/>
      <w:bookmarkStart w:id="80" w:name="_Toc73369011"/>
      <w:bookmarkStart w:id="81" w:name="_Toc218778839"/>
      <w:bookmarkEnd w:id="79"/>
      <w:r w:rsidRPr="00042094">
        <w:rPr>
          <w:lang w:eastAsia="zh-CN"/>
        </w:rPr>
        <w:t>4.</w:t>
      </w:r>
      <w:r w:rsidR="00C47208" w:rsidRPr="00042094">
        <w:rPr>
          <w:lang w:eastAsia="zh-CN"/>
        </w:rPr>
        <w:t>4</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w:t>
      </w:r>
      <w:bookmarkEnd w:id="80"/>
      <w:bookmarkEnd w:id="81"/>
    </w:p>
    <w:p w14:paraId="6AB3FDD7" w14:textId="77777777" w:rsidR="006D2211" w:rsidRPr="00042094" w:rsidRDefault="006D2211" w:rsidP="006D2211">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is specified in 3GPP TS 23.304 [2].</w:t>
      </w:r>
    </w:p>
    <w:p w14:paraId="37CB6F0D" w14:textId="05E8586C" w:rsidR="00FE4EB6" w:rsidRDefault="00FE4EB6" w:rsidP="00FE4EB6">
      <w:pPr>
        <w:pStyle w:val="Heading2"/>
        <w:rPr>
          <w:lang w:eastAsia="zh-CN"/>
        </w:rPr>
      </w:pPr>
      <w:bookmarkStart w:id="82" w:name="_CR4_5"/>
      <w:bookmarkStart w:id="83" w:name="_Toc73369012"/>
      <w:bookmarkStart w:id="84" w:name="_Toc218778840"/>
      <w:bookmarkEnd w:id="82"/>
      <w:r>
        <w:rPr>
          <w:lang w:eastAsia="zh-CN"/>
        </w:rPr>
        <w:t>4.5</w:t>
      </w:r>
      <w:r>
        <w:rPr>
          <w:lang w:eastAsia="zh-CN"/>
        </w:rPr>
        <w:tab/>
        <w:t xml:space="preserve">UE policies for 5G </w:t>
      </w:r>
      <w:proofErr w:type="spellStart"/>
      <w:r>
        <w:rPr>
          <w:lang w:eastAsia="zh-CN"/>
        </w:rPr>
        <w:t>ProSe</w:t>
      </w:r>
      <w:proofErr w:type="spellEnd"/>
      <w:r>
        <w:rPr>
          <w:lang w:eastAsia="zh-CN"/>
        </w:rPr>
        <w:t xml:space="preserve"> usage information reporting</w:t>
      </w:r>
      <w:bookmarkEnd w:id="84"/>
    </w:p>
    <w:p w14:paraId="3D94D17F" w14:textId="4DF7DD6F" w:rsidR="00FE4EB6" w:rsidRDefault="00FE4EB6" w:rsidP="00B10699">
      <w:pPr>
        <w:rPr>
          <w:lang w:eastAsia="zh-CN"/>
        </w:rPr>
      </w:pPr>
      <w:r>
        <w:rPr>
          <w:lang w:eastAsia="zh-CN"/>
        </w:rPr>
        <w:t xml:space="preserve">The UE policies for 5G </w:t>
      </w:r>
      <w:proofErr w:type="spellStart"/>
      <w:r>
        <w:rPr>
          <w:lang w:eastAsia="zh-CN"/>
        </w:rPr>
        <w:t>ProSe</w:t>
      </w:r>
      <w:proofErr w:type="spellEnd"/>
      <w:r>
        <w:rPr>
          <w:lang w:eastAsia="zh-CN"/>
        </w:rPr>
        <w:t xml:space="preserve"> usage information reporting are defined in clause 5.2.6 of 3GPP TS 24.554 [3]. The generic description of the UE policies for 5G </w:t>
      </w:r>
      <w:proofErr w:type="spellStart"/>
      <w:r>
        <w:rPr>
          <w:lang w:eastAsia="zh-CN"/>
        </w:rPr>
        <w:t>ProSe</w:t>
      </w:r>
      <w:proofErr w:type="spellEnd"/>
      <w:r>
        <w:rPr>
          <w:lang w:eastAsia="zh-CN"/>
        </w:rPr>
        <w:t xml:space="preserve"> usage information reporting is specified in 3GPP TS 32.277 [14].</w:t>
      </w:r>
    </w:p>
    <w:p w14:paraId="103F0046" w14:textId="77777777" w:rsidR="003A4C54" w:rsidRDefault="003A4C54" w:rsidP="003A4C54">
      <w:pPr>
        <w:pStyle w:val="Heading2"/>
        <w:rPr>
          <w:lang w:eastAsia="zh-CN"/>
        </w:rPr>
      </w:pPr>
      <w:bookmarkStart w:id="85" w:name="_CR4_6"/>
      <w:bookmarkStart w:id="86" w:name="_Toc218778841"/>
      <w:bookmarkEnd w:id="85"/>
      <w:r>
        <w:rPr>
          <w:lang w:eastAsia="zh-CN"/>
        </w:rPr>
        <w:t>4.6</w:t>
      </w:r>
      <w:r>
        <w:rPr>
          <w:lang w:eastAsia="zh-CN"/>
        </w:rPr>
        <w:tab/>
        <w:t xml:space="preserve">UE policies for 5G </w:t>
      </w:r>
      <w:proofErr w:type="spellStart"/>
      <w:r>
        <w:rPr>
          <w:lang w:eastAsia="zh-CN"/>
        </w:rPr>
        <w:t>ProSe</w:t>
      </w:r>
      <w:proofErr w:type="spellEnd"/>
      <w:r>
        <w:rPr>
          <w:lang w:eastAsia="zh-CN"/>
        </w:rPr>
        <w:t xml:space="preserve"> UE-to-UE relay</w:t>
      </w:r>
      <w:bookmarkEnd w:id="86"/>
    </w:p>
    <w:p w14:paraId="5BFA41D6" w14:textId="3BBA24F5" w:rsidR="003A4C54" w:rsidRDefault="003A4C54" w:rsidP="003A4C54">
      <w:r>
        <w:t xml:space="preserve">The UE policies for </w:t>
      </w:r>
      <w:r>
        <w:rPr>
          <w:lang w:eastAsia="zh-CN"/>
        </w:rPr>
        <w:t xml:space="preserve">5G </w:t>
      </w:r>
      <w:proofErr w:type="spellStart"/>
      <w:r>
        <w:rPr>
          <w:lang w:eastAsia="zh-CN"/>
        </w:rPr>
        <w:t>ProSe</w:t>
      </w:r>
      <w:proofErr w:type="spellEnd"/>
      <w:r>
        <w:rPr>
          <w:lang w:eastAsia="zh-CN"/>
        </w:rPr>
        <w:t xml:space="preserv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UE-to-UE relay</w:t>
      </w:r>
      <w:r>
        <w:t xml:space="preserve"> UE is specified in 3GPP TS 23.304 [2].</w:t>
      </w:r>
    </w:p>
    <w:p w14:paraId="38F6D31A" w14:textId="6F28A883" w:rsidR="003A4C54" w:rsidRDefault="003A4C54" w:rsidP="00B10699">
      <w:r>
        <w:t xml:space="preserve">The UE policies for 5G </w:t>
      </w:r>
      <w:proofErr w:type="spellStart"/>
      <w:r>
        <w:t>ProSe</w:t>
      </w:r>
      <w:proofErr w:type="spellEnd"/>
      <w:r>
        <w:t xml:space="preserv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end UE</w:t>
      </w:r>
      <w:r>
        <w:t xml:space="preserve"> is specified in 3GPP TS 23.304 [2].</w:t>
      </w:r>
    </w:p>
    <w:p w14:paraId="1A2ED47A" w14:textId="77777777" w:rsidR="002513F2" w:rsidRPr="00042094" w:rsidRDefault="002513F2" w:rsidP="002513F2">
      <w:pPr>
        <w:pStyle w:val="Heading2"/>
        <w:rPr>
          <w:lang w:eastAsia="zh-CN"/>
        </w:rPr>
      </w:pPr>
      <w:bookmarkStart w:id="87" w:name="_CR4_7"/>
      <w:bookmarkStart w:id="88" w:name="_Toc218778842"/>
      <w:bookmarkEnd w:id="87"/>
      <w:r w:rsidRPr="00042094">
        <w:rPr>
          <w:lang w:eastAsia="zh-CN"/>
        </w:rPr>
        <w:t>4.</w:t>
      </w:r>
      <w:r>
        <w:rPr>
          <w:rFonts w:hint="eastAsia"/>
          <w:lang w:eastAsia="zh-CN"/>
        </w:rPr>
        <w:t>7</w:t>
      </w:r>
      <w:r w:rsidRPr="00042094">
        <w:rPr>
          <w:lang w:eastAsia="zh-CN"/>
        </w:rPr>
        <w:tab/>
        <w:t xml:space="preserve">UE policies for </w:t>
      </w:r>
      <w:bookmarkStart w:id="89" w:name="OLE_LINK136"/>
      <w:bookmarkStart w:id="90" w:name="OLE_LINK138"/>
      <w:r>
        <w:rPr>
          <w:lang w:eastAsia="zh-CN"/>
        </w:rPr>
        <w:t xml:space="preserve">5G </w:t>
      </w:r>
      <w:proofErr w:type="spellStart"/>
      <w:r>
        <w:rPr>
          <w:lang w:eastAsia="zh-CN"/>
        </w:rPr>
        <w:t>ProSe</w:t>
      </w:r>
      <w:proofErr w:type="spellEnd"/>
      <w:r>
        <w:rPr>
          <w:lang w:eastAsia="zh-CN"/>
        </w:rPr>
        <w:t xml:space="preserv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88"/>
      <w:bookmarkEnd w:id="89"/>
      <w:bookmarkEnd w:id="90"/>
    </w:p>
    <w:p w14:paraId="7B2BBE2B" w14:textId="10118B92" w:rsidR="002513F2" w:rsidRDefault="002513F2" w:rsidP="002513F2">
      <w:r w:rsidRPr="00042094">
        <w:t>The UE policies for</w:t>
      </w:r>
      <w:bookmarkStart w:id="91" w:name="OLE_LINK137"/>
      <w:r w:rsidRPr="00465B7F">
        <w:t xml:space="preserve"> </w:t>
      </w:r>
      <w:bookmarkEnd w:id="91"/>
      <w:r w:rsidRPr="00F25727">
        <w:t xml:space="preserve">5G </w:t>
      </w:r>
      <w:proofErr w:type="spellStart"/>
      <w:r w:rsidRPr="00F25727">
        <w:t>ProSe</w:t>
      </w:r>
      <w:proofErr w:type="spellEnd"/>
      <w:r w:rsidRPr="00F25727">
        <w:t xml:space="preserve"> </w:t>
      </w:r>
      <w:bookmarkStart w:id="92" w:name="OLE_LINK139"/>
      <w:r>
        <w:rPr>
          <w:rFonts w:hint="eastAsia"/>
          <w:lang w:eastAsia="zh-CN"/>
        </w:rPr>
        <w:t>multi-hop UE-to-network relay</w:t>
      </w:r>
      <w:bookmarkEnd w:id="92"/>
      <w:r w:rsidRPr="00F25727">
        <w:t xml:space="preserve"> </w:t>
      </w:r>
      <w:r>
        <w:t>are defined in clau</w:t>
      </w:r>
      <w:r w:rsidRPr="004A29AE">
        <w:t>se 5.2.</w:t>
      </w:r>
      <w:r w:rsidR="004A29AE" w:rsidRPr="004A29AE">
        <w:rPr>
          <w:lang w:eastAsia="zh-CN"/>
        </w:rPr>
        <w:t>8</w:t>
      </w:r>
      <w:r w:rsidRPr="00042094">
        <w:t xml:space="preserve"> of 3GPP TS 24.554 [3].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is specified in 3GPP TS 23.304 [2].</w:t>
      </w:r>
    </w:p>
    <w:p w14:paraId="1CE6FA11" w14:textId="77777777" w:rsidR="002513F2" w:rsidRPr="00042094" w:rsidRDefault="002513F2" w:rsidP="002513F2">
      <w:pPr>
        <w:pStyle w:val="Heading2"/>
        <w:rPr>
          <w:lang w:eastAsia="zh-CN"/>
        </w:rPr>
      </w:pPr>
      <w:bookmarkStart w:id="93" w:name="_CR4_8"/>
      <w:bookmarkStart w:id="94" w:name="_Toc218778843"/>
      <w:bookmarkEnd w:id="93"/>
      <w:r w:rsidRPr="00042094">
        <w:rPr>
          <w:lang w:eastAsia="zh-CN"/>
        </w:rPr>
        <w:t>4.</w:t>
      </w:r>
      <w:r>
        <w:rPr>
          <w:rFonts w:hint="eastAsia"/>
          <w:lang w:eastAsia="zh-CN"/>
        </w:rPr>
        <w:t>8</w:t>
      </w:r>
      <w:r w:rsidRPr="00042094">
        <w:rPr>
          <w:lang w:eastAsia="zh-CN"/>
        </w:rPr>
        <w:tab/>
        <w:t xml:space="preserve">UE policies for </w:t>
      </w:r>
      <w:r>
        <w:rPr>
          <w:lang w:eastAsia="zh-CN"/>
        </w:rPr>
        <w:t xml:space="preserve">5G </w:t>
      </w:r>
      <w:proofErr w:type="spellStart"/>
      <w:r>
        <w:rPr>
          <w:lang w:eastAsia="zh-CN"/>
        </w:rPr>
        <w:t>ProSe</w:t>
      </w:r>
      <w:proofErr w:type="spellEnd"/>
      <w:r>
        <w:rPr>
          <w:lang w:eastAsia="zh-CN"/>
        </w:rPr>
        <w:t xml:space="preserv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94"/>
    </w:p>
    <w:p w14:paraId="54996709" w14:textId="0C242474" w:rsidR="002513F2" w:rsidRPr="000E7063" w:rsidRDefault="002513F2" w:rsidP="002513F2">
      <w:pPr>
        <w:rPr>
          <w:lang w:eastAsia="zh-CN"/>
        </w:rPr>
      </w:pPr>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w:t>
      </w:r>
      <w:r>
        <w:rPr>
          <w:rFonts w:hint="eastAsia"/>
          <w:lang w:eastAsia="zh-CN"/>
        </w:rPr>
        <w:t>multi-hop UE-to-UE relay</w:t>
      </w:r>
      <w:r>
        <w:t xml:space="preserve"> are defined in clause </w:t>
      </w:r>
      <w:r w:rsidRPr="004A29AE">
        <w:t>5.2.</w:t>
      </w:r>
      <w:r w:rsidR="004A29AE" w:rsidRPr="004A29AE">
        <w:rPr>
          <w:lang w:eastAsia="zh-CN"/>
        </w:rPr>
        <w:t>9</w:t>
      </w:r>
      <w:r w:rsidRPr="00042094">
        <w:t xml:space="preserve"> of 3GPP TS 24.554 [3].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is specified in 3GPP TS 23.304 [2].</w:t>
      </w:r>
    </w:p>
    <w:p w14:paraId="1BFF303D" w14:textId="77777777" w:rsidR="00DE1192" w:rsidRPr="00042094" w:rsidRDefault="00DE1192" w:rsidP="00DE1192">
      <w:pPr>
        <w:pStyle w:val="Heading1"/>
      </w:pPr>
      <w:bookmarkStart w:id="95" w:name="_CR5"/>
      <w:bookmarkStart w:id="96" w:name="_Toc218778844"/>
      <w:bookmarkEnd w:id="95"/>
      <w:r w:rsidRPr="00042094">
        <w:t>5</w:t>
      </w:r>
      <w:r w:rsidRPr="00042094">
        <w:tab/>
        <w:t xml:space="preserve">Encoding of UE policies for 5G </w:t>
      </w:r>
      <w:proofErr w:type="spellStart"/>
      <w:r w:rsidRPr="00042094">
        <w:t>ProSe</w:t>
      </w:r>
      <w:bookmarkEnd w:id="83"/>
      <w:bookmarkEnd w:id="96"/>
      <w:proofErr w:type="spellEnd"/>
    </w:p>
    <w:p w14:paraId="27EA4816" w14:textId="77777777" w:rsidR="009D411E" w:rsidRPr="00042094" w:rsidRDefault="009D411E" w:rsidP="009D411E">
      <w:pPr>
        <w:pStyle w:val="Heading2"/>
        <w:rPr>
          <w:lang w:eastAsia="zh-CN"/>
        </w:rPr>
      </w:pPr>
      <w:bookmarkStart w:id="97" w:name="_CR5_1"/>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bookmarkStart w:id="106" w:name="_Toc73369013"/>
      <w:bookmarkStart w:id="107" w:name="_Toc218778845"/>
      <w:bookmarkEnd w:id="97"/>
      <w:r w:rsidRPr="00042094">
        <w:rPr>
          <w:lang w:eastAsia="zh-CN"/>
        </w:rPr>
        <w:t>5.1</w:t>
      </w:r>
      <w:r w:rsidRPr="00042094">
        <w:rPr>
          <w:lang w:eastAsia="zh-CN"/>
        </w:rPr>
        <w:tab/>
        <w:t>Overview</w:t>
      </w:r>
      <w:bookmarkEnd w:id="98"/>
      <w:bookmarkEnd w:id="99"/>
      <w:bookmarkEnd w:id="100"/>
      <w:bookmarkEnd w:id="101"/>
      <w:bookmarkEnd w:id="102"/>
      <w:bookmarkEnd w:id="103"/>
      <w:bookmarkEnd w:id="104"/>
      <w:bookmarkEnd w:id="105"/>
      <w:bookmarkEnd w:id="106"/>
      <w:bookmarkEnd w:id="107"/>
    </w:p>
    <w:p w14:paraId="61DC491C" w14:textId="77777777" w:rsidR="0010424F" w:rsidRPr="00042094" w:rsidRDefault="0010424F" w:rsidP="00813C82">
      <w:r w:rsidRPr="00042094">
        <w:t xml:space="preserve">The UE policies for 5G </w:t>
      </w:r>
      <w:proofErr w:type="spellStart"/>
      <w:r w:rsidRPr="00042094">
        <w:t>ProSe</w:t>
      </w:r>
      <w:proofErr w:type="spellEnd"/>
      <w:r w:rsidRPr="00042094">
        <w:t xml:space="preserve"> are provided to the UE in a 5G </w:t>
      </w:r>
      <w:proofErr w:type="spellStart"/>
      <w:r w:rsidRPr="00042094">
        <w:t>ProSe</w:t>
      </w:r>
      <w:proofErr w:type="spellEnd"/>
      <w:r w:rsidRPr="00042094">
        <w:t xml:space="preserve"> policy (</w:t>
      </w:r>
      <w:proofErr w:type="spellStart"/>
      <w:r w:rsidR="000F3E60" w:rsidRPr="00042094">
        <w:t>ProSeP</w:t>
      </w:r>
      <w:proofErr w:type="spellEnd"/>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108" w:name="_CR5_2"/>
      <w:bookmarkStart w:id="109" w:name="_Toc23343276"/>
      <w:bookmarkStart w:id="110" w:name="_Toc26193829"/>
      <w:bookmarkStart w:id="111" w:name="_Toc34382710"/>
      <w:bookmarkStart w:id="112" w:name="_Toc34387364"/>
      <w:bookmarkStart w:id="113" w:name="_Toc45282414"/>
      <w:bookmarkStart w:id="114" w:name="_Toc51867019"/>
      <w:bookmarkStart w:id="115" w:name="_Toc73369014"/>
      <w:bookmarkStart w:id="116" w:name="_Toc218778846"/>
      <w:bookmarkEnd w:id="108"/>
      <w:r w:rsidRPr="00042094">
        <w:rPr>
          <w:lang w:eastAsia="zh-CN"/>
        </w:rPr>
        <w:lastRenderedPageBreak/>
        <w:t>5.2</w:t>
      </w:r>
      <w:r w:rsidRPr="00042094">
        <w:rPr>
          <w:lang w:eastAsia="zh-CN"/>
        </w:rPr>
        <w:tab/>
        <w:t xml:space="preserve">Encoding of </w:t>
      </w:r>
      <w:r w:rsidR="00223F3B" w:rsidRPr="00042094">
        <w:rPr>
          <w:lang w:eastAsia="zh-CN"/>
        </w:rPr>
        <w:t xml:space="preserve">5G </w:t>
      </w:r>
      <w:proofErr w:type="spellStart"/>
      <w:r w:rsidR="00223F3B" w:rsidRPr="00042094">
        <w:rPr>
          <w:lang w:eastAsia="zh-CN"/>
        </w:rPr>
        <w:t>ProSe</w:t>
      </w:r>
      <w:proofErr w:type="spellEnd"/>
      <w:r w:rsidRPr="00042094">
        <w:rPr>
          <w:lang w:eastAsia="zh-CN"/>
        </w:rPr>
        <w:t xml:space="preserve"> policy UE policy part</w:t>
      </w:r>
      <w:bookmarkEnd w:id="109"/>
      <w:bookmarkEnd w:id="110"/>
      <w:bookmarkEnd w:id="111"/>
      <w:bookmarkEnd w:id="112"/>
      <w:bookmarkEnd w:id="113"/>
      <w:bookmarkEnd w:id="114"/>
      <w:bookmarkEnd w:id="115"/>
      <w:bookmarkEnd w:id="116"/>
    </w:p>
    <w:p w14:paraId="20315DF7" w14:textId="27EF157F" w:rsidR="003A4C54" w:rsidRDefault="003779D0" w:rsidP="003A4C54">
      <w:pPr>
        <w:rPr>
          <w:lang w:eastAsia="zh-CN"/>
        </w:rPr>
      </w:pPr>
      <w:r>
        <w:t xml:space="preserve">The purpose of the </w:t>
      </w:r>
      <w:proofErr w:type="spellStart"/>
      <w:r>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 UE, 5G </w:t>
      </w:r>
      <w:proofErr w:type="spellStart"/>
      <w:r>
        <w:rPr>
          <w:lang w:eastAsia="zh-CN"/>
        </w:rPr>
        <w:t>ProSe</w:t>
      </w:r>
      <w:proofErr w:type="spellEnd"/>
      <w:r>
        <w:rPr>
          <w:lang w:eastAsia="zh-CN"/>
        </w:rPr>
        <w:t xml:space="preserve"> remote UE, UE policies for 5G </w:t>
      </w:r>
      <w:proofErr w:type="spellStart"/>
      <w:r>
        <w:rPr>
          <w:lang w:eastAsia="zh-CN"/>
        </w:rPr>
        <w:t>ProSe</w:t>
      </w:r>
      <w:proofErr w:type="spellEnd"/>
      <w:r>
        <w:rPr>
          <w:lang w:eastAsia="zh-CN"/>
        </w:rPr>
        <w:t xml:space="preserve"> usage information reporting, </w:t>
      </w:r>
      <w:r>
        <w:t xml:space="preserve">UE policies for </w:t>
      </w:r>
      <w:r>
        <w:rPr>
          <w:lang w:eastAsia="zh-CN"/>
        </w:rPr>
        <w:t xml:space="preserve">5G </w:t>
      </w:r>
      <w:proofErr w:type="spellStart"/>
      <w:r>
        <w:rPr>
          <w:lang w:eastAsia="zh-CN"/>
        </w:rPr>
        <w:t>ProSe</w:t>
      </w:r>
      <w:proofErr w:type="spellEnd"/>
      <w:r>
        <w:rPr>
          <w:lang w:eastAsia="zh-CN"/>
        </w:rPr>
        <w:t xml:space="preserve"> UE-to-UE relay UE, </w:t>
      </w:r>
      <w:r>
        <w:t xml:space="preserve">UE policies for 5G </w:t>
      </w:r>
      <w:proofErr w:type="spellStart"/>
      <w:r>
        <w:t>ProSe</w:t>
      </w:r>
      <w:proofErr w:type="spellEnd"/>
      <w:r>
        <w:t xml:space="preserve"> end UE</w:t>
      </w:r>
      <w:r>
        <w:rPr>
          <w:rFonts w:hint="eastAsia"/>
          <w:lang w:eastAsia="zh-CN"/>
        </w:rPr>
        <w:t xml:space="preserve">, </w:t>
      </w:r>
      <w:bookmarkStart w:id="117" w:name="OLE_LINK117"/>
      <w:bookmarkStart w:id="118" w:name="OLE_LINK118"/>
      <w:r>
        <w:rPr>
          <w:lang w:eastAsia="zh-CN"/>
        </w:rPr>
        <w:t xml:space="preserve">5G </w:t>
      </w:r>
      <w:proofErr w:type="spellStart"/>
      <w:r>
        <w:rPr>
          <w:lang w:eastAsia="zh-CN"/>
        </w:rPr>
        <w:t>ProSe</w:t>
      </w:r>
      <w:proofErr w:type="spellEnd"/>
      <w:r>
        <w:rPr>
          <w:lang w:eastAsia="zh-CN"/>
        </w:rPr>
        <w:t xml:space="preserve"> multi-hop UE-to-network relay UE</w:t>
      </w:r>
      <w:r>
        <w:rPr>
          <w:rFonts w:hint="eastAsia"/>
          <w:lang w:eastAsia="zh-CN"/>
        </w:rPr>
        <w:t xml:space="preserve">, </w:t>
      </w:r>
      <w:bookmarkStart w:id="119" w:name="OLE_LINK99"/>
      <w:r>
        <w:rPr>
          <w:lang w:eastAsia="zh-CN"/>
        </w:rPr>
        <w:t xml:space="preserve">5G </w:t>
      </w:r>
      <w:proofErr w:type="spellStart"/>
      <w:r>
        <w:rPr>
          <w:lang w:eastAsia="zh-CN"/>
        </w:rPr>
        <w:t>ProSe</w:t>
      </w:r>
      <w:proofErr w:type="spellEnd"/>
      <w:r>
        <w:rPr>
          <w:lang w:eastAsia="zh-CN"/>
        </w:rPr>
        <w:t xml:space="preserve"> intermediate UE-to-network relay UE</w:t>
      </w:r>
      <w:bookmarkEnd w:id="119"/>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multi-hop </w:t>
      </w:r>
      <w:r>
        <w:rPr>
          <w:rFonts w:hint="eastAsia"/>
          <w:lang w:eastAsia="zh-CN"/>
        </w:rPr>
        <w:t>remote</w:t>
      </w:r>
      <w:r>
        <w:rPr>
          <w:lang w:eastAsia="zh-CN"/>
        </w:rPr>
        <w:t xml:space="preserve"> UE</w:t>
      </w:r>
      <w:r>
        <w:rPr>
          <w:rFonts w:hint="eastAsia"/>
          <w:lang w:eastAsia="zh-CN"/>
        </w:rPr>
        <w:t xml:space="preserve">, </w:t>
      </w:r>
      <w:r w:rsidRPr="00FC255E">
        <w:rPr>
          <w:lang w:eastAsia="zh-CN"/>
        </w:rPr>
        <w:t xml:space="preserve">5G </w:t>
      </w:r>
      <w:proofErr w:type="spellStart"/>
      <w:r w:rsidRPr="00FC255E">
        <w:rPr>
          <w:lang w:eastAsia="zh-CN"/>
        </w:rPr>
        <w:t>ProSe</w:t>
      </w:r>
      <w:proofErr w:type="spellEnd"/>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and </w:t>
      </w:r>
      <w:r w:rsidRPr="00FC255E">
        <w:rPr>
          <w:lang w:eastAsia="zh-CN"/>
        </w:rPr>
        <w:t xml:space="preserve">5G </w:t>
      </w:r>
      <w:proofErr w:type="spellStart"/>
      <w:r w:rsidRPr="00FC255E">
        <w:rPr>
          <w:lang w:eastAsia="zh-CN"/>
        </w:rPr>
        <w:t>ProSe</w:t>
      </w:r>
      <w:proofErr w:type="spellEnd"/>
      <w:r w:rsidRPr="00FC255E">
        <w:rPr>
          <w:lang w:eastAsia="zh-CN"/>
        </w:rPr>
        <w:t xml:space="preserve"> multi-hop </w:t>
      </w:r>
      <w:r>
        <w:rPr>
          <w:rFonts w:hint="eastAsia"/>
          <w:lang w:eastAsia="zh-CN"/>
        </w:rPr>
        <w:t>end</w:t>
      </w:r>
      <w:r w:rsidRPr="00FC255E">
        <w:rPr>
          <w:lang w:eastAsia="zh-CN"/>
        </w:rPr>
        <w:t xml:space="preserve"> UE</w:t>
      </w:r>
      <w:bookmarkEnd w:id="117"/>
      <w:bookmarkEnd w:id="118"/>
      <w:r>
        <w:t>.</w:t>
      </w:r>
    </w:p>
    <w:p w14:paraId="240B8C59" w14:textId="628E4A75" w:rsidR="00B816CB" w:rsidRPr="00042094" w:rsidRDefault="0010424F" w:rsidP="00F37B05">
      <w:r w:rsidRPr="00042094">
        <w:t xml:space="preserve">The </w:t>
      </w:r>
      <w:proofErr w:type="spellStart"/>
      <w:r w:rsidR="000F3E60" w:rsidRPr="00042094">
        <w:t>ProSeP</w:t>
      </w:r>
      <w:proofErr w:type="spellEnd"/>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proofErr w:type="spellStart"/>
            <w:r w:rsidR="000F3E60" w:rsidRPr="00042094">
              <w:t>ProSeP</w:t>
            </w:r>
            <w:proofErr w:type="spellEnd"/>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20"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20"/>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proofErr w:type="spellStart"/>
            <w:r w:rsidR="000F3E60" w:rsidRPr="00042094">
              <w:t>ProSeP</w:t>
            </w:r>
            <w:proofErr w:type="spellEnd"/>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bookmarkStart w:id="121" w:name="_CRFigure5_2_1"/>
      <w:bookmarkStart w:id="122" w:name="_Hlk209530432"/>
      <w:r w:rsidRPr="00042094">
        <w:t>Figure </w:t>
      </w:r>
      <w:bookmarkEnd w:id="121"/>
      <w:r w:rsidRPr="00042094">
        <w:t>5.2.1</w:t>
      </w:r>
      <w:bookmarkEnd w:id="122"/>
      <w:r w:rsidRPr="00042094">
        <w:t>: UE policy part when UE policy part type = {</w:t>
      </w:r>
      <w:proofErr w:type="spellStart"/>
      <w:r w:rsidR="000F3E60" w:rsidRPr="00042094">
        <w:t>ProSeP</w:t>
      </w:r>
      <w:proofErr w:type="spellEnd"/>
      <w:r w:rsidRPr="00042094">
        <w:t>}</w:t>
      </w: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proofErr w:type="spellStart"/>
            <w:r w:rsidRPr="00042094">
              <w:t>ProSeP</w:t>
            </w:r>
            <w:proofErr w:type="spellEnd"/>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proofErr w:type="spellStart"/>
            <w:r w:rsidRPr="00042094">
              <w:t>ProSeP</w:t>
            </w:r>
            <w:proofErr w:type="spellEnd"/>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proofErr w:type="spellStart"/>
            <w:r w:rsidRPr="00042094">
              <w:t>ProSeP</w:t>
            </w:r>
            <w:proofErr w:type="spellEnd"/>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bookmarkStart w:id="123" w:name="_CRFigure5_2_2"/>
      <w:r w:rsidRPr="00042094">
        <w:t>Figure </w:t>
      </w:r>
      <w:bookmarkEnd w:id="123"/>
      <w:r w:rsidRPr="00042094">
        <w:t xml:space="preserve">5.2.2: </w:t>
      </w:r>
      <w:proofErr w:type="spellStart"/>
      <w:r w:rsidR="000F3E60" w:rsidRPr="00042094">
        <w:t>ProSeP</w:t>
      </w:r>
      <w:proofErr w:type="spellEnd"/>
      <w:r w:rsidRPr="00042094">
        <w:t xml:space="preserve"> contents</w:t>
      </w: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proofErr w:type="spellStart"/>
            <w:r w:rsidRPr="00042094">
              <w:t>ProSeP</w:t>
            </w:r>
            <w:proofErr w:type="spellEnd"/>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24"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24"/>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proofErr w:type="spellStart"/>
            <w:r w:rsidR="000F3E60" w:rsidRPr="00042094">
              <w:t>ProSeP</w:t>
            </w:r>
            <w:proofErr w:type="spellEnd"/>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proofErr w:type="spellStart"/>
            <w:r w:rsidRPr="00042094">
              <w:t>ProSeP</w:t>
            </w:r>
            <w:proofErr w:type="spellEnd"/>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0C6E1234" w:rsidR="0010424F" w:rsidRPr="00042094" w:rsidRDefault="0010424F" w:rsidP="0010424F">
      <w:pPr>
        <w:pStyle w:val="TF"/>
      </w:pPr>
      <w:bookmarkStart w:id="125" w:name="_CRFigure5_2_3"/>
      <w:r w:rsidRPr="00042094">
        <w:t>Figure </w:t>
      </w:r>
      <w:bookmarkEnd w:id="125"/>
      <w:r w:rsidRPr="00042094">
        <w:t xml:space="preserve">5.2.3: </w:t>
      </w:r>
      <w:proofErr w:type="spellStart"/>
      <w:r w:rsidR="000F3E60" w:rsidRPr="00042094">
        <w:t>ProSeP</w:t>
      </w:r>
      <w:proofErr w:type="spellEnd"/>
      <w:r w:rsidRPr="00042094">
        <w:t xml:space="preserve"> info</w:t>
      </w:r>
    </w:p>
    <w:p w14:paraId="7BC5AC08" w14:textId="77777777" w:rsidR="003779D0" w:rsidRDefault="0037271C" w:rsidP="003779D0">
      <w:pPr>
        <w:pStyle w:val="TH"/>
        <w:rPr>
          <w:lang w:eastAsia="zh-CN"/>
        </w:rPr>
      </w:pPr>
      <w:bookmarkStart w:id="126" w:name="_CRTable5_2_1"/>
      <w:r>
        <w:t>Table </w:t>
      </w:r>
      <w:bookmarkEnd w:id="126"/>
      <w:r>
        <w:t xml:space="preserve">5.2.1: </w:t>
      </w:r>
      <w:proofErr w:type="spellStart"/>
      <w:r>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79D0" w14:paraId="7B5AC9BE" w14:textId="77777777" w:rsidTr="00616E32">
        <w:trPr>
          <w:cantSplit/>
          <w:jc w:val="center"/>
        </w:trPr>
        <w:tc>
          <w:tcPr>
            <w:tcW w:w="7107" w:type="dxa"/>
            <w:gridSpan w:val="5"/>
            <w:tcBorders>
              <w:top w:val="single" w:sz="4" w:space="0" w:color="auto"/>
              <w:left w:val="single" w:sz="4" w:space="0" w:color="auto"/>
              <w:bottom w:val="nil"/>
              <w:right w:val="single" w:sz="4" w:space="0" w:color="auto"/>
            </w:tcBorders>
            <w:hideMark/>
          </w:tcPr>
          <w:p w14:paraId="6965A43E" w14:textId="77777777" w:rsidR="003779D0" w:rsidRDefault="003779D0" w:rsidP="00616E32">
            <w:pPr>
              <w:pStyle w:val="TAL"/>
            </w:pPr>
            <w:r>
              <w:t>UE policy part type field is set to '0100' (=</w:t>
            </w:r>
            <w:proofErr w:type="spellStart"/>
            <w:r>
              <w:t>ProSeP</w:t>
            </w:r>
            <w:proofErr w:type="spellEnd"/>
            <w:r>
              <w:t>)</w:t>
            </w:r>
            <w:r>
              <w:rPr>
                <w:lang w:eastAsia="ko-KR"/>
              </w:rPr>
              <w:t xml:space="preserve"> </w:t>
            </w:r>
            <w:r>
              <w:t>as specified in 3GPP TS 24.501 [4] annex D.</w:t>
            </w:r>
          </w:p>
        </w:tc>
      </w:tr>
      <w:tr w:rsidR="003779D0" w14:paraId="6CD0EC33" w14:textId="77777777" w:rsidTr="00616E32">
        <w:trPr>
          <w:cantSplit/>
          <w:jc w:val="center"/>
        </w:trPr>
        <w:tc>
          <w:tcPr>
            <w:tcW w:w="7107" w:type="dxa"/>
            <w:gridSpan w:val="5"/>
            <w:tcBorders>
              <w:top w:val="nil"/>
              <w:left w:val="single" w:sz="4" w:space="0" w:color="auto"/>
              <w:bottom w:val="nil"/>
              <w:right w:val="single" w:sz="4" w:space="0" w:color="auto"/>
            </w:tcBorders>
          </w:tcPr>
          <w:p w14:paraId="64FA7B74" w14:textId="77777777" w:rsidR="003779D0" w:rsidRDefault="003779D0" w:rsidP="00616E32">
            <w:pPr>
              <w:pStyle w:val="TAL"/>
            </w:pPr>
            <w:r>
              <w:t xml:space="preserve">UE policy part contents length field indicate the length of the </w:t>
            </w:r>
            <w:proofErr w:type="spellStart"/>
            <w:r>
              <w:t>ProSeP</w:t>
            </w:r>
            <w:proofErr w:type="spellEnd"/>
            <w:r>
              <w:t xml:space="preserve"> contents in octets.</w:t>
            </w:r>
          </w:p>
          <w:p w14:paraId="785EEDAD" w14:textId="77777777" w:rsidR="003779D0" w:rsidRDefault="003779D0" w:rsidP="00616E32">
            <w:pPr>
              <w:pStyle w:val="TAL"/>
            </w:pPr>
          </w:p>
        </w:tc>
      </w:tr>
      <w:tr w:rsidR="003779D0" w14:paraId="3F3DF19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6023F2A" w14:textId="77777777" w:rsidR="003779D0" w:rsidRDefault="003779D0" w:rsidP="00616E32">
            <w:pPr>
              <w:pStyle w:val="TAL"/>
            </w:pPr>
            <w:proofErr w:type="spellStart"/>
            <w:r>
              <w:t>ProSeP</w:t>
            </w:r>
            <w:proofErr w:type="spellEnd"/>
            <w:r>
              <w:t xml:space="preserve"> contents (octets 4 to x)</w:t>
            </w:r>
          </w:p>
        </w:tc>
      </w:tr>
      <w:tr w:rsidR="003779D0" w14:paraId="16A6464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466B1F8D" w14:textId="77777777" w:rsidR="003779D0" w:rsidRDefault="003779D0" w:rsidP="00616E32">
            <w:pPr>
              <w:pStyle w:val="TAL"/>
            </w:pPr>
            <w:proofErr w:type="spellStart"/>
            <w:r>
              <w:t>ProSeP</w:t>
            </w:r>
            <w:proofErr w:type="spellEnd"/>
            <w:r>
              <w:t xml:space="preserve"> contents consist of 1 or more </w:t>
            </w:r>
            <w:proofErr w:type="spellStart"/>
            <w:r>
              <w:t>ProSeP</w:t>
            </w:r>
            <w:proofErr w:type="spellEnd"/>
            <w:r>
              <w:t xml:space="preserve"> info(s) (see figure 5.2.2).</w:t>
            </w:r>
          </w:p>
        </w:tc>
      </w:tr>
      <w:tr w:rsidR="003779D0" w14:paraId="5A5E9768"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03E3EF43" w14:textId="77777777" w:rsidR="003779D0" w:rsidRDefault="003779D0" w:rsidP="00616E32">
            <w:pPr>
              <w:pStyle w:val="TAL"/>
            </w:pPr>
            <w:proofErr w:type="spellStart"/>
            <w:r>
              <w:t>ProSeP</w:t>
            </w:r>
            <w:proofErr w:type="spellEnd"/>
            <w:r>
              <w:t xml:space="preserve"> info type (bit 1 to 4 of octet k) shall be set according to the following:</w:t>
            </w:r>
          </w:p>
        </w:tc>
      </w:tr>
      <w:tr w:rsidR="003779D0" w14:paraId="2421F45A"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9E36837" w14:textId="77777777" w:rsidR="003779D0" w:rsidRDefault="003779D0" w:rsidP="00616E32">
            <w:pPr>
              <w:pStyle w:val="TAL"/>
            </w:pPr>
            <w:r>
              <w:t>Bits</w:t>
            </w:r>
          </w:p>
        </w:tc>
      </w:tr>
      <w:tr w:rsidR="003779D0" w14:paraId="5DB2710E" w14:textId="77777777" w:rsidTr="00616E32">
        <w:trPr>
          <w:cantSplit/>
          <w:jc w:val="center"/>
        </w:trPr>
        <w:tc>
          <w:tcPr>
            <w:tcW w:w="308" w:type="dxa"/>
            <w:tcBorders>
              <w:top w:val="nil"/>
              <w:left w:val="single" w:sz="4" w:space="0" w:color="auto"/>
              <w:bottom w:val="nil"/>
              <w:right w:val="nil"/>
            </w:tcBorders>
            <w:hideMark/>
          </w:tcPr>
          <w:p w14:paraId="45A7E99A" w14:textId="77777777" w:rsidR="003779D0" w:rsidRDefault="003779D0" w:rsidP="00616E32">
            <w:pPr>
              <w:pStyle w:val="TAH"/>
            </w:pPr>
            <w:r>
              <w:t>4</w:t>
            </w:r>
          </w:p>
        </w:tc>
        <w:tc>
          <w:tcPr>
            <w:tcW w:w="284" w:type="dxa"/>
            <w:tcBorders>
              <w:top w:val="nil"/>
              <w:left w:val="nil"/>
              <w:bottom w:val="nil"/>
              <w:right w:val="nil"/>
            </w:tcBorders>
            <w:hideMark/>
          </w:tcPr>
          <w:p w14:paraId="55B988AB" w14:textId="77777777" w:rsidR="003779D0" w:rsidRDefault="003779D0" w:rsidP="00616E32">
            <w:pPr>
              <w:pStyle w:val="TAH"/>
            </w:pPr>
            <w:r>
              <w:t>3</w:t>
            </w:r>
          </w:p>
        </w:tc>
        <w:tc>
          <w:tcPr>
            <w:tcW w:w="283" w:type="dxa"/>
            <w:tcBorders>
              <w:top w:val="nil"/>
              <w:left w:val="nil"/>
              <w:bottom w:val="nil"/>
              <w:right w:val="nil"/>
            </w:tcBorders>
            <w:hideMark/>
          </w:tcPr>
          <w:p w14:paraId="49BCEC26" w14:textId="77777777" w:rsidR="003779D0" w:rsidRDefault="003779D0" w:rsidP="00616E32">
            <w:pPr>
              <w:pStyle w:val="TAH"/>
            </w:pPr>
            <w:r>
              <w:t>2</w:t>
            </w:r>
          </w:p>
        </w:tc>
        <w:tc>
          <w:tcPr>
            <w:tcW w:w="283" w:type="dxa"/>
            <w:tcBorders>
              <w:top w:val="nil"/>
              <w:left w:val="nil"/>
              <w:bottom w:val="nil"/>
              <w:right w:val="nil"/>
            </w:tcBorders>
            <w:hideMark/>
          </w:tcPr>
          <w:p w14:paraId="6FBC5A73" w14:textId="77777777" w:rsidR="003779D0" w:rsidRDefault="003779D0" w:rsidP="00616E32">
            <w:pPr>
              <w:pStyle w:val="TAH"/>
            </w:pPr>
            <w:r>
              <w:t>1</w:t>
            </w:r>
          </w:p>
        </w:tc>
        <w:tc>
          <w:tcPr>
            <w:tcW w:w="5949" w:type="dxa"/>
            <w:tcBorders>
              <w:top w:val="nil"/>
              <w:left w:val="nil"/>
              <w:bottom w:val="nil"/>
              <w:right w:val="single" w:sz="4" w:space="0" w:color="auto"/>
            </w:tcBorders>
          </w:tcPr>
          <w:p w14:paraId="27E6D627" w14:textId="77777777" w:rsidR="003779D0" w:rsidRDefault="003779D0" w:rsidP="00616E32">
            <w:pPr>
              <w:pStyle w:val="TAL"/>
            </w:pPr>
          </w:p>
        </w:tc>
      </w:tr>
      <w:tr w:rsidR="003779D0" w14:paraId="516E1A9A" w14:textId="77777777" w:rsidTr="00616E32">
        <w:trPr>
          <w:cantSplit/>
          <w:jc w:val="center"/>
        </w:trPr>
        <w:tc>
          <w:tcPr>
            <w:tcW w:w="308" w:type="dxa"/>
            <w:tcBorders>
              <w:top w:val="nil"/>
              <w:left w:val="single" w:sz="4" w:space="0" w:color="auto"/>
              <w:bottom w:val="nil"/>
              <w:right w:val="nil"/>
            </w:tcBorders>
            <w:hideMark/>
          </w:tcPr>
          <w:p w14:paraId="21A80C97"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46F7C2EA"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29FD5E7B" w14:textId="77777777" w:rsidR="003779D0" w:rsidRDefault="003779D0" w:rsidP="00616E32">
            <w:pPr>
              <w:pStyle w:val="TAC"/>
            </w:pPr>
            <w:r>
              <w:t>0</w:t>
            </w:r>
          </w:p>
        </w:tc>
        <w:tc>
          <w:tcPr>
            <w:tcW w:w="283" w:type="dxa"/>
            <w:tcBorders>
              <w:top w:val="nil"/>
              <w:left w:val="nil"/>
              <w:bottom w:val="nil"/>
              <w:right w:val="nil"/>
            </w:tcBorders>
            <w:hideMark/>
          </w:tcPr>
          <w:p w14:paraId="781E557E"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3EC2C78C" w14:textId="77777777" w:rsidR="003779D0" w:rsidRDefault="003779D0" w:rsidP="00616E32">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3779D0" w14:paraId="03D1863A" w14:textId="77777777" w:rsidTr="00616E32">
        <w:trPr>
          <w:cantSplit/>
          <w:jc w:val="center"/>
        </w:trPr>
        <w:tc>
          <w:tcPr>
            <w:tcW w:w="308" w:type="dxa"/>
            <w:tcBorders>
              <w:top w:val="nil"/>
              <w:left w:val="single" w:sz="4" w:space="0" w:color="auto"/>
              <w:bottom w:val="nil"/>
              <w:right w:val="nil"/>
            </w:tcBorders>
            <w:hideMark/>
          </w:tcPr>
          <w:p w14:paraId="07FF707F"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6D8B76D9"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1A5B6450" w14:textId="77777777" w:rsidR="003779D0" w:rsidRDefault="003779D0" w:rsidP="00616E32">
            <w:pPr>
              <w:pStyle w:val="TAC"/>
            </w:pPr>
            <w:r>
              <w:t>1</w:t>
            </w:r>
          </w:p>
        </w:tc>
        <w:tc>
          <w:tcPr>
            <w:tcW w:w="283" w:type="dxa"/>
            <w:tcBorders>
              <w:top w:val="nil"/>
              <w:left w:val="nil"/>
              <w:bottom w:val="nil"/>
              <w:right w:val="nil"/>
            </w:tcBorders>
            <w:hideMark/>
          </w:tcPr>
          <w:p w14:paraId="3F23FFBE"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316FC14" w14:textId="77777777" w:rsidR="003779D0" w:rsidRDefault="003779D0" w:rsidP="00616E32">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3779D0" w14:paraId="3A469C27" w14:textId="77777777" w:rsidTr="00616E32">
        <w:trPr>
          <w:cantSplit/>
          <w:jc w:val="center"/>
        </w:trPr>
        <w:tc>
          <w:tcPr>
            <w:tcW w:w="308" w:type="dxa"/>
            <w:tcBorders>
              <w:top w:val="nil"/>
              <w:left w:val="single" w:sz="4" w:space="0" w:color="auto"/>
              <w:bottom w:val="nil"/>
              <w:right w:val="nil"/>
            </w:tcBorders>
            <w:hideMark/>
          </w:tcPr>
          <w:p w14:paraId="1817155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4899B1BF" w14:textId="77777777" w:rsidR="003779D0" w:rsidRDefault="003779D0" w:rsidP="00616E32">
            <w:pPr>
              <w:pStyle w:val="TAC"/>
              <w:rPr>
                <w:lang w:eastAsia="ko-KR"/>
              </w:rPr>
            </w:pPr>
            <w:r>
              <w:rPr>
                <w:lang w:eastAsia="ko-KR"/>
              </w:rPr>
              <w:t>0</w:t>
            </w:r>
          </w:p>
        </w:tc>
        <w:tc>
          <w:tcPr>
            <w:tcW w:w="283" w:type="dxa"/>
            <w:tcBorders>
              <w:top w:val="nil"/>
              <w:left w:val="nil"/>
              <w:bottom w:val="nil"/>
              <w:right w:val="nil"/>
            </w:tcBorders>
            <w:hideMark/>
          </w:tcPr>
          <w:p w14:paraId="4B44C6C0" w14:textId="77777777" w:rsidR="003779D0" w:rsidRDefault="003779D0" w:rsidP="00616E32">
            <w:pPr>
              <w:pStyle w:val="TAC"/>
            </w:pPr>
            <w:r>
              <w:t>1</w:t>
            </w:r>
          </w:p>
        </w:tc>
        <w:tc>
          <w:tcPr>
            <w:tcW w:w="283" w:type="dxa"/>
            <w:tcBorders>
              <w:top w:val="nil"/>
              <w:left w:val="nil"/>
              <w:bottom w:val="nil"/>
              <w:right w:val="nil"/>
            </w:tcBorders>
            <w:hideMark/>
          </w:tcPr>
          <w:p w14:paraId="28898FD7"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405FE7A6" w14:textId="77777777" w:rsidR="003779D0" w:rsidRDefault="003779D0" w:rsidP="00616E32">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 UE</w:t>
            </w:r>
          </w:p>
        </w:tc>
      </w:tr>
      <w:tr w:rsidR="003779D0" w14:paraId="59690632" w14:textId="77777777" w:rsidTr="00616E32">
        <w:trPr>
          <w:cantSplit/>
          <w:jc w:val="center"/>
        </w:trPr>
        <w:tc>
          <w:tcPr>
            <w:tcW w:w="308" w:type="dxa"/>
            <w:tcBorders>
              <w:top w:val="nil"/>
              <w:left w:val="single" w:sz="4" w:space="0" w:color="auto"/>
              <w:bottom w:val="nil"/>
              <w:right w:val="nil"/>
            </w:tcBorders>
            <w:hideMark/>
          </w:tcPr>
          <w:p w14:paraId="41E15DA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7DD1E50B" w14:textId="77777777" w:rsidR="003779D0" w:rsidRDefault="003779D0" w:rsidP="00616E32">
            <w:pPr>
              <w:pStyle w:val="TAC"/>
              <w:rPr>
                <w:lang w:eastAsia="ko-KR"/>
              </w:rPr>
            </w:pPr>
            <w:r>
              <w:rPr>
                <w:lang w:eastAsia="ko-KR"/>
              </w:rPr>
              <w:t>1</w:t>
            </w:r>
          </w:p>
        </w:tc>
        <w:tc>
          <w:tcPr>
            <w:tcW w:w="283" w:type="dxa"/>
            <w:tcBorders>
              <w:top w:val="nil"/>
              <w:left w:val="nil"/>
              <w:bottom w:val="nil"/>
              <w:right w:val="nil"/>
            </w:tcBorders>
            <w:hideMark/>
          </w:tcPr>
          <w:p w14:paraId="784CC4FD" w14:textId="77777777" w:rsidR="003779D0" w:rsidRDefault="003779D0" w:rsidP="00616E32">
            <w:pPr>
              <w:pStyle w:val="TAC"/>
            </w:pPr>
            <w:r>
              <w:t>0</w:t>
            </w:r>
          </w:p>
        </w:tc>
        <w:tc>
          <w:tcPr>
            <w:tcW w:w="283" w:type="dxa"/>
            <w:tcBorders>
              <w:top w:val="nil"/>
              <w:left w:val="nil"/>
              <w:bottom w:val="nil"/>
              <w:right w:val="nil"/>
            </w:tcBorders>
            <w:hideMark/>
          </w:tcPr>
          <w:p w14:paraId="342E10A0"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640A78F" w14:textId="77777777" w:rsidR="003779D0" w:rsidRDefault="003779D0" w:rsidP="00616E32">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3779D0" w14:paraId="3A5F711B" w14:textId="77777777" w:rsidTr="00616E32">
        <w:trPr>
          <w:cantSplit/>
          <w:jc w:val="center"/>
        </w:trPr>
        <w:tc>
          <w:tcPr>
            <w:tcW w:w="308" w:type="dxa"/>
            <w:tcBorders>
              <w:top w:val="nil"/>
              <w:left w:val="single" w:sz="4" w:space="0" w:color="auto"/>
              <w:bottom w:val="nil"/>
              <w:right w:val="nil"/>
            </w:tcBorders>
            <w:hideMark/>
          </w:tcPr>
          <w:p w14:paraId="2D1F7F90" w14:textId="77777777" w:rsidR="003779D0" w:rsidRDefault="003779D0" w:rsidP="00616E32">
            <w:pPr>
              <w:pStyle w:val="TAC"/>
              <w:rPr>
                <w:lang w:eastAsia="ko-KR"/>
              </w:rPr>
            </w:pPr>
            <w:r>
              <w:rPr>
                <w:lang w:eastAsia="ko-KR"/>
              </w:rPr>
              <w:t>0</w:t>
            </w:r>
          </w:p>
          <w:p w14:paraId="2C6D7129" w14:textId="77777777" w:rsidR="003779D0" w:rsidRDefault="003779D0" w:rsidP="00616E32">
            <w:pPr>
              <w:pStyle w:val="TAC"/>
              <w:rPr>
                <w:lang w:eastAsia="zh-CN"/>
              </w:rPr>
            </w:pPr>
            <w:r>
              <w:rPr>
                <w:rFonts w:hint="eastAsia"/>
                <w:lang w:eastAsia="zh-CN"/>
              </w:rPr>
              <w:t>0</w:t>
            </w:r>
          </w:p>
          <w:p w14:paraId="7D9AEE0F" w14:textId="77777777" w:rsidR="003779D0" w:rsidRDefault="003779D0" w:rsidP="00616E32">
            <w:pPr>
              <w:pStyle w:val="TAC"/>
              <w:rPr>
                <w:lang w:eastAsia="zh-CN"/>
              </w:rPr>
            </w:pPr>
            <w:r>
              <w:rPr>
                <w:rFonts w:hint="eastAsia"/>
                <w:lang w:eastAsia="zh-CN"/>
              </w:rPr>
              <w:t>0</w:t>
            </w:r>
          </w:p>
        </w:tc>
        <w:tc>
          <w:tcPr>
            <w:tcW w:w="284" w:type="dxa"/>
            <w:tcBorders>
              <w:top w:val="nil"/>
              <w:left w:val="nil"/>
              <w:bottom w:val="nil"/>
              <w:right w:val="nil"/>
            </w:tcBorders>
            <w:hideMark/>
          </w:tcPr>
          <w:p w14:paraId="3BABB02F" w14:textId="77777777" w:rsidR="003779D0" w:rsidRDefault="003779D0" w:rsidP="00616E32">
            <w:pPr>
              <w:pStyle w:val="TAC"/>
              <w:rPr>
                <w:lang w:eastAsia="ko-KR"/>
              </w:rPr>
            </w:pPr>
            <w:r>
              <w:rPr>
                <w:lang w:eastAsia="ko-KR"/>
              </w:rPr>
              <w:t>1</w:t>
            </w:r>
          </w:p>
          <w:p w14:paraId="4492C2EE" w14:textId="77777777" w:rsidR="003779D0" w:rsidRDefault="003779D0" w:rsidP="00616E32">
            <w:pPr>
              <w:pStyle w:val="TAC"/>
              <w:rPr>
                <w:lang w:eastAsia="zh-CN"/>
              </w:rPr>
            </w:pPr>
            <w:r>
              <w:rPr>
                <w:rFonts w:hint="eastAsia"/>
                <w:lang w:eastAsia="zh-CN"/>
              </w:rPr>
              <w:t>1</w:t>
            </w:r>
          </w:p>
          <w:p w14:paraId="4D4D05B8"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1EE134D8" w14:textId="77777777" w:rsidR="003779D0" w:rsidRDefault="003779D0" w:rsidP="00616E32">
            <w:pPr>
              <w:pStyle w:val="TAC"/>
            </w:pPr>
            <w:r>
              <w:t>0</w:t>
            </w:r>
          </w:p>
          <w:p w14:paraId="40B50382" w14:textId="77777777" w:rsidR="003779D0" w:rsidRDefault="003779D0" w:rsidP="00616E32">
            <w:pPr>
              <w:pStyle w:val="TAC"/>
              <w:rPr>
                <w:lang w:eastAsia="zh-CN"/>
              </w:rPr>
            </w:pPr>
            <w:r>
              <w:rPr>
                <w:rFonts w:hint="eastAsia"/>
                <w:lang w:eastAsia="zh-CN"/>
              </w:rPr>
              <w:t>1</w:t>
            </w:r>
          </w:p>
          <w:p w14:paraId="7B545F2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6ED43017" w14:textId="77777777" w:rsidR="003779D0" w:rsidRDefault="003779D0" w:rsidP="00616E32">
            <w:pPr>
              <w:pStyle w:val="TAC"/>
            </w:pPr>
            <w:r>
              <w:t>1</w:t>
            </w:r>
          </w:p>
          <w:p w14:paraId="5D45CE2D" w14:textId="77777777" w:rsidR="003779D0" w:rsidRDefault="003779D0" w:rsidP="00616E32">
            <w:pPr>
              <w:pStyle w:val="TAC"/>
              <w:rPr>
                <w:lang w:eastAsia="zh-CN"/>
              </w:rPr>
            </w:pPr>
            <w:r>
              <w:rPr>
                <w:rFonts w:hint="eastAsia"/>
                <w:lang w:eastAsia="zh-CN"/>
              </w:rPr>
              <w:t>0</w:t>
            </w:r>
          </w:p>
          <w:p w14:paraId="5A037CD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52DA5FC3" w14:textId="77777777" w:rsidR="003779D0" w:rsidRDefault="003779D0" w:rsidP="00616E32">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usage information reporting</w:t>
            </w:r>
          </w:p>
          <w:p w14:paraId="1E989322" w14:textId="77777777" w:rsidR="003779D0" w:rsidRDefault="003779D0" w:rsidP="00616E32">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UE-to-UE relay UE</w:t>
            </w:r>
          </w:p>
          <w:p w14:paraId="6F9B7835" w14:textId="548CFC41" w:rsidR="003779D0" w:rsidRPr="00E56EB3" w:rsidRDefault="003779D0" w:rsidP="00616E32">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end UE</w:t>
            </w:r>
          </w:p>
        </w:tc>
      </w:tr>
      <w:tr w:rsidR="003779D0" w14:paraId="7AACB8B0" w14:textId="77777777" w:rsidTr="00616E32">
        <w:trPr>
          <w:cantSplit/>
          <w:jc w:val="center"/>
        </w:trPr>
        <w:tc>
          <w:tcPr>
            <w:tcW w:w="308" w:type="dxa"/>
            <w:tcBorders>
              <w:top w:val="nil"/>
              <w:left w:val="single" w:sz="4" w:space="0" w:color="auto"/>
              <w:bottom w:val="nil"/>
              <w:right w:val="nil"/>
            </w:tcBorders>
          </w:tcPr>
          <w:p w14:paraId="7A82E95A"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0B3F2C04"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18854EC"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362E8F71"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3341B440" w14:textId="77777777" w:rsidR="003779D0" w:rsidRDefault="003779D0" w:rsidP="00616E32">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multi-hop UE-to-network relay UE</w:t>
            </w:r>
          </w:p>
        </w:tc>
      </w:tr>
      <w:tr w:rsidR="003779D0" w14:paraId="483EB81A" w14:textId="77777777" w:rsidTr="00616E32">
        <w:trPr>
          <w:cantSplit/>
          <w:jc w:val="center"/>
        </w:trPr>
        <w:tc>
          <w:tcPr>
            <w:tcW w:w="308" w:type="dxa"/>
            <w:tcBorders>
              <w:top w:val="nil"/>
              <w:left w:val="single" w:sz="4" w:space="0" w:color="auto"/>
              <w:bottom w:val="nil"/>
              <w:right w:val="nil"/>
            </w:tcBorders>
          </w:tcPr>
          <w:p w14:paraId="4F36360B"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6DC41272"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6048013"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45B218AB"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5C6921B3"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intermediate UE-to-network relay UE</w:t>
            </w:r>
          </w:p>
        </w:tc>
      </w:tr>
      <w:tr w:rsidR="003779D0" w14:paraId="25B29C46" w14:textId="77777777" w:rsidTr="00616E32">
        <w:trPr>
          <w:cantSplit/>
          <w:jc w:val="center"/>
        </w:trPr>
        <w:tc>
          <w:tcPr>
            <w:tcW w:w="308" w:type="dxa"/>
            <w:tcBorders>
              <w:top w:val="nil"/>
              <w:left w:val="single" w:sz="4" w:space="0" w:color="auto"/>
              <w:bottom w:val="nil"/>
              <w:right w:val="nil"/>
            </w:tcBorders>
          </w:tcPr>
          <w:p w14:paraId="2929A2C0"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D556968"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0B98377"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37F5270D"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52E7E7C0"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multi-hop </w:t>
            </w:r>
            <w:r>
              <w:rPr>
                <w:rFonts w:hint="eastAsia"/>
                <w:lang w:eastAsia="zh-CN"/>
              </w:rPr>
              <w:t>remote</w:t>
            </w:r>
            <w:r>
              <w:rPr>
                <w:lang w:eastAsia="zh-CN"/>
              </w:rPr>
              <w:t xml:space="preserve"> UE</w:t>
            </w:r>
          </w:p>
        </w:tc>
      </w:tr>
      <w:tr w:rsidR="003779D0" w14:paraId="36716572" w14:textId="77777777" w:rsidTr="00616E32">
        <w:trPr>
          <w:cantSplit/>
          <w:jc w:val="center"/>
        </w:trPr>
        <w:tc>
          <w:tcPr>
            <w:tcW w:w="308" w:type="dxa"/>
            <w:tcBorders>
              <w:top w:val="nil"/>
              <w:left w:val="single" w:sz="4" w:space="0" w:color="auto"/>
              <w:bottom w:val="nil"/>
              <w:right w:val="nil"/>
            </w:tcBorders>
          </w:tcPr>
          <w:p w14:paraId="5021F601"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41E776A1"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67BED866"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1F80C00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2954D4B8" w14:textId="77777777" w:rsidR="003779D0" w:rsidRDefault="003779D0" w:rsidP="00616E32">
            <w:pPr>
              <w:pStyle w:val="TAL"/>
              <w:rPr>
                <w:lang w:eastAsia="zh-CN"/>
              </w:rPr>
            </w:pPr>
            <w:r>
              <w:rPr>
                <w:lang w:eastAsia="zh-CN"/>
              </w:rPr>
              <w:t>UE policies for</w:t>
            </w:r>
            <w:r>
              <w:rPr>
                <w:rFonts w:hint="eastAsia"/>
                <w:lang w:eastAsia="zh-CN"/>
              </w:rPr>
              <w:t xml:space="preserve"> </w:t>
            </w:r>
            <w:r w:rsidRPr="00FC255E">
              <w:rPr>
                <w:lang w:eastAsia="zh-CN"/>
              </w:rPr>
              <w:t xml:space="preserve">5G </w:t>
            </w:r>
            <w:proofErr w:type="spellStart"/>
            <w:r w:rsidRPr="00FC255E">
              <w:rPr>
                <w:lang w:eastAsia="zh-CN"/>
              </w:rPr>
              <w:t>ProSe</w:t>
            </w:r>
            <w:proofErr w:type="spellEnd"/>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p>
        </w:tc>
      </w:tr>
      <w:tr w:rsidR="003779D0" w14:paraId="0937A22C" w14:textId="77777777" w:rsidTr="00616E32">
        <w:trPr>
          <w:cantSplit/>
          <w:jc w:val="center"/>
        </w:trPr>
        <w:tc>
          <w:tcPr>
            <w:tcW w:w="308" w:type="dxa"/>
            <w:tcBorders>
              <w:top w:val="nil"/>
              <w:left w:val="single" w:sz="4" w:space="0" w:color="auto"/>
              <w:bottom w:val="nil"/>
              <w:right w:val="nil"/>
            </w:tcBorders>
          </w:tcPr>
          <w:p w14:paraId="374D8EA5"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5662DA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2BF3289B"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2A698539"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2D28970D" w14:textId="77777777" w:rsidR="003779D0" w:rsidRDefault="003779D0" w:rsidP="00616E32">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multi-hop </w:t>
            </w:r>
            <w:r>
              <w:rPr>
                <w:rFonts w:hint="eastAsia"/>
                <w:lang w:eastAsia="zh-CN"/>
              </w:rPr>
              <w:t>end</w:t>
            </w:r>
            <w:r>
              <w:rPr>
                <w:lang w:eastAsia="zh-CN"/>
              </w:rPr>
              <w:t xml:space="preserve"> UE</w:t>
            </w:r>
          </w:p>
        </w:tc>
      </w:tr>
      <w:tr w:rsidR="003779D0" w14:paraId="7A643A0E" w14:textId="77777777" w:rsidTr="00616E32">
        <w:trPr>
          <w:cantSplit/>
          <w:jc w:val="center"/>
        </w:trPr>
        <w:tc>
          <w:tcPr>
            <w:tcW w:w="308" w:type="dxa"/>
            <w:tcBorders>
              <w:top w:val="nil"/>
              <w:left w:val="single" w:sz="4" w:space="0" w:color="auto"/>
              <w:bottom w:val="nil"/>
              <w:right w:val="nil"/>
            </w:tcBorders>
          </w:tcPr>
          <w:p w14:paraId="36551A4C" w14:textId="77777777" w:rsidR="003779D0" w:rsidRDefault="003779D0" w:rsidP="00616E32">
            <w:pPr>
              <w:pStyle w:val="TAC"/>
              <w:rPr>
                <w:lang w:eastAsia="zh-CN"/>
              </w:rPr>
            </w:pPr>
          </w:p>
        </w:tc>
        <w:tc>
          <w:tcPr>
            <w:tcW w:w="284" w:type="dxa"/>
            <w:tcBorders>
              <w:top w:val="nil"/>
              <w:left w:val="nil"/>
              <w:bottom w:val="nil"/>
              <w:right w:val="nil"/>
            </w:tcBorders>
          </w:tcPr>
          <w:p w14:paraId="79DEA4CE" w14:textId="77777777" w:rsidR="003779D0" w:rsidRDefault="003779D0" w:rsidP="00616E32">
            <w:pPr>
              <w:pStyle w:val="TAC"/>
              <w:rPr>
                <w:lang w:eastAsia="zh-CN"/>
              </w:rPr>
            </w:pPr>
          </w:p>
        </w:tc>
        <w:tc>
          <w:tcPr>
            <w:tcW w:w="283" w:type="dxa"/>
            <w:tcBorders>
              <w:top w:val="nil"/>
              <w:left w:val="nil"/>
              <w:bottom w:val="nil"/>
              <w:right w:val="nil"/>
            </w:tcBorders>
          </w:tcPr>
          <w:p w14:paraId="6D6572D0" w14:textId="77777777" w:rsidR="003779D0" w:rsidRDefault="003779D0" w:rsidP="00616E32">
            <w:pPr>
              <w:pStyle w:val="TAC"/>
              <w:jc w:val="left"/>
              <w:rPr>
                <w:lang w:eastAsia="zh-CN"/>
              </w:rPr>
            </w:pPr>
          </w:p>
        </w:tc>
        <w:tc>
          <w:tcPr>
            <w:tcW w:w="283" w:type="dxa"/>
            <w:tcBorders>
              <w:top w:val="nil"/>
              <w:left w:val="nil"/>
              <w:bottom w:val="nil"/>
              <w:right w:val="nil"/>
            </w:tcBorders>
          </w:tcPr>
          <w:p w14:paraId="67F278B1" w14:textId="77777777" w:rsidR="003779D0" w:rsidRDefault="003779D0" w:rsidP="00616E32">
            <w:pPr>
              <w:pStyle w:val="TAC"/>
              <w:rPr>
                <w:lang w:eastAsia="zh-CN"/>
              </w:rPr>
            </w:pPr>
          </w:p>
        </w:tc>
        <w:tc>
          <w:tcPr>
            <w:tcW w:w="5949" w:type="dxa"/>
            <w:tcBorders>
              <w:top w:val="nil"/>
              <w:left w:val="nil"/>
              <w:bottom w:val="nil"/>
              <w:right w:val="single" w:sz="4" w:space="0" w:color="auto"/>
            </w:tcBorders>
          </w:tcPr>
          <w:p w14:paraId="5C0D0420" w14:textId="77777777" w:rsidR="003779D0" w:rsidRDefault="003779D0" w:rsidP="00616E32">
            <w:pPr>
              <w:pStyle w:val="TAL"/>
              <w:rPr>
                <w:lang w:eastAsia="zh-CN"/>
              </w:rPr>
            </w:pPr>
          </w:p>
        </w:tc>
      </w:tr>
      <w:tr w:rsidR="003779D0" w14:paraId="09A854D3"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21423A5" w14:textId="77777777" w:rsidR="003779D0" w:rsidRDefault="003779D0" w:rsidP="00616E32">
            <w:pPr>
              <w:pStyle w:val="TAL"/>
            </w:pPr>
            <w:r>
              <w:t>All other values are reserved.</w:t>
            </w:r>
          </w:p>
        </w:tc>
      </w:tr>
      <w:tr w:rsidR="003779D0" w14:paraId="1643392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19CADB13" w14:textId="77777777" w:rsidR="003779D0" w:rsidRDefault="003779D0" w:rsidP="00616E32">
            <w:pPr>
              <w:pStyle w:val="TAL"/>
            </w:pPr>
            <w:r>
              <w:t>Bits 8 to 5 of octet k are spare and shall be encoded as zero.</w:t>
            </w:r>
          </w:p>
        </w:tc>
      </w:tr>
      <w:tr w:rsidR="003779D0" w14:paraId="314CDFA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BF35692" w14:textId="77777777" w:rsidR="003779D0" w:rsidRDefault="003779D0" w:rsidP="00616E32">
            <w:pPr>
              <w:pStyle w:val="TAL"/>
            </w:pPr>
            <w:r>
              <w:t xml:space="preserve">Length of </w:t>
            </w:r>
            <w:proofErr w:type="spellStart"/>
            <w:r>
              <w:t>ProSeP</w:t>
            </w:r>
            <w:proofErr w:type="spellEnd"/>
            <w:r>
              <w:t xml:space="preserve"> info contents (octets k+1 to k+2) indicates the length of the </w:t>
            </w:r>
            <w:proofErr w:type="spellStart"/>
            <w:r>
              <w:t>ProSeP</w:t>
            </w:r>
            <w:proofErr w:type="spellEnd"/>
            <w:r>
              <w:t xml:space="preserve"> info contents field.</w:t>
            </w:r>
          </w:p>
        </w:tc>
      </w:tr>
      <w:tr w:rsidR="003779D0" w14:paraId="451B4BAA" w14:textId="77777777" w:rsidTr="00616E32">
        <w:trPr>
          <w:cantSplit/>
          <w:jc w:val="center"/>
        </w:trPr>
        <w:tc>
          <w:tcPr>
            <w:tcW w:w="7107" w:type="dxa"/>
            <w:gridSpan w:val="5"/>
            <w:tcBorders>
              <w:top w:val="nil"/>
              <w:left w:val="single" w:sz="4" w:space="0" w:color="auto"/>
              <w:bottom w:val="single" w:sz="4" w:space="0" w:color="auto"/>
              <w:right w:val="single" w:sz="4" w:space="0" w:color="auto"/>
            </w:tcBorders>
          </w:tcPr>
          <w:p w14:paraId="6D2BECFE" w14:textId="2A15F43B" w:rsidR="003779D0" w:rsidRDefault="003779D0" w:rsidP="00616E32">
            <w:pPr>
              <w:pStyle w:val="TAL"/>
              <w:rPr>
                <w:lang w:eastAsia="ko-KR"/>
              </w:rPr>
            </w:pPr>
            <w:proofErr w:type="spellStart"/>
            <w:r>
              <w:t>ProSeP</w:t>
            </w:r>
            <w:proofErr w:type="spellEnd"/>
            <w:r>
              <w:t xml:space="preserve"> info contents (octets k+3 to l) can be </w:t>
            </w:r>
            <w:r>
              <w:rPr>
                <w:lang w:eastAsia="zh-CN"/>
              </w:rPr>
              <w:t xml:space="preserve">UE policies for 5G </w:t>
            </w:r>
            <w:proofErr w:type="spellStart"/>
            <w:r>
              <w:rPr>
                <w:lang w:eastAsia="zh-CN"/>
              </w:rPr>
              <w:t>ProSe</w:t>
            </w:r>
            <w:proofErr w:type="spellEnd"/>
            <w:r>
              <w:rPr>
                <w:lang w:eastAsia="zh-CN"/>
              </w:rPr>
              <w:t xml:space="preserve"> direct discovery</w:t>
            </w:r>
            <w:r>
              <w:t xml:space="preserve"> (see clause 5.3), UE policies for 5G </w:t>
            </w:r>
            <w:proofErr w:type="spellStart"/>
            <w:r>
              <w:t>ProSe</w:t>
            </w:r>
            <w:proofErr w:type="spellEnd"/>
            <w:r>
              <w:t xml:space="preserve"> direct communications (see clause 5.4), UE policies for 5G </w:t>
            </w:r>
            <w:proofErr w:type="spellStart"/>
            <w:r>
              <w:t>ProSe</w:t>
            </w:r>
            <w:proofErr w:type="spellEnd"/>
            <w:r>
              <w:t xml:space="preserve"> UE-to-network relay UE (see clause 5.5), </w:t>
            </w:r>
            <w:r>
              <w:rPr>
                <w:lang w:eastAsia="zh-CN"/>
              </w:rPr>
              <w:t xml:space="preserve">UE policies for 5G </w:t>
            </w:r>
            <w:proofErr w:type="spellStart"/>
            <w:r>
              <w:rPr>
                <w:lang w:eastAsia="zh-CN"/>
              </w:rPr>
              <w:t>ProSe</w:t>
            </w:r>
            <w:proofErr w:type="spellEnd"/>
            <w:r>
              <w:rPr>
                <w:lang w:eastAsia="zh-CN"/>
              </w:rPr>
              <w:t xml:space="preserve"> remote UE (clause 5.6), UE policies for 5G </w:t>
            </w:r>
            <w:proofErr w:type="spellStart"/>
            <w:r>
              <w:rPr>
                <w:lang w:eastAsia="zh-CN"/>
              </w:rPr>
              <w:t>ProSe</w:t>
            </w:r>
            <w:proofErr w:type="spellEnd"/>
            <w:r>
              <w:rPr>
                <w:lang w:eastAsia="zh-CN"/>
              </w:rPr>
              <w:t xml:space="preserve"> usage information reporting (clause 5.7), </w:t>
            </w:r>
            <w:r>
              <w:t xml:space="preserve">UE policies for 5G </w:t>
            </w:r>
            <w:proofErr w:type="spellStart"/>
            <w:r>
              <w:t>ProSe</w:t>
            </w:r>
            <w:proofErr w:type="spellEnd"/>
            <w:r>
              <w:t xml:space="preserve"> UE-to-UE relay UE (see clause 5.8), </w:t>
            </w:r>
            <w:bookmarkStart w:id="127" w:name="OLE_LINK119"/>
            <w:bookmarkStart w:id="128" w:name="OLE_LINK120"/>
            <w:r>
              <w:t>UE policies for</w:t>
            </w:r>
            <w:bookmarkEnd w:id="127"/>
            <w:bookmarkEnd w:id="128"/>
            <w:r>
              <w:t xml:space="preserve"> 5G </w:t>
            </w:r>
            <w:proofErr w:type="spellStart"/>
            <w:r>
              <w:t>ProSe</w:t>
            </w:r>
            <w:proofErr w:type="spellEnd"/>
            <w:r>
              <w:t xml:space="preserve"> end UE </w:t>
            </w:r>
            <w:bookmarkStart w:id="129" w:name="OLE_LINK121"/>
            <w:r>
              <w:t>(see clause 5.9)</w:t>
            </w:r>
            <w:bookmarkEnd w:id="129"/>
            <w:r>
              <w:rPr>
                <w:rFonts w:hint="eastAsia"/>
                <w:lang w:eastAsia="zh-CN"/>
              </w:rPr>
              <w:t xml:space="preserve">, </w:t>
            </w:r>
            <w:r>
              <w:t>UE policies for</w:t>
            </w:r>
            <w:r>
              <w:rPr>
                <w:lang w:eastAsia="zh-CN"/>
              </w:rPr>
              <w:t xml:space="preserve"> 5G </w:t>
            </w:r>
            <w:proofErr w:type="spellStart"/>
            <w:r>
              <w:rPr>
                <w:lang w:eastAsia="zh-CN"/>
              </w:rPr>
              <w:t>ProSe</w:t>
            </w:r>
            <w:proofErr w:type="spellEnd"/>
            <w:r>
              <w:rPr>
                <w:lang w:eastAsia="zh-CN"/>
              </w:rPr>
              <w:t xml:space="preserve"> multi-hop UE-to-network relay UE</w:t>
            </w:r>
            <w:r>
              <w:rPr>
                <w:rFonts w:hint="eastAsia"/>
                <w:lang w:eastAsia="zh-CN"/>
              </w:rPr>
              <w:t xml:space="preserve"> </w:t>
            </w:r>
            <w:r>
              <w:t>(see clause 5.</w:t>
            </w:r>
            <w:r>
              <w:rPr>
                <w:rFonts w:hint="eastAsia"/>
                <w:lang w:eastAsia="zh-CN"/>
              </w:rPr>
              <w:t>10</w:t>
            </w:r>
            <w:r>
              <w:t>)</w:t>
            </w:r>
            <w:r>
              <w:rPr>
                <w:rFonts w:hint="eastAsia"/>
                <w:lang w:eastAsia="zh-CN"/>
              </w:rPr>
              <w:t xml:space="preserve">, </w:t>
            </w:r>
            <w:r>
              <w:t>UE policies for</w:t>
            </w:r>
            <w:r>
              <w:rPr>
                <w:lang w:eastAsia="zh-CN"/>
              </w:rPr>
              <w:t xml:space="preserve"> 5G </w:t>
            </w:r>
            <w:proofErr w:type="spellStart"/>
            <w:r>
              <w:rPr>
                <w:lang w:eastAsia="zh-CN"/>
              </w:rPr>
              <w:t>ProSe</w:t>
            </w:r>
            <w:proofErr w:type="spellEnd"/>
            <w:r>
              <w:rPr>
                <w:lang w:eastAsia="zh-CN"/>
              </w:rPr>
              <w:t xml:space="preserve"> intermediate UE-to-network relay UE</w:t>
            </w:r>
            <w:r>
              <w:rPr>
                <w:rFonts w:hint="eastAsia"/>
                <w:lang w:eastAsia="zh-CN"/>
              </w:rPr>
              <w:t xml:space="preserve"> </w:t>
            </w:r>
            <w:r>
              <w:t>(see clause 5.</w:t>
            </w:r>
            <w:r>
              <w:rPr>
                <w:rFonts w:hint="eastAsia"/>
                <w:lang w:eastAsia="zh-CN"/>
              </w:rPr>
              <w:t>11</w:t>
            </w:r>
            <w:r>
              <w:t>)</w:t>
            </w:r>
            <w:r>
              <w:rPr>
                <w:rFonts w:hint="eastAsia"/>
                <w:lang w:eastAsia="zh-CN"/>
              </w:rPr>
              <w:t xml:space="preserve">, </w:t>
            </w:r>
            <w:r>
              <w:t>UE policies for</w:t>
            </w:r>
            <w:r>
              <w:rPr>
                <w:lang w:eastAsia="zh-CN"/>
              </w:rPr>
              <w:t xml:space="preserve"> 5G </w:t>
            </w:r>
            <w:proofErr w:type="spellStart"/>
            <w:r>
              <w:rPr>
                <w:lang w:eastAsia="zh-CN"/>
              </w:rPr>
              <w:t>ProSe</w:t>
            </w:r>
            <w:proofErr w:type="spellEnd"/>
            <w:r>
              <w:rPr>
                <w:lang w:eastAsia="zh-CN"/>
              </w:rPr>
              <w:t xml:space="preserve"> multi-hop </w:t>
            </w:r>
            <w:r>
              <w:rPr>
                <w:rFonts w:hint="eastAsia"/>
                <w:lang w:eastAsia="zh-CN"/>
              </w:rPr>
              <w:t>remote</w:t>
            </w:r>
            <w:r>
              <w:rPr>
                <w:lang w:eastAsia="zh-CN"/>
              </w:rPr>
              <w:t xml:space="preserve"> UE</w:t>
            </w:r>
            <w:r>
              <w:rPr>
                <w:rFonts w:hint="eastAsia"/>
                <w:lang w:eastAsia="zh-CN"/>
              </w:rPr>
              <w:t xml:space="preserve"> </w:t>
            </w:r>
            <w:r>
              <w:t>(see clause 5.</w:t>
            </w:r>
            <w:r>
              <w:rPr>
                <w:rFonts w:hint="eastAsia"/>
                <w:lang w:eastAsia="zh-CN"/>
              </w:rPr>
              <w:t>12</w:t>
            </w:r>
            <w:r>
              <w:t>)</w:t>
            </w:r>
            <w:r>
              <w:rPr>
                <w:rFonts w:hint="eastAsia"/>
                <w:lang w:eastAsia="zh-CN"/>
              </w:rPr>
              <w:t xml:space="preserve">, </w:t>
            </w:r>
            <w:r>
              <w:t>UE policies for</w:t>
            </w:r>
            <w:r w:rsidRPr="00FC255E">
              <w:rPr>
                <w:lang w:eastAsia="zh-CN"/>
              </w:rPr>
              <w:t xml:space="preserve"> 5G </w:t>
            </w:r>
            <w:proofErr w:type="spellStart"/>
            <w:r w:rsidRPr="00FC255E">
              <w:rPr>
                <w:lang w:eastAsia="zh-CN"/>
              </w:rPr>
              <w:t>ProSe</w:t>
            </w:r>
            <w:proofErr w:type="spellEnd"/>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w:t>
            </w:r>
            <w:r>
              <w:t>(see clause 5.</w:t>
            </w:r>
            <w:r>
              <w:rPr>
                <w:rFonts w:hint="eastAsia"/>
                <w:lang w:eastAsia="zh-CN"/>
              </w:rPr>
              <w:t>13</w:t>
            </w:r>
            <w:r>
              <w:t>)</w:t>
            </w:r>
            <w:r>
              <w:rPr>
                <w:rFonts w:hint="eastAsia"/>
                <w:lang w:eastAsia="zh-CN"/>
              </w:rPr>
              <w:t xml:space="preserve"> or </w:t>
            </w:r>
            <w:r>
              <w:t>UE policies for</w:t>
            </w:r>
            <w:r w:rsidRPr="00FC255E">
              <w:rPr>
                <w:lang w:eastAsia="zh-CN"/>
              </w:rPr>
              <w:t xml:space="preserve"> 5G </w:t>
            </w:r>
            <w:proofErr w:type="spellStart"/>
            <w:r w:rsidRPr="00FC255E">
              <w:rPr>
                <w:lang w:eastAsia="zh-CN"/>
              </w:rPr>
              <w:t>ProSe</w:t>
            </w:r>
            <w:proofErr w:type="spellEnd"/>
            <w:r w:rsidRPr="00FC255E">
              <w:rPr>
                <w:lang w:eastAsia="zh-CN"/>
              </w:rPr>
              <w:t xml:space="preserve"> multi-hop </w:t>
            </w:r>
            <w:r>
              <w:rPr>
                <w:rFonts w:hint="eastAsia"/>
                <w:lang w:eastAsia="zh-CN"/>
              </w:rPr>
              <w:t>end</w:t>
            </w:r>
            <w:r w:rsidRPr="00FC255E">
              <w:rPr>
                <w:lang w:eastAsia="zh-CN"/>
              </w:rPr>
              <w:t xml:space="preserve"> UE</w:t>
            </w:r>
            <w:r>
              <w:t>(see clause 5.</w:t>
            </w:r>
            <w:r>
              <w:rPr>
                <w:rFonts w:hint="eastAsia"/>
                <w:lang w:eastAsia="zh-CN"/>
              </w:rPr>
              <w:t>14</w:t>
            </w:r>
            <w:r>
              <w:t>)</w:t>
            </w:r>
            <w:r>
              <w:rPr>
                <w:lang w:eastAsia="ko-KR"/>
              </w:rPr>
              <w:t>.</w:t>
            </w:r>
          </w:p>
          <w:p w14:paraId="492FAD61" w14:textId="77777777" w:rsidR="003779D0" w:rsidRDefault="003779D0" w:rsidP="00616E32">
            <w:pPr>
              <w:pStyle w:val="TAL"/>
            </w:pPr>
          </w:p>
        </w:tc>
      </w:tr>
    </w:tbl>
    <w:p w14:paraId="476778A2" w14:textId="4332820A" w:rsidR="0010424F" w:rsidRPr="00042094" w:rsidRDefault="0010424F" w:rsidP="003779D0"/>
    <w:p w14:paraId="678BC593" w14:textId="77777777" w:rsidR="0010424F" w:rsidRPr="00042094" w:rsidRDefault="0010424F" w:rsidP="0010424F">
      <w:pPr>
        <w:pStyle w:val="Heading2"/>
        <w:rPr>
          <w:lang w:eastAsia="zh-CN"/>
        </w:rPr>
      </w:pPr>
      <w:bookmarkStart w:id="130" w:name="_CR5_3"/>
      <w:bookmarkStart w:id="131" w:name="_Toc73369015"/>
      <w:bookmarkStart w:id="132" w:name="_Toc218778847"/>
      <w:bookmarkEnd w:id="130"/>
      <w:r w:rsidRPr="00042094">
        <w:rPr>
          <w:lang w:eastAsia="zh-CN"/>
        </w:rPr>
        <w:t>5.3</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discovery</w:t>
      </w:r>
      <w:bookmarkEnd w:id="131"/>
      <w:bookmarkEnd w:id="132"/>
    </w:p>
    <w:p w14:paraId="782799BA" w14:textId="77777777" w:rsidR="001E6A97" w:rsidRPr="00042094" w:rsidRDefault="001E6A97" w:rsidP="001E6A97">
      <w:pPr>
        <w:pStyle w:val="Heading3"/>
      </w:pPr>
      <w:bookmarkStart w:id="133" w:name="_CR5_3_1"/>
      <w:bookmarkStart w:id="134" w:name="_Toc8882547"/>
      <w:bookmarkStart w:id="135" w:name="_Toc23343279"/>
      <w:bookmarkStart w:id="136" w:name="_Toc26193832"/>
      <w:bookmarkStart w:id="137" w:name="_Toc34382713"/>
      <w:bookmarkStart w:id="138" w:name="_Toc34387367"/>
      <w:bookmarkStart w:id="139" w:name="_Toc45282417"/>
      <w:bookmarkStart w:id="140" w:name="_Toc51867022"/>
      <w:bookmarkStart w:id="141" w:name="_Toc68196475"/>
      <w:bookmarkStart w:id="142" w:name="_Toc73369016"/>
      <w:bookmarkStart w:id="143" w:name="_Toc218778848"/>
      <w:bookmarkEnd w:id="133"/>
      <w:r w:rsidRPr="00042094">
        <w:t>5.3.1</w:t>
      </w:r>
      <w:r w:rsidRPr="00042094">
        <w:tab/>
        <w:t>General</w:t>
      </w:r>
      <w:bookmarkEnd w:id="134"/>
      <w:bookmarkEnd w:id="135"/>
      <w:bookmarkEnd w:id="136"/>
      <w:bookmarkEnd w:id="137"/>
      <w:bookmarkEnd w:id="138"/>
      <w:bookmarkEnd w:id="139"/>
      <w:bookmarkEnd w:id="140"/>
      <w:bookmarkEnd w:id="141"/>
      <w:bookmarkEnd w:id="142"/>
      <w:bookmarkEnd w:id="143"/>
    </w:p>
    <w:p w14:paraId="2241620B" w14:textId="3EE8CF24" w:rsidR="001E6A97" w:rsidRPr="00042094" w:rsidRDefault="001E6A97" w:rsidP="001E6A97">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are </w:t>
      </w:r>
      <w:r w:rsidRPr="00042094">
        <w:t>coded as shown in figures 5.3.1.1 and table 5.3.1.1.</w:t>
      </w:r>
    </w:p>
    <w:p w14:paraId="045F7884" w14:textId="593CBC25" w:rsidR="001925D5" w:rsidRPr="00042094" w:rsidRDefault="001925D5" w:rsidP="001925D5">
      <w:pPr>
        <w:pStyle w:val="Heading3"/>
      </w:pPr>
      <w:bookmarkStart w:id="144" w:name="_CR5_3_2"/>
      <w:bookmarkStart w:id="145" w:name="_Toc218778849"/>
      <w:bookmarkEnd w:id="144"/>
      <w:r w:rsidRPr="00042094">
        <w:lastRenderedPageBreak/>
        <w:t>5.3.2</w:t>
      </w:r>
      <w:r w:rsidRPr="00042094">
        <w:tab/>
        <w:t>Information elements coding</w:t>
      </w:r>
      <w:bookmarkEnd w:id="14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 xml:space="preserve">Length of </w:t>
            </w:r>
            <w:proofErr w:type="spellStart"/>
            <w:r>
              <w:t>ProSeP</w:t>
            </w:r>
            <w:proofErr w:type="spellEnd"/>
            <w:r>
              <w:t xml:space="preserve">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bookmarkStart w:id="146" w:name="_CRFigure5_3_2_1"/>
      <w:r w:rsidRPr="00042094">
        <w:t>Figure </w:t>
      </w:r>
      <w:bookmarkEnd w:id="146"/>
      <w:r w:rsidRPr="00042094">
        <w:t xml:space="preserve">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2BE8D85C" w14:textId="629CAA25" w:rsidR="001E6A97" w:rsidRPr="00042094" w:rsidRDefault="001E6A97" w:rsidP="001E6A97">
      <w:pPr>
        <w:pStyle w:val="TH"/>
      </w:pPr>
      <w:bookmarkStart w:id="147" w:name="_CRTable5_3_2_1"/>
      <w:r w:rsidRPr="00042094">
        <w:lastRenderedPageBreak/>
        <w:t>Table </w:t>
      </w:r>
      <w:bookmarkEnd w:id="147"/>
      <w:r w:rsidRPr="00042094">
        <w:t>5.3.</w:t>
      </w:r>
      <w:r w:rsidR="005A6BDF"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15"/>
        <w:gridCol w:w="219"/>
        <w:gridCol w:w="182"/>
        <w:gridCol w:w="6474"/>
      </w:tblGrid>
      <w:tr w:rsidR="001E6A97" w:rsidRPr="00042094" w14:paraId="6CA2402A" w14:textId="77777777" w:rsidTr="00725D7E">
        <w:trPr>
          <w:gridBefore w:val="1"/>
          <w:wBefore w:w="18" w:type="dxa"/>
          <w:cantSplit/>
          <w:jc w:val="center"/>
        </w:trPr>
        <w:tc>
          <w:tcPr>
            <w:tcW w:w="7090"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proofErr w:type="spellStart"/>
            <w:r w:rsidRPr="00042094">
              <w:lastRenderedPageBreak/>
              <w:t>ProSeP</w:t>
            </w:r>
            <w:proofErr w:type="spellEnd"/>
            <w:r w:rsidR="001E6A97" w:rsidRPr="00042094">
              <w:t xml:space="preserve"> info type (bit 1 to 4 of octet k) shall be set to "0001" (</w:t>
            </w:r>
            <w:r w:rsidR="001E6A97" w:rsidRPr="00042094">
              <w:rPr>
                <w:lang w:eastAsia="zh-CN"/>
              </w:rPr>
              <w:t xml:space="preserve">UE policies for 5G </w:t>
            </w:r>
            <w:proofErr w:type="spellStart"/>
            <w:r w:rsidR="001E6A97" w:rsidRPr="00042094">
              <w:rPr>
                <w:lang w:eastAsia="zh-CN"/>
              </w:rPr>
              <w:t>ProSe</w:t>
            </w:r>
            <w:proofErr w:type="spellEnd"/>
            <w:r w:rsidR="001E6A97" w:rsidRPr="00042094">
              <w:rPr>
                <w:lang w:eastAsia="zh-CN"/>
              </w:rPr>
              <w:t xml:space="preserv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B9F807C" w14:textId="549EDA4B" w:rsidR="00592635" w:rsidRPr="00042094" w:rsidRDefault="00592635">
            <w:pPr>
              <w:pStyle w:val="TAL"/>
            </w:pPr>
          </w:p>
        </w:tc>
      </w:tr>
      <w:tr w:rsidR="001E6A97" w:rsidRPr="00042094" w14:paraId="4AB4C57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 xml:space="preserve">.2, and contains configuration parameters for 5G </w:t>
            </w:r>
            <w:proofErr w:type="spellStart"/>
            <w:r w:rsidRPr="00042094">
              <w:t>ProSe</w:t>
            </w:r>
            <w:proofErr w:type="spellEnd"/>
            <w:r w:rsidRPr="00042094">
              <w:t xml:space="preserve"> direct discovery when the UE is served by NG-RAN.</w:t>
            </w:r>
          </w:p>
          <w:p w14:paraId="5822F5B9" w14:textId="59238EF7" w:rsidR="00592635" w:rsidRPr="00042094" w:rsidRDefault="00592635">
            <w:pPr>
              <w:pStyle w:val="TAL"/>
            </w:pPr>
          </w:p>
        </w:tc>
      </w:tr>
      <w:tr w:rsidR="001E6A97" w:rsidRPr="00042094" w14:paraId="31D770B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 xml:space="preserve">.6, and contains configuration parameters for 5G </w:t>
            </w:r>
            <w:proofErr w:type="spellStart"/>
            <w:r w:rsidRPr="00042094">
              <w:t>ProSe</w:t>
            </w:r>
            <w:proofErr w:type="spellEnd"/>
            <w:r w:rsidRPr="00042094">
              <w:t xml:space="preserve"> direct discovery when the UE is not served by NG-RAN.</w:t>
            </w:r>
          </w:p>
          <w:p w14:paraId="42437B21" w14:textId="6FE702CB" w:rsidR="00592635" w:rsidRPr="00042094" w:rsidRDefault="00592635">
            <w:pPr>
              <w:pStyle w:val="TAL"/>
            </w:pPr>
          </w:p>
        </w:tc>
      </w:tr>
      <w:tr w:rsidR="001E6A97" w:rsidRPr="00042094" w14:paraId="623712E6"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proofErr w:type="spellStart"/>
            <w:r w:rsidRPr="00042094">
              <w:t>ProSe</w:t>
            </w:r>
            <w:proofErr w:type="spellEnd"/>
            <w:r w:rsidRPr="00042094">
              <w:t xml:space="preserve"> Direct Discovery UE ID (octet o2+1 to o2+3):</w:t>
            </w:r>
          </w:p>
          <w:p w14:paraId="19A85E29" w14:textId="77777777" w:rsidR="001E6A97" w:rsidRPr="00042094" w:rsidRDefault="001E6A97">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73BCC5E9" w14:textId="4A496FAC"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w:t>
            </w:r>
            <w:r w:rsidR="00F94DB0">
              <w:rPr>
                <w:noProof/>
              </w:rPr>
              <w:t>l</w:t>
            </w:r>
            <w:r w:rsidR="001E6A97" w:rsidRPr="00042094">
              <w:rPr>
                <w:noProof/>
              </w:rPr>
              <w:t>)</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w:t>
            </w:r>
            <w:proofErr w:type="spellStart"/>
            <w:r w:rsidR="00D66272">
              <w:t>ProSe</w:t>
            </w:r>
            <w:proofErr w:type="spellEnd"/>
            <w:r w:rsidR="00D66272">
              <w:t xml:space="preserve"> identifier</w:t>
            </w:r>
            <w:r w:rsidR="00D66272">
              <w:rPr>
                <w:noProof/>
              </w:rPr>
              <w:t xml:space="preserve"> to default destination layer-2 ID for initial discovery signalling mapping rules</w:t>
            </w:r>
            <w:r w:rsidR="00D66272">
              <w:t xml:space="preserve"> field may contain a default </w:t>
            </w:r>
            <w:proofErr w:type="spellStart"/>
            <w:r w:rsidR="00D66272">
              <w:t>ProSe</w:t>
            </w:r>
            <w:proofErr w:type="spellEnd"/>
            <w:r w:rsidR="00D66272">
              <w:t xml:space="preserv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proofErr w:type="spellStart"/>
            <w:r w:rsidR="00D66272" w:rsidRPr="00132CFC">
              <w:rPr>
                <w:rFonts w:cs="Arial"/>
                <w:lang w:eastAsia="zh-CN"/>
              </w:rPr>
              <w:t>ProSe</w:t>
            </w:r>
            <w:proofErr w:type="spellEnd"/>
            <w:r w:rsidR="00D66272" w:rsidRPr="00132CFC">
              <w:rPr>
                <w:rFonts w:cs="Arial"/>
                <w:lang w:eastAsia="zh-CN"/>
              </w:rPr>
              <w:t xml:space="preserv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93DAD31" w14:textId="0BDCA093"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r w:rsidR="00492C37">
              <w:t> 1</w:t>
            </w:r>
            <w:r w:rsidR="00FD2469">
              <w:t>)</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725D7E">
        <w:trPr>
          <w:gridBefore w:val="1"/>
          <w:wBefore w:w="18" w:type="dxa"/>
          <w:cantSplit/>
          <w:trHeight w:val="182"/>
          <w:jc w:val="center"/>
        </w:trPr>
        <w:tc>
          <w:tcPr>
            <w:tcW w:w="7090"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0AED515D" w14:textId="714B8B00" w:rsidR="00D245C4" w:rsidRDefault="00D245C4" w:rsidP="00D521DD">
            <w:pPr>
              <w:pStyle w:val="TAL"/>
              <w:overflowPunct/>
              <w:autoSpaceDE/>
              <w:autoSpaceDN/>
              <w:adjustRightInd/>
              <w:textAlignment w:val="auto"/>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521DD">
            <w:pPr>
              <w:pStyle w:val="TAL"/>
              <w:overflowPunct/>
              <w:autoSpaceDE/>
              <w:autoSpaceDN/>
              <w:adjustRightInd/>
              <w:textAlignment w:val="auto"/>
            </w:pPr>
            <w:r w:rsidRPr="00042094">
              <w:rPr>
                <w:noProof/>
                <w:lang w:eastAsia="zh-CN"/>
              </w:rPr>
              <w:t>The</w:t>
            </w:r>
            <w:r>
              <w:rPr>
                <w:noProof/>
                <w:lang w:eastAsia="zh-CN"/>
              </w:rPr>
              <w:t xml:space="preserve"> HPLMN</w:t>
            </w:r>
            <w:r w:rsidRPr="00042094">
              <w:rPr>
                <w:noProof/>
                <w:lang w:eastAsia="zh-CN"/>
              </w:rPr>
              <w:t xml:space="preserve"> </w:t>
            </w:r>
            <w:r>
              <w:rPr>
                <w:noProof/>
                <w:lang w:eastAsia="zh-CN"/>
              </w:rPr>
              <w:t xml:space="preserve">5G DDNMF </w:t>
            </w:r>
            <w:r w:rsidR="00FD2469">
              <w:rPr>
                <w:noProof/>
                <w:lang w:eastAsia="zh-CN"/>
              </w:rPr>
              <w:t>address information</w:t>
            </w:r>
            <w:r w:rsidR="00FD2469" w:rsidRPr="00042094">
              <w:rPr>
                <w:noProof/>
                <w:lang w:eastAsia="zh-CN"/>
              </w:rPr>
              <w:t xml:space="preserve"> </w:t>
            </w:r>
            <w:r w:rsidRPr="00042094">
              <w:rPr>
                <w:noProof/>
                <w:lang w:eastAsia="zh-CN"/>
              </w:rPr>
              <w:t>field is coded according to figure 5.3.2</w:t>
            </w:r>
            <w:r>
              <w:rPr>
                <w:noProof/>
                <w:lang w:eastAsia="zh-CN"/>
              </w:rPr>
              <w:t>.</w:t>
            </w:r>
            <w:r w:rsidR="003D2870">
              <w:rPr>
                <w:noProof/>
                <w:lang w:eastAsia="zh-CN"/>
              </w:rPr>
              <w:t>17</w:t>
            </w:r>
            <w:r w:rsidRPr="00042094">
              <w:rPr>
                <w:noProof/>
                <w:lang w:eastAsia="zh-CN"/>
              </w:rPr>
              <w:t xml:space="preserve"> and table 5.3.2</w:t>
            </w:r>
            <w:r>
              <w:rPr>
                <w:noProof/>
                <w:lang w:eastAsia="zh-CN"/>
              </w:rPr>
              <w:t>.</w:t>
            </w:r>
            <w:r w:rsidR="003D2870">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rPr>
                <w:noProof/>
                <w:lang w:eastAsia="zh-CN"/>
              </w:rPr>
              <w:t>.</w:t>
            </w:r>
          </w:p>
          <w:p w14:paraId="26591565" w14:textId="77777777" w:rsidR="00FD2469" w:rsidRDefault="00FD2469" w:rsidP="00D245C4">
            <w:pPr>
              <w:pStyle w:val="TAL"/>
            </w:pPr>
          </w:p>
          <w:p w14:paraId="50E48266" w14:textId="7A207B01" w:rsidR="00D66272" w:rsidRDefault="00D521DD" w:rsidP="00D245C4">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0301DB68" w14:textId="00E44981" w:rsidR="00D66272" w:rsidRDefault="00D66272" w:rsidP="00D245C4">
            <w:pPr>
              <w:pStyle w:val="TAL"/>
            </w:pPr>
          </w:p>
        </w:tc>
      </w:tr>
      <w:tr w:rsidR="00492C37" w14:paraId="29E4995F" w14:textId="77777777" w:rsidTr="00725D7E">
        <w:trPr>
          <w:cantSplit/>
          <w:jc w:val="center"/>
        </w:trPr>
        <w:tc>
          <w:tcPr>
            <w:tcW w:w="7108" w:type="dxa"/>
            <w:gridSpan w:val="5"/>
            <w:tcBorders>
              <w:top w:val="nil"/>
              <w:left w:val="single" w:sz="4" w:space="0" w:color="auto"/>
              <w:bottom w:val="nil"/>
              <w:right w:val="single" w:sz="4" w:space="0" w:color="auto"/>
            </w:tcBorders>
          </w:tcPr>
          <w:p w14:paraId="71A389A6" w14:textId="77777777" w:rsidR="00492C37" w:rsidRDefault="00492C37" w:rsidP="00893B58">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492C37" w14:paraId="45FD5787" w14:textId="77777777" w:rsidTr="00725D7E">
        <w:trPr>
          <w:cantSplit/>
          <w:jc w:val="center"/>
        </w:trPr>
        <w:tc>
          <w:tcPr>
            <w:tcW w:w="7108" w:type="dxa"/>
            <w:gridSpan w:val="5"/>
            <w:tcBorders>
              <w:top w:val="nil"/>
              <w:left w:val="single" w:sz="4" w:space="0" w:color="auto"/>
              <w:bottom w:val="single" w:sz="4" w:space="0" w:color="auto"/>
              <w:right w:val="single" w:sz="4" w:space="0" w:color="auto"/>
            </w:tcBorders>
          </w:tcPr>
          <w:p w14:paraId="41DC92ED" w14:textId="77777777" w:rsidR="00492C37" w:rsidRDefault="00492C37" w:rsidP="00893B58">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492C37" w:rsidRPr="00042094" w14:paraId="33CBDC1E"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272E3C4B" w14:textId="77777777" w:rsidR="00492C37" w:rsidRDefault="00492C37" w:rsidP="00D245C4">
            <w:pPr>
              <w:pStyle w:val="TAL"/>
              <w:rPr>
                <w:noProof/>
                <w:lang w:eastAsia="zh-CN"/>
              </w:rPr>
            </w:pPr>
          </w:p>
        </w:tc>
      </w:tr>
    </w:tbl>
    <w:p w14:paraId="09EA8050" w14:textId="77777777" w:rsidR="001925D5" w:rsidRPr="00787374" w:rsidRDefault="001925D5"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042094" w14:paraId="1819F00D" w14:textId="77777777" w:rsidTr="002E677D">
        <w:trPr>
          <w:cantSplit/>
          <w:jc w:val="center"/>
        </w:trPr>
        <w:tc>
          <w:tcPr>
            <w:tcW w:w="708" w:type="dxa"/>
            <w:hideMark/>
          </w:tcPr>
          <w:p w14:paraId="367CDC51" w14:textId="77777777" w:rsidR="00492C37" w:rsidRPr="00042094" w:rsidRDefault="00492C37" w:rsidP="002E677D">
            <w:pPr>
              <w:pStyle w:val="TAC"/>
            </w:pPr>
            <w:r w:rsidRPr="00042094">
              <w:lastRenderedPageBreak/>
              <w:t>8</w:t>
            </w:r>
          </w:p>
        </w:tc>
        <w:tc>
          <w:tcPr>
            <w:tcW w:w="709" w:type="dxa"/>
            <w:hideMark/>
          </w:tcPr>
          <w:p w14:paraId="6F1CDBED" w14:textId="77777777" w:rsidR="00492C37" w:rsidRPr="00042094" w:rsidRDefault="00492C37" w:rsidP="002E677D">
            <w:pPr>
              <w:pStyle w:val="TAC"/>
            </w:pPr>
            <w:r w:rsidRPr="00042094">
              <w:t>7</w:t>
            </w:r>
          </w:p>
        </w:tc>
        <w:tc>
          <w:tcPr>
            <w:tcW w:w="709" w:type="dxa"/>
            <w:hideMark/>
          </w:tcPr>
          <w:p w14:paraId="412DFE65" w14:textId="77777777" w:rsidR="00492C37" w:rsidRPr="00042094" w:rsidRDefault="00492C37" w:rsidP="002E677D">
            <w:pPr>
              <w:pStyle w:val="TAC"/>
            </w:pPr>
            <w:r w:rsidRPr="00042094">
              <w:t>6</w:t>
            </w:r>
          </w:p>
        </w:tc>
        <w:tc>
          <w:tcPr>
            <w:tcW w:w="709" w:type="dxa"/>
            <w:hideMark/>
          </w:tcPr>
          <w:p w14:paraId="1C8546BB" w14:textId="77777777" w:rsidR="00492C37" w:rsidRPr="00042094" w:rsidRDefault="00492C37" w:rsidP="002E677D">
            <w:pPr>
              <w:pStyle w:val="TAC"/>
            </w:pPr>
            <w:r w:rsidRPr="00042094">
              <w:t>5</w:t>
            </w:r>
          </w:p>
        </w:tc>
        <w:tc>
          <w:tcPr>
            <w:tcW w:w="709" w:type="dxa"/>
            <w:hideMark/>
          </w:tcPr>
          <w:p w14:paraId="3FF725D6" w14:textId="77777777" w:rsidR="00492C37" w:rsidRPr="00042094" w:rsidRDefault="00492C37" w:rsidP="002E677D">
            <w:pPr>
              <w:pStyle w:val="TAC"/>
            </w:pPr>
            <w:r w:rsidRPr="00042094">
              <w:t>4</w:t>
            </w:r>
          </w:p>
        </w:tc>
        <w:tc>
          <w:tcPr>
            <w:tcW w:w="709" w:type="dxa"/>
            <w:hideMark/>
          </w:tcPr>
          <w:p w14:paraId="07735B89" w14:textId="77777777" w:rsidR="00492C37" w:rsidRPr="00042094" w:rsidRDefault="00492C37" w:rsidP="002E677D">
            <w:pPr>
              <w:pStyle w:val="TAC"/>
            </w:pPr>
            <w:r w:rsidRPr="00042094">
              <w:t>3</w:t>
            </w:r>
          </w:p>
        </w:tc>
        <w:tc>
          <w:tcPr>
            <w:tcW w:w="709" w:type="dxa"/>
            <w:hideMark/>
          </w:tcPr>
          <w:p w14:paraId="6F8B539C" w14:textId="77777777" w:rsidR="00492C37" w:rsidRPr="00042094" w:rsidRDefault="00492C37" w:rsidP="002E677D">
            <w:pPr>
              <w:pStyle w:val="TAC"/>
            </w:pPr>
            <w:r w:rsidRPr="00042094">
              <w:t>2</w:t>
            </w:r>
          </w:p>
        </w:tc>
        <w:tc>
          <w:tcPr>
            <w:tcW w:w="709" w:type="dxa"/>
            <w:hideMark/>
          </w:tcPr>
          <w:p w14:paraId="4F137464" w14:textId="77777777" w:rsidR="00492C37" w:rsidRPr="00042094" w:rsidRDefault="00492C37" w:rsidP="002E677D">
            <w:pPr>
              <w:pStyle w:val="TAC"/>
            </w:pPr>
            <w:r w:rsidRPr="00042094">
              <w:t>1</w:t>
            </w:r>
          </w:p>
        </w:tc>
        <w:tc>
          <w:tcPr>
            <w:tcW w:w="1346" w:type="dxa"/>
          </w:tcPr>
          <w:p w14:paraId="38650FBF" w14:textId="77777777" w:rsidR="00492C37" w:rsidRPr="00042094" w:rsidRDefault="00492C37" w:rsidP="002E677D">
            <w:pPr>
              <w:pStyle w:val="TAL"/>
            </w:pPr>
          </w:p>
        </w:tc>
      </w:tr>
      <w:tr w:rsidR="00492C37" w:rsidRPr="00042094"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042094" w:rsidRDefault="00492C37" w:rsidP="002E677D">
            <w:pPr>
              <w:pStyle w:val="TAC"/>
              <w:rPr>
                <w:noProof/>
              </w:rPr>
            </w:pPr>
          </w:p>
          <w:p w14:paraId="3EE2F0D6" w14:textId="77777777" w:rsidR="00492C37" w:rsidRPr="00042094" w:rsidRDefault="00492C37" w:rsidP="002E677D">
            <w:pPr>
              <w:pStyle w:val="TAC"/>
            </w:pPr>
            <w:r w:rsidRPr="00042094">
              <w:rPr>
                <w:noProof/>
              </w:rPr>
              <w:t>Length of served by NG-RAN</w:t>
            </w:r>
            <w:r w:rsidRPr="00042094">
              <w:t xml:space="preserve"> </w:t>
            </w:r>
            <w:r w:rsidRPr="00042094">
              <w:rPr>
                <w:noProof/>
              </w:rPr>
              <w:t>contents</w:t>
            </w:r>
          </w:p>
        </w:tc>
        <w:tc>
          <w:tcPr>
            <w:tcW w:w="1346" w:type="dxa"/>
          </w:tcPr>
          <w:p w14:paraId="233E2313" w14:textId="77777777" w:rsidR="00492C37" w:rsidRPr="00042094" w:rsidRDefault="00492C37" w:rsidP="002E677D">
            <w:pPr>
              <w:pStyle w:val="TAL"/>
            </w:pPr>
            <w:r w:rsidRPr="00042094">
              <w:t>octet k+8</w:t>
            </w:r>
          </w:p>
          <w:p w14:paraId="21D467DF" w14:textId="77777777" w:rsidR="00492C37" w:rsidRPr="00042094" w:rsidRDefault="00492C37" w:rsidP="002E677D">
            <w:pPr>
              <w:pStyle w:val="TAL"/>
            </w:pPr>
          </w:p>
          <w:p w14:paraId="6CA192ED" w14:textId="77777777" w:rsidR="00492C37" w:rsidRPr="00042094" w:rsidRDefault="00492C37" w:rsidP="002E677D">
            <w:pPr>
              <w:pStyle w:val="TAL"/>
            </w:pPr>
            <w:r w:rsidRPr="00042094">
              <w:t>octet k+9</w:t>
            </w:r>
          </w:p>
        </w:tc>
      </w:tr>
      <w:tr w:rsidR="00492C37" w:rsidRPr="00042094"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042094" w:rsidRDefault="00492C37" w:rsidP="002E677D">
            <w:pPr>
              <w:pStyle w:val="TAC"/>
            </w:pPr>
          </w:p>
          <w:p w14:paraId="76550C96" w14:textId="77777777" w:rsidR="00492C37" w:rsidRPr="00042094" w:rsidRDefault="00492C37" w:rsidP="002E677D">
            <w:pPr>
              <w:pStyle w:val="TAC"/>
            </w:pPr>
            <w:r w:rsidRPr="00042094">
              <w:t>Authorization for direct discovery info 1</w:t>
            </w:r>
          </w:p>
        </w:tc>
        <w:tc>
          <w:tcPr>
            <w:tcW w:w="1346" w:type="dxa"/>
            <w:tcBorders>
              <w:top w:val="nil"/>
              <w:left w:val="single" w:sz="6" w:space="0" w:color="auto"/>
              <w:bottom w:val="nil"/>
              <w:right w:val="nil"/>
            </w:tcBorders>
          </w:tcPr>
          <w:p w14:paraId="37D0D93E" w14:textId="77777777" w:rsidR="00492C37" w:rsidRPr="00042094" w:rsidRDefault="00492C37" w:rsidP="002E677D">
            <w:pPr>
              <w:pStyle w:val="TAL"/>
            </w:pPr>
            <w:r w:rsidRPr="00042094">
              <w:t xml:space="preserve">octet </w:t>
            </w:r>
            <w:r>
              <w:t>(</w:t>
            </w:r>
            <w:r w:rsidRPr="00042094">
              <w:t>k+10</w:t>
            </w:r>
            <w:r>
              <w:t>)*</w:t>
            </w:r>
          </w:p>
          <w:p w14:paraId="622AF803" w14:textId="77777777" w:rsidR="00492C37" w:rsidRPr="00042094" w:rsidRDefault="00492C37" w:rsidP="002E677D">
            <w:pPr>
              <w:pStyle w:val="TAL"/>
            </w:pPr>
          </w:p>
          <w:p w14:paraId="257978C9" w14:textId="77777777" w:rsidR="00492C37" w:rsidRPr="00042094" w:rsidRDefault="00492C37" w:rsidP="002E677D">
            <w:pPr>
              <w:pStyle w:val="TAL"/>
            </w:pPr>
            <w:r w:rsidRPr="00042094">
              <w:t>octet o50</w:t>
            </w:r>
            <w:r>
              <w:t>*</w:t>
            </w:r>
          </w:p>
        </w:tc>
      </w:tr>
      <w:tr w:rsidR="00492C37" w:rsidRPr="00042094"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042094" w:rsidRDefault="00492C37" w:rsidP="002E677D">
            <w:pPr>
              <w:pStyle w:val="TAC"/>
            </w:pPr>
          </w:p>
          <w:p w14:paraId="2A8F29FC" w14:textId="77777777" w:rsidR="00492C37" w:rsidRPr="00042094" w:rsidRDefault="00492C37" w:rsidP="002E677D">
            <w:pPr>
              <w:pStyle w:val="TAC"/>
            </w:pPr>
            <w:r w:rsidRPr="00042094">
              <w:t>Authorization for direct discovery info 2</w:t>
            </w:r>
          </w:p>
        </w:tc>
        <w:tc>
          <w:tcPr>
            <w:tcW w:w="1346" w:type="dxa"/>
            <w:tcBorders>
              <w:top w:val="nil"/>
              <w:left w:val="single" w:sz="6" w:space="0" w:color="auto"/>
              <w:bottom w:val="nil"/>
              <w:right w:val="nil"/>
            </w:tcBorders>
          </w:tcPr>
          <w:p w14:paraId="514A67DC" w14:textId="77777777" w:rsidR="00492C37" w:rsidRPr="00042094" w:rsidRDefault="00492C37" w:rsidP="002E677D">
            <w:pPr>
              <w:pStyle w:val="TAL"/>
            </w:pPr>
            <w:r w:rsidRPr="00042094">
              <w:t xml:space="preserve">octet </w:t>
            </w:r>
            <w:r>
              <w:t>(</w:t>
            </w:r>
            <w:r w:rsidRPr="00042094">
              <w:t>o50+1</w:t>
            </w:r>
            <w:r>
              <w:t>)*</w:t>
            </w:r>
          </w:p>
          <w:p w14:paraId="2E7F4F6B" w14:textId="77777777" w:rsidR="00492C37" w:rsidRPr="00042094" w:rsidRDefault="00492C37" w:rsidP="002E677D">
            <w:pPr>
              <w:pStyle w:val="TAL"/>
            </w:pPr>
          </w:p>
          <w:p w14:paraId="6516964F" w14:textId="77777777" w:rsidR="00492C37" w:rsidRPr="00042094" w:rsidRDefault="00492C37" w:rsidP="002E677D">
            <w:pPr>
              <w:pStyle w:val="TAL"/>
            </w:pPr>
            <w:r w:rsidRPr="00042094">
              <w:t>octet o51</w:t>
            </w:r>
            <w:r>
              <w:t>*</w:t>
            </w:r>
          </w:p>
        </w:tc>
      </w:tr>
      <w:tr w:rsidR="00492C37" w:rsidRPr="00042094"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042094" w:rsidRDefault="00492C37" w:rsidP="002E677D">
            <w:pPr>
              <w:pStyle w:val="TAC"/>
            </w:pPr>
          </w:p>
          <w:p w14:paraId="7BF8D9C6" w14:textId="77777777" w:rsidR="00492C37" w:rsidRPr="00042094" w:rsidRDefault="00492C37" w:rsidP="002E677D">
            <w:pPr>
              <w:pStyle w:val="TAC"/>
            </w:pPr>
            <w:r w:rsidRPr="00042094">
              <w:t>…</w:t>
            </w:r>
          </w:p>
        </w:tc>
        <w:tc>
          <w:tcPr>
            <w:tcW w:w="1346" w:type="dxa"/>
            <w:tcBorders>
              <w:top w:val="nil"/>
              <w:left w:val="single" w:sz="6" w:space="0" w:color="auto"/>
              <w:bottom w:val="nil"/>
              <w:right w:val="nil"/>
            </w:tcBorders>
          </w:tcPr>
          <w:p w14:paraId="14C77D3D" w14:textId="77777777" w:rsidR="00492C37" w:rsidRPr="00042094" w:rsidRDefault="00492C37" w:rsidP="002E677D">
            <w:pPr>
              <w:pStyle w:val="TAL"/>
            </w:pPr>
            <w:r w:rsidRPr="00042094">
              <w:t xml:space="preserve">octet </w:t>
            </w:r>
            <w:r>
              <w:t>(</w:t>
            </w:r>
            <w:r w:rsidRPr="00042094">
              <w:t>o51+1</w:t>
            </w:r>
            <w:r>
              <w:t>)*</w:t>
            </w:r>
          </w:p>
          <w:p w14:paraId="441C4DD3" w14:textId="77777777" w:rsidR="00492C37" w:rsidRPr="00042094" w:rsidRDefault="00492C37" w:rsidP="002E677D">
            <w:pPr>
              <w:pStyle w:val="TAL"/>
            </w:pPr>
          </w:p>
          <w:p w14:paraId="0CE26821" w14:textId="77777777" w:rsidR="00492C37" w:rsidRPr="00042094" w:rsidRDefault="00492C37" w:rsidP="002E677D">
            <w:pPr>
              <w:pStyle w:val="TAL"/>
            </w:pPr>
            <w:r w:rsidRPr="00042094">
              <w:t>octet o52</w:t>
            </w:r>
            <w:r>
              <w:t>*</w:t>
            </w:r>
          </w:p>
        </w:tc>
      </w:tr>
      <w:tr w:rsidR="00492C37" w:rsidRPr="00042094"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042094" w:rsidRDefault="00492C37" w:rsidP="002E677D">
            <w:pPr>
              <w:pStyle w:val="TAC"/>
            </w:pPr>
          </w:p>
          <w:p w14:paraId="55DAB9B7" w14:textId="77777777" w:rsidR="00492C37" w:rsidRPr="00042094" w:rsidRDefault="00492C37" w:rsidP="002E677D">
            <w:pPr>
              <w:pStyle w:val="TAC"/>
            </w:pPr>
            <w:r w:rsidRPr="00042094">
              <w:t>Authorization for direct discovery info n</w:t>
            </w:r>
          </w:p>
        </w:tc>
        <w:tc>
          <w:tcPr>
            <w:tcW w:w="1346" w:type="dxa"/>
            <w:tcBorders>
              <w:top w:val="nil"/>
              <w:left w:val="single" w:sz="6" w:space="0" w:color="auto"/>
              <w:bottom w:val="nil"/>
              <w:right w:val="nil"/>
            </w:tcBorders>
          </w:tcPr>
          <w:p w14:paraId="43137F84" w14:textId="77777777" w:rsidR="00492C37" w:rsidRPr="00042094" w:rsidRDefault="00492C37" w:rsidP="002E677D">
            <w:pPr>
              <w:pStyle w:val="TAL"/>
            </w:pPr>
            <w:r w:rsidRPr="00042094">
              <w:t xml:space="preserve">octet </w:t>
            </w:r>
            <w:r>
              <w:t>(</w:t>
            </w:r>
            <w:r w:rsidRPr="00042094">
              <w:t>o52+1</w:t>
            </w:r>
            <w:r>
              <w:t>)*</w:t>
            </w:r>
          </w:p>
          <w:p w14:paraId="5E0FC338" w14:textId="77777777" w:rsidR="00492C37" w:rsidRPr="00042094" w:rsidRDefault="00492C37" w:rsidP="002E677D">
            <w:pPr>
              <w:pStyle w:val="TAL"/>
            </w:pPr>
          </w:p>
          <w:p w14:paraId="1DC11423" w14:textId="77777777" w:rsidR="00492C37" w:rsidRPr="00042094" w:rsidRDefault="00492C37" w:rsidP="002E677D">
            <w:pPr>
              <w:pStyle w:val="TAL"/>
            </w:pPr>
            <w:r w:rsidRPr="00042094">
              <w:t>octet o1</w:t>
            </w:r>
            <w:r>
              <w:t>*</w:t>
            </w:r>
          </w:p>
        </w:tc>
      </w:tr>
    </w:tbl>
    <w:p w14:paraId="0874A1A1" w14:textId="7049174E" w:rsidR="001E6A97" w:rsidRPr="00042094" w:rsidRDefault="00492C37" w:rsidP="001925D5">
      <w:pPr>
        <w:pStyle w:val="TH"/>
      </w:pPr>
      <w:r w:rsidRPr="00042094">
        <w:t>Figure 5.3.2.2: Served by NG-RAN</w:t>
      </w:r>
    </w:p>
    <w:p w14:paraId="5A773BF6" w14:textId="37013869" w:rsidR="001E6A97" w:rsidRPr="00042094" w:rsidRDefault="001E6A97" w:rsidP="001E6A97">
      <w:pPr>
        <w:pStyle w:val="TH"/>
      </w:pPr>
      <w:bookmarkStart w:id="148" w:name="_CRTable5_3_2_2"/>
      <w:r w:rsidRPr="00042094">
        <w:t>Table </w:t>
      </w:r>
      <w:bookmarkEnd w:id="148"/>
      <w:r w:rsidRPr="00042094">
        <w:t>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67E24B22"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EC8981" w14:textId="56E04DC6" w:rsidR="001E6A97" w:rsidRPr="00042094" w:rsidRDefault="00D521DD" w:rsidP="00D521DD">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bookmarkStart w:id="149" w:name="_CRFigure5_3_2_3"/>
      <w:r w:rsidRPr="00042094">
        <w:t>Figure </w:t>
      </w:r>
      <w:bookmarkEnd w:id="149"/>
      <w:r w:rsidRPr="00042094">
        <w:t>5.3.</w:t>
      </w:r>
      <w:r w:rsidR="009F5F3F" w:rsidRPr="00042094">
        <w:t>2</w:t>
      </w:r>
      <w:r w:rsidRPr="00042094">
        <w:t>.3: Authorization for direct discovery info</w:t>
      </w:r>
    </w:p>
    <w:p w14:paraId="76532319" w14:textId="18E1C25B" w:rsidR="001E6A97" w:rsidRPr="00042094" w:rsidRDefault="001E6A97" w:rsidP="001E6A97">
      <w:pPr>
        <w:pStyle w:val="TH"/>
      </w:pPr>
      <w:bookmarkStart w:id="150" w:name="_CRTable5_3_2_3"/>
      <w:r w:rsidRPr="00042094">
        <w:lastRenderedPageBreak/>
        <w:t>Table </w:t>
      </w:r>
      <w:bookmarkEnd w:id="150"/>
      <w:r w:rsidRPr="00042094">
        <w:t>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1E6A97" w:rsidRPr="00042094" w14:paraId="7EDF8025" w14:textId="77777777" w:rsidTr="00D521DD">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FA79A38" w14:textId="77777777" w:rsidR="001E6A97" w:rsidRPr="00F816E8" w:rsidRDefault="001E6A97">
            <w:pPr>
              <w:pStyle w:val="TAL"/>
              <w:rPr>
                <w:lang w:val="sv-SE"/>
              </w:rPr>
            </w:pPr>
            <w:r w:rsidRPr="00F816E8">
              <w:rPr>
                <w:lang w:val="sv-SE"/>
              </w:rPr>
              <w:t>Model (octet o50+3 bit 2):</w:t>
            </w:r>
          </w:p>
          <w:p w14:paraId="5BD44C81" w14:textId="77777777" w:rsidR="001E6A97" w:rsidRPr="00F816E8" w:rsidRDefault="001E6A97">
            <w:pPr>
              <w:pStyle w:val="TAL"/>
              <w:rPr>
                <w:lang w:val="sv-SE"/>
              </w:rPr>
            </w:pPr>
            <w:r w:rsidRPr="00F816E8">
              <w:rPr>
                <w:lang w:val="sv-SE"/>
              </w:rPr>
              <w:t xml:space="preserve">Bit </w:t>
            </w:r>
          </w:p>
          <w:p w14:paraId="7A87DBEF" w14:textId="77777777" w:rsidR="001E6A97" w:rsidRPr="00F816E8" w:rsidRDefault="001E6A97">
            <w:pPr>
              <w:pStyle w:val="TAL"/>
              <w:rPr>
                <w:b/>
                <w:lang w:val="sv-SE" w:eastAsia="zh-CN"/>
              </w:rPr>
            </w:pPr>
            <w:r w:rsidRPr="00F816E8">
              <w:rPr>
                <w:b/>
                <w:lang w:val="sv-SE"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2168E8F" w14:textId="33AB9389" w:rsidR="00592635" w:rsidRPr="00042094" w:rsidRDefault="00592635">
            <w:pPr>
              <w:pStyle w:val="TAL"/>
            </w:pPr>
          </w:p>
        </w:tc>
      </w:tr>
      <w:tr w:rsidR="001E6A97" w:rsidRPr="00042094" w14:paraId="2C8EEE14"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D521DD" w:rsidRPr="00042094" w14:paraId="62B8F495" w14:textId="77777777" w:rsidTr="00D521DD">
        <w:trPr>
          <w:cantSplit/>
          <w:jc w:val="center"/>
        </w:trPr>
        <w:tc>
          <w:tcPr>
            <w:tcW w:w="7167" w:type="dxa"/>
            <w:gridSpan w:val="3"/>
            <w:tcBorders>
              <w:top w:val="nil"/>
              <w:left w:val="single" w:sz="4" w:space="0" w:color="auto"/>
              <w:bottom w:val="nil"/>
              <w:right w:val="single" w:sz="4" w:space="0" w:color="auto"/>
            </w:tcBorders>
          </w:tcPr>
          <w:p w14:paraId="605CC9DC" w14:textId="77777777" w:rsidR="00D521DD" w:rsidRPr="00042094" w:rsidRDefault="00D521DD" w:rsidP="00AF1C32">
            <w:pPr>
              <w:pStyle w:val="TAL"/>
            </w:pPr>
          </w:p>
        </w:tc>
      </w:tr>
      <w:tr w:rsidR="00D521DD" w:rsidRPr="00467B9C" w:rsidDel="00CA791F" w14:paraId="4B78C376" w14:textId="77777777" w:rsidTr="00D521DD">
        <w:trPr>
          <w:cantSplit/>
          <w:jc w:val="center"/>
        </w:trPr>
        <w:tc>
          <w:tcPr>
            <w:tcW w:w="7167" w:type="dxa"/>
            <w:gridSpan w:val="3"/>
            <w:tcBorders>
              <w:top w:val="nil"/>
              <w:left w:val="single" w:sz="4" w:space="0" w:color="auto"/>
              <w:bottom w:val="nil"/>
              <w:right w:val="single" w:sz="4" w:space="0" w:color="auto"/>
            </w:tcBorders>
          </w:tcPr>
          <w:p w14:paraId="6C8BD50A" w14:textId="77777777" w:rsidR="00D521DD" w:rsidRPr="00467B9C" w:rsidDel="00CA791F" w:rsidRDefault="00D521DD" w:rsidP="00AF1C32">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D521DD" w:rsidRPr="00467B9C" w:rsidDel="00CA791F" w14:paraId="6795CDA0" w14:textId="77777777" w:rsidTr="00D521DD">
        <w:trPr>
          <w:cantSplit/>
          <w:jc w:val="center"/>
        </w:trPr>
        <w:tc>
          <w:tcPr>
            <w:tcW w:w="7167" w:type="dxa"/>
            <w:gridSpan w:val="3"/>
            <w:tcBorders>
              <w:top w:val="nil"/>
              <w:left w:val="single" w:sz="4" w:space="0" w:color="auto"/>
              <w:bottom w:val="nil"/>
              <w:right w:val="single" w:sz="4" w:space="0" w:color="auto"/>
            </w:tcBorders>
          </w:tcPr>
          <w:p w14:paraId="72EF762F" w14:textId="77777777" w:rsidR="00D521DD" w:rsidRPr="00467B9C" w:rsidDel="00CA791F" w:rsidRDefault="00D521DD" w:rsidP="00AF1C32">
            <w:pPr>
              <w:pStyle w:val="TAL"/>
            </w:pPr>
            <w:r w:rsidRPr="00467B9C">
              <w:t>Bit</w:t>
            </w:r>
          </w:p>
        </w:tc>
      </w:tr>
      <w:tr w:rsidR="00D521DD" w:rsidRPr="00467B9C" w14:paraId="53423EB5" w14:textId="77777777" w:rsidTr="00D521DD">
        <w:trPr>
          <w:cantSplit/>
          <w:jc w:val="center"/>
        </w:trPr>
        <w:tc>
          <w:tcPr>
            <w:tcW w:w="7167" w:type="dxa"/>
            <w:gridSpan w:val="3"/>
            <w:tcBorders>
              <w:top w:val="nil"/>
              <w:left w:val="single" w:sz="4" w:space="0" w:color="auto"/>
              <w:bottom w:val="nil"/>
              <w:right w:val="single" w:sz="4" w:space="0" w:color="auto"/>
            </w:tcBorders>
          </w:tcPr>
          <w:p w14:paraId="78FE6A55" w14:textId="77777777" w:rsidR="00D521DD" w:rsidRPr="00467B9C" w:rsidRDefault="00D521DD" w:rsidP="00AF1C32">
            <w:pPr>
              <w:pStyle w:val="TAL"/>
              <w:rPr>
                <w:b/>
                <w:bCs/>
              </w:rPr>
            </w:pPr>
            <w:r w:rsidRPr="00467B9C">
              <w:rPr>
                <w:b/>
                <w:bCs/>
              </w:rPr>
              <w:t>4</w:t>
            </w:r>
          </w:p>
        </w:tc>
      </w:tr>
      <w:tr w:rsidR="00D521DD" w:rsidRPr="00467B9C" w14:paraId="7E1F21C6" w14:textId="77777777" w:rsidTr="00D521DD">
        <w:trPr>
          <w:cantSplit/>
          <w:jc w:val="center"/>
        </w:trPr>
        <w:tc>
          <w:tcPr>
            <w:tcW w:w="352" w:type="dxa"/>
            <w:gridSpan w:val="2"/>
            <w:tcBorders>
              <w:top w:val="nil"/>
              <w:left w:val="single" w:sz="4" w:space="0" w:color="auto"/>
              <w:bottom w:val="nil"/>
              <w:right w:val="nil"/>
            </w:tcBorders>
          </w:tcPr>
          <w:p w14:paraId="2F6C7B19" w14:textId="77777777" w:rsidR="00D521DD" w:rsidRPr="00467B9C" w:rsidRDefault="00D521DD" w:rsidP="00AF1C32">
            <w:pPr>
              <w:pStyle w:val="TAL"/>
            </w:pPr>
            <w:r w:rsidRPr="00467B9C">
              <w:t>0</w:t>
            </w:r>
          </w:p>
        </w:tc>
        <w:tc>
          <w:tcPr>
            <w:tcW w:w="6815" w:type="dxa"/>
            <w:tcBorders>
              <w:top w:val="nil"/>
              <w:left w:val="nil"/>
              <w:bottom w:val="nil"/>
              <w:right w:val="single" w:sz="4" w:space="0" w:color="auto"/>
            </w:tcBorders>
          </w:tcPr>
          <w:p w14:paraId="6FBB43A6" w14:textId="77777777" w:rsidR="00D521DD" w:rsidRPr="00467B9C" w:rsidRDefault="00D521DD" w:rsidP="00AF1C32">
            <w:pPr>
              <w:pStyle w:val="TAL"/>
            </w:pPr>
            <w:r w:rsidRPr="00467B9C">
              <w:t xml:space="preserve">Subscribed SNPN is </w:t>
            </w:r>
            <w:r>
              <w:t>not authorized</w:t>
            </w:r>
          </w:p>
        </w:tc>
      </w:tr>
      <w:tr w:rsidR="00D521DD" w:rsidRPr="00467B9C" w14:paraId="3A235019" w14:textId="77777777" w:rsidTr="00D521DD">
        <w:trPr>
          <w:cantSplit/>
          <w:jc w:val="center"/>
        </w:trPr>
        <w:tc>
          <w:tcPr>
            <w:tcW w:w="352" w:type="dxa"/>
            <w:gridSpan w:val="2"/>
            <w:tcBorders>
              <w:top w:val="nil"/>
              <w:left w:val="single" w:sz="4" w:space="0" w:color="auto"/>
              <w:bottom w:val="nil"/>
              <w:right w:val="nil"/>
            </w:tcBorders>
          </w:tcPr>
          <w:p w14:paraId="0B5FAD7B" w14:textId="77777777" w:rsidR="00D521DD" w:rsidRPr="00467B9C" w:rsidRDefault="00D521DD" w:rsidP="00AF1C32">
            <w:pPr>
              <w:pStyle w:val="TAL"/>
            </w:pPr>
            <w:r w:rsidRPr="00467B9C">
              <w:t>1</w:t>
            </w:r>
          </w:p>
        </w:tc>
        <w:tc>
          <w:tcPr>
            <w:tcW w:w="6815" w:type="dxa"/>
            <w:tcBorders>
              <w:top w:val="nil"/>
              <w:left w:val="nil"/>
              <w:bottom w:val="nil"/>
              <w:right w:val="single" w:sz="4" w:space="0" w:color="auto"/>
            </w:tcBorders>
          </w:tcPr>
          <w:p w14:paraId="708F0798" w14:textId="77777777" w:rsidR="00D521DD" w:rsidRPr="00467B9C" w:rsidRDefault="00D521DD" w:rsidP="00AF1C32">
            <w:pPr>
              <w:pStyle w:val="TAL"/>
            </w:pPr>
            <w:r w:rsidRPr="00467B9C">
              <w:t xml:space="preserve">Subscribed SNPN is </w:t>
            </w:r>
            <w:r>
              <w:t>authorized</w:t>
            </w:r>
          </w:p>
        </w:tc>
      </w:tr>
      <w:tr w:rsidR="00D521DD" w:rsidRPr="00467B9C" w14:paraId="4F772D0F" w14:textId="77777777" w:rsidTr="00D521DD">
        <w:trPr>
          <w:cantSplit/>
          <w:jc w:val="center"/>
        </w:trPr>
        <w:tc>
          <w:tcPr>
            <w:tcW w:w="7167" w:type="dxa"/>
            <w:gridSpan w:val="3"/>
            <w:tcBorders>
              <w:top w:val="nil"/>
              <w:left w:val="single" w:sz="4" w:space="0" w:color="auto"/>
              <w:bottom w:val="nil"/>
              <w:right w:val="single" w:sz="4" w:space="0" w:color="auto"/>
            </w:tcBorders>
          </w:tcPr>
          <w:p w14:paraId="77C4AEEA" w14:textId="77777777" w:rsidR="00D521DD" w:rsidRPr="00467B9C" w:rsidRDefault="00D521DD" w:rsidP="00AF1C32">
            <w:pPr>
              <w:pStyle w:val="TAL"/>
            </w:pPr>
          </w:p>
        </w:tc>
      </w:tr>
      <w:tr w:rsidR="00D521DD" w:rsidRPr="00042094" w14:paraId="235FB82D" w14:textId="77777777" w:rsidTr="00D521DD">
        <w:trPr>
          <w:cantSplit/>
          <w:jc w:val="center"/>
        </w:trPr>
        <w:tc>
          <w:tcPr>
            <w:tcW w:w="7167" w:type="dxa"/>
            <w:gridSpan w:val="3"/>
            <w:tcBorders>
              <w:top w:val="nil"/>
              <w:left w:val="single" w:sz="4" w:space="0" w:color="auto"/>
              <w:bottom w:val="nil"/>
              <w:right w:val="single" w:sz="4" w:space="0" w:color="auto"/>
            </w:tcBorders>
          </w:tcPr>
          <w:p w14:paraId="2A088193" w14:textId="77777777" w:rsidR="00D521DD" w:rsidRPr="00042094" w:rsidRDefault="00D521DD" w:rsidP="00AF1C32">
            <w:pPr>
              <w:pStyle w:val="TAL"/>
            </w:pPr>
          </w:p>
        </w:tc>
      </w:tr>
      <w:tr w:rsidR="00D521DD" w:rsidRPr="00042094" w14:paraId="0D6F306A" w14:textId="77777777" w:rsidTr="00D521DD">
        <w:trPr>
          <w:cantSplit/>
          <w:jc w:val="center"/>
        </w:trPr>
        <w:tc>
          <w:tcPr>
            <w:tcW w:w="7167" w:type="dxa"/>
            <w:gridSpan w:val="3"/>
            <w:tcBorders>
              <w:top w:val="nil"/>
              <w:left w:val="single" w:sz="4" w:space="0" w:color="auto"/>
              <w:bottom w:val="nil"/>
              <w:right w:val="single" w:sz="4" w:space="0" w:color="auto"/>
            </w:tcBorders>
          </w:tcPr>
          <w:p w14:paraId="2A294CAC" w14:textId="77777777" w:rsidR="00D521DD" w:rsidRPr="00042094" w:rsidRDefault="00D521DD" w:rsidP="00AF1C32">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D521DD" w:rsidRPr="00042094" w14:paraId="24E56C6E" w14:textId="77777777" w:rsidTr="00D521DD">
        <w:trPr>
          <w:cantSplit/>
          <w:jc w:val="center"/>
        </w:trPr>
        <w:tc>
          <w:tcPr>
            <w:tcW w:w="7167" w:type="dxa"/>
            <w:gridSpan w:val="3"/>
            <w:tcBorders>
              <w:top w:val="nil"/>
              <w:left w:val="single" w:sz="4" w:space="0" w:color="auto"/>
              <w:bottom w:val="single" w:sz="4" w:space="0" w:color="auto"/>
              <w:right w:val="single" w:sz="4" w:space="0" w:color="auto"/>
            </w:tcBorders>
          </w:tcPr>
          <w:p w14:paraId="7DA10262" w14:textId="77777777" w:rsidR="00D521DD" w:rsidRPr="00042094" w:rsidRDefault="00D521DD" w:rsidP="00AF1C32">
            <w:pPr>
              <w:pStyle w:val="TAL"/>
            </w:pPr>
          </w:p>
        </w:tc>
      </w:tr>
    </w:tbl>
    <w:p w14:paraId="3EC06D6B"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bookmarkStart w:id="151" w:name="_CRFigure5_3_2_4"/>
      <w:r w:rsidRPr="00042094">
        <w:t>Figure </w:t>
      </w:r>
      <w:bookmarkEnd w:id="151"/>
      <w:r w:rsidRPr="00042094">
        <w:t>5.3.</w:t>
      </w:r>
      <w:r w:rsidR="009F5F3F" w:rsidRPr="00042094">
        <w:t>2</w:t>
      </w:r>
      <w:r w:rsidRPr="00042094">
        <w:t>.4: Authorized PLMN info</w:t>
      </w:r>
    </w:p>
    <w:p w14:paraId="2B836CC1" w14:textId="759A1ED5" w:rsidR="001E6A97" w:rsidRPr="00042094" w:rsidRDefault="001E6A97" w:rsidP="001E6A97">
      <w:pPr>
        <w:pStyle w:val="TH"/>
      </w:pPr>
      <w:bookmarkStart w:id="152" w:name="_CRTable5_3_2_4"/>
      <w:r w:rsidRPr="00042094">
        <w:lastRenderedPageBreak/>
        <w:t>Table </w:t>
      </w:r>
      <w:bookmarkEnd w:id="152"/>
      <w:r w:rsidRPr="00042094">
        <w:t>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48E05C21"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bookmarkStart w:id="153" w:name="_CRFigure5_3_2_5"/>
      <w:r w:rsidRPr="00042094">
        <w:t>Figure </w:t>
      </w:r>
      <w:bookmarkEnd w:id="153"/>
      <w:r w:rsidRPr="00042094">
        <w:t>5.3.</w:t>
      </w:r>
      <w:r w:rsidR="009F5F3F" w:rsidRPr="00042094">
        <w:t>2</w:t>
      </w:r>
      <w:r w:rsidRPr="00042094">
        <w:t>.5: PLMN ID</w:t>
      </w:r>
    </w:p>
    <w:p w14:paraId="0BDBFE2A" w14:textId="5DD26034" w:rsidR="001E6A97" w:rsidRPr="00042094" w:rsidRDefault="001E6A97" w:rsidP="001E6A97">
      <w:pPr>
        <w:pStyle w:val="TH"/>
      </w:pPr>
      <w:bookmarkStart w:id="154" w:name="_CRTable5_3_2_5"/>
      <w:r w:rsidRPr="00042094">
        <w:t>Table </w:t>
      </w:r>
      <w:bookmarkEnd w:id="154"/>
      <w:r w:rsidRPr="00042094">
        <w:t>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AD929D9"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bookmarkStart w:id="155" w:name="_CRFigure5_3_2_6"/>
      <w:r w:rsidRPr="00042094">
        <w:t>Figure </w:t>
      </w:r>
      <w:bookmarkEnd w:id="155"/>
      <w:r w:rsidRPr="00042094">
        <w:t>5.3.</w:t>
      </w:r>
      <w:r w:rsidR="009F5F3F" w:rsidRPr="00042094">
        <w:t>2</w:t>
      </w:r>
      <w:r w:rsidRPr="00042094">
        <w:t>.6: Not served by NG-RAN</w:t>
      </w:r>
    </w:p>
    <w:p w14:paraId="603621AB" w14:textId="1D080BDE" w:rsidR="001E6A97" w:rsidRPr="00042094" w:rsidRDefault="001E6A97" w:rsidP="001E6A97">
      <w:pPr>
        <w:pStyle w:val="TH"/>
      </w:pPr>
      <w:bookmarkStart w:id="156" w:name="_CRTable5_3_2_6"/>
      <w:r w:rsidRPr="00042094">
        <w:lastRenderedPageBreak/>
        <w:t>Table </w:t>
      </w:r>
      <w:bookmarkEnd w:id="156"/>
      <w:r w:rsidRPr="00042094">
        <w:t>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89E85C1"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bookmarkStart w:id="157" w:name="_CRFigure5_3_2_7"/>
      <w:r w:rsidRPr="00042094">
        <w:t>Figure </w:t>
      </w:r>
      <w:bookmarkEnd w:id="157"/>
      <w:r w:rsidRPr="00042094">
        <w:t>5.3.</w:t>
      </w:r>
      <w:r w:rsidR="009F5F3F" w:rsidRPr="00042094">
        <w:t>2</w:t>
      </w:r>
      <w:r w:rsidRPr="00042094">
        <w:t>.7: Radio parameters per geographical area list</w:t>
      </w:r>
    </w:p>
    <w:p w14:paraId="3E069557" w14:textId="578E6E32" w:rsidR="001E6A97" w:rsidRPr="00042094" w:rsidRDefault="001E6A97" w:rsidP="001E6A97">
      <w:pPr>
        <w:pStyle w:val="TH"/>
      </w:pPr>
      <w:bookmarkStart w:id="158" w:name="_CRTable5_3_2_7"/>
      <w:r w:rsidRPr="00042094">
        <w:t>Table </w:t>
      </w:r>
      <w:bookmarkEnd w:id="158"/>
      <w:r w:rsidRPr="00042094">
        <w:t>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3069BF21"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lastRenderedPageBreak/>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bookmarkStart w:id="159" w:name="_CRFigure5_3_2_8"/>
      <w:r w:rsidRPr="00042094">
        <w:t>Figure </w:t>
      </w:r>
      <w:bookmarkEnd w:id="159"/>
      <w:r w:rsidRPr="00042094">
        <w:t>5.3.</w:t>
      </w:r>
      <w:r w:rsidR="009F5F3F" w:rsidRPr="00042094">
        <w:t>2</w:t>
      </w:r>
      <w:r w:rsidRPr="00042094">
        <w:t>.8: Radio parameters per geographical area info</w:t>
      </w:r>
    </w:p>
    <w:p w14:paraId="12798185" w14:textId="07EDDACE" w:rsidR="001E6A97" w:rsidRPr="00042094" w:rsidRDefault="001E6A97" w:rsidP="001E6A97">
      <w:pPr>
        <w:pStyle w:val="TH"/>
      </w:pPr>
      <w:bookmarkStart w:id="160" w:name="_CRTable5_3_2_8"/>
      <w:r w:rsidRPr="00042094">
        <w:t>Table </w:t>
      </w:r>
      <w:bookmarkEnd w:id="160"/>
      <w:r w:rsidRPr="00042094">
        <w:t>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76068353"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bookmarkStart w:id="161" w:name="_CRFigure5_3_2_9"/>
      <w:r w:rsidRPr="00042094">
        <w:t>Figure </w:t>
      </w:r>
      <w:bookmarkEnd w:id="161"/>
      <w:r w:rsidRPr="00042094">
        <w:t>5.3.</w:t>
      </w:r>
      <w:r w:rsidR="009F5F3F" w:rsidRPr="00042094">
        <w:t>2</w:t>
      </w:r>
      <w:r w:rsidRPr="00042094">
        <w:t>.9: Geographical area</w:t>
      </w:r>
    </w:p>
    <w:p w14:paraId="7DBC8EAD" w14:textId="1FDF9C09" w:rsidR="001E6A97" w:rsidRPr="00042094" w:rsidRDefault="001E6A97" w:rsidP="001E6A97">
      <w:pPr>
        <w:pStyle w:val="TH"/>
      </w:pPr>
      <w:bookmarkStart w:id="162" w:name="_CRTable5_3_2_9"/>
      <w:r w:rsidRPr="00042094">
        <w:lastRenderedPageBreak/>
        <w:t>Table </w:t>
      </w:r>
      <w:bookmarkEnd w:id="162"/>
      <w:r w:rsidRPr="00042094">
        <w:t>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6A9BB464"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bookmarkStart w:id="163" w:name="_CRFigure5_3_2_10"/>
      <w:r w:rsidRPr="00042094">
        <w:t>Figure </w:t>
      </w:r>
      <w:bookmarkEnd w:id="163"/>
      <w:r w:rsidRPr="00042094">
        <w:t>5.3.</w:t>
      </w:r>
      <w:r w:rsidR="009F5F3F" w:rsidRPr="00042094">
        <w:t>2</w:t>
      </w:r>
      <w:r w:rsidRPr="00042094">
        <w:t>.10: Coordinate area</w:t>
      </w:r>
    </w:p>
    <w:p w14:paraId="4061008D" w14:textId="06C622CD" w:rsidR="001E6A97" w:rsidRPr="00042094" w:rsidRDefault="001E6A97" w:rsidP="001E6A97">
      <w:pPr>
        <w:pStyle w:val="TH"/>
      </w:pPr>
      <w:bookmarkStart w:id="164" w:name="_CRTable5_3_2_10"/>
      <w:r w:rsidRPr="00042094">
        <w:t>Table </w:t>
      </w:r>
      <w:bookmarkEnd w:id="164"/>
      <w:r w:rsidRPr="00042094">
        <w:t>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5B2BB54A"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bookmarkStart w:id="165" w:name="_CRFigure5_3_2_11"/>
      <w:r w:rsidRPr="00042094">
        <w:t>Figure </w:t>
      </w:r>
      <w:bookmarkEnd w:id="165"/>
      <w:r w:rsidRPr="00042094">
        <w:t>5.3.</w:t>
      </w:r>
      <w:r w:rsidR="009F5F3F" w:rsidRPr="00042094">
        <w:t>2</w:t>
      </w:r>
      <w:r w:rsidRPr="00042094">
        <w:t>.11: Radio parameters</w:t>
      </w:r>
    </w:p>
    <w:p w14:paraId="4B7EBF81" w14:textId="617B58D8" w:rsidR="001E6A97" w:rsidRPr="00042094" w:rsidRDefault="001E6A97" w:rsidP="001E6A97">
      <w:pPr>
        <w:pStyle w:val="TH"/>
      </w:pPr>
      <w:bookmarkStart w:id="166" w:name="_CRTable5_3_2_11"/>
      <w:r w:rsidRPr="00042094">
        <w:t>Table </w:t>
      </w:r>
      <w:bookmarkEnd w:id="166"/>
      <w:r w:rsidRPr="00042094">
        <w:t>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bookmarkStart w:id="167" w:name="_CRFigure5_3_2_11a"/>
      <w:r w:rsidRPr="00042094">
        <w:t xml:space="preserve">Figure </w:t>
      </w:r>
      <w:bookmarkEnd w:id="167"/>
      <w:r w:rsidRPr="00042094">
        <w:t>5.3.2.11a: Default PC5 DRX configuration</w:t>
      </w:r>
    </w:p>
    <w:p w14:paraId="76DB4001" w14:textId="011A4C4B" w:rsidR="002441C6" w:rsidRPr="00042094" w:rsidRDefault="002441C6" w:rsidP="002441C6">
      <w:pPr>
        <w:pStyle w:val="TH"/>
      </w:pPr>
      <w:bookmarkStart w:id="168" w:name="_CRTable5_3_2_11a"/>
      <w:r w:rsidRPr="00042094">
        <w:t xml:space="preserve">Table </w:t>
      </w:r>
      <w:bookmarkEnd w:id="168"/>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FA04B5">
            <w:pPr>
              <w:pStyle w:val="TAL"/>
              <w:rPr>
                <w:b/>
                <w:lang w:val="fr-FR"/>
              </w:rPr>
            </w:pPr>
            <w:r w:rsidRPr="00B840FA">
              <w:rPr>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072810DE" w14:textId="77777777" w:rsidR="002441C6" w:rsidRPr="00787374" w:rsidRDefault="002441C6" w:rsidP="0078737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lastRenderedPageBreak/>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0ABAA46C" w:rsidR="001E6A97" w:rsidRPr="00042094" w:rsidRDefault="00987DA8">
            <w:pPr>
              <w:pStyle w:val="TAC"/>
            </w:pPr>
            <w:r>
              <w:t>Length of group member discovery  parameters 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35426D7F" w:rsidR="001E6A97" w:rsidRPr="00042094" w:rsidRDefault="001E6A97" w:rsidP="001E6A97">
      <w:pPr>
        <w:pStyle w:val="TF"/>
      </w:pPr>
      <w:bookmarkStart w:id="169" w:name="_CRFigure5_3_2_12"/>
      <w:r w:rsidRPr="00042094">
        <w:t>Figure </w:t>
      </w:r>
      <w:bookmarkEnd w:id="169"/>
      <w:r w:rsidRPr="00042094">
        <w:t>5.3.</w:t>
      </w:r>
      <w:r w:rsidR="009F5F3F" w:rsidRPr="00042094">
        <w:t>2</w:t>
      </w:r>
      <w:r w:rsidRPr="00042094">
        <w:t xml:space="preserve">.12: </w:t>
      </w:r>
      <w:r w:rsidR="00987DA8">
        <w:t>Group member discovery</w:t>
      </w:r>
      <w:r w:rsidRPr="00042094">
        <w:rPr>
          <w:noProof/>
        </w:rPr>
        <w:t xml:space="preserve"> parameters</w:t>
      </w:r>
    </w:p>
    <w:p w14:paraId="5C1A903C" w14:textId="506F65B2" w:rsidR="001E6A97" w:rsidRPr="00042094" w:rsidRDefault="001E6A97" w:rsidP="001E6A97">
      <w:pPr>
        <w:pStyle w:val="TH"/>
      </w:pPr>
      <w:bookmarkStart w:id="170" w:name="_CRTable5_3_2_12"/>
      <w:r w:rsidRPr="00042094">
        <w:t>Table </w:t>
      </w:r>
      <w:bookmarkEnd w:id="170"/>
      <w:r w:rsidRPr="00042094">
        <w:t>5.3.</w:t>
      </w:r>
      <w:r w:rsidR="009F5F3F" w:rsidRPr="00042094">
        <w:t>2</w:t>
      </w:r>
      <w:r w:rsidRPr="00042094">
        <w:t xml:space="preserve">.12: </w:t>
      </w:r>
      <w:r w:rsidR="00987DA8">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0AEEAD7D"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FA04B5"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bookmarkStart w:id="171" w:name="_CRFigure5_3_2_13"/>
      <w:r w:rsidRPr="00042094">
        <w:t>Figure </w:t>
      </w:r>
      <w:bookmarkEnd w:id="171"/>
      <w:r w:rsidRPr="00042094">
        <w:t>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bookmarkStart w:id="172" w:name="_CRTable5_3_2_13"/>
      <w:r w:rsidRPr="00042094">
        <w:t>Table </w:t>
      </w:r>
      <w:bookmarkEnd w:id="172"/>
      <w:r w:rsidRPr="00042094">
        <w:t>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21DFEDB9"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lastRenderedPageBreak/>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bookmarkStart w:id="173" w:name="_CRFigure5_3_2_14"/>
      <w:r w:rsidRPr="00042094">
        <w:t>Figure </w:t>
      </w:r>
      <w:bookmarkEnd w:id="173"/>
      <w:r w:rsidRPr="00042094">
        <w:t>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p w14:paraId="383C1FE4" w14:textId="77777777" w:rsidR="00492C37" w:rsidRPr="00042094" w:rsidRDefault="00492C37" w:rsidP="00492C37">
      <w:pPr>
        <w:pStyle w:val="TH"/>
      </w:pPr>
      <w:bookmarkStart w:id="174" w:name="_CRTable5_3_2_14"/>
      <w:r w:rsidRPr="00042094">
        <w:t>Table </w:t>
      </w:r>
      <w:bookmarkEnd w:id="174"/>
      <w:r w:rsidRPr="00042094">
        <w:t xml:space="preserve">5.3.2.14: </w:t>
      </w:r>
      <w:proofErr w:type="spellStart"/>
      <w:r w:rsidRPr="00042094">
        <w:t>ProSe</w:t>
      </w:r>
      <w:proofErr w:type="spellEnd"/>
      <w:r w:rsidRPr="00042094">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042094"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042094" w:rsidRDefault="00492C37" w:rsidP="002E677D">
            <w:pPr>
              <w:pStyle w:val="TAL"/>
            </w:pPr>
            <w:proofErr w:type="spellStart"/>
            <w:r w:rsidRPr="00042094">
              <w:t>ProSe</w:t>
            </w:r>
            <w:proofErr w:type="spellEnd"/>
            <w:r w:rsidRPr="00042094">
              <w:t xml:space="preserve"> identifier</w:t>
            </w:r>
            <w:r>
              <w:t xml:space="preserve"> (NOTE 1, NOTE 2)</w:t>
            </w:r>
            <w:r w:rsidRPr="00042094">
              <w:t>:</w:t>
            </w:r>
          </w:p>
          <w:p w14:paraId="214358C9" w14:textId="4635EB06" w:rsidR="00492C37" w:rsidRPr="00042094" w:rsidRDefault="00492C37" w:rsidP="002E677D">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 RFC </w:t>
            </w:r>
            <w:r w:rsidR="00B00C11">
              <w:t>9562</w:t>
            </w:r>
            <w:r w:rsidRPr="00042094">
              <w:t> [12].</w:t>
            </w:r>
          </w:p>
          <w:p w14:paraId="2FB1E3D3" w14:textId="77777777" w:rsidR="00492C37" w:rsidRPr="00042094" w:rsidRDefault="00492C37" w:rsidP="002E677D">
            <w:pPr>
              <w:keepNext/>
              <w:keepLines/>
              <w:spacing w:after="0"/>
              <w:rPr>
                <w:rFonts w:ascii="Arial" w:hAnsi="Arial"/>
                <w:sz w:val="18"/>
              </w:rPr>
            </w:pPr>
          </w:p>
        </w:tc>
      </w:tr>
      <w:tr w:rsidR="00492C37" w:rsidRPr="00042094"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042094" w:rsidRDefault="00492C37" w:rsidP="002E677D">
            <w:pPr>
              <w:pStyle w:val="TAN"/>
            </w:pPr>
            <w:r>
              <w:t>NOTE 1:</w:t>
            </w:r>
            <w:r>
              <w:tab/>
              <w:t>Further definition of the format of OS App ID is beyond the scope of this specification.</w:t>
            </w:r>
          </w:p>
        </w:tc>
      </w:tr>
      <w:tr w:rsidR="00492C37" w:rsidRPr="00042094"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042094" w:rsidRDefault="00492C37" w:rsidP="002E677D">
            <w:pPr>
              <w:pStyle w:val="TAN"/>
            </w:pPr>
            <w:r>
              <w:t>NOTE 2:</w:t>
            </w:r>
            <w:r>
              <w:tab/>
            </w:r>
            <w:r w:rsidRPr="00C15626">
              <w:t xml:space="preserve">The default </w:t>
            </w:r>
            <w:proofErr w:type="spellStart"/>
            <w:r w:rsidRPr="00C15626">
              <w:t>ProSe</w:t>
            </w:r>
            <w:proofErr w:type="spellEnd"/>
            <w:r w:rsidRPr="00C15626">
              <w:t xml:space="preserve"> identifier for the </w:t>
            </w:r>
            <w:proofErr w:type="spellStart"/>
            <w:r w:rsidRPr="00C15626">
              <w:t>ProSe</w:t>
            </w:r>
            <w:proofErr w:type="spellEnd"/>
            <w:r w:rsidRPr="00C15626">
              <w:t xml:space="preserve"> services that do not have dedicated </w:t>
            </w:r>
            <w:r w:rsidRPr="00C15626">
              <w:rPr>
                <w:rFonts w:hint="eastAsia"/>
              </w:rPr>
              <w:t>configurations</w:t>
            </w:r>
            <w:r w:rsidRPr="00C15626">
              <w:t xml:space="preserve"> is coded as a sequence of a seventeen octet of "0". The default </w:t>
            </w:r>
            <w:proofErr w:type="spellStart"/>
            <w:r w:rsidRPr="00C15626">
              <w:t>ProSe</w:t>
            </w:r>
            <w:proofErr w:type="spellEnd"/>
            <w:r w:rsidRPr="00C15626">
              <w:t xml:space="preserve"> identifier matches all the </w:t>
            </w:r>
            <w:proofErr w:type="spellStart"/>
            <w:r w:rsidRPr="00C15626">
              <w:t>ProSe</w:t>
            </w:r>
            <w:proofErr w:type="spellEnd"/>
            <w:r w:rsidRPr="00C15626">
              <w:t xml:space="preserve"> services</w:t>
            </w:r>
            <w:r>
              <w:t>.</w:t>
            </w:r>
          </w:p>
        </w:tc>
      </w:tr>
    </w:tbl>
    <w:p w14:paraId="1DA478E8" w14:textId="4E602043"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bookmarkStart w:id="175" w:name="_CRFigure5_3_2_15"/>
      <w:r w:rsidRPr="00042094">
        <w:t>Figure </w:t>
      </w:r>
      <w:bookmarkEnd w:id="175"/>
      <w:r w:rsidRPr="00042094">
        <w:t>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5CE90227" w14:textId="0EE1177E" w:rsidR="001E6A97" w:rsidRPr="00042094" w:rsidRDefault="001E6A97" w:rsidP="001E6A97">
      <w:pPr>
        <w:pStyle w:val="TH"/>
      </w:pPr>
      <w:bookmarkStart w:id="176" w:name="_CRTable5_3_2_15"/>
      <w:r w:rsidRPr="00042094">
        <w:t>Table </w:t>
      </w:r>
      <w:bookmarkEnd w:id="176"/>
      <w:r w:rsidRPr="00042094">
        <w:t>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 xml:space="preserve">The </w:t>
            </w:r>
            <w:proofErr w:type="spellStart"/>
            <w:r>
              <w:t>ProSe</w:t>
            </w:r>
            <w:proofErr w:type="spellEnd"/>
            <w:r>
              <w:t xml:space="preserve"> identifier</w:t>
            </w:r>
            <w:r>
              <w:rPr>
                <w:noProof/>
              </w:rPr>
              <w:t xml:space="preserve"> to destination layer-2 ID for initial discovery signalling mapping rule</w:t>
            </w:r>
            <w:r>
              <w:t xml:space="preserve"> field is coded according to figure 5.3.2.16 and table 5.3.2.16.</w:t>
            </w:r>
          </w:p>
        </w:tc>
      </w:tr>
    </w:tbl>
    <w:p w14:paraId="11F11720" w14:textId="77777777" w:rsidR="001E6A97" w:rsidRPr="00787374" w:rsidRDefault="001E6A97" w:rsidP="0078737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lastRenderedPageBreak/>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bookmarkStart w:id="177" w:name="_CRFigure5_3_2_16"/>
      <w:r w:rsidRPr="00042094">
        <w:t>Figure </w:t>
      </w:r>
      <w:bookmarkEnd w:id="177"/>
      <w:r w:rsidRPr="00042094">
        <w:t>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78B41D76" w14:textId="6A66FCC0" w:rsidR="001E6A97" w:rsidRPr="00042094" w:rsidRDefault="001E6A97" w:rsidP="001E6A97">
      <w:pPr>
        <w:pStyle w:val="TH"/>
      </w:pPr>
      <w:bookmarkStart w:id="178" w:name="_CRTable5_3_2_16"/>
      <w:r w:rsidRPr="00042094">
        <w:t>Table </w:t>
      </w:r>
      <w:bookmarkEnd w:id="178"/>
      <w:r w:rsidRPr="00042094">
        <w:t>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proofErr w:type="spellStart"/>
            <w:r w:rsidRPr="00042094">
              <w:t>ProSe</w:t>
            </w:r>
            <w:proofErr w:type="spellEnd"/>
            <w:r w:rsidRPr="00042094">
              <w:t xml:space="preserv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proofErr w:type="spellStart"/>
            <w:r w:rsidR="00C20C46" w:rsidRPr="00042094">
              <w:t>ProSe</w:t>
            </w:r>
            <w:proofErr w:type="spellEnd"/>
            <w:r w:rsidR="00C20C46" w:rsidRPr="00042094">
              <w:t xml:space="preserv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proofErr w:type="spellStart"/>
            <w:r w:rsidR="00390C17">
              <w:t>ProSe</w:t>
            </w:r>
            <w:proofErr w:type="spellEnd"/>
            <w:r w:rsidR="00390C17">
              <w:t xml:space="preserv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290E499F" w:rsidR="001C2625" w:rsidRPr="00BF342D" w:rsidRDefault="001C2625" w:rsidP="00885C95">
            <w:pPr>
              <w:pStyle w:val="TAC"/>
            </w:pPr>
            <w:r>
              <w:t xml:space="preserve">HPLMN 5G DDNMF </w:t>
            </w:r>
            <w:r w:rsidR="00FD2469">
              <w:t>address information</w:t>
            </w:r>
            <w:r w:rsidR="00492C37">
              <w:t xml:space="preserve"> </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bookmarkStart w:id="179" w:name="_CRFigure5_3_2_17"/>
      <w:r w:rsidRPr="00BD0557">
        <w:t>Figure </w:t>
      </w:r>
      <w:bookmarkEnd w:id="179"/>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bookmarkStart w:id="180" w:name="_CRTable5_3_2_17"/>
      <w:r>
        <w:lastRenderedPageBreak/>
        <w:t>Table </w:t>
      </w:r>
      <w:bookmarkEnd w:id="180"/>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81" w:name="_MCCTEMPBM_CRPT80180044___4"/>
            <w:bookmarkEnd w:id="181"/>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82" w:name="_CR5_4"/>
      <w:bookmarkStart w:id="183" w:name="_Toc73369018"/>
      <w:bookmarkStart w:id="184" w:name="_Toc218778850"/>
      <w:bookmarkEnd w:id="182"/>
      <w:r w:rsidRPr="00042094">
        <w:rPr>
          <w:lang w:eastAsia="zh-CN"/>
        </w:rPr>
        <w:t>5.4</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communications</w:t>
      </w:r>
      <w:bookmarkEnd w:id="183"/>
      <w:bookmarkEnd w:id="184"/>
    </w:p>
    <w:p w14:paraId="2158437A" w14:textId="77777777" w:rsidR="00FD6276" w:rsidRPr="00042094" w:rsidRDefault="00FD6276" w:rsidP="00FD6276">
      <w:pPr>
        <w:pStyle w:val="Heading3"/>
      </w:pPr>
      <w:bookmarkStart w:id="185" w:name="_CR5_4_1"/>
      <w:bookmarkStart w:id="186" w:name="_Toc73369019"/>
      <w:bookmarkStart w:id="187" w:name="_Toc218778851"/>
      <w:bookmarkEnd w:id="185"/>
      <w:r w:rsidRPr="00042094">
        <w:t>5.4.1</w:t>
      </w:r>
      <w:r w:rsidRPr="00042094">
        <w:tab/>
        <w:t>General</w:t>
      </w:r>
      <w:bookmarkEnd w:id="186"/>
      <w:bookmarkEnd w:id="187"/>
    </w:p>
    <w:p w14:paraId="52215F88" w14:textId="77777777" w:rsidR="00FD6276" w:rsidRPr="00042094" w:rsidRDefault="00FD6276" w:rsidP="00FD6276">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 are </w:t>
      </w:r>
      <w:r w:rsidRPr="00042094">
        <w:t>coded as shown in figures 5.4.1.1 and table 5.4.1.1.</w:t>
      </w:r>
    </w:p>
    <w:p w14:paraId="655AD7CB" w14:textId="7C7E6102" w:rsidR="00FD6276" w:rsidRPr="00042094" w:rsidRDefault="00FD6276" w:rsidP="00FD6276">
      <w:pPr>
        <w:pStyle w:val="Heading3"/>
      </w:pPr>
      <w:bookmarkStart w:id="188" w:name="_CR5_4_2"/>
      <w:bookmarkStart w:id="189" w:name="_Toc73369020"/>
      <w:bookmarkStart w:id="190" w:name="_Toc218778852"/>
      <w:bookmarkEnd w:id="188"/>
      <w:r w:rsidRPr="00042094">
        <w:lastRenderedPageBreak/>
        <w:t>5.4.</w:t>
      </w:r>
      <w:r w:rsidR="00580EC5" w:rsidRPr="00042094">
        <w:t>2</w:t>
      </w:r>
      <w:r w:rsidRPr="00042094">
        <w:tab/>
        <w:t>Information elements coding</w:t>
      </w:r>
      <w:bookmarkEnd w:id="189"/>
      <w:bookmarkEnd w:id="190"/>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proofErr w:type="spellStart"/>
            <w:r w:rsidRPr="00042094">
              <w:t>ProSeP</w:t>
            </w:r>
            <w:proofErr w:type="spellEnd"/>
            <w:r w:rsidR="00FD6276" w:rsidRPr="00042094">
              <w:t xml:space="preserve"> info type =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91"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91"/>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proofErr w:type="spellStart"/>
            <w:r w:rsidR="000F3E60" w:rsidRPr="00042094">
              <w:t>ProSeP</w:t>
            </w:r>
            <w:proofErr w:type="spellEnd"/>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bookmarkStart w:id="192" w:name="_CRFigure5_4_2_1"/>
      <w:r w:rsidRPr="00042094">
        <w:t>Figure </w:t>
      </w:r>
      <w:bookmarkEnd w:id="192"/>
      <w:r w:rsidRPr="00042094">
        <w:t>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496C775B" w14:textId="77777777" w:rsidR="001C60B7" w:rsidRDefault="001C60B7" w:rsidP="001C60B7">
      <w:pPr>
        <w:pStyle w:val="TH"/>
      </w:pPr>
      <w:bookmarkStart w:id="193" w:name="_CRTable5_4_2_1"/>
      <w:r>
        <w:lastRenderedPageBreak/>
        <w:t>Table </w:t>
      </w:r>
      <w:bookmarkEnd w:id="193"/>
      <w:r>
        <w:t xml:space="preserve">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w:t>
            </w:r>
            <w:proofErr w:type="spellStart"/>
            <w:r>
              <w:t>ProSe</w:t>
            </w:r>
            <w:proofErr w:type="spellEnd"/>
            <w:r>
              <w:t xml:space="preserve"> direct communication in NR-PC5 </w:t>
            </w:r>
            <w:r>
              <w:rPr>
                <w:noProof/>
              </w:rPr>
              <w:t>(octet o4+1 to o5)</w:t>
            </w:r>
            <w:r>
              <w:t>:</w:t>
            </w:r>
          </w:p>
          <w:p w14:paraId="5AE2BDD6" w14:textId="77777777" w:rsidR="001C60B7" w:rsidRDefault="001C60B7" w:rsidP="00F1415C">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proofErr w:type="spellStart"/>
            <w:r>
              <w:t>ProSe</w:t>
            </w:r>
            <w:proofErr w:type="spellEnd"/>
            <w:r>
              <w:t xml:space="preserve"> identifiers to NR Tx profile for broadcast and groupcast mapping rules (octet o10+1 to l) (NOTE):</w:t>
            </w:r>
          </w:p>
          <w:p w14:paraId="416A39D9" w14:textId="77777777" w:rsidR="001C60B7" w:rsidRDefault="001C60B7" w:rsidP="00F1415C">
            <w:pPr>
              <w:pStyle w:val="TAL"/>
            </w:pPr>
            <w:r>
              <w:t xml:space="preserve">The </w:t>
            </w:r>
            <w:proofErr w:type="spellStart"/>
            <w:r>
              <w:t>ProSe</w:t>
            </w:r>
            <w:proofErr w:type="spellEnd"/>
            <w:r>
              <w:t xml:space="preserve"> identifiers to NR Tx profiles for broadcast and groupcast mapping rules field is coded according to figure 5.4.2.43 and table 5.4.2.43, and contains configuration parameters for </w:t>
            </w:r>
            <w:proofErr w:type="spellStart"/>
            <w:r>
              <w:t>ProSe</w:t>
            </w:r>
            <w:proofErr w:type="spellEnd"/>
            <w:r>
              <w:t xml:space="preserve"> identifiers to NR Tx profile for broadcast and groupcast mapping rules. The </w:t>
            </w:r>
            <w:proofErr w:type="spellStart"/>
            <w:r>
              <w:t>ProSe</w:t>
            </w:r>
            <w:proofErr w:type="spellEnd"/>
            <w:r>
              <w:t xml:space="preserve"> identifiers to NR Tx profile for broadcast and groupcast mapping rules field may contain a default </w:t>
            </w:r>
            <w:proofErr w:type="spellStart"/>
            <w:r>
              <w:t>ProSe</w:t>
            </w:r>
            <w:proofErr w:type="spellEnd"/>
            <w:r>
              <w:t xml:space="preserve"> identifier to NR Tx profile for broadcast and groupcast mapping rule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73EE2078" w14:textId="77777777" w:rsidR="00FD6276" w:rsidRPr="00787374" w:rsidRDefault="00FD6276" w:rsidP="00787374"/>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FD6276" w:rsidRPr="00042094" w14:paraId="724852C0" w14:textId="77777777" w:rsidTr="00D521DD">
        <w:trPr>
          <w:gridBefore w:val="1"/>
          <w:wBefore w:w="42" w:type="dxa"/>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D521DD">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D521DD">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r w:rsidR="00D521DD" w:rsidRPr="0027632B" w14:paraId="69883BAD" w14:textId="77777777" w:rsidTr="00D521DD">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D6868FB" w14:textId="77777777" w:rsidR="00D521DD" w:rsidRPr="0027632B" w:rsidRDefault="00D521DD" w:rsidP="00AF1C32">
            <w:pPr>
              <w:pStyle w:val="TAC"/>
            </w:pPr>
            <w:r w:rsidRPr="0027632B">
              <w:t>0</w:t>
            </w:r>
          </w:p>
          <w:p w14:paraId="099053E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0F096C6" w14:textId="77777777" w:rsidR="00D521DD" w:rsidRPr="0027632B" w:rsidRDefault="00D521DD" w:rsidP="00AF1C32">
            <w:pPr>
              <w:pStyle w:val="TAC"/>
            </w:pPr>
            <w:r w:rsidRPr="0027632B">
              <w:t>0</w:t>
            </w:r>
          </w:p>
          <w:p w14:paraId="28D4DE1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588F4B" w14:textId="77777777" w:rsidR="00D521DD" w:rsidRPr="0027632B" w:rsidRDefault="00D521DD" w:rsidP="00AF1C32">
            <w:pPr>
              <w:pStyle w:val="TAC"/>
            </w:pPr>
            <w:r w:rsidRPr="0027632B">
              <w:t>0</w:t>
            </w:r>
          </w:p>
          <w:p w14:paraId="257DF00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B6EDC9A" w14:textId="77777777" w:rsidR="00D521DD" w:rsidRPr="0027632B" w:rsidRDefault="00D521DD" w:rsidP="00AF1C32">
            <w:pPr>
              <w:pStyle w:val="TAC"/>
            </w:pPr>
            <w:r w:rsidRPr="0027632B">
              <w:t>0</w:t>
            </w:r>
          </w:p>
          <w:p w14:paraId="1711F92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78FBF9C" w14:textId="77777777" w:rsidR="00D521DD" w:rsidRPr="00EE5FD8" w:rsidRDefault="00D521DD" w:rsidP="00AF1C32">
            <w:pPr>
              <w:pStyle w:val="TAC"/>
            </w:pPr>
            <w:r w:rsidRPr="00EE5FD8">
              <w:t>0</w:t>
            </w:r>
          </w:p>
          <w:p w14:paraId="50B67BD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AD655" w14:textId="77777777" w:rsidR="00D521DD" w:rsidRPr="00EE5FD8" w:rsidRDefault="00D521DD" w:rsidP="00AF1C32">
            <w:pPr>
              <w:pStyle w:val="TAC"/>
            </w:pPr>
            <w:r w:rsidRPr="00EE5FD8">
              <w:t>0</w:t>
            </w:r>
          </w:p>
          <w:p w14:paraId="31BD36D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2ECFC1E" w14:textId="77777777" w:rsidR="00D521DD" w:rsidRPr="00EE5FD8" w:rsidRDefault="00D521DD" w:rsidP="00AF1C32">
            <w:pPr>
              <w:pStyle w:val="TAC"/>
            </w:pPr>
            <w:r w:rsidRPr="00EE5FD8">
              <w:t>0</w:t>
            </w:r>
          </w:p>
          <w:p w14:paraId="1890DEF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8C6A24B"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74CD4B0" w14:textId="77777777" w:rsidR="00D521DD" w:rsidRPr="0027632B" w:rsidRDefault="00D521DD" w:rsidP="00893B58">
            <w:pPr>
              <w:pStyle w:val="TAC"/>
              <w:jc w:val="left"/>
            </w:pPr>
            <w:r w:rsidRPr="0027632B">
              <w:t>octet o</w:t>
            </w:r>
            <w:r>
              <w:t>1</w:t>
            </w:r>
            <w:r w:rsidRPr="0027632B">
              <w:t>+</w:t>
            </w:r>
            <w:r>
              <w:t>1</w:t>
            </w:r>
          </w:p>
        </w:tc>
      </w:tr>
    </w:tbl>
    <w:p w14:paraId="4FF8F79E" w14:textId="72599C16" w:rsidR="00FD6276" w:rsidRPr="00042094" w:rsidRDefault="00FD6276" w:rsidP="00FD6276">
      <w:pPr>
        <w:pStyle w:val="TF"/>
      </w:pPr>
      <w:bookmarkStart w:id="194" w:name="_CRFigure5_4_2_2"/>
      <w:r w:rsidRPr="00042094">
        <w:t>Figure </w:t>
      </w:r>
      <w:bookmarkEnd w:id="194"/>
      <w:r w:rsidRPr="00042094">
        <w:t>5.4.</w:t>
      </w:r>
      <w:r w:rsidR="00611DCB" w:rsidRPr="00042094">
        <w:t>2</w:t>
      </w:r>
      <w:r w:rsidRPr="00042094">
        <w:t>.2: Served by NG-RAN</w:t>
      </w:r>
    </w:p>
    <w:p w14:paraId="68115C67" w14:textId="77777777" w:rsidR="00D521DD" w:rsidRPr="00042094" w:rsidRDefault="00D521DD" w:rsidP="00D521DD">
      <w:pPr>
        <w:pStyle w:val="TH"/>
      </w:pPr>
      <w:bookmarkStart w:id="195" w:name="_CRTable5_4_2_2"/>
      <w:r w:rsidRPr="00042094">
        <w:lastRenderedPageBreak/>
        <w:t>Table </w:t>
      </w:r>
      <w:bookmarkEnd w:id="195"/>
      <w:r w:rsidRPr="00042094">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2F5468EA" w14:textId="77777777" w:rsidTr="00893B58">
        <w:trPr>
          <w:cantSplit/>
          <w:jc w:val="center"/>
        </w:trPr>
        <w:tc>
          <w:tcPr>
            <w:tcW w:w="7094" w:type="dxa"/>
            <w:gridSpan w:val="2"/>
            <w:tcBorders>
              <w:top w:val="single" w:sz="4" w:space="0" w:color="auto"/>
              <w:left w:val="single" w:sz="4" w:space="0" w:color="auto"/>
              <w:bottom w:val="nil"/>
              <w:right w:val="single" w:sz="4" w:space="0" w:color="auto"/>
            </w:tcBorders>
            <w:hideMark/>
          </w:tcPr>
          <w:p w14:paraId="7D12D9E5" w14:textId="77777777" w:rsidR="00D521DD" w:rsidRPr="00042094" w:rsidRDefault="00D521DD" w:rsidP="00AF1C32">
            <w:pPr>
              <w:pStyle w:val="TAL"/>
            </w:pPr>
            <w:r w:rsidRPr="00042094">
              <w:t>Authorized PLMN (octet k+10 to o1):</w:t>
            </w:r>
          </w:p>
          <w:p w14:paraId="573E1768" w14:textId="77777777" w:rsidR="00D521DD" w:rsidRPr="00042094" w:rsidRDefault="00D521DD" w:rsidP="00AF1C32">
            <w:pPr>
              <w:pStyle w:val="TAL"/>
              <w:rPr>
                <w:noProof/>
              </w:rPr>
            </w:pPr>
            <w:r w:rsidRPr="00042094">
              <w:t>The authorized PLMN field is coded according to figure 5.4.2.3 and table 5.4.2.3</w:t>
            </w:r>
            <w:r w:rsidRPr="00042094">
              <w:rPr>
                <w:noProof/>
              </w:rPr>
              <w:t>.</w:t>
            </w:r>
          </w:p>
          <w:p w14:paraId="0414DC4F" w14:textId="77777777" w:rsidR="00D521DD" w:rsidRPr="00042094" w:rsidRDefault="00D521DD" w:rsidP="00AF1C32">
            <w:pPr>
              <w:pStyle w:val="TAL"/>
            </w:pPr>
          </w:p>
        </w:tc>
      </w:tr>
      <w:tr w:rsidR="00D521DD" w:rsidRPr="0003351C" w14:paraId="2848588F" w14:textId="77777777" w:rsidTr="00AF1C32">
        <w:trPr>
          <w:cantSplit/>
          <w:jc w:val="center"/>
        </w:trPr>
        <w:tc>
          <w:tcPr>
            <w:tcW w:w="7094" w:type="dxa"/>
            <w:gridSpan w:val="2"/>
            <w:tcBorders>
              <w:top w:val="nil"/>
              <w:left w:val="single" w:sz="4" w:space="0" w:color="auto"/>
              <w:bottom w:val="nil"/>
              <w:right w:val="single" w:sz="4" w:space="0" w:color="auto"/>
            </w:tcBorders>
          </w:tcPr>
          <w:p w14:paraId="5449A4E9" w14:textId="77777777" w:rsidR="00D521DD" w:rsidRPr="0003351C" w:rsidDel="00CA791F" w:rsidRDefault="00D521DD" w:rsidP="00AF1C32">
            <w:pPr>
              <w:pStyle w:val="TAL"/>
            </w:pPr>
            <w:r w:rsidRPr="0003351C">
              <w:t xml:space="preserve">Subscribed SNPN </w:t>
            </w:r>
            <w:r w:rsidRPr="00A7195D">
              <w:t xml:space="preserve">authorization </w:t>
            </w:r>
            <w:r w:rsidRPr="0003351C">
              <w:t>indicator (SN</w:t>
            </w:r>
            <w:r>
              <w:t>A</w:t>
            </w:r>
            <w:r w:rsidRPr="0003351C">
              <w:t>I) (octet o</w:t>
            </w:r>
            <w:r>
              <w:t>1</w:t>
            </w:r>
            <w:r w:rsidRPr="0003351C">
              <w:t>+</w:t>
            </w:r>
            <w:r>
              <w:t>1</w:t>
            </w:r>
            <w:r w:rsidRPr="0003351C">
              <w:t xml:space="preserve"> bit </w:t>
            </w:r>
            <w:r>
              <w:t>1</w:t>
            </w:r>
            <w:r w:rsidRPr="0003351C">
              <w:t>)</w:t>
            </w:r>
          </w:p>
        </w:tc>
      </w:tr>
      <w:tr w:rsidR="00D521DD" w:rsidRPr="0003351C" w14:paraId="3EBFFC20" w14:textId="77777777" w:rsidTr="00AF1C32">
        <w:trPr>
          <w:cantSplit/>
          <w:jc w:val="center"/>
        </w:trPr>
        <w:tc>
          <w:tcPr>
            <w:tcW w:w="7094" w:type="dxa"/>
            <w:gridSpan w:val="2"/>
            <w:tcBorders>
              <w:top w:val="nil"/>
              <w:left w:val="single" w:sz="4" w:space="0" w:color="auto"/>
              <w:bottom w:val="nil"/>
              <w:right w:val="single" w:sz="4" w:space="0" w:color="auto"/>
            </w:tcBorders>
          </w:tcPr>
          <w:p w14:paraId="7A7A3E96" w14:textId="77777777" w:rsidR="00D521DD" w:rsidRPr="0003351C" w:rsidDel="00CA791F" w:rsidRDefault="00D521DD" w:rsidP="00AF1C32">
            <w:pPr>
              <w:pStyle w:val="TAL"/>
            </w:pPr>
            <w:r w:rsidRPr="0003351C">
              <w:t>Bit</w:t>
            </w:r>
          </w:p>
        </w:tc>
      </w:tr>
      <w:tr w:rsidR="00D521DD" w:rsidRPr="0003351C" w14:paraId="1325070C" w14:textId="77777777" w:rsidTr="00AF1C32">
        <w:trPr>
          <w:cantSplit/>
          <w:jc w:val="center"/>
        </w:trPr>
        <w:tc>
          <w:tcPr>
            <w:tcW w:w="7094" w:type="dxa"/>
            <w:gridSpan w:val="2"/>
            <w:tcBorders>
              <w:top w:val="nil"/>
              <w:left w:val="single" w:sz="4" w:space="0" w:color="auto"/>
              <w:bottom w:val="nil"/>
              <w:right w:val="single" w:sz="4" w:space="0" w:color="auto"/>
            </w:tcBorders>
          </w:tcPr>
          <w:p w14:paraId="6638265F" w14:textId="77777777" w:rsidR="00D521DD" w:rsidRPr="0003351C" w:rsidRDefault="00D521DD" w:rsidP="00AF1C32">
            <w:pPr>
              <w:pStyle w:val="TAL"/>
              <w:rPr>
                <w:b/>
                <w:bCs/>
              </w:rPr>
            </w:pPr>
            <w:r>
              <w:rPr>
                <w:b/>
                <w:bCs/>
              </w:rPr>
              <w:t>1</w:t>
            </w:r>
          </w:p>
        </w:tc>
      </w:tr>
      <w:tr w:rsidR="00D521DD" w:rsidRPr="0003351C" w14:paraId="6D7F0F3D" w14:textId="77777777" w:rsidTr="00AF1C32">
        <w:trPr>
          <w:cantSplit/>
          <w:jc w:val="center"/>
        </w:trPr>
        <w:tc>
          <w:tcPr>
            <w:tcW w:w="279" w:type="dxa"/>
            <w:tcBorders>
              <w:top w:val="nil"/>
              <w:left w:val="single" w:sz="4" w:space="0" w:color="auto"/>
              <w:bottom w:val="nil"/>
              <w:right w:val="nil"/>
            </w:tcBorders>
          </w:tcPr>
          <w:p w14:paraId="0E8C067E" w14:textId="77777777" w:rsidR="00D521DD" w:rsidRPr="0003351C" w:rsidRDefault="00D521DD" w:rsidP="00AF1C32">
            <w:pPr>
              <w:pStyle w:val="TAL"/>
            </w:pPr>
            <w:r w:rsidRPr="0003351C">
              <w:t>0</w:t>
            </w:r>
          </w:p>
        </w:tc>
        <w:tc>
          <w:tcPr>
            <w:tcW w:w="6815" w:type="dxa"/>
            <w:tcBorders>
              <w:top w:val="nil"/>
              <w:left w:val="nil"/>
              <w:bottom w:val="nil"/>
              <w:right w:val="single" w:sz="4" w:space="0" w:color="auto"/>
            </w:tcBorders>
          </w:tcPr>
          <w:p w14:paraId="2CE1CCEB" w14:textId="77777777" w:rsidR="00D521DD" w:rsidRPr="0003351C" w:rsidRDefault="00D521DD" w:rsidP="00AF1C32">
            <w:pPr>
              <w:pStyle w:val="TAL"/>
            </w:pPr>
            <w:r w:rsidRPr="0003351C">
              <w:t>Subscribed SNPN is</w:t>
            </w:r>
            <w:r>
              <w:t xml:space="preserve"> </w:t>
            </w:r>
            <w:r w:rsidRPr="00E1458F">
              <w:t>not authorized</w:t>
            </w:r>
          </w:p>
        </w:tc>
      </w:tr>
      <w:tr w:rsidR="00D521DD" w:rsidRPr="0003351C" w14:paraId="7945BC49" w14:textId="77777777" w:rsidTr="00AF1C32">
        <w:trPr>
          <w:cantSplit/>
          <w:jc w:val="center"/>
        </w:trPr>
        <w:tc>
          <w:tcPr>
            <w:tcW w:w="279" w:type="dxa"/>
            <w:tcBorders>
              <w:top w:val="nil"/>
              <w:left w:val="single" w:sz="4" w:space="0" w:color="auto"/>
              <w:bottom w:val="nil"/>
              <w:right w:val="nil"/>
            </w:tcBorders>
          </w:tcPr>
          <w:p w14:paraId="3E787605" w14:textId="77777777" w:rsidR="00D521DD" w:rsidRPr="0003351C" w:rsidRDefault="00D521DD" w:rsidP="00AF1C32">
            <w:pPr>
              <w:pStyle w:val="TAL"/>
            </w:pPr>
            <w:r w:rsidRPr="0003351C">
              <w:t>1</w:t>
            </w:r>
          </w:p>
        </w:tc>
        <w:tc>
          <w:tcPr>
            <w:tcW w:w="6815" w:type="dxa"/>
            <w:tcBorders>
              <w:top w:val="nil"/>
              <w:left w:val="nil"/>
              <w:bottom w:val="nil"/>
              <w:right w:val="single" w:sz="4" w:space="0" w:color="auto"/>
            </w:tcBorders>
          </w:tcPr>
          <w:p w14:paraId="2E547629" w14:textId="77777777" w:rsidR="00D521DD" w:rsidRPr="0003351C" w:rsidRDefault="00D521DD" w:rsidP="00AF1C32">
            <w:pPr>
              <w:pStyle w:val="TAL"/>
            </w:pPr>
            <w:r w:rsidRPr="0003351C">
              <w:t>Subscribed SNPN is</w:t>
            </w:r>
            <w:r>
              <w:t xml:space="preserve"> </w:t>
            </w:r>
            <w:r w:rsidRPr="00E1458F">
              <w:t>authorized</w:t>
            </w:r>
          </w:p>
        </w:tc>
      </w:tr>
      <w:tr w:rsidR="00D521DD" w:rsidRPr="0003351C" w14:paraId="78D08DE6" w14:textId="77777777" w:rsidTr="00AF1C32">
        <w:trPr>
          <w:cantSplit/>
          <w:jc w:val="center"/>
        </w:trPr>
        <w:tc>
          <w:tcPr>
            <w:tcW w:w="7094" w:type="dxa"/>
            <w:gridSpan w:val="2"/>
            <w:tcBorders>
              <w:top w:val="nil"/>
              <w:left w:val="single" w:sz="4" w:space="0" w:color="auto"/>
              <w:bottom w:val="nil"/>
              <w:right w:val="single" w:sz="4" w:space="0" w:color="auto"/>
            </w:tcBorders>
          </w:tcPr>
          <w:p w14:paraId="035541F9" w14:textId="77777777" w:rsidR="00D521DD" w:rsidRPr="0003351C" w:rsidRDefault="00D521DD" w:rsidP="00AF1C32">
            <w:pPr>
              <w:pStyle w:val="TAL"/>
            </w:pPr>
          </w:p>
        </w:tc>
      </w:tr>
      <w:tr w:rsidR="00D521DD" w:rsidRPr="0003351C" w14:paraId="0BE76261" w14:textId="77777777" w:rsidTr="00AF1C32">
        <w:trPr>
          <w:cantSplit/>
          <w:jc w:val="center"/>
        </w:trPr>
        <w:tc>
          <w:tcPr>
            <w:tcW w:w="7094" w:type="dxa"/>
            <w:gridSpan w:val="2"/>
            <w:tcBorders>
              <w:top w:val="nil"/>
              <w:left w:val="single" w:sz="4" w:space="0" w:color="auto"/>
              <w:bottom w:val="nil"/>
              <w:right w:val="single" w:sz="4" w:space="0" w:color="auto"/>
            </w:tcBorders>
          </w:tcPr>
          <w:p w14:paraId="73E0A358" w14:textId="77777777" w:rsidR="00D521DD" w:rsidRPr="0003351C" w:rsidDel="00CA791F" w:rsidRDefault="00D521DD" w:rsidP="00AF1C32">
            <w:pPr>
              <w:pStyle w:val="TAL"/>
            </w:pPr>
          </w:p>
        </w:tc>
      </w:tr>
      <w:tr w:rsidR="00D521DD" w:rsidRPr="00042094" w14:paraId="0EC2FC60"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hideMark/>
          </w:tcPr>
          <w:p w14:paraId="46B5DD02" w14:textId="77777777" w:rsidR="00D521DD" w:rsidRPr="00042094" w:rsidRDefault="00D521DD" w:rsidP="00AF1C32">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9EC714A" w14:textId="77777777" w:rsidR="00D521DD" w:rsidRPr="00042094" w:rsidRDefault="00D521DD" w:rsidP="00AF1C32">
            <w:pPr>
              <w:pStyle w:val="TAL"/>
            </w:pPr>
          </w:p>
        </w:tc>
      </w:tr>
    </w:tbl>
    <w:p w14:paraId="38D5396B" w14:textId="77777777" w:rsidR="00FD6276" w:rsidRPr="00787374" w:rsidRDefault="00FD6276"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38518A"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F816E8" w:rsidRDefault="00FD6276">
            <w:pPr>
              <w:pStyle w:val="TAL"/>
              <w:rPr>
                <w:lang w:val="sv-SE"/>
              </w:rPr>
            </w:pPr>
            <w:r w:rsidRPr="00F816E8">
              <w:rPr>
                <w:lang w:val="sv-SE"/>
              </w:rPr>
              <w:t>octet (k+18)*</w:t>
            </w:r>
          </w:p>
          <w:p w14:paraId="6DB63EF5" w14:textId="77777777" w:rsidR="00FD6276" w:rsidRPr="00F816E8" w:rsidRDefault="00FD6276">
            <w:pPr>
              <w:pStyle w:val="TAL"/>
              <w:rPr>
                <w:lang w:val="sv-SE"/>
              </w:rPr>
            </w:pPr>
          </w:p>
          <w:p w14:paraId="039A2E4D" w14:textId="77777777" w:rsidR="00FD6276" w:rsidRPr="00F816E8" w:rsidRDefault="00FD6276">
            <w:pPr>
              <w:pStyle w:val="TAL"/>
              <w:rPr>
                <w:lang w:val="sv-SE"/>
              </w:rPr>
            </w:pPr>
            <w:r w:rsidRPr="00F816E8">
              <w:rPr>
                <w:lang w:val="sv-SE"/>
              </w:rPr>
              <w:t>octet (k+8+n*3)*</w:t>
            </w:r>
          </w:p>
        </w:tc>
      </w:tr>
      <w:tr w:rsidR="00FD6276" w:rsidRPr="0038518A"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F816E8" w:rsidRDefault="00FD6276">
            <w:pPr>
              <w:pStyle w:val="TAC"/>
              <w:rPr>
                <w:lang w:val="sv-SE"/>
              </w:rPr>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F816E8" w:rsidRDefault="00FD6276">
            <w:pPr>
              <w:pStyle w:val="TAL"/>
              <w:rPr>
                <w:lang w:val="sv-SE"/>
              </w:rPr>
            </w:pPr>
            <w:r w:rsidRPr="00F816E8">
              <w:rPr>
                <w:lang w:val="sv-SE"/>
              </w:rPr>
              <w:t>octet (k+9+n*3)*</w:t>
            </w:r>
          </w:p>
          <w:p w14:paraId="3FA188B1" w14:textId="77777777" w:rsidR="00FD6276" w:rsidRPr="00F816E8" w:rsidRDefault="00FD6276">
            <w:pPr>
              <w:pStyle w:val="TAL"/>
              <w:rPr>
                <w:lang w:val="sv-SE"/>
              </w:rPr>
            </w:pPr>
          </w:p>
          <w:p w14:paraId="3305B3AF" w14:textId="77777777" w:rsidR="00FD6276" w:rsidRPr="00F816E8" w:rsidRDefault="00FD6276">
            <w:pPr>
              <w:pStyle w:val="TAL"/>
              <w:rPr>
                <w:lang w:val="sv-SE"/>
              </w:rPr>
            </w:pPr>
            <w:r w:rsidRPr="00F816E8">
              <w:rPr>
                <w:lang w:val="sv-SE"/>
              </w:rPr>
              <w:t>octet (k+11+n*3)* = octet o1*</w:t>
            </w:r>
          </w:p>
        </w:tc>
      </w:tr>
    </w:tbl>
    <w:p w14:paraId="17E658FE" w14:textId="3D8ED6BB" w:rsidR="00FD6276" w:rsidRPr="00042094" w:rsidRDefault="00FD6276" w:rsidP="00FD6276">
      <w:pPr>
        <w:pStyle w:val="TF"/>
      </w:pPr>
      <w:bookmarkStart w:id="196" w:name="_CRFigure5_4_2_3"/>
      <w:r w:rsidRPr="00042094">
        <w:t>Figure </w:t>
      </w:r>
      <w:bookmarkEnd w:id="196"/>
      <w:r w:rsidRPr="00042094">
        <w:t>5.4.</w:t>
      </w:r>
      <w:r w:rsidR="00611DCB" w:rsidRPr="00042094">
        <w:t>2</w:t>
      </w:r>
      <w:r w:rsidRPr="00042094">
        <w:t>.3: Authorized PLMN</w:t>
      </w:r>
    </w:p>
    <w:p w14:paraId="7AF0BCF2" w14:textId="2BD0A14C" w:rsidR="00FD6276" w:rsidRPr="00042094" w:rsidRDefault="00FD6276" w:rsidP="00FD6276">
      <w:pPr>
        <w:pStyle w:val="TH"/>
      </w:pPr>
      <w:bookmarkStart w:id="197" w:name="_CRTable5_4_2_3"/>
      <w:r w:rsidRPr="00042094">
        <w:t>Table </w:t>
      </w:r>
      <w:bookmarkEnd w:id="197"/>
      <w:r w:rsidRPr="00042094">
        <w:t>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7744588C" w14:textId="77777777" w:rsidR="00FD6276" w:rsidRPr="00787374" w:rsidRDefault="00FD6276"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bookmarkStart w:id="198" w:name="_CRFigure5_4_2_4"/>
      <w:r w:rsidRPr="00042094">
        <w:t>Figure </w:t>
      </w:r>
      <w:bookmarkEnd w:id="198"/>
      <w:r w:rsidRPr="00042094">
        <w:t>5.4.</w:t>
      </w:r>
      <w:r w:rsidR="00611DCB" w:rsidRPr="00042094">
        <w:t>2</w:t>
      </w:r>
      <w:r w:rsidRPr="00042094">
        <w:t>.4: PLMN ID</w:t>
      </w:r>
    </w:p>
    <w:p w14:paraId="2AA74BDA" w14:textId="386751B1" w:rsidR="00FD6276" w:rsidRPr="00042094" w:rsidRDefault="00FD6276" w:rsidP="00FD6276">
      <w:pPr>
        <w:pStyle w:val="TH"/>
      </w:pPr>
      <w:bookmarkStart w:id="199" w:name="_CRTable5_4_2_4"/>
      <w:r w:rsidRPr="00042094">
        <w:lastRenderedPageBreak/>
        <w:t>Table </w:t>
      </w:r>
      <w:bookmarkEnd w:id="199"/>
      <w:r w:rsidRPr="00042094">
        <w:t>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46081929" w14:textId="77777777" w:rsidR="00FD6276" w:rsidRPr="00787374" w:rsidRDefault="00FD6276"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bookmarkStart w:id="200" w:name="_CRFigure5_4_2_5"/>
      <w:r w:rsidRPr="00042094">
        <w:t>Figure </w:t>
      </w:r>
      <w:bookmarkEnd w:id="200"/>
      <w:r w:rsidRPr="00042094">
        <w:t>5.4.</w:t>
      </w:r>
      <w:r w:rsidR="00611DCB" w:rsidRPr="00042094">
        <w:t>2</w:t>
      </w:r>
      <w:r w:rsidRPr="00042094">
        <w:t>.5: Not served by NG-RAN</w:t>
      </w:r>
    </w:p>
    <w:p w14:paraId="6FD8B680" w14:textId="4C1097D7" w:rsidR="00FD6276" w:rsidRPr="00042094" w:rsidRDefault="00FD6276" w:rsidP="00FD6276">
      <w:pPr>
        <w:pStyle w:val="TH"/>
      </w:pPr>
      <w:bookmarkStart w:id="201" w:name="_CRTable5_4_2_5"/>
      <w:r w:rsidRPr="00042094">
        <w:t>Table </w:t>
      </w:r>
      <w:bookmarkEnd w:id="201"/>
      <w:r w:rsidRPr="00042094">
        <w:t>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3715977B" w14:textId="77777777" w:rsidR="00FD6276" w:rsidRPr="00787374" w:rsidRDefault="00FD6276" w:rsidP="0078737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lastRenderedPageBreak/>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bookmarkStart w:id="202" w:name="_CRFigure5_4_2_6"/>
      <w:r w:rsidRPr="00042094">
        <w:t>Figure </w:t>
      </w:r>
      <w:bookmarkEnd w:id="202"/>
      <w:r w:rsidRPr="00042094">
        <w:t>5.4.</w:t>
      </w:r>
      <w:r w:rsidR="00611DCB" w:rsidRPr="00042094">
        <w:t>2</w:t>
      </w:r>
      <w:r w:rsidRPr="00042094">
        <w:t>.6: Radio parameters per geographical area list</w:t>
      </w:r>
    </w:p>
    <w:p w14:paraId="2D83E271" w14:textId="6AD4A0E1" w:rsidR="00FD6276" w:rsidRPr="00042094" w:rsidRDefault="00FD6276" w:rsidP="00FD6276">
      <w:pPr>
        <w:pStyle w:val="TH"/>
      </w:pPr>
      <w:bookmarkStart w:id="203" w:name="_CRTable5_4_2_6"/>
      <w:r w:rsidRPr="00042094">
        <w:t>Table </w:t>
      </w:r>
      <w:bookmarkEnd w:id="203"/>
      <w:r w:rsidRPr="00042094">
        <w:t>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11C63058" w14:textId="77777777" w:rsidR="00FD6276" w:rsidRPr="00122A35"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bookmarkStart w:id="204" w:name="_CRFigure5_4_2_7"/>
      <w:r w:rsidRPr="00042094">
        <w:t>Figure </w:t>
      </w:r>
      <w:bookmarkEnd w:id="204"/>
      <w:r w:rsidRPr="00042094">
        <w:t>5.4.</w:t>
      </w:r>
      <w:r w:rsidR="00611DCB" w:rsidRPr="00042094">
        <w:t>2</w:t>
      </w:r>
      <w:r w:rsidRPr="00042094">
        <w:t>.7: Radio parameters per geographical area info</w:t>
      </w:r>
    </w:p>
    <w:p w14:paraId="223F0779" w14:textId="44AF865A" w:rsidR="00FD6276" w:rsidRPr="00042094" w:rsidRDefault="00FD6276" w:rsidP="00FD6276">
      <w:pPr>
        <w:pStyle w:val="TH"/>
      </w:pPr>
      <w:bookmarkStart w:id="205" w:name="_CRTable5_4_2_7"/>
      <w:r w:rsidRPr="00042094">
        <w:t>Table </w:t>
      </w:r>
      <w:bookmarkEnd w:id="205"/>
      <w:r w:rsidRPr="00042094">
        <w:t>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2BA6F58E" w14:textId="77777777" w:rsidR="00FD6276" w:rsidRPr="00122A35"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lastRenderedPageBreak/>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bookmarkStart w:id="206" w:name="_CRFigure5_4_2_8"/>
      <w:r w:rsidRPr="00042094">
        <w:t>Figure </w:t>
      </w:r>
      <w:bookmarkEnd w:id="206"/>
      <w:r w:rsidRPr="00042094">
        <w:t>5.4.</w:t>
      </w:r>
      <w:r w:rsidR="00611DCB" w:rsidRPr="00042094">
        <w:t>2</w:t>
      </w:r>
      <w:r w:rsidRPr="00042094">
        <w:t>.8: Geographical area</w:t>
      </w:r>
    </w:p>
    <w:p w14:paraId="63BA43F7" w14:textId="73B38EED" w:rsidR="00FD6276" w:rsidRPr="00042094" w:rsidRDefault="00FD6276" w:rsidP="00FD6276">
      <w:pPr>
        <w:pStyle w:val="TH"/>
      </w:pPr>
      <w:bookmarkStart w:id="207" w:name="_CRTable5_4_2_8"/>
      <w:r w:rsidRPr="00042094">
        <w:t>Table </w:t>
      </w:r>
      <w:bookmarkEnd w:id="207"/>
      <w:r w:rsidRPr="00042094">
        <w:t>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227D9B74" w14:textId="77777777" w:rsidR="00FD6276" w:rsidRPr="00122A35"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bookmarkStart w:id="208" w:name="_CRFigure5_4_2_9"/>
      <w:r w:rsidRPr="00042094">
        <w:t>Figure </w:t>
      </w:r>
      <w:bookmarkEnd w:id="208"/>
      <w:r w:rsidRPr="00042094">
        <w:t>5.4.</w:t>
      </w:r>
      <w:r w:rsidR="00611DCB" w:rsidRPr="00042094">
        <w:t>2</w:t>
      </w:r>
      <w:r w:rsidRPr="00042094">
        <w:t>.9: Coordinate area</w:t>
      </w:r>
    </w:p>
    <w:p w14:paraId="57A58510" w14:textId="530A11C5" w:rsidR="00FD6276" w:rsidRPr="00042094" w:rsidRDefault="00FD6276" w:rsidP="00FD6276">
      <w:pPr>
        <w:pStyle w:val="TH"/>
      </w:pPr>
      <w:bookmarkStart w:id="209" w:name="_CRTable5_4_2_9"/>
      <w:r w:rsidRPr="00042094">
        <w:t>Table </w:t>
      </w:r>
      <w:bookmarkEnd w:id="209"/>
      <w:r w:rsidRPr="00042094">
        <w:t>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5F5E09CF"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bookmarkStart w:id="210" w:name="_CRFigure5_4_2_10"/>
      <w:r w:rsidRPr="00042094">
        <w:t>Figure </w:t>
      </w:r>
      <w:bookmarkEnd w:id="210"/>
      <w:r w:rsidRPr="00042094">
        <w:t>5.4.</w:t>
      </w:r>
      <w:r w:rsidR="00611DCB" w:rsidRPr="00042094">
        <w:t>2</w:t>
      </w:r>
      <w:r w:rsidRPr="00042094">
        <w:t>.10: Radio parameters</w:t>
      </w:r>
    </w:p>
    <w:p w14:paraId="7C8EAC15" w14:textId="12CD51F1" w:rsidR="00FD6276" w:rsidRPr="00042094" w:rsidRDefault="00FD6276" w:rsidP="00FD6276">
      <w:pPr>
        <w:pStyle w:val="TH"/>
      </w:pPr>
      <w:bookmarkStart w:id="211" w:name="_CRTable5_4_2_10"/>
      <w:r w:rsidRPr="00042094">
        <w:t>Table </w:t>
      </w:r>
      <w:bookmarkEnd w:id="211"/>
      <w:r w:rsidRPr="00042094">
        <w:t>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0B1794ED" w14:textId="77777777" w:rsidR="002441C6" w:rsidRPr="00042094" w:rsidRDefault="002441C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lastRenderedPageBreak/>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bookmarkStart w:id="212" w:name="_CRFigure5_4_2_10a"/>
      <w:r w:rsidRPr="00042094">
        <w:t xml:space="preserve">Figure </w:t>
      </w:r>
      <w:bookmarkEnd w:id="212"/>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0B3CFC56" w14:textId="510286AC" w:rsidR="002441C6" w:rsidRPr="00042094" w:rsidRDefault="002441C6" w:rsidP="002441C6">
      <w:pPr>
        <w:pStyle w:val="TH"/>
      </w:pPr>
      <w:bookmarkStart w:id="213" w:name="_CRTable5_4_2_10a"/>
      <w:r w:rsidRPr="00042094">
        <w:t xml:space="preserve">Table </w:t>
      </w:r>
      <w:bookmarkEnd w:id="213"/>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FA04B5">
            <w:pPr>
              <w:pStyle w:val="TAL"/>
              <w:rPr>
                <w:b/>
              </w:rPr>
            </w:pPr>
            <w:r w:rsidRPr="00042094">
              <w:t>PC5 QoS profile to PC5 DRX cycle mapping rules:</w:t>
            </w:r>
          </w:p>
          <w:p w14:paraId="1DC53196" w14:textId="1FF572FC" w:rsidR="002441C6" w:rsidRPr="00042094" w:rsidRDefault="002441C6" w:rsidP="00FA04B5">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9313F4F" w14:textId="77777777" w:rsidR="002441C6" w:rsidRPr="00042094" w:rsidRDefault="002441C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bookmarkStart w:id="214" w:name="_CRFigure5_4_2_10b"/>
      <w:r w:rsidRPr="00042094">
        <w:t xml:space="preserve">Figure </w:t>
      </w:r>
      <w:bookmarkEnd w:id="214"/>
      <w:r w:rsidRPr="00042094">
        <w:t>5.4.2.10b: PC5 QoS profile to PC5 DRX cycle mapping rules</w:t>
      </w:r>
    </w:p>
    <w:p w14:paraId="044E85A3" w14:textId="3EDFB4CE" w:rsidR="002441C6" w:rsidRPr="00042094" w:rsidRDefault="002441C6" w:rsidP="002441C6">
      <w:pPr>
        <w:pStyle w:val="TH"/>
      </w:pPr>
      <w:bookmarkStart w:id="215" w:name="_CRTable5_4_2_10b"/>
      <w:r w:rsidRPr="00042094">
        <w:t xml:space="preserve">Table </w:t>
      </w:r>
      <w:bookmarkEnd w:id="215"/>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565493EA" w14:textId="77777777" w:rsidR="00DE631C" w:rsidRPr="00042094" w:rsidRDefault="00DE631C"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lastRenderedPageBreak/>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bookmarkStart w:id="216" w:name="_CRFigure5_4_2_10c"/>
      <w:r w:rsidRPr="00042094">
        <w:t xml:space="preserve">Figure </w:t>
      </w:r>
      <w:bookmarkEnd w:id="216"/>
      <w:r w:rsidRPr="00042094">
        <w:t>5.4.2.10c: PC5 QoS profile to PC5 DRX cycle mapping rule</w:t>
      </w:r>
    </w:p>
    <w:p w14:paraId="2F83EB44" w14:textId="2D449396" w:rsidR="00DE631C" w:rsidRPr="00042094" w:rsidRDefault="00DE631C" w:rsidP="00DE631C">
      <w:pPr>
        <w:pStyle w:val="TH"/>
      </w:pPr>
      <w:bookmarkStart w:id="217" w:name="_CRTable5_4_2_10c"/>
      <w:r w:rsidRPr="00042094">
        <w:t xml:space="preserve">Table </w:t>
      </w:r>
      <w:bookmarkEnd w:id="217"/>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0D8D1044"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bookmarkStart w:id="218" w:name="_CRFigure5_4_2_11"/>
      <w:r w:rsidRPr="00042094">
        <w:t>Figure </w:t>
      </w:r>
      <w:bookmarkEnd w:id="218"/>
      <w:r w:rsidRPr="00042094">
        <w:t>5.4.</w:t>
      </w:r>
      <w:r w:rsidR="00611DCB" w:rsidRPr="00042094">
        <w:t>2</w:t>
      </w:r>
      <w:r w:rsidRPr="00042094">
        <w:t xml:space="preserve">.11: </w:t>
      </w:r>
      <w:r w:rsidRPr="00042094">
        <w:rPr>
          <w:noProof/>
        </w:rPr>
        <w:t>Privacy config</w:t>
      </w:r>
    </w:p>
    <w:p w14:paraId="107FAFB6" w14:textId="77777777" w:rsidR="001C60B7" w:rsidRDefault="001C60B7" w:rsidP="001C60B7">
      <w:pPr>
        <w:pStyle w:val="TH"/>
      </w:pPr>
      <w:bookmarkStart w:id="219" w:name="_CRTable5_4_2_11"/>
      <w:r>
        <w:t>Table </w:t>
      </w:r>
      <w:bookmarkEnd w:id="219"/>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6BAF47CF"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lastRenderedPageBreak/>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bookmarkStart w:id="220" w:name="_CRFigure5_4_2_12"/>
      <w:r w:rsidRPr="00042094">
        <w:t>Figure </w:t>
      </w:r>
      <w:bookmarkEnd w:id="220"/>
      <w:r w:rsidRPr="00042094">
        <w:t>5.4.</w:t>
      </w:r>
      <w:r w:rsidR="00611DCB" w:rsidRPr="00042094">
        <w:t>2</w:t>
      </w:r>
      <w:r w:rsidRPr="00042094">
        <w:t xml:space="preserve">.12: </w:t>
      </w:r>
      <w:r w:rsidRPr="00042094">
        <w:rPr>
          <w:noProof/>
        </w:rPr>
        <w:t>ProSe applications requiring privacy</w:t>
      </w:r>
    </w:p>
    <w:p w14:paraId="138F9B26" w14:textId="1E2744E9" w:rsidR="00FD6276" w:rsidRPr="00042094" w:rsidRDefault="00FD6276" w:rsidP="00FD6276">
      <w:pPr>
        <w:pStyle w:val="TH"/>
      </w:pPr>
      <w:bookmarkStart w:id="221" w:name="_CRTable5_4_2_12"/>
      <w:r w:rsidRPr="00042094">
        <w:t>Table </w:t>
      </w:r>
      <w:bookmarkEnd w:id="221"/>
      <w:r w:rsidRPr="00042094">
        <w:t>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1FB600CB"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bookmarkStart w:id="222" w:name="_CRFigure5_4_2_13"/>
      <w:r w:rsidRPr="00042094">
        <w:t>Figure </w:t>
      </w:r>
      <w:bookmarkEnd w:id="222"/>
      <w:r w:rsidRPr="00042094">
        <w:t>5.4.</w:t>
      </w:r>
      <w:r w:rsidR="00611DCB" w:rsidRPr="00042094">
        <w:t>2</w:t>
      </w:r>
      <w:r w:rsidRPr="00042094">
        <w:t xml:space="preserve">.13: </w:t>
      </w:r>
      <w:r w:rsidRPr="00042094">
        <w:rPr>
          <w:noProof/>
        </w:rPr>
        <w:t>ProSe application requiring privacy</w:t>
      </w:r>
    </w:p>
    <w:p w14:paraId="2F4FEB14" w14:textId="77777777" w:rsidR="001C60B7" w:rsidRDefault="001C60B7" w:rsidP="001C60B7">
      <w:pPr>
        <w:pStyle w:val="TH"/>
      </w:pPr>
      <w:bookmarkStart w:id="223" w:name="_CRTable5_4_2_13"/>
      <w:r>
        <w:t>Table </w:t>
      </w:r>
      <w:bookmarkEnd w:id="223"/>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proofErr w:type="spellStart"/>
            <w:r>
              <w:t>ProSe</w:t>
            </w:r>
            <w:proofErr w:type="spellEnd"/>
            <w:r>
              <w:t xml:space="preserve"> identifier</w:t>
            </w:r>
            <w:r>
              <w:rPr>
                <w:noProof/>
              </w:rPr>
              <w:t>s (octet o12+3 to o15):</w:t>
            </w:r>
          </w:p>
          <w:p w14:paraId="44BD3BB0" w14:textId="77777777" w:rsidR="001C60B7" w:rsidRPr="00AF239B" w:rsidRDefault="001C60B7" w:rsidP="00F1415C">
            <w:pPr>
              <w:pStyle w:val="TAL"/>
              <w:rPr>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64A8DC67"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lastRenderedPageBreak/>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bookmarkStart w:id="224" w:name="_CRFigure5_4_2_14"/>
      <w:r w:rsidRPr="00042094">
        <w:t>Figure </w:t>
      </w:r>
      <w:bookmarkEnd w:id="224"/>
      <w:r w:rsidRPr="00042094">
        <w:t>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p w14:paraId="3BB28A6D" w14:textId="77777777" w:rsidR="00FC5448" w:rsidRDefault="00FC5448" w:rsidP="00FC5448">
      <w:pPr>
        <w:pStyle w:val="TH"/>
      </w:pPr>
      <w:bookmarkStart w:id="225" w:name="_CRTable5_4_2_14"/>
      <w:r>
        <w:t>Table </w:t>
      </w:r>
      <w:bookmarkEnd w:id="225"/>
      <w:r>
        <w:t xml:space="preserve">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proofErr w:type="spellStart"/>
            <w:r>
              <w:t>ProSe</w:t>
            </w:r>
            <w:proofErr w:type="spellEnd"/>
            <w:r>
              <w:t xml:space="preserve"> identifier (NOTE 1, NOTE 2):</w:t>
            </w:r>
          </w:p>
          <w:p w14:paraId="7020B794" w14:textId="1D862E4E" w:rsidR="00FC5448" w:rsidRDefault="00FC5448" w:rsidP="00F1415C">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w:t>
            </w:r>
            <w:r w:rsidR="00B00C11">
              <w:t>9562</w:t>
            </w:r>
            <w:r>
              <w:t>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lang w:eastAsia="zh-CN"/>
              </w:rPr>
              <w:t>dedicated</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p>
        </w:tc>
      </w:tr>
    </w:tbl>
    <w:p w14:paraId="2CADB2F0" w14:textId="77777777" w:rsidR="00FD6276" w:rsidRPr="00042094" w:rsidRDefault="00FD6276" w:rsidP="00122A3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bookmarkStart w:id="226" w:name="_CRFigure5_4_2_15"/>
      <w:r w:rsidRPr="00042094">
        <w:t>Figure </w:t>
      </w:r>
      <w:bookmarkEnd w:id="226"/>
      <w:r w:rsidRPr="00042094">
        <w:t>5.4.</w:t>
      </w:r>
      <w:r w:rsidR="00611DCB" w:rsidRPr="00042094">
        <w:t>2</w:t>
      </w:r>
      <w:r w:rsidRPr="00042094">
        <w:t xml:space="preserve">.15: </w:t>
      </w:r>
      <w:r w:rsidRPr="00042094">
        <w:rPr>
          <w:noProof/>
        </w:rPr>
        <w:t>Geographical areas</w:t>
      </w:r>
    </w:p>
    <w:p w14:paraId="220ADDAC" w14:textId="77777777" w:rsidR="00785DC9" w:rsidRDefault="00785DC9" w:rsidP="00785DC9">
      <w:pPr>
        <w:pStyle w:val="TH"/>
      </w:pPr>
      <w:bookmarkStart w:id="227" w:name="_CRTable5_4_2_15"/>
      <w:r>
        <w:t>Table </w:t>
      </w:r>
      <w:bookmarkEnd w:id="227"/>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25DBCE81" w14:textId="77777777" w:rsidR="00785DC9" w:rsidRDefault="00785DC9"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lastRenderedPageBreak/>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1CD9EF33" w14:textId="77777777" w:rsidR="00785DC9" w:rsidRDefault="00785DC9" w:rsidP="00122A35">
      <w:pPr>
        <w:pStyle w:val="NF"/>
      </w:pPr>
      <w:r>
        <w:t>NOTE:</w:t>
      </w:r>
      <w:r>
        <w:tab/>
        <w:t>The field is placed immediately after the last present preceding field.</w:t>
      </w:r>
    </w:p>
    <w:p w14:paraId="70774813" w14:textId="38E4B6D2" w:rsidR="00FD6276" w:rsidRPr="00042094" w:rsidRDefault="00FD6276" w:rsidP="00FD6276">
      <w:pPr>
        <w:pStyle w:val="TF"/>
        <w:rPr>
          <w:noProof/>
        </w:rPr>
      </w:pPr>
      <w:bookmarkStart w:id="228" w:name="_CRFigure5_4_2_16"/>
      <w:r w:rsidRPr="00042094">
        <w:t>Figure </w:t>
      </w:r>
      <w:bookmarkEnd w:id="228"/>
      <w:r w:rsidRPr="00042094">
        <w:t>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501195CC" w14:textId="77777777" w:rsidR="00785DC9" w:rsidRDefault="00785DC9" w:rsidP="00785DC9">
      <w:pPr>
        <w:pStyle w:val="TH"/>
      </w:pPr>
      <w:bookmarkStart w:id="229" w:name="_CRTable5_4_2_16"/>
      <w:r>
        <w:lastRenderedPageBreak/>
        <w:t>Table </w:t>
      </w:r>
      <w:bookmarkEnd w:id="229"/>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proofErr w:type="spellStart"/>
            <w:r>
              <w:lastRenderedPageBreak/>
              <w:t>ProSe</w:t>
            </w:r>
            <w:proofErr w:type="spellEnd"/>
            <w:r>
              <w:t xml:space="preserv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proofErr w:type="spellStart"/>
            <w:r>
              <w:t>ProSe</w:t>
            </w:r>
            <w:proofErr w:type="spellEnd"/>
            <w:r>
              <w:t xml:space="preserv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r w:rsidR="00FC5448">
              <w:t xml:space="preserve"> The </w:t>
            </w:r>
            <w:proofErr w:type="spellStart"/>
            <w:r w:rsidR="00FC5448">
              <w:t>ProSe</w:t>
            </w:r>
            <w:proofErr w:type="spellEnd"/>
            <w:r w:rsidR="00FC5448">
              <w:t xml:space="preserve"> identifier</w:t>
            </w:r>
            <w:r w:rsidR="00FC5448">
              <w:rPr>
                <w:noProof/>
              </w:rPr>
              <w:t xml:space="preserve"> to ProSe NR frequency mapping rules</w:t>
            </w:r>
            <w:r w:rsidR="00FC5448">
              <w:t xml:space="preserve"> field may contain a default </w:t>
            </w:r>
            <w:proofErr w:type="spellStart"/>
            <w:r w:rsidR="00FC5448">
              <w:t>ProSe</w:t>
            </w:r>
            <w:proofErr w:type="spellEnd"/>
            <w:r w:rsidR="00FC5448">
              <w:t xml:space="preserve"> identifier</w:t>
            </w:r>
            <w:r w:rsidR="00FC5448">
              <w:rPr>
                <w:noProof/>
              </w:rPr>
              <w:t xml:space="preserve"> to ProSe NR frequency mapping rule</w:t>
            </w:r>
            <w:r w:rsidR="00FC5448">
              <w:t xml:space="preserve"> </w:t>
            </w:r>
            <w:r w:rsidR="00FC5448">
              <w:rPr>
                <w:noProof/>
                <w:lang w:eastAsia="zh-CN"/>
              </w:rPr>
              <w:t xml:space="preserve">for the </w:t>
            </w:r>
            <w:proofErr w:type="spellStart"/>
            <w:r w:rsidR="00FC5448" w:rsidRPr="00132CFC">
              <w:rPr>
                <w:rFonts w:cs="Arial"/>
                <w:lang w:eastAsia="zh-CN"/>
              </w:rPr>
              <w:t>ProSe</w:t>
            </w:r>
            <w:proofErr w:type="spellEnd"/>
            <w:r w:rsidR="00FC5448" w:rsidRPr="00132CFC">
              <w:rPr>
                <w:rFonts w:cs="Arial"/>
                <w:lang w:eastAsia="zh-CN"/>
              </w:rPr>
              <w:t xml:space="preserv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proofErr w:type="spellStart"/>
            <w:r>
              <w:t>ProSe</w:t>
            </w:r>
            <w:proofErr w:type="spellEnd"/>
            <w:r>
              <w:t xml:space="preserv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destination layer-2 ID for broadcast mapping rules</w:t>
            </w:r>
            <w:r w:rsidR="004C2AC7">
              <w:t xml:space="preserve"> field may contain a default </w:t>
            </w:r>
            <w:proofErr w:type="spellStart"/>
            <w:r w:rsidR="004C2AC7" w:rsidRPr="00A826A7">
              <w:t>ProSe</w:t>
            </w:r>
            <w:proofErr w:type="spellEnd"/>
            <w:r w:rsidR="004C2AC7" w:rsidRPr="00A826A7">
              <w:t xml:space="preserve"> identifier to destination layer-2 ID for broadcast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destination layer-2 ID for unicast initial signalling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proofErr w:type="spellStart"/>
            <w:r>
              <w:t>ProSe</w:t>
            </w:r>
            <w:proofErr w:type="spellEnd"/>
            <w:r>
              <w:t xml:space="preserv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PC5 QoS parameters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PC5 QoS parameters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proofErr w:type="spellStart"/>
            <w:r>
              <w:t>ProSe</w:t>
            </w:r>
            <w:proofErr w:type="spellEnd"/>
            <w:r>
              <w:t xml:space="preserv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default mode of communication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default mode of communication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rules (octet o85+1 to o5):</w:t>
            </w:r>
          </w:p>
          <w:p w14:paraId="6206A0D2" w14:textId="7777777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lastRenderedPageBreak/>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6A500446"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bookmarkStart w:id="230" w:name="_CRFigure5_4_2_17"/>
      <w:r w:rsidRPr="00042094">
        <w:t>Figure </w:t>
      </w:r>
      <w:bookmarkEnd w:id="230"/>
      <w:r w:rsidRPr="00042094">
        <w:t>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p w14:paraId="6041C1A2" w14:textId="70139BE6" w:rsidR="00FD6276" w:rsidRPr="00042094" w:rsidRDefault="00FD6276" w:rsidP="00FD6276">
      <w:pPr>
        <w:pStyle w:val="TH"/>
      </w:pPr>
      <w:bookmarkStart w:id="231" w:name="_CRTable5_4_2_17"/>
      <w:r w:rsidRPr="00042094">
        <w:t>Table </w:t>
      </w:r>
      <w:bookmarkEnd w:id="231"/>
      <w:r w:rsidRPr="00042094">
        <w:t>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2AA024E3"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proofErr w:type="spellStart"/>
            <w:r w:rsidR="005D1E00" w:rsidRPr="00042094">
              <w:t>ProSe</w:t>
            </w:r>
            <w:proofErr w:type="spellEnd"/>
            <w:r w:rsidR="005D1E00"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bookmarkStart w:id="232" w:name="_CRFigure5_4_2_18"/>
      <w:r w:rsidRPr="00042094">
        <w:t>Figure </w:t>
      </w:r>
      <w:bookmarkEnd w:id="232"/>
      <w:r w:rsidRPr="00042094">
        <w:t>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p w14:paraId="3F7973A5" w14:textId="3EDBBC84" w:rsidR="00FD6276" w:rsidRPr="00042094" w:rsidRDefault="00FD6276" w:rsidP="00FD6276">
      <w:pPr>
        <w:pStyle w:val="TH"/>
      </w:pPr>
      <w:bookmarkStart w:id="233" w:name="_CRTable5_4_2_18"/>
      <w:r w:rsidRPr="00042094">
        <w:lastRenderedPageBreak/>
        <w:t>Table </w:t>
      </w:r>
      <w:bookmarkEnd w:id="233"/>
      <w:r w:rsidRPr="00042094">
        <w:t>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proofErr w:type="spellStart"/>
            <w:r w:rsidRPr="00042094">
              <w:t>ProSe</w:t>
            </w:r>
            <w:proofErr w:type="spellEnd"/>
            <w:r w:rsidRPr="00042094">
              <w:t xml:space="preserv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proofErr w:type="spellStart"/>
            <w:r w:rsidR="005D1E00" w:rsidRPr="00042094">
              <w:t>ProSe</w:t>
            </w:r>
            <w:proofErr w:type="spellEnd"/>
            <w:r w:rsidR="005D1E00" w:rsidRPr="00042094">
              <w:t xml:space="preserv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proofErr w:type="spellStart"/>
            <w:r w:rsidR="00965D27">
              <w:t>ProSe</w:t>
            </w:r>
            <w:proofErr w:type="spellEnd"/>
            <w:r w:rsidR="00965D27">
              <w:t xml:space="preserv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0F1952BB"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bookmarkStart w:id="234" w:name="_CRFigure5_4_2_19"/>
      <w:r w:rsidRPr="00042094">
        <w:t>Figure </w:t>
      </w:r>
      <w:bookmarkEnd w:id="234"/>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06D777FB" w14:textId="3626A40B" w:rsidR="00FD6276" w:rsidRPr="00042094" w:rsidRDefault="00FD6276" w:rsidP="00FD6276">
      <w:pPr>
        <w:pStyle w:val="TH"/>
      </w:pPr>
      <w:bookmarkStart w:id="235" w:name="_CRTable5_4_2_19"/>
      <w:r w:rsidRPr="00042094">
        <w:t>Table </w:t>
      </w:r>
      <w:bookmarkEnd w:id="235"/>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0E57797D"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bookmarkStart w:id="236" w:name="_CRFigure5_4_2_20"/>
      <w:r w:rsidRPr="00042094">
        <w:t>Figure </w:t>
      </w:r>
      <w:bookmarkEnd w:id="236"/>
      <w:r w:rsidRPr="00042094">
        <w:t>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p w14:paraId="47D13CEF" w14:textId="62EF3008" w:rsidR="00FD6276" w:rsidRPr="00042094" w:rsidRDefault="00FD6276" w:rsidP="00FD6276">
      <w:pPr>
        <w:pStyle w:val="TH"/>
      </w:pPr>
      <w:bookmarkStart w:id="237" w:name="_CRTable5_4_2_20"/>
      <w:r w:rsidRPr="00042094">
        <w:lastRenderedPageBreak/>
        <w:t>Table </w:t>
      </w:r>
      <w:bookmarkEnd w:id="237"/>
      <w:r w:rsidRPr="00042094">
        <w:t>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1C363DD"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bookmarkStart w:id="238" w:name="_CRFigure5_4_2_21"/>
      <w:r w:rsidRPr="00042094">
        <w:t>Figure </w:t>
      </w:r>
      <w:bookmarkEnd w:id="238"/>
      <w:r w:rsidRPr="00042094">
        <w:t>5.4.</w:t>
      </w:r>
      <w:r w:rsidR="00E06B1C" w:rsidRPr="00042094">
        <w:t>2</w:t>
      </w:r>
      <w:r w:rsidRPr="00042094">
        <w:t>.2</w:t>
      </w:r>
      <w:r w:rsidR="007A247B" w:rsidRPr="00042094">
        <w:t>1</w:t>
      </w:r>
      <w:r w:rsidRPr="00042094">
        <w:t xml:space="preserve">: </w:t>
      </w:r>
      <w:r w:rsidRPr="00042094">
        <w:rPr>
          <w:noProof/>
        </w:rPr>
        <w:t>ProSe NR frequencies</w:t>
      </w:r>
    </w:p>
    <w:p w14:paraId="263ADE2F" w14:textId="6E126399" w:rsidR="00FD6276" w:rsidRPr="00042094" w:rsidRDefault="00FD6276" w:rsidP="00FD6276">
      <w:pPr>
        <w:pStyle w:val="TH"/>
      </w:pPr>
      <w:bookmarkStart w:id="239" w:name="_CRTable5_4_2_21"/>
      <w:r w:rsidRPr="00042094">
        <w:t>Table </w:t>
      </w:r>
      <w:bookmarkEnd w:id="239"/>
      <w:r w:rsidRPr="00042094">
        <w:t>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72F1D863"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bookmarkStart w:id="240" w:name="_CRFigure5_4_2_22"/>
      <w:r w:rsidRPr="00042094">
        <w:t>Figure </w:t>
      </w:r>
      <w:bookmarkEnd w:id="240"/>
      <w:r w:rsidRPr="00042094">
        <w:t>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p w14:paraId="056F2D19" w14:textId="25F5E6E9" w:rsidR="00FD6276" w:rsidRPr="00042094" w:rsidRDefault="00FD6276" w:rsidP="00FD6276">
      <w:pPr>
        <w:pStyle w:val="TH"/>
      </w:pPr>
      <w:bookmarkStart w:id="241" w:name="_CRTable5_4_2_22"/>
      <w:r w:rsidRPr="00042094">
        <w:lastRenderedPageBreak/>
        <w:t>Table </w:t>
      </w:r>
      <w:bookmarkEnd w:id="241"/>
      <w:r w:rsidRPr="00042094">
        <w:t>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320271B3"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bookmarkStart w:id="242" w:name="_CRFigure5_4_2_23"/>
      <w:r w:rsidRPr="00042094">
        <w:t>Figure </w:t>
      </w:r>
      <w:bookmarkEnd w:id="242"/>
      <w:r w:rsidRPr="00042094">
        <w:t>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p w14:paraId="2DE28A4D" w14:textId="04443729" w:rsidR="00FD6276" w:rsidRPr="00042094" w:rsidRDefault="00FD6276" w:rsidP="00FD6276">
      <w:pPr>
        <w:pStyle w:val="TH"/>
      </w:pPr>
      <w:bookmarkStart w:id="243" w:name="_CRTable5_4_2_23"/>
      <w:r w:rsidRPr="00042094">
        <w:t>Table </w:t>
      </w:r>
      <w:bookmarkEnd w:id="243"/>
      <w:r w:rsidRPr="00042094">
        <w:t>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proofErr w:type="spellStart"/>
            <w:r w:rsidRPr="00042094">
              <w:t>ProSe</w:t>
            </w:r>
            <w:proofErr w:type="spellEnd"/>
            <w:r w:rsidRPr="00042094">
              <w:t xml:space="preserv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proofErr w:type="spellStart"/>
            <w:r w:rsidR="003D497C" w:rsidRPr="00042094">
              <w:t>ProSe</w:t>
            </w:r>
            <w:proofErr w:type="spellEnd"/>
            <w:r w:rsidR="003D497C" w:rsidRPr="00042094">
              <w:t xml:space="preserv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512183E8"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bookmarkStart w:id="244" w:name="_CRFigure5_4_2_24"/>
      <w:r w:rsidRPr="00042094">
        <w:t>Figure </w:t>
      </w:r>
      <w:bookmarkEnd w:id="244"/>
      <w:r w:rsidRPr="00042094">
        <w:t>5.4.</w:t>
      </w:r>
      <w:r w:rsidR="00DA4878" w:rsidRPr="00042094">
        <w:t>2</w:t>
      </w:r>
      <w:r w:rsidRPr="00042094">
        <w:t>.2</w:t>
      </w:r>
      <w:r w:rsidR="00CF3504" w:rsidRPr="00042094">
        <w:t>4</w:t>
      </w:r>
      <w:r w:rsidRPr="00042094">
        <w:t xml:space="preserve">: </w:t>
      </w:r>
      <w:r w:rsidRPr="00042094">
        <w:rPr>
          <w:noProof/>
        </w:rPr>
        <w:t>Groupcast parameters</w:t>
      </w:r>
    </w:p>
    <w:p w14:paraId="07E9CE1E" w14:textId="669BED90" w:rsidR="00FD6276" w:rsidRPr="00042094" w:rsidRDefault="00FD6276" w:rsidP="00FD6276">
      <w:pPr>
        <w:pStyle w:val="TH"/>
      </w:pPr>
      <w:bookmarkStart w:id="245" w:name="_CRTable5_4_2_24"/>
      <w:r w:rsidRPr="00042094">
        <w:t>Table </w:t>
      </w:r>
      <w:bookmarkEnd w:id="245"/>
      <w:r w:rsidRPr="00042094">
        <w:t>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600A9859"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lastRenderedPageBreak/>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bookmarkStart w:id="246" w:name="_CRFigure5_4_2_25"/>
      <w:r w:rsidRPr="00042094">
        <w:t>Figure </w:t>
      </w:r>
      <w:bookmarkEnd w:id="246"/>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p w14:paraId="65EE4609" w14:textId="09D59C94" w:rsidR="00FD6276" w:rsidRPr="00042094" w:rsidRDefault="00FD6276" w:rsidP="00FD6276">
      <w:pPr>
        <w:pStyle w:val="TH"/>
      </w:pPr>
      <w:bookmarkStart w:id="247" w:name="_CRTable5_4_2_25"/>
      <w:r w:rsidRPr="00042094">
        <w:t>Table </w:t>
      </w:r>
      <w:bookmarkEnd w:id="247"/>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F816E8" w:rsidRDefault="00FD6276">
            <w:pPr>
              <w:pStyle w:val="TAL"/>
              <w:rPr>
                <w:lang w:val="sv-SE"/>
              </w:rPr>
            </w:pPr>
            <w:r w:rsidRPr="00F816E8">
              <w:rPr>
                <w:lang w:val="sv-SE"/>
              </w:rPr>
              <w:t>IPv4 (octet o163+1 bit 8):</w:t>
            </w:r>
          </w:p>
          <w:p w14:paraId="1A7991C5" w14:textId="77777777" w:rsidR="00FD6276" w:rsidRPr="00F816E8" w:rsidRDefault="00FD6276">
            <w:pPr>
              <w:pStyle w:val="TAL"/>
              <w:rPr>
                <w:lang w:val="sv-SE"/>
              </w:rPr>
            </w:pPr>
            <w:r w:rsidRPr="00F816E8">
              <w:rPr>
                <w:lang w:val="sv-SE"/>
              </w:rPr>
              <w:t>Bit</w:t>
            </w:r>
          </w:p>
          <w:p w14:paraId="44D9E957" w14:textId="77777777" w:rsidR="00FD6276" w:rsidRPr="00F816E8" w:rsidRDefault="00FD6276">
            <w:pPr>
              <w:pStyle w:val="TAL"/>
              <w:rPr>
                <w:b/>
                <w:lang w:val="sv-SE"/>
              </w:rPr>
            </w:pPr>
            <w:r w:rsidRPr="00F816E8">
              <w:rPr>
                <w:b/>
                <w:lang w:val="sv-SE"/>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F816E8" w:rsidRDefault="00FD6276">
            <w:pPr>
              <w:pStyle w:val="TAL"/>
              <w:rPr>
                <w:lang w:val="sv-SE"/>
              </w:rPr>
            </w:pPr>
            <w:r w:rsidRPr="00F816E8">
              <w:rPr>
                <w:lang w:val="sv-SE"/>
              </w:rPr>
              <w:t>IPv6 (octet o163+1 bit 6):</w:t>
            </w:r>
          </w:p>
          <w:p w14:paraId="37AFDFA9" w14:textId="77777777" w:rsidR="00FD6276" w:rsidRPr="00F816E8" w:rsidRDefault="00FD6276">
            <w:pPr>
              <w:pStyle w:val="TAL"/>
              <w:rPr>
                <w:lang w:val="sv-SE"/>
              </w:rPr>
            </w:pPr>
            <w:r w:rsidRPr="00F816E8">
              <w:rPr>
                <w:lang w:val="sv-SE"/>
              </w:rPr>
              <w:t>Bit</w:t>
            </w:r>
          </w:p>
          <w:p w14:paraId="712425D1" w14:textId="77777777" w:rsidR="00FD6276" w:rsidRPr="00F816E8" w:rsidRDefault="00FD6276">
            <w:pPr>
              <w:pStyle w:val="TAL"/>
              <w:rPr>
                <w:b/>
                <w:lang w:val="sv-SE"/>
              </w:rPr>
            </w:pPr>
            <w:r w:rsidRPr="00F816E8">
              <w:rPr>
                <w:b/>
                <w:lang w:val="sv-SE"/>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proofErr w:type="spellStart"/>
            <w:r>
              <w:t>ProSe</w:t>
            </w:r>
            <w:proofErr w:type="spellEnd"/>
            <w:r>
              <w:t xml:space="preserve"> group IP multicast address (octet o163+5 to o164):</w:t>
            </w:r>
          </w:p>
          <w:p w14:paraId="5AED6148" w14:textId="77777777" w:rsidR="002C3D50" w:rsidRDefault="002C3D50" w:rsidP="001C2A2C">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36FBFC7C" w14:textId="0E3A1DD8" w:rsidR="00FD6276" w:rsidRPr="00042094" w:rsidRDefault="00FD6276" w:rsidP="00122A3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lastRenderedPageBreak/>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bookmarkStart w:id="248" w:name="_CRFigure5_4_2_26"/>
      <w:r w:rsidRPr="00042094">
        <w:t>Figure </w:t>
      </w:r>
      <w:bookmarkEnd w:id="248"/>
      <w:r w:rsidRPr="00042094">
        <w:t>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198C3815" w14:textId="64AC5EB8" w:rsidR="00FD6276" w:rsidRPr="00042094" w:rsidRDefault="00FD6276" w:rsidP="00FD6276">
      <w:pPr>
        <w:pStyle w:val="TH"/>
      </w:pPr>
      <w:bookmarkStart w:id="249" w:name="_CRTable5_4_2_26"/>
      <w:r w:rsidRPr="00042094">
        <w:t>Table </w:t>
      </w:r>
      <w:bookmarkEnd w:id="249"/>
      <w:r w:rsidRPr="00042094">
        <w:t>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0296EC75"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bookmarkStart w:id="250" w:name="_CRFigure5_4_2_27"/>
      <w:r w:rsidRPr="00042094">
        <w:t>Figure </w:t>
      </w:r>
      <w:bookmarkEnd w:id="250"/>
      <w:r w:rsidRPr="00042094">
        <w:t>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3CD05B45" w14:textId="4E36B57A" w:rsidR="00FD6276" w:rsidRPr="00042094" w:rsidRDefault="00FD6276" w:rsidP="00FD6276">
      <w:pPr>
        <w:pStyle w:val="TH"/>
      </w:pPr>
      <w:bookmarkStart w:id="251" w:name="_CRTable5_4_2_27"/>
      <w:r w:rsidRPr="00042094">
        <w:t>Table </w:t>
      </w:r>
      <w:bookmarkEnd w:id="251"/>
      <w:r w:rsidRPr="00042094">
        <w:t>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7C64EF69"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lastRenderedPageBreak/>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bookmarkStart w:id="252" w:name="_CRFigure5_4_2_28"/>
      <w:r w:rsidRPr="00042094">
        <w:t>Figure </w:t>
      </w:r>
      <w:bookmarkEnd w:id="252"/>
      <w:r w:rsidRPr="00042094">
        <w:t>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p w14:paraId="1CD6FDDC" w14:textId="1CED0EBC" w:rsidR="00FD6276" w:rsidRPr="00042094" w:rsidRDefault="00FD6276" w:rsidP="00FD6276">
      <w:pPr>
        <w:pStyle w:val="TH"/>
      </w:pPr>
      <w:bookmarkStart w:id="253" w:name="_CRTable5_4_2_28"/>
      <w:r w:rsidRPr="00042094">
        <w:t>Table </w:t>
      </w:r>
      <w:bookmarkEnd w:id="253"/>
      <w:r w:rsidRPr="00042094">
        <w:t>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6FA138CD"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proofErr w:type="spellStart"/>
            <w:r w:rsidR="00134A1C" w:rsidRPr="00042094">
              <w:t>ProSe</w:t>
            </w:r>
            <w:proofErr w:type="spellEnd"/>
            <w:r w:rsidR="00134A1C"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0F52AA7B" w14:textId="77777777" w:rsidR="00FD6276" w:rsidRPr="00042094" w:rsidRDefault="00FD6276" w:rsidP="00122A35">
      <w:pPr>
        <w:pStyle w:val="NF"/>
      </w:pPr>
      <w:r w:rsidRPr="00042094">
        <w:t>NOTE:</w:t>
      </w:r>
      <w:r w:rsidRPr="00042094">
        <w:tab/>
        <w:t>The field is placed immediately after the last present preceding field.</w:t>
      </w:r>
    </w:p>
    <w:p w14:paraId="7162EF3F" w14:textId="523ED879" w:rsidR="00FD6276" w:rsidRPr="00042094" w:rsidRDefault="00FD6276" w:rsidP="00DB5941">
      <w:pPr>
        <w:pStyle w:val="TF"/>
      </w:pPr>
      <w:bookmarkStart w:id="254" w:name="_CRFigure5_4_2_29"/>
      <w:r w:rsidRPr="00042094">
        <w:t>Figure </w:t>
      </w:r>
      <w:bookmarkEnd w:id="254"/>
      <w:r w:rsidRPr="00042094">
        <w:t>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t xml:space="preserve"> to PC5 QoS parameters mapping rule</w:t>
      </w:r>
    </w:p>
    <w:p w14:paraId="5AD355A0" w14:textId="77777777" w:rsidR="003726AE" w:rsidRPr="00042094" w:rsidRDefault="003726AE" w:rsidP="003726AE">
      <w:pPr>
        <w:pStyle w:val="TH"/>
      </w:pPr>
      <w:bookmarkStart w:id="255" w:name="_CRTable5_4_2_29"/>
      <w:r w:rsidRPr="00042094">
        <w:lastRenderedPageBreak/>
        <w:t>Table </w:t>
      </w:r>
      <w:bookmarkEnd w:id="255"/>
      <w:r w:rsidRPr="00042094">
        <w:t xml:space="preserve">5.4.2.29: </w:t>
      </w:r>
      <w:proofErr w:type="spellStart"/>
      <w:r w:rsidRPr="00042094">
        <w:t>ProSe</w:t>
      </w:r>
      <w:proofErr w:type="spellEnd"/>
      <w:r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proofErr w:type="spellStart"/>
            <w:r w:rsidRPr="00042094">
              <w:lastRenderedPageBreak/>
              <w:t>ProSe</w:t>
            </w:r>
            <w:proofErr w:type="spellEnd"/>
            <w:r w:rsidRPr="00042094">
              <w:t xml:space="preserv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lastRenderedPageBreak/>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 xml:space="preserve">GBR resource type, if the </w:t>
            </w:r>
            <w:proofErr w:type="spellStart"/>
            <w:r w:rsidRPr="00042094">
              <w:t>ProSe</w:t>
            </w:r>
            <w:proofErr w:type="spellEnd"/>
            <w:r w:rsidRPr="00042094">
              <w:t xml:space="preserv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 xml:space="preserve">non-GBR resource type, if the </w:t>
            </w:r>
            <w:proofErr w:type="spellStart"/>
            <w:r w:rsidRPr="00042094">
              <w:t>ProSe</w:t>
            </w:r>
            <w:proofErr w:type="spellEnd"/>
            <w:r w:rsidRPr="00042094">
              <w:t xml:space="preserv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lastRenderedPageBreak/>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 xml:space="preserve">value is incremented in multiples of 1 </w:t>
            </w:r>
            <w:proofErr w:type="spellStart"/>
            <w:r w:rsidRPr="00042094">
              <w:t>Tbps</w:t>
            </w:r>
            <w:proofErr w:type="spellEnd"/>
          </w:p>
          <w:p w14:paraId="306D9B03" w14:textId="77777777" w:rsidR="003726AE" w:rsidRPr="00042094" w:rsidRDefault="003726AE" w:rsidP="006B73C3">
            <w:pPr>
              <w:pStyle w:val="TAL"/>
            </w:pPr>
            <w:r w:rsidRPr="00042094">
              <w:t>0 0 0 1 0 0 0 1</w:t>
            </w:r>
            <w:r w:rsidRPr="00042094">
              <w:tab/>
              <w:t xml:space="preserve">value is incremented in multiples of 4 </w:t>
            </w:r>
            <w:proofErr w:type="spellStart"/>
            <w:r w:rsidRPr="00042094">
              <w:t>Tbps</w:t>
            </w:r>
            <w:proofErr w:type="spellEnd"/>
          </w:p>
          <w:p w14:paraId="77E08F90" w14:textId="77777777" w:rsidR="003726AE" w:rsidRPr="00042094" w:rsidRDefault="003726AE" w:rsidP="006B73C3">
            <w:pPr>
              <w:pStyle w:val="TAL"/>
            </w:pPr>
            <w:r w:rsidRPr="00042094">
              <w:t>0 0 0 1 0 0 1 0</w:t>
            </w:r>
            <w:r w:rsidRPr="00042094">
              <w:tab/>
              <w:t xml:space="preserve">value is incremented in multiples of 16 </w:t>
            </w:r>
            <w:proofErr w:type="spellStart"/>
            <w:r w:rsidRPr="00042094">
              <w:t>Tbps</w:t>
            </w:r>
            <w:proofErr w:type="spellEnd"/>
          </w:p>
          <w:p w14:paraId="7CF08078" w14:textId="77777777" w:rsidR="003726AE" w:rsidRPr="00042094" w:rsidRDefault="003726AE" w:rsidP="006B73C3">
            <w:pPr>
              <w:pStyle w:val="TAL"/>
            </w:pPr>
            <w:r w:rsidRPr="00042094">
              <w:t>0 0 0 1 0 0 1 1</w:t>
            </w:r>
            <w:r w:rsidRPr="00042094">
              <w:tab/>
              <w:t xml:space="preserve">value is incremented in multiples of 64 </w:t>
            </w:r>
            <w:proofErr w:type="spellStart"/>
            <w:r w:rsidRPr="00042094">
              <w:t>Tbps</w:t>
            </w:r>
            <w:proofErr w:type="spellEnd"/>
          </w:p>
          <w:p w14:paraId="317D70DC" w14:textId="77777777" w:rsidR="003726AE" w:rsidRPr="00042094" w:rsidRDefault="003726AE" w:rsidP="006B73C3">
            <w:pPr>
              <w:pStyle w:val="TAL"/>
            </w:pPr>
            <w:r w:rsidRPr="00042094">
              <w:t>0 0 0 1 0 1 0 0</w:t>
            </w:r>
            <w:r w:rsidRPr="00042094">
              <w:tab/>
              <w:t xml:space="preserve">value is incremented in multiples of 256 </w:t>
            </w:r>
            <w:proofErr w:type="spellStart"/>
            <w:r w:rsidRPr="00042094">
              <w:t>Tbps</w:t>
            </w:r>
            <w:proofErr w:type="spellEnd"/>
          </w:p>
          <w:p w14:paraId="345F65BD" w14:textId="77777777" w:rsidR="003726AE" w:rsidRPr="00042094" w:rsidRDefault="003726AE" w:rsidP="006B73C3">
            <w:pPr>
              <w:pStyle w:val="TAL"/>
            </w:pPr>
            <w:r w:rsidRPr="00042094">
              <w:t>0 0 0 1 0 1 0 1</w:t>
            </w:r>
            <w:r w:rsidRPr="00042094">
              <w:tab/>
              <w:t xml:space="preserve">value is incremented in multiples of 1 </w:t>
            </w:r>
            <w:proofErr w:type="spellStart"/>
            <w:r w:rsidRPr="00042094">
              <w:t>Pbps</w:t>
            </w:r>
            <w:proofErr w:type="spellEnd"/>
          </w:p>
          <w:p w14:paraId="4ACED7E1" w14:textId="77777777" w:rsidR="003726AE" w:rsidRPr="00042094" w:rsidRDefault="003726AE" w:rsidP="006B73C3">
            <w:pPr>
              <w:pStyle w:val="TAL"/>
            </w:pPr>
            <w:r w:rsidRPr="00042094">
              <w:t>0 0 0 1 0 1 1 0</w:t>
            </w:r>
            <w:r w:rsidRPr="00042094">
              <w:tab/>
              <w:t xml:space="preserve">value is incremented in multiples of 4 </w:t>
            </w:r>
            <w:proofErr w:type="spellStart"/>
            <w:r w:rsidRPr="00042094">
              <w:t>Pbps</w:t>
            </w:r>
            <w:proofErr w:type="spellEnd"/>
          </w:p>
          <w:p w14:paraId="7C3CB2DE" w14:textId="77777777" w:rsidR="003726AE" w:rsidRPr="00042094" w:rsidRDefault="003726AE" w:rsidP="006B73C3">
            <w:pPr>
              <w:pStyle w:val="TAL"/>
            </w:pPr>
            <w:r w:rsidRPr="00042094">
              <w:t>0 0 0 1 0 1 1 1</w:t>
            </w:r>
            <w:r w:rsidRPr="00042094">
              <w:tab/>
              <w:t xml:space="preserve">value is incremented in multiples of 16 </w:t>
            </w:r>
            <w:proofErr w:type="spellStart"/>
            <w:r w:rsidRPr="00042094">
              <w:t>Pbps</w:t>
            </w:r>
            <w:proofErr w:type="spellEnd"/>
          </w:p>
          <w:p w14:paraId="3FA6F093" w14:textId="77777777" w:rsidR="003726AE" w:rsidRPr="00042094" w:rsidRDefault="003726AE" w:rsidP="006B73C3">
            <w:pPr>
              <w:pStyle w:val="TAL"/>
            </w:pPr>
            <w:r w:rsidRPr="00042094">
              <w:t>0 0 0 1 1 0 0 0</w:t>
            </w:r>
            <w:r w:rsidRPr="00042094">
              <w:tab/>
              <w:t xml:space="preserve">value is incremented in multiples of 64 </w:t>
            </w:r>
            <w:proofErr w:type="spellStart"/>
            <w:r w:rsidRPr="00042094">
              <w:t>Pbps</w:t>
            </w:r>
            <w:proofErr w:type="spellEnd"/>
          </w:p>
          <w:p w14:paraId="0268100C" w14:textId="77777777" w:rsidR="003726AE" w:rsidRPr="00042094" w:rsidRDefault="003726AE" w:rsidP="006B73C3">
            <w:pPr>
              <w:pStyle w:val="TAL"/>
            </w:pPr>
            <w:r w:rsidRPr="00042094">
              <w:t>0 0 0 1 1 0 0 1</w:t>
            </w:r>
            <w:r w:rsidRPr="00042094">
              <w:tab/>
              <w:t xml:space="preserve">value is incremented in multiples of 256 </w:t>
            </w:r>
            <w:proofErr w:type="spellStart"/>
            <w:r w:rsidRPr="00042094">
              <w:t>Pbps</w:t>
            </w:r>
            <w:proofErr w:type="spellEnd"/>
          </w:p>
          <w:p w14:paraId="6D3C4B43" w14:textId="77777777" w:rsidR="003726AE" w:rsidRPr="00042094" w:rsidRDefault="003726AE"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lastRenderedPageBreak/>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 xml:space="preserve">value is incremented in multiples of 1 </w:t>
            </w:r>
            <w:proofErr w:type="spellStart"/>
            <w:r w:rsidRPr="00042094">
              <w:t>Tbps</w:t>
            </w:r>
            <w:proofErr w:type="spellEnd"/>
          </w:p>
          <w:p w14:paraId="5F8E703C" w14:textId="77777777" w:rsidR="003726AE" w:rsidRPr="00042094" w:rsidRDefault="003726AE" w:rsidP="006B73C3">
            <w:pPr>
              <w:pStyle w:val="TAL"/>
            </w:pPr>
            <w:r w:rsidRPr="00042094">
              <w:t>0 0 0 1 0 0 0 1</w:t>
            </w:r>
            <w:r w:rsidRPr="00042094">
              <w:tab/>
              <w:t xml:space="preserve">value is incremented in multiples of 4 </w:t>
            </w:r>
            <w:proofErr w:type="spellStart"/>
            <w:r w:rsidRPr="00042094">
              <w:t>Tbps</w:t>
            </w:r>
            <w:proofErr w:type="spellEnd"/>
          </w:p>
          <w:p w14:paraId="7674A169" w14:textId="77777777" w:rsidR="003726AE" w:rsidRPr="00042094" w:rsidRDefault="003726AE" w:rsidP="006B73C3">
            <w:pPr>
              <w:pStyle w:val="TAL"/>
            </w:pPr>
            <w:r w:rsidRPr="00042094">
              <w:t>0 0 0 1 0 0 1 0</w:t>
            </w:r>
            <w:r w:rsidRPr="00042094">
              <w:tab/>
              <w:t xml:space="preserve">value is incremented in multiples of 16 </w:t>
            </w:r>
            <w:proofErr w:type="spellStart"/>
            <w:r w:rsidRPr="00042094">
              <w:t>Tbps</w:t>
            </w:r>
            <w:proofErr w:type="spellEnd"/>
          </w:p>
          <w:p w14:paraId="73611D65" w14:textId="77777777" w:rsidR="003726AE" w:rsidRPr="00042094" w:rsidRDefault="003726AE" w:rsidP="006B73C3">
            <w:pPr>
              <w:pStyle w:val="TAL"/>
            </w:pPr>
            <w:r w:rsidRPr="00042094">
              <w:t>0 0 0 1 0 0 1 1</w:t>
            </w:r>
            <w:r w:rsidRPr="00042094">
              <w:tab/>
              <w:t xml:space="preserve">value is incremented in multiples of 64 </w:t>
            </w:r>
            <w:proofErr w:type="spellStart"/>
            <w:r w:rsidRPr="00042094">
              <w:t>Tbps</w:t>
            </w:r>
            <w:proofErr w:type="spellEnd"/>
          </w:p>
          <w:p w14:paraId="6FB1AD64" w14:textId="77777777" w:rsidR="003726AE" w:rsidRPr="00042094" w:rsidRDefault="003726AE" w:rsidP="006B73C3">
            <w:pPr>
              <w:pStyle w:val="TAL"/>
            </w:pPr>
            <w:r w:rsidRPr="00042094">
              <w:t>0 0 0 1 0 1 0 0</w:t>
            </w:r>
            <w:r w:rsidRPr="00042094">
              <w:tab/>
              <w:t xml:space="preserve">value is incremented in multiples of 256 </w:t>
            </w:r>
            <w:proofErr w:type="spellStart"/>
            <w:r w:rsidRPr="00042094">
              <w:t>Tbps</w:t>
            </w:r>
            <w:proofErr w:type="spellEnd"/>
          </w:p>
          <w:p w14:paraId="0E55BF5B" w14:textId="77777777" w:rsidR="003726AE" w:rsidRPr="00042094" w:rsidRDefault="003726AE" w:rsidP="006B73C3">
            <w:pPr>
              <w:pStyle w:val="TAL"/>
            </w:pPr>
            <w:r w:rsidRPr="00042094">
              <w:t>0 0 0 1 0 1 0 1</w:t>
            </w:r>
            <w:r w:rsidRPr="00042094">
              <w:tab/>
              <w:t xml:space="preserve">value is incremented in multiples of 1 </w:t>
            </w:r>
            <w:proofErr w:type="spellStart"/>
            <w:r w:rsidRPr="00042094">
              <w:t>Pbps</w:t>
            </w:r>
            <w:proofErr w:type="spellEnd"/>
          </w:p>
          <w:p w14:paraId="0A9ABA70" w14:textId="77777777" w:rsidR="003726AE" w:rsidRPr="00042094" w:rsidRDefault="003726AE" w:rsidP="006B73C3">
            <w:pPr>
              <w:pStyle w:val="TAL"/>
            </w:pPr>
            <w:r w:rsidRPr="00042094">
              <w:t>0 0 0 1 0 1 1 0</w:t>
            </w:r>
            <w:r w:rsidRPr="00042094">
              <w:tab/>
              <w:t xml:space="preserve">value is incremented in multiples of 4 </w:t>
            </w:r>
            <w:proofErr w:type="spellStart"/>
            <w:r w:rsidRPr="00042094">
              <w:t>Pbps</w:t>
            </w:r>
            <w:proofErr w:type="spellEnd"/>
          </w:p>
          <w:p w14:paraId="6CEF0CE3" w14:textId="77777777" w:rsidR="003726AE" w:rsidRPr="00042094" w:rsidRDefault="003726AE" w:rsidP="006B73C3">
            <w:pPr>
              <w:pStyle w:val="TAL"/>
            </w:pPr>
            <w:r w:rsidRPr="00042094">
              <w:t>0 0 0 1 0 1 1 1</w:t>
            </w:r>
            <w:r w:rsidRPr="00042094">
              <w:tab/>
              <w:t xml:space="preserve">value is incremented in multiples of 16 </w:t>
            </w:r>
            <w:proofErr w:type="spellStart"/>
            <w:r w:rsidRPr="00042094">
              <w:t>Pbps</w:t>
            </w:r>
            <w:proofErr w:type="spellEnd"/>
          </w:p>
          <w:p w14:paraId="29CE5521" w14:textId="77777777" w:rsidR="003726AE" w:rsidRPr="00042094" w:rsidRDefault="003726AE" w:rsidP="006B73C3">
            <w:pPr>
              <w:pStyle w:val="TAL"/>
            </w:pPr>
            <w:r w:rsidRPr="00042094">
              <w:t>0 0 0 1 1 0 0 0</w:t>
            </w:r>
            <w:r w:rsidRPr="00042094">
              <w:tab/>
              <w:t xml:space="preserve">value is incremented in multiples of 64 </w:t>
            </w:r>
            <w:proofErr w:type="spellStart"/>
            <w:r w:rsidRPr="00042094">
              <w:t>Pbps</w:t>
            </w:r>
            <w:proofErr w:type="spellEnd"/>
          </w:p>
          <w:p w14:paraId="6BA4A5C8" w14:textId="77777777" w:rsidR="003726AE" w:rsidRPr="00042094" w:rsidRDefault="003726AE" w:rsidP="006B73C3">
            <w:pPr>
              <w:pStyle w:val="TAL"/>
            </w:pPr>
            <w:r w:rsidRPr="00042094">
              <w:t>0 0 0 1 1 0 0 1</w:t>
            </w:r>
            <w:r w:rsidRPr="00042094">
              <w:tab/>
              <w:t xml:space="preserve">value is incremented in multiples of 256 </w:t>
            </w:r>
            <w:proofErr w:type="spellStart"/>
            <w:r w:rsidRPr="00042094">
              <w:t>Pbps</w:t>
            </w:r>
            <w:proofErr w:type="spellEnd"/>
          </w:p>
          <w:p w14:paraId="2678DED9" w14:textId="77777777" w:rsidR="003726AE" w:rsidRPr="00042094" w:rsidRDefault="003726AE"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lastRenderedPageBreak/>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 xml:space="preserve">value is incremented in multiples of 1 </w:t>
            </w:r>
            <w:proofErr w:type="spellStart"/>
            <w:r w:rsidRPr="00042094">
              <w:t>Tbps</w:t>
            </w:r>
            <w:proofErr w:type="spellEnd"/>
          </w:p>
          <w:p w14:paraId="3C8476CB" w14:textId="77777777" w:rsidR="003726AE" w:rsidRPr="00042094" w:rsidRDefault="003726AE" w:rsidP="006B73C3">
            <w:pPr>
              <w:pStyle w:val="TAL"/>
            </w:pPr>
            <w:r w:rsidRPr="00042094">
              <w:t>0 0 0 1 0 0 0 1</w:t>
            </w:r>
            <w:r w:rsidRPr="00042094">
              <w:tab/>
              <w:t xml:space="preserve">value is incremented in multiples of 4 </w:t>
            </w:r>
            <w:proofErr w:type="spellStart"/>
            <w:r w:rsidRPr="00042094">
              <w:t>Tbps</w:t>
            </w:r>
            <w:proofErr w:type="spellEnd"/>
          </w:p>
          <w:p w14:paraId="40CE12E0" w14:textId="77777777" w:rsidR="003726AE" w:rsidRPr="00042094" w:rsidRDefault="003726AE" w:rsidP="006B73C3">
            <w:pPr>
              <w:pStyle w:val="TAL"/>
            </w:pPr>
            <w:r w:rsidRPr="00042094">
              <w:t>0 0 0 1 0 0 1 0</w:t>
            </w:r>
            <w:r w:rsidRPr="00042094">
              <w:tab/>
              <w:t xml:space="preserve">value is incremented in multiples of 16 </w:t>
            </w:r>
            <w:proofErr w:type="spellStart"/>
            <w:r w:rsidRPr="00042094">
              <w:t>Tbps</w:t>
            </w:r>
            <w:proofErr w:type="spellEnd"/>
          </w:p>
          <w:p w14:paraId="3CB70001" w14:textId="77777777" w:rsidR="003726AE" w:rsidRPr="00042094" w:rsidRDefault="003726AE" w:rsidP="006B73C3">
            <w:pPr>
              <w:pStyle w:val="TAL"/>
            </w:pPr>
            <w:r w:rsidRPr="00042094">
              <w:t>0 0 0 1 0 0 1 1</w:t>
            </w:r>
            <w:r w:rsidRPr="00042094">
              <w:tab/>
              <w:t xml:space="preserve">value is incremented in multiples of 64 </w:t>
            </w:r>
            <w:proofErr w:type="spellStart"/>
            <w:r w:rsidRPr="00042094">
              <w:t>Tbps</w:t>
            </w:r>
            <w:proofErr w:type="spellEnd"/>
          </w:p>
          <w:p w14:paraId="5387FE07" w14:textId="77777777" w:rsidR="003726AE" w:rsidRPr="00042094" w:rsidRDefault="003726AE" w:rsidP="006B73C3">
            <w:pPr>
              <w:pStyle w:val="TAL"/>
            </w:pPr>
            <w:r w:rsidRPr="00042094">
              <w:t>0 0 0 1 0 1 0 0</w:t>
            </w:r>
            <w:r w:rsidRPr="00042094">
              <w:tab/>
              <w:t xml:space="preserve">value is incremented in multiples of 256 </w:t>
            </w:r>
            <w:proofErr w:type="spellStart"/>
            <w:r w:rsidRPr="00042094">
              <w:t>Tbps</w:t>
            </w:r>
            <w:proofErr w:type="spellEnd"/>
          </w:p>
          <w:p w14:paraId="23294051" w14:textId="77777777" w:rsidR="003726AE" w:rsidRPr="00042094" w:rsidRDefault="003726AE" w:rsidP="006B73C3">
            <w:pPr>
              <w:pStyle w:val="TAL"/>
            </w:pPr>
            <w:r w:rsidRPr="00042094">
              <w:t>0 0 0 1 0 1 0 1</w:t>
            </w:r>
            <w:r w:rsidRPr="00042094">
              <w:tab/>
              <w:t xml:space="preserve">value is incremented in multiples of 1 </w:t>
            </w:r>
            <w:proofErr w:type="spellStart"/>
            <w:r w:rsidRPr="00042094">
              <w:t>Pbps</w:t>
            </w:r>
            <w:proofErr w:type="spellEnd"/>
          </w:p>
          <w:p w14:paraId="00951AE0" w14:textId="77777777" w:rsidR="003726AE" w:rsidRPr="00042094" w:rsidRDefault="003726AE" w:rsidP="006B73C3">
            <w:pPr>
              <w:pStyle w:val="TAL"/>
            </w:pPr>
            <w:r w:rsidRPr="00042094">
              <w:t>0 0 0 1 0 1 1 0</w:t>
            </w:r>
            <w:r w:rsidRPr="00042094">
              <w:tab/>
              <w:t xml:space="preserve">value is incremented in multiples of 4 </w:t>
            </w:r>
            <w:proofErr w:type="spellStart"/>
            <w:r w:rsidRPr="00042094">
              <w:t>Pbps</w:t>
            </w:r>
            <w:proofErr w:type="spellEnd"/>
          </w:p>
          <w:p w14:paraId="7334C6BC" w14:textId="77777777" w:rsidR="003726AE" w:rsidRPr="00042094" w:rsidRDefault="003726AE" w:rsidP="006B73C3">
            <w:pPr>
              <w:pStyle w:val="TAL"/>
            </w:pPr>
            <w:r w:rsidRPr="00042094">
              <w:t>0 0 0 1 0 1 1 1</w:t>
            </w:r>
            <w:r w:rsidRPr="00042094">
              <w:tab/>
              <w:t xml:space="preserve">value is incremented in multiples of 16 </w:t>
            </w:r>
            <w:proofErr w:type="spellStart"/>
            <w:r w:rsidRPr="00042094">
              <w:t>Pbps</w:t>
            </w:r>
            <w:proofErr w:type="spellEnd"/>
          </w:p>
          <w:p w14:paraId="4AB8FF73" w14:textId="77777777" w:rsidR="003726AE" w:rsidRPr="00042094" w:rsidRDefault="003726AE" w:rsidP="006B73C3">
            <w:pPr>
              <w:pStyle w:val="TAL"/>
            </w:pPr>
            <w:r w:rsidRPr="00042094">
              <w:t>0 0 0 1 1 0 0 0</w:t>
            </w:r>
            <w:r w:rsidRPr="00042094">
              <w:tab/>
              <w:t xml:space="preserve">value is incremented in multiples of 64 </w:t>
            </w:r>
            <w:proofErr w:type="spellStart"/>
            <w:r w:rsidRPr="00042094">
              <w:t>Pbps</w:t>
            </w:r>
            <w:proofErr w:type="spellEnd"/>
          </w:p>
          <w:p w14:paraId="362CCC66" w14:textId="77777777" w:rsidR="003726AE" w:rsidRPr="00042094" w:rsidRDefault="003726AE" w:rsidP="006B73C3">
            <w:pPr>
              <w:pStyle w:val="TAL"/>
            </w:pPr>
            <w:r w:rsidRPr="00042094">
              <w:t>0 0 0 1 1 0 0 1</w:t>
            </w:r>
            <w:r w:rsidRPr="00042094">
              <w:tab/>
              <w:t xml:space="preserve">value is incremented in multiples of 256 </w:t>
            </w:r>
            <w:proofErr w:type="spellStart"/>
            <w:r w:rsidRPr="00042094">
              <w:t>Pbps</w:t>
            </w:r>
            <w:proofErr w:type="spellEnd"/>
          </w:p>
          <w:p w14:paraId="6FAA34ED" w14:textId="77777777" w:rsidR="003726AE" w:rsidRPr="00042094" w:rsidRDefault="003726AE"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007BFD03"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bookmarkStart w:id="256" w:name="_CRFigure5_4_2_30"/>
      <w:r w:rsidRPr="00042094">
        <w:t>Figure </w:t>
      </w:r>
      <w:bookmarkEnd w:id="256"/>
      <w:r w:rsidRPr="00042094">
        <w:t>5.4.</w:t>
      </w:r>
      <w:r w:rsidR="00134A1C" w:rsidRPr="00042094">
        <w:t>2</w:t>
      </w:r>
      <w:r w:rsidRPr="00042094">
        <w:t>.</w:t>
      </w:r>
      <w:r w:rsidR="007852CA" w:rsidRPr="00042094">
        <w:t>30</w:t>
      </w:r>
      <w:r w:rsidRPr="00042094">
        <w:t>: AS configuration</w:t>
      </w:r>
    </w:p>
    <w:p w14:paraId="70EEB29B" w14:textId="763958A2" w:rsidR="00FD6276" w:rsidRPr="00042094" w:rsidRDefault="00FD6276" w:rsidP="00FD6276">
      <w:pPr>
        <w:pStyle w:val="TH"/>
      </w:pPr>
      <w:bookmarkStart w:id="257" w:name="_CRTable5_4_2_30"/>
      <w:r w:rsidRPr="00042094">
        <w:lastRenderedPageBreak/>
        <w:t>Table </w:t>
      </w:r>
      <w:bookmarkEnd w:id="257"/>
      <w:r w:rsidRPr="00042094">
        <w:t>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1A225B8"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bookmarkStart w:id="258" w:name="_CRFigure5_4_2_31"/>
      <w:r w:rsidRPr="00042094">
        <w:t>Figure </w:t>
      </w:r>
      <w:bookmarkEnd w:id="258"/>
      <w:r w:rsidRPr="00042094">
        <w:t>5.4.</w:t>
      </w:r>
      <w:r w:rsidR="00134A1C" w:rsidRPr="00042094">
        <w:t>2</w:t>
      </w:r>
      <w:r w:rsidRPr="00042094">
        <w:t>.3</w:t>
      </w:r>
      <w:r w:rsidR="007852CA" w:rsidRPr="00042094">
        <w:t>1</w:t>
      </w:r>
      <w:r w:rsidRPr="00042094">
        <w:t>: SLRB mapping rules</w:t>
      </w:r>
    </w:p>
    <w:p w14:paraId="333B3895" w14:textId="464F6A9B" w:rsidR="00FD6276" w:rsidRPr="00042094" w:rsidRDefault="00FD6276" w:rsidP="00FD6276">
      <w:pPr>
        <w:pStyle w:val="TH"/>
      </w:pPr>
      <w:bookmarkStart w:id="259" w:name="_CRTable5_4_2_31"/>
      <w:r w:rsidRPr="00042094">
        <w:t>Table </w:t>
      </w:r>
      <w:bookmarkEnd w:id="259"/>
      <w:r w:rsidRPr="00042094">
        <w:t>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507FEFED"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bookmarkStart w:id="260" w:name="_CRFigure5_4_2_32"/>
      <w:r w:rsidRPr="00042094">
        <w:t>Figure </w:t>
      </w:r>
      <w:bookmarkEnd w:id="260"/>
      <w:r w:rsidRPr="00042094">
        <w:t>5.4.</w:t>
      </w:r>
      <w:r w:rsidR="00134A1C" w:rsidRPr="00042094">
        <w:t>2</w:t>
      </w:r>
      <w:r w:rsidRPr="00042094">
        <w:t>.3</w:t>
      </w:r>
      <w:r w:rsidR="007852CA" w:rsidRPr="00042094">
        <w:t>2</w:t>
      </w:r>
      <w:r w:rsidRPr="00042094">
        <w:t>: SLRB mapping rule</w:t>
      </w:r>
    </w:p>
    <w:p w14:paraId="16396740" w14:textId="36249430" w:rsidR="00FD6276" w:rsidRPr="00042094" w:rsidRDefault="00FD6276" w:rsidP="00FD6276">
      <w:pPr>
        <w:pStyle w:val="TH"/>
      </w:pPr>
      <w:bookmarkStart w:id="261" w:name="_CRTable5_4_2_32"/>
      <w:r w:rsidRPr="00042094">
        <w:t>Table </w:t>
      </w:r>
      <w:bookmarkEnd w:id="261"/>
      <w:r w:rsidRPr="00042094">
        <w:t>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5413AE45"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lastRenderedPageBreak/>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3E9844D5" w14:textId="77777777" w:rsidR="00FD6276" w:rsidRPr="00042094" w:rsidRDefault="00FD6276" w:rsidP="00122A35">
      <w:pPr>
        <w:pStyle w:val="NF"/>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bookmarkStart w:id="262" w:name="_CRFigure5_4_2_33"/>
      <w:r w:rsidRPr="00B840FA">
        <w:rPr>
          <w:lang w:val="fr-FR"/>
        </w:rPr>
        <w:t>Figure </w:t>
      </w:r>
      <w:bookmarkEnd w:id="262"/>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236984F5" w14:textId="77777777" w:rsidR="00611F47" w:rsidRPr="00B840FA" w:rsidRDefault="00611F47" w:rsidP="00611F47">
      <w:pPr>
        <w:pStyle w:val="TH"/>
        <w:rPr>
          <w:lang w:val="fr-FR"/>
        </w:rPr>
      </w:pPr>
      <w:bookmarkStart w:id="263" w:name="_CRTable5_4_2_33"/>
      <w:r w:rsidRPr="00B840FA">
        <w:rPr>
          <w:lang w:val="fr-FR"/>
        </w:rPr>
        <w:lastRenderedPageBreak/>
        <w:t>Table </w:t>
      </w:r>
      <w:bookmarkEnd w:id="263"/>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lastRenderedPageBreak/>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lastRenderedPageBreak/>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lastRenderedPageBreak/>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 xml:space="preserve">value is incremented in multiples of 1 </w:t>
            </w:r>
            <w:proofErr w:type="spellStart"/>
            <w:r w:rsidRPr="00042094">
              <w:t>Tbps</w:t>
            </w:r>
            <w:proofErr w:type="spellEnd"/>
          </w:p>
          <w:p w14:paraId="0C69C5A6" w14:textId="77777777" w:rsidR="00611F47" w:rsidRPr="00042094" w:rsidRDefault="00611F47" w:rsidP="006B73C3">
            <w:pPr>
              <w:pStyle w:val="TAL"/>
            </w:pPr>
            <w:r w:rsidRPr="00042094">
              <w:t>0 0 0 1 0 0 0 1</w:t>
            </w:r>
            <w:r w:rsidRPr="00042094">
              <w:tab/>
              <w:t xml:space="preserve">value is incremented in multiples of 4 </w:t>
            </w:r>
            <w:proofErr w:type="spellStart"/>
            <w:r w:rsidRPr="00042094">
              <w:t>Tbps</w:t>
            </w:r>
            <w:proofErr w:type="spellEnd"/>
          </w:p>
          <w:p w14:paraId="50D027B4" w14:textId="77777777" w:rsidR="00611F47" w:rsidRPr="00042094" w:rsidRDefault="00611F47" w:rsidP="006B73C3">
            <w:pPr>
              <w:pStyle w:val="TAL"/>
            </w:pPr>
            <w:r w:rsidRPr="00042094">
              <w:t>0 0 0 1 0 0 1 0</w:t>
            </w:r>
            <w:r w:rsidRPr="00042094">
              <w:tab/>
              <w:t xml:space="preserve">value is incremented in multiples of 16 </w:t>
            </w:r>
            <w:proofErr w:type="spellStart"/>
            <w:r w:rsidRPr="00042094">
              <w:t>Tbps</w:t>
            </w:r>
            <w:proofErr w:type="spellEnd"/>
          </w:p>
          <w:p w14:paraId="5C8FF948" w14:textId="77777777" w:rsidR="00611F47" w:rsidRPr="00042094" w:rsidRDefault="00611F47" w:rsidP="006B73C3">
            <w:pPr>
              <w:pStyle w:val="TAL"/>
            </w:pPr>
            <w:r w:rsidRPr="00042094">
              <w:t>0 0 0 1 0 0 1 1</w:t>
            </w:r>
            <w:r w:rsidRPr="00042094">
              <w:tab/>
              <w:t xml:space="preserve">value is incremented in multiples of 64 </w:t>
            </w:r>
            <w:proofErr w:type="spellStart"/>
            <w:r w:rsidRPr="00042094">
              <w:t>Tbps</w:t>
            </w:r>
            <w:proofErr w:type="spellEnd"/>
          </w:p>
          <w:p w14:paraId="1A5B37A5" w14:textId="77777777" w:rsidR="00611F47" w:rsidRPr="00042094" w:rsidRDefault="00611F47" w:rsidP="006B73C3">
            <w:pPr>
              <w:pStyle w:val="TAL"/>
            </w:pPr>
            <w:r w:rsidRPr="00042094">
              <w:t>0 0 0 1 0 1 0 0</w:t>
            </w:r>
            <w:r w:rsidRPr="00042094">
              <w:tab/>
              <w:t xml:space="preserve">value is incremented in multiples of 256 </w:t>
            </w:r>
            <w:proofErr w:type="spellStart"/>
            <w:r w:rsidRPr="00042094">
              <w:t>Tbps</w:t>
            </w:r>
            <w:proofErr w:type="spellEnd"/>
          </w:p>
          <w:p w14:paraId="38726B6A" w14:textId="77777777" w:rsidR="00611F47" w:rsidRPr="00042094" w:rsidRDefault="00611F47" w:rsidP="006B73C3">
            <w:pPr>
              <w:pStyle w:val="TAL"/>
            </w:pPr>
            <w:r w:rsidRPr="00042094">
              <w:t>0 0 0 1 0 1 0 1</w:t>
            </w:r>
            <w:r w:rsidRPr="00042094">
              <w:tab/>
              <w:t xml:space="preserve">value is incremented in multiples of 1 </w:t>
            </w:r>
            <w:proofErr w:type="spellStart"/>
            <w:r w:rsidRPr="00042094">
              <w:t>Pbps</w:t>
            </w:r>
            <w:proofErr w:type="spellEnd"/>
          </w:p>
          <w:p w14:paraId="188F9D5F" w14:textId="77777777" w:rsidR="00611F47" w:rsidRPr="00042094" w:rsidRDefault="00611F47" w:rsidP="006B73C3">
            <w:pPr>
              <w:pStyle w:val="TAL"/>
            </w:pPr>
            <w:r w:rsidRPr="00042094">
              <w:t>0 0 0 1 0 1 1 0</w:t>
            </w:r>
            <w:r w:rsidRPr="00042094">
              <w:tab/>
              <w:t xml:space="preserve">value is incremented in multiples of 4 </w:t>
            </w:r>
            <w:proofErr w:type="spellStart"/>
            <w:r w:rsidRPr="00042094">
              <w:t>Pbps</w:t>
            </w:r>
            <w:proofErr w:type="spellEnd"/>
          </w:p>
          <w:p w14:paraId="58951383" w14:textId="77777777" w:rsidR="00611F47" w:rsidRPr="00042094" w:rsidRDefault="00611F47" w:rsidP="006B73C3">
            <w:pPr>
              <w:pStyle w:val="TAL"/>
            </w:pPr>
            <w:r w:rsidRPr="00042094">
              <w:t>0 0 0 1 0 1 1 1</w:t>
            </w:r>
            <w:r w:rsidRPr="00042094">
              <w:tab/>
              <w:t xml:space="preserve">value is incremented in multiples of 16 </w:t>
            </w:r>
            <w:proofErr w:type="spellStart"/>
            <w:r w:rsidRPr="00042094">
              <w:t>Pbps</w:t>
            </w:r>
            <w:proofErr w:type="spellEnd"/>
          </w:p>
          <w:p w14:paraId="6A1A65CC" w14:textId="77777777" w:rsidR="00611F47" w:rsidRPr="00042094" w:rsidRDefault="00611F47" w:rsidP="006B73C3">
            <w:pPr>
              <w:pStyle w:val="TAL"/>
            </w:pPr>
            <w:r w:rsidRPr="00042094">
              <w:t>0 0 0 1 1 0 0 0</w:t>
            </w:r>
            <w:r w:rsidRPr="00042094">
              <w:tab/>
              <w:t xml:space="preserve">value is incremented in multiples of 64 </w:t>
            </w:r>
            <w:proofErr w:type="spellStart"/>
            <w:r w:rsidRPr="00042094">
              <w:t>Pbps</w:t>
            </w:r>
            <w:proofErr w:type="spellEnd"/>
          </w:p>
          <w:p w14:paraId="11C041D1" w14:textId="77777777" w:rsidR="00611F47" w:rsidRPr="00042094" w:rsidRDefault="00611F47" w:rsidP="006B73C3">
            <w:pPr>
              <w:pStyle w:val="TAL"/>
            </w:pPr>
            <w:r w:rsidRPr="00042094">
              <w:t>0 0 0 1 1 0 0 1</w:t>
            </w:r>
            <w:r w:rsidRPr="00042094">
              <w:tab/>
              <w:t xml:space="preserve">value is incremented in multiples of 256 </w:t>
            </w:r>
            <w:proofErr w:type="spellStart"/>
            <w:r w:rsidRPr="00042094">
              <w:t>Pbps</w:t>
            </w:r>
            <w:proofErr w:type="spellEnd"/>
          </w:p>
          <w:p w14:paraId="17A9A853" w14:textId="77777777" w:rsidR="00611F47" w:rsidRPr="00042094" w:rsidRDefault="00611F47"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lastRenderedPageBreak/>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 xml:space="preserve">value is incremented in multiples of 1 </w:t>
            </w:r>
            <w:proofErr w:type="spellStart"/>
            <w:r w:rsidRPr="00042094">
              <w:t>Tbps</w:t>
            </w:r>
            <w:proofErr w:type="spellEnd"/>
          </w:p>
          <w:p w14:paraId="53C582AE" w14:textId="77777777" w:rsidR="00611F47" w:rsidRPr="00042094" w:rsidRDefault="00611F47" w:rsidP="006B73C3">
            <w:pPr>
              <w:pStyle w:val="TAL"/>
            </w:pPr>
            <w:r w:rsidRPr="00042094">
              <w:t>0 0 0 1 0 0 0 1</w:t>
            </w:r>
            <w:r w:rsidRPr="00042094">
              <w:tab/>
              <w:t xml:space="preserve">value is incremented in multiples of 4 </w:t>
            </w:r>
            <w:proofErr w:type="spellStart"/>
            <w:r w:rsidRPr="00042094">
              <w:t>Tbps</w:t>
            </w:r>
            <w:proofErr w:type="spellEnd"/>
          </w:p>
          <w:p w14:paraId="5B333B81" w14:textId="77777777" w:rsidR="00611F47" w:rsidRPr="00042094" w:rsidRDefault="00611F47" w:rsidP="006B73C3">
            <w:pPr>
              <w:pStyle w:val="TAL"/>
            </w:pPr>
            <w:r w:rsidRPr="00042094">
              <w:t>0 0 0 1 0 0 1 0</w:t>
            </w:r>
            <w:r w:rsidRPr="00042094">
              <w:tab/>
              <w:t xml:space="preserve">value is incremented in multiples of 16 </w:t>
            </w:r>
            <w:proofErr w:type="spellStart"/>
            <w:r w:rsidRPr="00042094">
              <w:t>Tbps</w:t>
            </w:r>
            <w:proofErr w:type="spellEnd"/>
          </w:p>
          <w:p w14:paraId="577EAC16" w14:textId="77777777" w:rsidR="00611F47" w:rsidRPr="00042094" w:rsidRDefault="00611F47" w:rsidP="006B73C3">
            <w:pPr>
              <w:pStyle w:val="TAL"/>
            </w:pPr>
            <w:r w:rsidRPr="00042094">
              <w:t>0 0 0 1 0 0 1 1</w:t>
            </w:r>
            <w:r w:rsidRPr="00042094">
              <w:tab/>
              <w:t xml:space="preserve">value is incremented in multiples of 64 </w:t>
            </w:r>
            <w:proofErr w:type="spellStart"/>
            <w:r w:rsidRPr="00042094">
              <w:t>Tbps</w:t>
            </w:r>
            <w:proofErr w:type="spellEnd"/>
          </w:p>
          <w:p w14:paraId="319CBB3C" w14:textId="77777777" w:rsidR="00611F47" w:rsidRPr="00042094" w:rsidRDefault="00611F47" w:rsidP="006B73C3">
            <w:pPr>
              <w:pStyle w:val="TAL"/>
            </w:pPr>
            <w:r w:rsidRPr="00042094">
              <w:t>0 0 0 1 0 1 0 0</w:t>
            </w:r>
            <w:r w:rsidRPr="00042094">
              <w:tab/>
              <w:t xml:space="preserve">value is incremented in multiples of 256 </w:t>
            </w:r>
            <w:proofErr w:type="spellStart"/>
            <w:r w:rsidRPr="00042094">
              <w:t>Tbps</w:t>
            </w:r>
            <w:proofErr w:type="spellEnd"/>
          </w:p>
          <w:p w14:paraId="64C7AE35" w14:textId="77777777" w:rsidR="00611F47" w:rsidRPr="00042094" w:rsidRDefault="00611F47" w:rsidP="006B73C3">
            <w:pPr>
              <w:pStyle w:val="TAL"/>
            </w:pPr>
            <w:r w:rsidRPr="00042094">
              <w:t>0 0 0 1 0 1 0 1</w:t>
            </w:r>
            <w:r w:rsidRPr="00042094">
              <w:tab/>
              <w:t xml:space="preserve">value is incremented in multiples of 1 </w:t>
            </w:r>
            <w:proofErr w:type="spellStart"/>
            <w:r w:rsidRPr="00042094">
              <w:t>Pbps</w:t>
            </w:r>
            <w:proofErr w:type="spellEnd"/>
          </w:p>
          <w:p w14:paraId="5B73170C" w14:textId="77777777" w:rsidR="00611F47" w:rsidRPr="00042094" w:rsidRDefault="00611F47" w:rsidP="006B73C3">
            <w:pPr>
              <w:pStyle w:val="TAL"/>
            </w:pPr>
            <w:r w:rsidRPr="00042094">
              <w:t>0 0 0 1 0 1 1 0</w:t>
            </w:r>
            <w:r w:rsidRPr="00042094">
              <w:tab/>
              <w:t xml:space="preserve">value is incremented in multiples of 4 </w:t>
            </w:r>
            <w:proofErr w:type="spellStart"/>
            <w:r w:rsidRPr="00042094">
              <w:t>Pbps</w:t>
            </w:r>
            <w:proofErr w:type="spellEnd"/>
          </w:p>
          <w:p w14:paraId="6948017F" w14:textId="77777777" w:rsidR="00611F47" w:rsidRPr="00042094" w:rsidRDefault="00611F47" w:rsidP="006B73C3">
            <w:pPr>
              <w:pStyle w:val="TAL"/>
            </w:pPr>
            <w:r w:rsidRPr="00042094">
              <w:t>0 0 0 1 0 1 1 1</w:t>
            </w:r>
            <w:r w:rsidRPr="00042094">
              <w:tab/>
              <w:t xml:space="preserve">value is incremented in multiples of 16 </w:t>
            </w:r>
            <w:proofErr w:type="spellStart"/>
            <w:r w:rsidRPr="00042094">
              <w:t>Pbps</w:t>
            </w:r>
            <w:proofErr w:type="spellEnd"/>
          </w:p>
          <w:p w14:paraId="0A6E52AF" w14:textId="77777777" w:rsidR="00611F47" w:rsidRPr="00042094" w:rsidRDefault="00611F47" w:rsidP="006B73C3">
            <w:pPr>
              <w:pStyle w:val="TAL"/>
            </w:pPr>
            <w:r w:rsidRPr="00042094">
              <w:t>0 0 0 1 1 0 0 0</w:t>
            </w:r>
            <w:r w:rsidRPr="00042094">
              <w:tab/>
              <w:t xml:space="preserve">value is incremented in multiples of 64 </w:t>
            </w:r>
            <w:proofErr w:type="spellStart"/>
            <w:r w:rsidRPr="00042094">
              <w:t>Pbps</w:t>
            </w:r>
            <w:proofErr w:type="spellEnd"/>
          </w:p>
          <w:p w14:paraId="4566CC7B" w14:textId="77777777" w:rsidR="00611F47" w:rsidRPr="00042094" w:rsidRDefault="00611F47" w:rsidP="006B73C3">
            <w:pPr>
              <w:pStyle w:val="TAL"/>
            </w:pPr>
            <w:r w:rsidRPr="00042094">
              <w:t>0 0 0 1 1 0 0 1</w:t>
            </w:r>
            <w:r w:rsidRPr="00042094">
              <w:tab/>
              <w:t xml:space="preserve">value is incremented in multiples of 256 </w:t>
            </w:r>
            <w:proofErr w:type="spellStart"/>
            <w:r w:rsidRPr="00042094">
              <w:t>Pbps</w:t>
            </w:r>
            <w:proofErr w:type="spellEnd"/>
          </w:p>
          <w:p w14:paraId="13BF5A69" w14:textId="77777777" w:rsidR="00611F47" w:rsidRPr="00042094" w:rsidRDefault="00611F47"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lastRenderedPageBreak/>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 xml:space="preserve">value is incremented in multiples of 1 </w:t>
            </w:r>
            <w:proofErr w:type="spellStart"/>
            <w:r w:rsidRPr="00042094">
              <w:t>Tbps</w:t>
            </w:r>
            <w:proofErr w:type="spellEnd"/>
          </w:p>
          <w:p w14:paraId="778E1E91" w14:textId="77777777" w:rsidR="00611F47" w:rsidRPr="00042094" w:rsidRDefault="00611F47" w:rsidP="006B73C3">
            <w:pPr>
              <w:pStyle w:val="TAL"/>
            </w:pPr>
            <w:r w:rsidRPr="00042094">
              <w:t>0 0 0 1 0 0 0 1</w:t>
            </w:r>
            <w:r w:rsidRPr="00042094">
              <w:tab/>
              <w:t xml:space="preserve">value is incremented in multiples of 4 </w:t>
            </w:r>
            <w:proofErr w:type="spellStart"/>
            <w:r w:rsidRPr="00042094">
              <w:t>Tbps</w:t>
            </w:r>
            <w:proofErr w:type="spellEnd"/>
          </w:p>
          <w:p w14:paraId="22379830" w14:textId="77777777" w:rsidR="00611F47" w:rsidRPr="00042094" w:rsidRDefault="00611F47" w:rsidP="006B73C3">
            <w:pPr>
              <w:pStyle w:val="TAL"/>
            </w:pPr>
            <w:r w:rsidRPr="00042094">
              <w:t>0 0 0 1 0 0 1 0</w:t>
            </w:r>
            <w:r w:rsidRPr="00042094">
              <w:tab/>
              <w:t xml:space="preserve">value is incremented in multiples of 16 </w:t>
            </w:r>
            <w:proofErr w:type="spellStart"/>
            <w:r w:rsidRPr="00042094">
              <w:t>Tbps</w:t>
            </w:r>
            <w:proofErr w:type="spellEnd"/>
          </w:p>
          <w:p w14:paraId="49D6387D" w14:textId="77777777" w:rsidR="00611F47" w:rsidRPr="00042094" w:rsidRDefault="00611F47" w:rsidP="006B73C3">
            <w:pPr>
              <w:pStyle w:val="TAL"/>
            </w:pPr>
            <w:r w:rsidRPr="00042094">
              <w:t>0 0 0 1 0 0 1 1</w:t>
            </w:r>
            <w:r w:rsidRPr="00042094">
              <w:tab/>
              <w:t xml:space="preserve">value is incremented in multiples of 64 </w:t>
            </w:r>
            <w:proofErr w:type="spellStart"/>
            <w:r w:rsidRPr="00042094">
              <w:t>Tbps</w:t>
            </w:r>
            <w:proofErr w:type="spellEnd"/>
          </w:p>
          <w:p w14:paraId="3A41DF17" w14:textId="77777777" w:rsidR="00611F47" w:rsidRPr="00042094" w:rsidRDefault="00611F47" w:rsidP="006B73C3">
            <w:pPr>
              <w:pStyle w:val="TAL"/>
            </w:pPr>
            <w:r w:rsidRPr="00042094">
              <w:t>0 0 0 1 0 1 0 0</w:t>
            </w:r>
            <w:r w:rsidRPr="00042094">
              <w:tab/>
              <w:t xml:space="preserve">value is incremented in multiples of 256 </w:t>
            </w:r>
            <w:proofErr w:type="spellStart"/>
            <w:r w:rsidRPr="00042094">
              <w:t>Tbps</w:t>
            </w:r>
            <w:proofErr w:type="spellEnd"/>
          </w:p>
          <w:p w14:paraId="0C183A5E" w14:textId="77777777" w:rsidR="00611F47" w:rsidRPr="00042094" w:rsidRDefault="00611F47" w:rsidP="006B73C3">
            <w:pPr>
              <w:pStyle w:val="TAL"/>
            </w:pPr>
            <w:r w:rsidRPr="00042094">
              <w:t>0 0 0 1 0 1 0 1</w:t>
            </w:r>
            <w:r w:rsidRPr="00042094">
              <w:tab/>
              <w:t xml:space="preserve">value is incremented in multiples of 1 </w:t>
            </w:r>
            <w:proofErr w:type="spellStart"/>
            <w:r w:rsidRPr="00042094">
              <w:t>Pbps</w:t>
            </w:r>
            <w:proofErr w:type="spellEnd"/>
          </w:p>
          <w:p w14:paraId="1883E6CB" w14:textId="77777777" w:rsidR="00611F47" w:rsidRPr="00042094" w:rsidRDefault="00611F47" w:rsidP="006B73C3">
            <w:pPr>
              <w:pStyle w:val="TAL"/>
            </w:pPr>
            <w:r w:rsidRPr="00042094">
              <w:t>0 0 0 1 0 1 1 0</w:t>
            </w:r>
            <w:r w:rsidRPr="00042094">
              <w:tab/>
              <w:t xml:space="preserve">value is incremented in multiples of 4 </w:t>
            </w:r>
            <w:proofErr w:type="spellStart"/>
            <w:r w:rsidRPr="00042094">
              <w:t>Pbps</w:t>
            </w:r>
            <w:proofErr w:type="spellEnd"/>
          </w:p>
          <w:p w14:paraId="1739A788" w14:textId="77777777" w:rsidR="00611F47" w:rsidRPr="00042094" w:rsidRDefault="00611F47" w:rsidP="006B73C3">
            <w:pPr>
              <w:pStyle w:val="TAL"/>
            </w:pPr>
            <w:r w:rsidRPr="00042094">
              <w:t>0 0 0 1 0 1 1 1</w:t>
            </w:r>
            <w:r w:rsidRPr="00042094">
              <w:tab/>
              <w:t xml:space="preserve">value is incremented in multiples of 16 </w:t>
            </w:r>
            <w:proofErr w:type="spellStart"/>
            <w:r w:rsidRPr="00042094">
              <w:t>Pbps</w:t>
            </w:r>
            <w:proofErr w:type="spellEnd"/>
          </w:p>
          <w:p w14:paraId="19DCBF36" w14:textId="77777777" w:rsidR="00611F47" w:rsidRPr="00042094" w:rsidRDefault="00611F47" w:rsidP="006B73C3">
            <w:pPr>
              <w:pStyle w:val="TAL"/>
            </w:pPr>
            <w:r w:rsidRPr="00042094">
              <w:t>0 0 0 1 1 0 0 0</w:t>
            </w:r>
            <w:r w:rsidRPr="00042094">
              <w:tab/>
              <w:t xml:space="preserve">value is incremented in multiples of 64 </w:t>
            </w:r>
            <w:proofErr w:type="spellStart"/>
            <w:r w:rsidRPr="00042094">
              <w:t>Pbps</w:t>
            </w:r>
            <w:proofErr w:type="spellEnd"/>
          </w:p>
          <w:p w14:paraId="44A033F0" w14:textId="77777777" w:rsidR="00611F47" w:rsidRPr="00042094" w:rsidRDefault="00611F47" w:rsidP="006B73C3">
            <w:pPr>
              <w:pStyle w:val="TAL"/>
            </w:pPr>
            <w:r w:rsidRPr="00042094">
              <w:t>0 0 0 1 1 0 0 1</w:t>
            </w:r>
            <w:r w:rsidRPr="00042094">
              <w:tab/>
              <w:t xml:space="preserve">value is incremented in multiples of 256 </w:t>
            </w:r>
            <w:proofErr w:type="spellStart"/>
            <w:r w:rsidRPr="00042094">
              <w:t>Pbps</w:t>
            </w:r>
            <w:proofErr w:type="spellEnd"/>
          </w:p>
          <w:p w14:paraId="50F5564D" w14:textId="77777777" w:rsidR="00611F47" w:rsidRPr="00042094" w:rsidRDefault="00611F47"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lastRenderedPageBreak/>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0D42A235"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bookmarkStart w:id="264" w:name="_CRFigure5_4_2_34"/>
      <w:r w:rsidRPr="00042094">
        <w:t>Figure </w:t>
      </w:r>
      <w:bookmarkEnd w:id="264"/>
      <w:r w:rsidRPr="00042094">
        <w:t>5.4.</w:t>
      </w:r>
      <w:r w:rsidR="00134A1C" w:rsidRPr="00042094">
        <w:t>2</w:t>
      </w:r>
      <w:r w:rsidRPr="00042094">
        <w:t>.3</w:t>
      </w:r>
      <w:r w:rsidR="007852CA" w:rsidRPr="00042094">
        <w:t>4</w:t>
      </w:r>
      <w:r w:rsidRPr="00042094">
        <w:t>: NR-PC5 unicast security policies</w:t>
      </w:r>
    </w:p>
    <w:p w14:paraId="42A197BC" w14:textId="3162B56A" w:rsidR="00FD6276" w:rsidRPr="00042094" w:rsidRDefault="00FD6276" w:rsidP="00FD6276">
      <w:pPr>
        <w:pStyle w:val="TH"/>
      </w:pPr>
      <w:bookmarkStart w:id="265" w:name="_CRTable5_4_2_34"/>
      <w:r w:rsidRPr="00042094">
        <w:t>Table </w:t>
      </w:r>
      <w:bookmarkEnd w:id="265"/>
      <w:r w:rsidRPr="00042094">
        <w:t>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456075CB"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proofErr w:type="spellStart"/>
            <w:r w:rsidRPr="00042094">
              <w:t>ProSe</w:t>
            </w:r>
            <w:proofErr w:type="spellEnd"/>
            <w:r w:rsidRPr="00042094">
              <w:t xml:space="preserv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bookmarkStart w:id="266" w:name="_CRFigure5_4_2_35"/>
      <w:r w:rsidRPr="00042094">
        <w:t>Figure </w:t>
      </w:r>
      <w:bookmarkEnd w:id="266"/>
      <w:r w:rsidRPr="00042094">
        <w:t>5.4.</w:t>
      </w:r>
      <w:r w:rsidR="00134A1C" w:rsidRPr="00042094">
        <w:t>2</w:t>
      </w:r>
      <w:r w:rsidRPr="00042094">
        <w:t>.3</w:t>
      </w:r>
      <w:r w:rsidR="007852CA" w:rsidRPr="00042094">
        <w:t>5</w:t>
      </w:r>
      <w:r w:rsidRPr="00042094">
        <w:t>: NR-PC5 unicast security policy</w:t>
      </w:r>
    </w:p>
    <w:p w14:paraId="38E60A20" w14:textId="7A12D915" w:rsidR="00FD6276" w:rsidRPr="00042094" w:rsidRDefault="00FD6276" w:rsidP="00FD6276">
      <w:pPr>
        <w:pStyle w:val="TH"/>
      </w:pPr>
      <w:bookmarkStart w:id="267" w:name="_CRTable5_4_2_35"/>
      <w:r w:rsidRPr="00042094">
        <w:lastRenderedPageBreak/>
        <w:t>Table </w:t>
      </w:r>
      <w:bookmarkEnd w:id="267"/>
      <w:r w:rsidRPr="00042094">
        <w:t>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7354932" w14:textId="77777777" w:rsidR="00FD6276" w:rsidRPr="00042094" w:rsidRDefault="00FD6276" w:rsidP="00122A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68" w:name="_MCCTEMPBM_CRPT07670006___7"/>
            <w:bookmarkEnd w:id="268"/>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bookmarkStart w:id="269" w:name="_CRFigure5_4_2_36"/>
      <w:r w:rsidRPr="00042094">
        <w:t>Figure </w:t>
      </w:r>
      <w:bookmarkEnd w:id="269"/>
      <w:r w:rsidRPr="00042094">
        <w:t>5.4.</w:t>
      </w:r>
      <w:r w:rsidR="00B01AE9" w:rsidRPr="00042094">
        <w:t>2</w:t>
      </w:r>
      <w:r w:rsidRPr="00042094">
        <w:t>.3</w:t>
      </w:r>
      <w:r w:rsidR="007852CA" w:rsidRPr="00042094">
        <w:t>6</w:t>
      </w:r>
      <w:r w:rsidRPr="00042094">
        <w:t>: Security policy</w:t>
      </w:r>
    </w:p>
    <w:p w14:paraId="0B718578" w14:textId="1B69DE39" w:rsidR="00FD6276" w:rsidRPr="00042094" w:rsidRDefault="00FD6276" w:rsidP="00400999">
      <w:pPr>
        <w:pStyle w:val="TH"/>
      </w:pPr>
      <w:bookmarkStart w:id="270" w:name="_CRTable5_4_2_36"/>
      <w:r w:rsidRPr="00042094">
        <w:lastRenderedPageBreak/>
        <w:t>Table </w:t>
      </w:r>
      <w:bookmarkEnd w:id="270"/>
      <w:r w:rsidRPr="00042094">
        <w:t>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71" w:name="_PERM_MCCTEMPBM_CRPT07670007___4"/>
            <w:bookmarkEnd w:id="271"/>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72" w:name="_MCCTEMPBM_CRPT07670008___7"/>
            <w:bookmarkEnd w:id="272"/>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73" w:name="_PERM_MCCTEMPBM_CRPT07670009___4"/>
            <w:bookmarkEnd w:id="273"/>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74" w:name="_MCCTEMPBM_CRPT07670010___4"/>
            <w:bookmarkEnd w:id="274"/>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75" w:name="_MCCTEMPBM_CRPT07670011___4"/>
            <w:bookmarkEnd w:id="275"/>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76" w:name="_MCCTEMPBM_CRPT07670012___4"/>
            <w:bookmarkEnd w:id="276"/>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77" w:name="_MCCTEMPBM_CRPT07670013___7"/>
            <w:bookmarkEnd w:id="277"/>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78" w:name="_MCCTEMPBM_CRPT07670014___4"/>
            <w:bookmarkEnd w:id="278"/>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79" w:name="_MCCTEMPBM_CRPT07670015___7"/>
            <w:bookmarkEnd w:id="279"/>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80" w:name="_MCCTEMPBM_CRPT07670016___4"/>
            <w:bookmarkEnd w:id="280"/>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81" w:name="_MCCTEMPBM_CRPT07670017___7"/>
            <w:bookmarkEnd w:id="281"/>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82" w:name="_MCCTEMPBM_CRPT07670018___4"/>
            <w:bookmarkEnd w:id="282"/>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83" w:name="_MCCTEMPBM_CRPT07670019___7"/>
            <w:bookmarkEnd w:id="283"/>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84" w:name="_MCCTEMPBM_CRPT07670020___4"/>
            <w:bookmarkEnd w:id="284"/>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85" w:name="_MCCTEMPBM_CRPT07670021___4"/>
            <w:bookmarkEnd w:id="285"/>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86" w:name="_MCCTEMPBM_CRPT07670022___4"/>
            <w:bookmarkEnd w:id="286"/>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87" w:name="_MCCTEMPBM_CRPT07670023___4"/>
            <w:bookmarkEnd w:id="287"/>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88" w:name="_MCCTEMPBM_CRPT07670024___7"/>
            <w:bookmarkEnd w:id="288"/>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89" w:name="_MCCTEMPBM_CRPT07670025___4"/>
            <w:bookmarkEnd w:id="289"/>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90" w:name="_MCCTEMPBM_CRPT07670026___7"/>
            <w:bookmarkEnd w:id="290"/>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91" w:name="_MCCTEMPBM_CRPT07670027___4"/>
            <w:bookmarkEnd w:id="291"/>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92" w:name="_MCCTEMPBM_CRPT07670028___7"/>
            <w:bookmarkEnd w:id="292"/>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93" w:name="_MCCTEMPBM_CRPT07670029___7"/>
            <w:bookmarkEnd w:id="293"/>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94" w:name="_MCCTEMPBM_CRPT07670030___4"/>
            <w:bookmarkEnd w:id="294"/>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95" w:name="_MCCTEMPBM_CRPT07670031___7"/>
            <w:bookmarkEnd w:id="295"/>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96" w:name="_MCCTEMPBM_CRPT07670032___4"/>
            <w:bookmarkEnd w:id="296"/>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97" w:name="_MCCTEMPBM_CRPT07670033___4"/>
            <w:bookmarkEnd w:id="297"/>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98" w:name="_MCCTEMPBM_CRPT07670034___4"/>
            <w:bookmarkEnd w:id="298"/>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99" w:name="_MCCTEMPBM_CRPT07670035___4"/>
            <w:bookmarkEnd w:id="299"/>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300" w:name="_MCCTEMPBM_CRPT07670036___7"/>
            <w:bookmarkEnd w:id="300"/>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301" w:name="_MCCTEMPBM_CRPT07670037___4"/>
            <w:bookmarkEnd w:id="301"/>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302" w:name="_MCCTEMPBM_CRPT07670038___7"/>
            <w:bookmarkEnd w:id="302"/>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303" w:name="_MCCTEMPBM_CRPT07670039___4"/>
            <w:bookmarkEnd w:id="303"/>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304" w:name="_MCCTEMPBM_CRPT07670040___7"/>
            <w:bookmarkEnd w:id="304"/>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305" w:name="_MCCTEMPBM_CRPT07670041___4"/>
            <w:bookmarkEnd w:id="305"/>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306" w:name="_MCCTEMPBM_CRPT07670042___7"/>
            <w:bookmarkEnd w:id="306"/>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307" w:name="_MCCTEMPBM_CRPT07670043___4"/>
            <w:bookmarkEnd w:id="307"/>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308" w:name="_MCCTEMPBM_CRPT07670044___4"/>
            <w:bookmarkEnd w:id="308"/>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309" w:name="_MCCTEMPBM_CRPT07670045___4"/>
            <w:bookmarkEnd w:id="309"/>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310" w:name="_MCCTEMPBM_CRPT07670046___4"/>
            <w:bookmarkEnd w:id="310"/>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311" w:name="_MCCTEMPBM_CRPT07670047___7"/>
            <w:bookmarkEnd w:id="311"/>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312" w:name="_MCCTEMPBM_CRPT07670048___4"/>
            <w:bookmarkEnd w:id="312"/>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313" w:name="_MCCTEMPBM_CRPT07670049___7"/>
            <w:bookmarkEnd w:id="313"/>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314" w:name="_MCCTEMPBM_CRPT07670050___4"/>
            <w:bookmarkEnd w:id="314"/>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315" w:name="_MCCTEMPBM_CRPT07670051___7"/>
            <w:bookmarkStart w:id="316" w:name="_MCCTEMPBM_CRPT07670052___7"/>
            <w:bookmarkEnd w:id="315"/>
            <w:bookmarkEnd w:id="316"/>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73DE67D8"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lastRenderedPageBreak/>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bookmarkStart w:id="317" w:name="_CRFigure5_4_2_37"/>
      <w:r w:rsidRPr="00042094">
        <w:t>Figure </w:t>
      </w:r>
      <w:bookmarkEnd w:id="317"/>
      <w:r w:rsidRPr="00042094">
        <w:t>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p w14:paraId="6A2198DE" w14:textId="6C4396E1" w:rsidR="00FD6276" w:rsidRPr="00042094" w:rsidRDefault="00FD6276" w:rsidP="00FD6276">
      <w:pPr>
        <w:pStyle w:val="TH"/>
      </w:pPr>
      <w:bookmarkStart w:id="318" w:name="_CRTable5_4_2_37"/>
      <w:r w:rsidRPr="00042094">
        <w:t>Table </w:t>
      </w:r>
      <w:bookmarkEnd w:id="318"/>
      <w:r w:rsidRPr="00042094">
        <w:t>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18DC7506"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bookmarkStart w:id="319" w:name="_CRFigure5_4_2_38"/>
      <w:r w:rsidRPr="00042094">
        <w:t>Figure </w:t>
      </w:r>
      <w:bookmarkEnd w:id="319"/>
      <w:r w:rsidRPr="00042094">
        <w:t>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p w14:paraId="58E8401E" w14:textId="42874791" w:rsidR="00FD6276" w:rsidRPr="00042094" w:rsidRDefault="00FD6276" w:rsidP="00FD6276">
      <w:pPr>
        <w:pStyle w:val="TH"/>
      </w:pPr>
      <w:bookmarkStart w:id="320" w:name="_CRTable5_4_2_38"/>
      <w:r w:rsidRPr="00042094">
        <w:t>Table </w:t>
      </w:r>
      <w:bookmarkEnd w:id="320"/>
      <w:r w:rsidRPr="00042094">
        <w:t>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7EDAEA66" w14:textId="77777777" w:rsidR="00FD6276" w:rsidRPr="00042094" w:rsidRDefault="00FD6276"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lastRenderedPageBreak/>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122A35">
            <w:pPr>
              <w:pStyle w:val="TAC"/>
              <w:rPr>
                <w:noProof/>
              </w:rPr>
            </w:pPr>
          </w:p>
          <w:p w14:paraId="6DF56421" w14:textId="77777777" w:rsidR="00785DC9" w:rsidRDefault="00785DC9" w:rsidP="00122A35">
            <w:pPr>
              <w:pStyle w:val="TAC"/>
            </w:pPr>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122A35">
            <w:pPr>
              <w:pStyle w:val="TAC"/>
            </w:pPr>
          </w:p>
          <w:p w14:paraId="33EB097B" w14:textId="77777777" w:rsidR="00785DC9" w:rsidRDefault="00785DC9" w:rsidP="00122A35">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122A35">
            <w:pPr>
              <w:pStyle w:val="TAC"/>
            </w:pPr>
          </w:p>
          <w:p w14:paraId="605BA80C" w14:textId="77777777" w:rsidR="00785DC9" w:rsidRDefault="00785DC9" w:rsidP="00122A35">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bookmarkStart w:id="321" w:name="_CRFigure5_4_2_39"/>
      <w:r>
        <w:t>Figure </w:t>
      </w:r>
      <w:bookmarkEnd w:id="321"/>
      <w:r>
        <w:t xml:space="preserve">5.4.2.39: </w:t>
      </w:r>
      <w:proofErr w:type="spellStart"/>
      <w:r>
        <w:t>ProSe</w:t>
      </w:r>
      <w:proofErr w:type="spellEnd"/>
      <w:r>
        <w:t xml:space="preserve"> identifier</w:t>
      </w:r>
      <w:r>
        <w:rPr>
          <w:noProof/>
        </w:rPr>
        <w:t xml:space="preserve"> to destination layer-2 ID for groupcast mapping rules</w:t>
      </w:r>
    </w:p>
    <w:p w14:paraId="1FA26D00" w14:textId="77777777" w:rsidR="00785DC9" w:rsidRDefault="00785DC9" w:rsidP="00785DC9">
      <w:pPr>
        <w:pStyle w:val="TH"/>
      </w:pPr>
      <w:bookmarkStart w:id="322" w:name="_CRTable5_4_2_39"/>
      <w:r>
        <w:t>Table </w:t>
      </w:r>
      <w:bookmarkEnd w:id="322"/>
      <w:r>
        <w:t xml:space="preserve">5.4.2.39: </w:t>
      </w:r>
      <w:proofErr w:type="spellStart"/>
      <w:r>
        <w:t>ProSe</w:t>
      </w:r>
      <w:proofErr w:type="spellEnd"/>
      <w:r>
        <w:t xml:space="preserv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5.4.2.40 and table 5.4.2.40. The </w:t>
            </w:r>
            <w:proofErr w:type="spellStart"/>
            <w:r>
              <w:t>ProSe</w:t>
            </w:r>
            <w:proofErr w:type="spellEnd"/>
            <w:r>
              <w:t xml:space="preserve"> identifier</w:t>
            </w:r>
            <w:r>
              <w:rPr>
                <w:noProof/>
              </w:rPr>
              <w:t xml:space="preserve"> to destination layer-2 ID for groupcast mapping rules</w:t>
            </w:r>
            <w:r>
              <w:t xml:space="preserve"> field shall contain a default </w:t>
            </w:r>
            <w:proofErr w:type="spellStart"/>
            <w:r>
              <w:t>ProSe</w:t>
            </w:r>
            <w:proofErr w:type="spellEnd"/>
            <w:r>
              <w:t xml:space="preserve"> identifier</w:t>
            </w:r>
            <w:r>
              <w:rPr>
                <w:noProof/>
              </w:rPr>
              <w:t xml:space="preserve"> to destination layer-2 ID for groupcast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destination layer-2 ID for groupcast mapping rule field.</w:t>
            </w:r>
          </w:p>
        </w:tc>
      </w:tr>
    </w:tbl>
    <w:p w14:paraId="4B1A5176" w14:textId="4D30E177" w:rsidR="00FD6276" w:rsidRDefault="00FD6276" w:rsidP="00122A35">
      <w:pPr>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 xml:space="preserve">Length of </w:t>
            </w:r>
            <w:proofErr w:type="spellStart"/>
            <w:r>
              <w:t>ProSe</w:t>
            </w:r>
            <w:proofErr w:type="spellEnd"/>
            <w:r>
              <w:t xml:space="preserv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bookmarkStart w:id="323" w:name="_CRFigure5_4_2_40"/>
      <w:r>
        <w:t>Figure </w:t>
      </w:r>
      <w:bookmarkEnd w:id="323"/>
      <w:r>
        <w:t xml:space="preserve">5.4.2.40: </w:t>
      </w:r>
      <w:proofErr w:type="spellStart"/>
      <w:r>
        <w:t>ProSe</w:t>
      </w:r>
      <w:proofErr w:type="spellEnd"/>
      <w:r>
        <w:t xml:space="preserve"> identifier</w:t>
      </w:r>
      <w:r>
        <w:rPr>
          <w:noProof/>
        </w:rPr>
        <w:t xml:space="preserve"> to destination layer-2 ID for groupcast mapping rule</w:t>
      </w:r>
    </w:p>
    <w:p w14:paraId="3455472F" w14:textId="77777777" w:rsidR="00132F8D" w:rsidRDefault="00132F8D" w:rsidP="00132F8D">
      <w:pPr>
        <w:pStyle w:val="TH"/>
      </w:pPr>
      <w:bookmarkStart w:id="324" w:name="_CRTable5_4_2_40"/>
      <w:r>
        <w:t>Table </w:t>
      </w:r>
      <w:bookmarkEnd w:id="324"/>
      <w:r>
        <w:t xml:space="preserve">5.4.2.40: </w:t>
      </w:r>
      <w:proofErr w:type="spellStart"/>
      <w:r>
        <w:t>ProSe</w:t>
      </w:r>
      <w:proofErr w:type="spellEnd"/>
      <w:r>
        <w:t xml:space="preserv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proofErr w:type="spellStart"/>
            <w:r>
              <w:t>ProSe</w:t>
            </w:r>
            <w:proofErr w:type="spellEnd"/>
            <w:r>
              <w:t xml:space="preserve"> identifier</w:t>
            </w:r>
            <w:r>
              <w:rPr>
                <w:noProof/>
              </w:rPr>
              <w:t>s (</w:t>
            </w:r>
            <w:r>
              <w:t>octet o85+5 to o854)</w:t>
            </w:r>
            <w:r>
              <w:rPr>
                <w:noProof/>
              </w:rPr>
              <w:t>:</w:t>
            </w:r>
          </w:p>
          <w:p w14:paraId="696823C6" w14:textId="77777777" w:rsidR="00132F8D" w:rsidRDefault="00132F8D" w:rsidP="00F1415C">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 xml:space="preserve">If the length of </w:t>
            </w:r>
            <w:proofErr w:type="spellStart"/>
            <w:r>
              <w:t>ProSe</w:t>
            </w:r>
            <w:proofErr w:type="spellEnd"/>
            <w:r>
              <w:t xml:space="preserve"> identifier</w:t>
            </w:r>
            <w:r>
              <w:rPr>
                <w:noProof/>
              </w:rPr>
              <w:t xml:space="preserve"> to destination layer-2 ID for groupcast mapping rule contents field is bigger than indicated in figure</w:t>
            </w:r>
            <w:r>
              <w:t xml:space="preserve"> 5.4.2.40, receiving entity shall ignore any superfluous octets located at the end of the </w:t>
            </w:r>
            <w:proofErr w:type="spellStart"/>
            <w:r>
              <w:t>ProSe</w:t>
            </w:r>
            <w:proofErr w:type="spellEnd"/>
            <w:r>
              <w:t xml:space="preserve"> identifier</w:t>
            </w:r>
            <w:r>
              <w:rPr>
                <w:noProof/>
              </w:rPr>
              <w:t xml:space="preserve"> to destination layer-2 ID for groupcast mapping rule contents</w:t>
            </w:r>
            <w:r>
              <w:t>.</w:t>
            </w:r>
          </w:p>
        </w:tc>
      </w:tr>
    </w:tbl>
    <w:p w14:paraId="3D05F427" w14:textId="77777777" w:rsidR="00132F8D" w:rsidRPr="00042094" w:rsidRDefault="00132F8D"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lastRenderedPageBreak/>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bookmarkStart w:id="325" w:name="_CRFigure5_4_2_41"/>
      <w:r>
        <w:t>Figure </w:t>
      </w:r>
      <w:bookmarkEnd w:id="325"/>
      <w:r>
        <w:t xml:space="preserve">5.4.2.41: </w:t>
      </w:r>
      <w:r>
        <w:rPr>
          <w:noProof/>
        </w:rPr>
        <w:t>ProSe application to path preference mapping rules</w:t>
      </w:r>
    </w:p>
    <w:p w14:paraId="299327DA" w14:textId="11EC5464" w:rsidR="00963A12" w:rsidRDefault="00963A12" w:rsidP="00963A12">
      <w:pPr>
        <w:pStyle w:val="TH"/>
      </w:pPr>
      <w:bookmarkStart w:id="326" w:name="_CRTable5_4_2_41"/>
      <w:r>
        <w:t>Table </w:t>
      </w:r>
      <w:bookmarkEnd w:id="326"/>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0D2537FC" w14:textId="77777777" w:rsidR="00963A12" w:rsidRDefault="00963A12" w:rsidP="00122A35"/>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bookmarkStart w:id="327" w:name="_CRFigure5_4_2_42"/>
      <w:r>
        <w:t>Figure </w:t>
      </w:r>
      <w:bookmarkEnd w:id="327"/>
      <w:r>
        <w:t xml:space="preserve">5.4.2.42: </w:t>
      </w:r>
      <w:r>
        <w:rPr>
          <w:noProof/>
        </w:rPr>
        <w:t>ProSe application to path preference mapping rule</w:t>
      </w:r>
    </w:p>
    <w:p w14:paraId="734E88AC" w14:textId="76371E0E" w:rsidR="00963A12" w:rsidRDefault="00963A12" w:rsidP="00963A12">
      <w:pPr>
        <w:pStyle w:val="TH"/>
      </w:pPr>
      <w:bookmarkStart w:id="328" w:name="_CRTable5_4_2_42"/>
      <w:r>
        <w:lastRenderedPageBreak/>
        <w:t>Table </w:t>
      </w:r>
      <w:bookmarkEnd w:id="328"/>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proofErr w:type="spellStart"/>
            <w:r>
              <w:t>ProSe</w:t>
            </w:r>
            <w:proofErr w:type="spellEnd"/>
            <w:r>
              <w:t xml:space="preserv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0B303087" w14:textId="77777777" w:rsidR="00963A12" w:rsidRDefault="00963A12" w:rsidP="00F1415C">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r>
            <w:proofErr w:type="spellStart"/>
            <w:r>
              <w:t>Uu</w:t>
            </w:r>
            <w:proofErr w:type="spellEnd"/>
            <w:r>
              <w:t xml:space="preserve">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 xml:space="preserve">For all </w:t>
            </w:r>
            <w:proofErr w:type="spellStart"/>
            <w:r>
              <w:t>ProSe</w:t>
            </w:r>
            <w:proofErr w:type="spellEnd"/>
            <w:r>
              <w:t xml:space="preserve"> services</w:t>
            </w:r>
          </w:p>
          <w:p w14:paraId="1FEF396C" w14:textId="77777777" w:rsidR="00963A12" w:rsidRDefault="00963A12" w:rsidP="00F1415C">
            <w:pPr>
              <w:pStyle w:val="TAL"/>
              <w:rPr>
                <w:noProof/>
              </w:rPr>
            </w:pPr>
            <w:r>
              <w:t>0</w:t>
            </w:r>
            <w:r>
              <w:tab/>
              <w:t xml:space="preserve">Not for all </w:t>
            </w:r>
            <w:proofErr w:type="spellStart"/>
            <w:r>
              <w:t>ProSe</w:t>
            </w:r>
            <w:proofErr w:type="spellEnd"/>
            <w:r>
              <w:t xml:space="preserv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66FD14F" w14:textId="77777777" w:rsidR="00963A12" w:rsidRDefault="00963A12"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bookmarkStart w:id="329" w:name="_CRFigure5_4_2_43"/>
      <w:r>
        <w:t xml:space="preserve">Figure </w:t>
      </w:r>
      <w:bookmarkEnd w:id="329"/>
      <w:r>
        <w:t xml:space="preserve">5.4.2.43: </w:t>
      </w:r>
      <w:proofErr w:type="spellStart"/>
      <w:r>
        <w:t>ProSe</w:t>
      </w:r>
      <w:proofErr w:type="spellEnd"/>
      <w:r>
        <w:t xml:space="preserve"> identifiers to NR Tx profile for broadcast and groupcast mapping rules</w:t>
      </w:r>
    </w:p>
    <w:p w14:paraId="06EF376A" w14:textId="4C9F8F73" w:rsidR="00963A12" w:rsidRDefault="00963A12" w:rsidP="00963A12">
      <w:pPr>
        <w:pStyle w:val="TH"/>
      </w:pPr>
      <w:bookmarkStart w:id="330" w:name="_CRTable5_4_2_43"/>
      <w:r>
        <w:t xml:space="preserve">Table </w:t>
      </w:r>
      <w:bookmarkEnd w:id="330"/>
      <w:r>
        <w:t xml:space="preserve">5.4.2.43: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04A7EC1" w14:textId="77777777" w:rsidR="00963A12" w:rsidRDefault="00963A12" w:rsidP="00122A3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lastRenderedPageBreak/>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bookmarkStart w:id="331" w:name="_CRFigure5_4_2_44"/>
      <w:r>
        <w:t xml:space="preserve">Figure </w:t>
      </w:r>
      <w:bookmarkEnd w:id="331"/>
      <w:r>
        <w:t xml:space="preserve">5.4.2.44: </w:t>
      </w:r>
      <w:proofErr w:type="spellStart"/>
      <w:r>
        <w:t>ProSe</w:t>
      </w:r>
      <w:proofErr w:type="spellEnd"/>
      <w:r>
        <w:t xml:space="preserve"> identifiers to NR Tx profile for broadcast and groupcast mapping rule</w:t>
      </w:r>
    </w:p>
    <w:p w14:paraId="7676F21C" w14:textId="2BA7CE8A" w:rsidR="00963A12" w:rsidRDefault="00963A12" w:rsidP="00963A12">
      <w:pPr>
        <w:pStyle w:val="TH"/>
      </w:pPr>
      <w:bookmarkStart w:id="332" w:name="_CRTable5_4_2_44"/>
      <w:r>
        <w:t xml:space="preserve">Table </w:t>
      </w:r>
      <w:bookmarkEnd w:id="332"/>
      <w:r>
        <w:t xml:space="preserve">5.4.2.44: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proofErr w:type="spellStart"/>
            <w:r w:rsidR="008A5C62">
              <w:t>ProSe</w:t>
            </w:r>
            <w:proofErr w:type="spellEnd"/>
            <w:r w:rsidR="008A5C62">
              <w:t xml:space="preserv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32482254" w14:textId="77777777" w:rsidR="0010424F" w:rsidRPr="00042094" w:rsidRDefault="0010424F" w:rsidP="0010424F">
      <w:pPr>
        <w:pStyle w:val="Heading2"/>
        <w:rPr>
          <w:lang w:eastAsia="zh-CN"/>
        </w:rPr>
      </w:pPr>
      <w:bookmarkStart w:id="333" w:name="_CR5_5"/>
      <w:bookmarkStart w:id="334" w:name="_Toc73369021"/>
      <w:bookmarkStart w:id="335" w:name="_Toc218778853"/>
      <w:bookmarkEnd w:id="333"/>
      <w:r w:rsidRPr="00042094">
        <w:rPr>
          <w:lang w:eastAsia="zh-CN"/>
        </w:rPr>
        <w:t>5.5</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UE-to-network relay</w:t>
      </w:r>
      <w:bookmarkEnd w:id="334"/>
      <w:r w:rsidR="005E7CBE" w:rsidRPr="00042094">
        <w:rPr>
          <w:lang w:eastAsia="zh-CN"/>
        </w:rPr>
        <w:t xml:space="preserve"> UE</w:t>
      </w:r>
      <w:bookmarkEnd w:id="335"/>
    </w:p>
    <w:p w14:paraId="1459C76F" w14:textId="77777777" w:rsidR="005E7CBE" w:rsidRPr="00042094" w:rsidRDefault="005E7CBE" w:rsidP="005E7CBE">
      <w:pPr>
        <w:pStyle w:val="Heading3"/>
      </w:pPr>
      <w:bookmarkStart w:id="336" w:name="_CR5_5_1"/>
      <w:bookmarkStart w:id="337" w:name="_Toc218778854"/>
      <w:bookmarkEnd w:id="336"/>
      <w:r w:rsidRPr="00042094">
        <w:t>5.5.1</w:t>
      </w:r>
      <w:r w:rsidRPr="00042094">
        <w:tab/>
        <w:t>General</w:t>
      </w:r>
      <w:bookmarkEnd w:id="337"/>
    </w:p>
    <w:p w14:paraId="5344BBC6"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 are </w:t>
      </w:r>
      <w:r w:rsidRPr="00042094">
        <w:t>coded as shown in figures 5.5.2.1 and table 5.5.2.1.</w:t>
      </w:r>
    </w:p>
    <w:p w14:paraId="0EE47B97" w14:textId="4C8E6200" w:rsidR="005E7CBE" w:rsidRPr="00042094" w:rsidRDefault="005E7CBE" w:rsidP="005E7CBE">
      <w:pPr>
        <w:pStyle w:val="Heading3"/>
      </w:pPr>
      <w:bookmarkStart w:id="338" w:name="_CR5_5_2"/>
      <w:bookmarkStart w:id="339" w:name="_Toc218778855"/>
      <w:bookmarkEnd w:id="338"/>
      <w:r w:rsidRPr="00042094">
        <w:lastRenderedPageBreak/>
        <w:t>5.5.2</w:t>
      </w:r>
      <w:r w:rsidRPr="00042094">
        <w:tab/>
        <w:t>Information elements coding</w:t>
      </w:r>
      <w:bookmarkEnd w:id="339"/>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340"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340"/>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proofErr w:type="spellStart"/>
            <w:r w:rsidRPr="00042094">
              <w:t>ProSe</w:t>
            </w:r>
            <w:proofErr w:type="spellEnd"/>
            <w:r w:rsidRPr="00042094">
              <w:t xml:space="preserve"> identifier</w:t>
            </w:r>
            <w:r w:rsidR="005E7CBE" w:rsidRPr="00042094">
              <w:t xml:space="preserve"> to </w:t>
            </w:r>
            <w:proofErr w:type="spellStart"/>
            <w:r w:rsidR="005E7CBE" w:rsidRPr="00042094">
              <w:t>ProSe</w:t>
            </w:r>
            <w:proofErr w:type="spellEnd"/>
            <w:r w:rsidR="005E7CBE" w:rsidRPr="00042094">
              <w:t xml:space="preserv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5964CA9B" w14:textId="3837FA66" w:rsidR="008210FF" w:rsidRDefault="008210FF" w:rsidP="008210FF">
            <w:pPr>
              <w:pStyle w:val="TAL"/>
              <w:rPr>
                <w:lang w:eastAsia="zh-CN"/>
              </w:rPr>
            </w:pPr>
            <w:r>
              <w:rPr>
                <w:lang w:eastAsia="zh-CN"/>
              </w:rPr>
              <w:t>octet a</w:t>
            </w:r>
          </w:p>
          <w:p w14:paraId="0ABD70FB" w14:textId="77777777" w:rsidR="008210FF" w:rsidRDefault="008210FF" w:rsidP="008210FF">
            <w:pPr>
              <w:pStyle w:val="TAL"/>
              <w:rPr>
                <w:lang w:eastAsia="zh-CN"/>
              </w:rPr>
            </w:pPr>
          </w:p>
          <w:p w14:paraId="393E42EB" w14:textId="12F32DED" w:rsidR="00026ED8" w:rsidRPr="001D06A2" w:rsidRDefault="008210FF" w:rsidP="008210FF">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bookmarkStart w:id="341" w:name="_CRFigure5_5_2_1"/>
      <w:r w:rsidRPr="00042094">
        <w:t>Figure </w:t>
      </w:r>
      <w:bookmarkEnd w:id="341"/>
      <w:r w:rsidRPr="00042094">
        <w:t xml:space="preserve">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2030ADBF" w14:textId="77777777" w:rsidR="005E7CBE" w:rsidRPr="00042094" w:rsidRDefault="005E7CBE" w:rsidP="005E7CBE">
      <w:pPr>
        <w:pStyle w:val="TH"/>
      </w:pPr>
      <w:bookmarkStart w:id="342" w:name="_CRTable5_5_2_1"/>
      <w:r w:rsidRPr="00042094">
        <w:lastRenderedPageBreak/>
        <w:t>Table </w:t>
      </w:r>
      <w:bookmarkEnd w:id="342"/>
      <w:r w:rsidRPr="00042094">
        <w:t xml:space="preserve">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94"/>
      </w:tblGrid>
      <w:tr w:rsidR="005E7CBE" w:rsidRPr="00042094" w14:paraId="63E053DF" w14:textId="77777777" w:rsidTr="00D521DD">
        <w:trPr>
          <w:gridBefore w:val="1"/>
          <w:wBefore w:w="73" w:type="dxa"/>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proofErr w:type="spellStart"/>
            <w:r w:rsidRPr="00042094">
              <w:lastRenderedPageBreak/>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5C4111B" w14:textId="524F77E7" w:rsidR="00115ED6" w:rsidRPr="00042094" w:rsidRDefault="00115ED6" w:rsidP="00115ED6">
            <w:pPr>
              <w:pStyle w:val="TAL"/>
            </w:pPr>
          </w:p>
        </w:tc>
      </w:tr>
      <w:tr w:rsidR="00115ED6" w:rsidRPr="00042094" w14:paraId="76768CE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FBA3B3F"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47FE51AF" w14:textId="5D86537D" w:rsidR="00115ED6" w:rsidRPr="00042094" w:rsidRDefault="00115ED6" w:rsidP="00115ED6">
            <w:pPr>
              <w:pStyle w:val="TAL"/>
            </w:pPr>
          </w:p>
        </w:tc>
      </w:tr>
      <w:tr w:rsidR="00115ED6" w:rsidRPr="00042094" w14:paraId="6A81638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2DD7885" w14:textId="2E2FB875" w:rsidR="00115ED6" w:rsidRPr="00042094" w:rsidRDefault="00115ED6" w:rsidP="00115ED6">
            <w:pPr>
              <w:pStyle w:val="TAL"/>
            </w:pPr>
          </w:p>
        </w:tc>
      </w:tr>
      <w:tr w:rsidR="00115ED6" w:rsidRPr="00042094" w14:paraId="3106FAF4"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27D6E8D" w14:textId="77777777" w:rsidR="00115ED6" w:rsidRPr="00042094" w:rsidRDefault="00115ED6" w:rsidP="00D521DD">
            <w:pPr>
              <w:pStyle w:val="TAL"/>
            </w:pPr>
          </w:p>
        </w:tc>
      </w:tr>
      <w:tr w:rsidR="00115ED6" w:rsidRPr="00042094" w14:paraId="3D45FE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AC1B690" w14:textId="261FDF0A" w:rsidR="00115ED6" w:rsidRDefault="00115ED6" w:rsidP="00115ED6">
            <w:pPr>
              <w:pStyle w:val="TAL"/>
            </w:pPr>
            <w:r>
              <w:lastRenderedPageBreak/>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D521DD" w14:paraId="257577F5" w14:textId="77777777" w:rsidTr="00D521DD">
        <w:trPr>
          <w:cantSplit/>
          <w:jc w:val="center"/>
        </w:trPr>
        <w:tc>
          <w:tcPr>
            <w:tcW w:w="7167" w:type="dxa"/>
            <w:gridSpan w:val="2"/>
            <w:tcBorders>
              <w:top w:val="nil"/>
              <w:left w:val="single" w:sz="4" w:space="0" w:color="auto"/>
              <w:bottom w:val="nil"/>
              <w:right w:val="single" w:sz="4" w:space="0" w:color="auto"/>
            </w:tcBorders>
          </w:tcPr>
          <w:p w14:paraId="20C44AC7" w14:textId="77777777" w:rsidR="00D521DD" w:rsidRDefault="00D521DD" w:rsidP="00AF1C32">
            <w:pPr>
              <w:pStyle w:val="TAL"/>
            </w:pPr>
          </w:p>
        </w:tc>
      </w:tr>
      <w:tr w:rsidR="00D521DD" w:rsidRPr="00871ACC" w14:paraId="3D03CFEF" w14:textId="77777777" w:rsidTr="00D521DD">
        <w:trPr>
          <w:cantSplit/>
          <w:jc w:val="center"/>
        </w:trPr>
        <w:tc>
          <w:tcPr>
            <w:tcW w:w="7167" w:type="dxa"/>
            <w:gridSpan w:val="2"/>
            <w:tcBorders>
              <w:top w:val="nil"/>
              <w:left w:val="single" w:sz="4" w:space="0" w:color="auto"/>
              <w:bottom w:val="nil"/>
              <w:right w:val="single" w:sz="4" w:space="0" w:color="auto"/>
            </w:tcBorders>
          </w:tcPr>
          <w:p w14:paraId="2687A64E" w14:textId="77777777" w:rsidR="00D521DD" w:rsidRPr="00871ACC" w:rsidRDefault="00D521DD" w:rsidP="00AF1C32">
            <w:pPr>
              <w:pStyle w:val="TAL"/>
            </w:pPr>
            <w:r w:rsidRPr="00802CAE">
              <w:t xml:space="preserve">If the length of </w:t>
            </w:r>
            <w:proofErr w:type="spellStart"/>
            <w:r w:rsidRPr="00802CAE">
              <w:t>ProSeP</w:t>
            </w:r>
            <w:proofErr w:type="spellEnd"/>
            <w:r w:rsidRPr="00802CAE">
              <w:t xml:space="preserve"> info contents field is bigger than indicated in figure 5.5.2.1, receiving entity shall ignore any superfluous octets located at the end of the </w:t>
            </w:r>
            <w:proofErr w:type="spellStart"/>
            <w:r w:rsidRPr="00802CAE">
              <w:t>ProSeP</w:t>
            </w:r>
            <w:proofErr w:type="spellEnd"/>
            <w:r w:rsidRPr="00802CAE">
              <w:t xml:space="preserve"> info contents.</w:t>
            </w:r>
          </w:p>
        </w:tc>
      </w:tr>
      <w:tr w:rsidR="00D521DD" w14:paraId="5CC4013B" w14:textId="77777777" w:rsidTr="00D521DD">
        <w:trPr>
          <w:cantSplit/>
          <w:jc w:val="center"/>
        </w:trPr>
        <w:tc>
          <w:tcPr>
            <w:tcW w:w="7167" w:type="dxa"/>
            <w:gridSpan w:val="2"/>
            <w:tcBorders>
              <w:top w:val="nil"/>
              <w:left w:val="single" w:sz="4" w:space="0" w:color="auto"/>
              <w:bottom w:val="single" w:sz="4" w:space="0" w:color="auto"/>
              <w:right w:val="single" w:sz="4" w:space="0" w:color="auto"/>
            </w:tcBorders>
          </w:tcPr>
          <w:p w14:paraId="564CD63F" w14:textId="77777777" w:rsidR="00D521DD" w:rsidRDefault="00D521DD" w:rsidP="00AF1C32">
            <w:pPr>
              <w:pStyle w:val="TAL"/>
            </w:pPr>
          </w:p>
        </w:tc>
      </w:tr>
    </w:tbl>
    <w:p w14:paraId="7E0B4453" w14:textId="5840CB3D" w:rsidR="00D521DD" w:rsidRPr="00042094" w:rsidRDefault="00D521DD"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042094" w14:paraId="5C3D446F" w14:textId="77777777" w:rsidTr="00AF1C32">
        <w:trPr>
          <w:cantSplit/>
          <w:jc w:val="center"/>
        </w:trPr>
        <w:tc>
          <w:tcPr>
            <w:tcW w:w="708" w:type="dxa"/>
            <w:hideMark/>
          </w:tcPr>
          <w:p w14:paraId="11491E83" w14:textId="77777777" w:rsidR="00D521DD" w:rsidRPr="00042094" w:rsidRDefault="00D521DD" w:rsidP="00AF1C32">
            <w:pPr>
              <w:pStyle w:val="TAC"/>
            </w:pPr>
            <w:r w:rsidRPr="00042094">
              <w:t>8</w:t>
            </w:r>
          </w:p>
        </w:tc>
        <w:tc>
          <w:tcPr>
            <w:tcW w:w="709" w:type="dxa"/>
            <w:hideMark/>
          </w:tcPr>
          <w:p w14:paraId="3D2452E5" w14:textId="77777777" w:rsidR="00D521DD" w:rsidRPr="00042094" w:rsidRDefault="00D521DD" w:rsidP="00AF1C32">
            <w:pPr>
              <w:pStyle w:val="TAC"/>
            </w:pPr>
            <w:r w:rsidRPr="00042094">
              <w:t>7</w:t>
            </w:r>
          </w:p>
        </w:tc>
        <w:tc>
          <w:tcPr>
            <w:tcW w:w="709" w:type="dxa"/>
            <w:hideMark/>
          </w:tcPr>
          <w:p w14:paraId="358CE3B9" w14:textId="77777777" w:rsidR="00D521DD" w:rsidRPr="00042094" w:rsidRDefault="00D521DD" w:rsidP="00AF1C32">
            <w:pPr>
              <w:pStyle w:val="TAC"/>
            </w:pPr>
            <w:r w:rsidRPr="00042094">
              <w:t>6</w:t>
            </w:r>
          </w:p>
        </w:tc>
        <w:tc>
          <w:tcPr>
            <w:tcW w:w="709" w:type="dxa"/>
            <w:hideMark/>
          </w:tcPr>
          <w:p w14:paraId="79090373" w14:textId="77777777" w:rsidR="00D521DD" w:rsidRPr="00042094" w:rsidRDefault="00D521DD" w:rsidP="00AF1C32">
            <w:pPr>
              <w:pStyle w:val="TAC"/>
            </w:pPr>
            <w:r w:rsidRPr="00042094">
              <w:t>5</w:t>
            </w:r>
          </w:p>
        </w:tc>
        <w:tc>
          <w:tcPr>
            <w:tcW w:w="709" w:type="dxa"/>
            <w:hideMark/>
          </w:tcPr>
          <w:p w14:paraId="69D64B69" w14:textId="77777777" w:rsidR="00D521DD" w:rsidRPr="00042094" w:rsidRDefault="00D521DD" w:rsidP="00AF1C32">
            <w:pPr>
              <w:pStyle w:val="TAC"/>
            </w:pPr>
            <w:r w:rsidRPr="00042094">
              <w:t>4</w:t>
            </w:r>
          </w:p>
        </w:tc>
        <w:tc>
          <w:tcPr>
            <w:tcW w:w="709" w:type="dxa"/>
            <w:hideMark/>
          </w:tcPr>
          <w:p w14:paraId="5D17E611" w14:textId="77777777" w:rsidR="00D521DD" w:rsidRPr="00042094" w:rsidRDefault="00D521DD" w:rsidP="00AF1C32">
            <w:pPr>
              <w:pStyle w:val="TAC"/>
            </w:pPr>
            <w:r w:rsidRPr="00042094">
              <w:t>3</w:t>
            </w:r>
          </w:p>
        </w:tc>
        <w:tc>
          <w:tcPr>
            <w:tcW w:w="709" w:type="dxa"/>
            <w:hideMark/>
          </w:tcPr>
          <w:p w14:paraId="78E1FBBB" w14:textId="77777777" w:rsidR="00D521DD" w:rsidRPr="00042094" w:rsidRDefault="00D521DD" w:rsidP="00AF1C32">
            <w:pPr>
              <w:pStyle w:val="TAC"/>
            </w:pPr>
            <w:r w:rsidRPr="00042094">
              <w:t>2</w:t>
            </w:r>
          </w:p>
        </w:tc>
        <w:tc>
          <w:tcPr>
            <w:tcW w:w="709" w:type="dxa"/>
            <w:hideMark/>
          </w:tcPr>
          <w:p w14:paraId="108321CF" w14:textId="77777777" w:rsidR="00D521DD" w:rsidRPr="00042094" w:rsidRDefault="00D521DD" w:rsidP="00AF1C32">
            <w:pPr>
              <w:pStyle w:val="TAC"/>
            </w:pPr>
            <w:r w:rsidRPr="00042094">
              <w:t>1</w:t>
            </w:r>
          </w:p>
        </w:tc>
        <w:tc>
          <w:tcPr>
            <w:tcW w:w="1346" w:type="dxa"/>
          </w:tcPr>
          <w:p w14:paraId="11B4B2D5" w14:textId="77777777" w:rsidR="00D521DD" w:rsidRPr="00042094" w:rsidRDefault="00D521DD" w:rsidP="00AF1C32">
            <w:pPr>
              <w:pStyle w:val="TAL"/>
            </w:pPr>
          </w:p>
        </w:tc>
      </w:tr>
      <w:tr w:rsidR="00D521DD" w:rsidRPr="00042094" w14:paraId="78FFCC8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32DD" w14:textId="77777777" w:rsidR="00D521DD" w:rsidRPr="00042094" w:rsidRDefault="00D521DD" w:rsidP="00AF1C32">
            <w:pPr>
              <w:pStyle w:val="TAC"/>
              <w:rPr>
                <w:noProof/>
              </w:rPr>
            </w:pPr>
          </w:p>
          <w:p w14:paraId="38E70846" w14:textId="77777777" w:rsidR="00D521DD" w:rsidRPr="00042094" w:rsidRDefault="00D521DD" w:rsidP="00AF1C32">
            <w:pPr>
              <w:pStyle w:val="TAC"/>
            </w:pPr>
            <w:r w:rsidRPr="00042094">
              <w:rPr>
                <w:noProof/>
              </w:rPr>
              <w:t>Length of served by NG-RAN</w:t>
            </w:r>
            <w:r w:rsidRPr="00042094">
              <w:t xml:space="preserve"> </w:t>
            </w:r>
            <w:r w:rsidRPr="00042094">
              <w:rPr>
                <w:noProof/>
              </w:rPr>
              <w:t>contents</w:t>
            </w:r>
          </w:p>
        </w:tc>
        <w:tc>
          <w:tcPr>
            <w:tcW w:w="1346" w:type="dxa"/>
          </w:tcPr>
          <w:p w14:paraId="123543EB" w14:textId="77777777" w:rsidR="00D521DD" w:rsidRPr="00042094" w:rsidRDefault="00D521DD" w:rsidP="00AF1C32">
            <w:pPr>
              <w:pStyle w:val="TAL"/>
            </w:pPr>
            <w:r w:rsidRPr="00042094">
              <w:t>octet k+8</w:t>
            </w:r>
          </w:p>
          <w:p w14:paraId="207B43B9" w14:textId="77777777" w:rsidR="00D521DD" w:rsidRPr="00042094" w:rsidRDefault="00D521DD" w:rsidP="00AF1C32">
            <w:pPr>
              <w:pStyle w:val="TAL"/>
            </w:pPr>
          </w:p>
          <w:p w14:paraId="33E1D046" w14:textId="77777777" w:rsidR="00D521DD" w:rsidRPr="00042094" w:rsidRDefault="00D521DD" w:rsidP="00AF1C32">
            <w:pPr>
              <w:pStyle w:val="TAL"/>
            </w:pPr>
            <w:r w:rsidRPr="00042094">
              <w:t>octet k+9</w:t>
            </w:r>
          </w:p>
        </w:tc>
      </w:tr>
      <w:tr w:rsidR="00D521DD" w:rsidRPr="00042094" w14:paraId="6E428E3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E1E9" w14:textId="77777777" w:rsidR="00D521DD" w:rsidRPr="00042094" w:rsidRDefault="00D521DD" w:rsidP="00AF1C32">
            <w:pPr>
              <w:pStyle w:val="TAC"/>
            </w:pPr>
          </w:p>
          <w:p w14:paraId="61C86828" w14:textId="77777777" w:rsidR="00D521DD" w:rsidRPr="00042094" w:rsidRDefault="00D521DD" w:rsidP="00AF1C32">
            <w:pPr>
              <w:pStyle w:val="TAC"/>
            </w:pPr>
            <w:r w:rsidRPr="00042094">
              <w:t>Authorized PLMN list for layer-3 relay UE</w:t>
            </w:r>
          </w:p>
        </w:tc>
        <w:tc>
          <w:tcPr>
            <w:tcW w:w="1346" w:type="dxa"/>
            <w:tcBorders>
              <w:top w:val="nil"/>
              <w:left w:val="single" w:sz="6" w:space="0" w:color="auto"/>
              <w:bottom w:val="nil"/>
              <w:right w:val="nil"/>
            </w:tcBorders>
          </w:tcPr>
          <w:p w14:paraId="6050AF6E" w14:textId="4AE141A8" w:rsidR="00D521DD" w:rsidRPr="00042094" w:rsidRDefault="00D521DD" w:rsidP="00AF1C32">
            <w:pPr>
              <w:pStyle w:val="TAL"/>
            </w:pPr>
            <w:r w:rsidRPr="00042094">
              <w:t>octet k+10</w:t>
            </w:r>
          </w:p>
          <w:p w14:paraId="1266F431" w14:textId="77777777" w:rsidR="00D521DD" w:rsidRPr="00042094" w:rsidRDefault="00D521DD" w:rsidP="00AF1C32">
            <w:pPr>
              <w:pStyle w:val="TAL"/>
            </w:pPr>
          </w:p>
          <w:p w14:paraId="12B2BE7D" w14:textId="3EA09BC7" w:rsidR="00D521DD" w:rsidRPr="00042094" w:rsidRDefault="00D521DD" w:rsidP="00AF1C32">
            <w:pPr>
              <w:pStyle w:val="TAL"/>
            </w:pPr>
            <w:r w:rsidRPr="00042094">
              <w:t>octet o50</w:t>
            </w:r>
          </w:p>
        </w:tc>
      </w:tr>
      <w:tr w:rsidR="00D521DD" w:rsidRPr="00042094" w14:paraId="0E9D96A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68E6E" w14:textId="77777777" w:rsidR="00D521DD" w:rsidRPr="00042094" w:rsidRDefault="00D521DD" w:rsidP="00AF1C32">
            <w:pPr>
              <w:pStyle w:val="TAC"/>
            </w:pPr>
          </w:p>
          <w:p w14:paraId="35A2B926" w14:textId="77777777" w:rsidR="00D521DD" w:rsidRPr="00042094" w:rsidRDefault="00D521DD" w:rsidP="00AF1C32">
            <w:pPr>
              <w:pStyle w:val="TAC"/>
            </w:pPr>
            <w:r w:rsidRPr="00042094">
              <w:t>Authorized PLMN list for layer-2 relay UE</w:t>
            </w:r>
          </w:p>
        </w:tc>
        <w:tc>
          <w:tcPr>
            <w:tcW w:w="1346" w:type="dxa"/>
            <w:tcBorders>
              <w:top w:val="nil"/>
              <w:left w:val="single" w:sz="6" w:space="0" w:color="auto"/>
              <w:bottom w:val="nil"/>
              <w:right w:val="nil"/>
            </w:tcBorders>
          </w:tcPr>
          <w:p w14:paraId="3EA5C092" w14:textId="339D2DC6" w:rsidR="00D521DD" w:rsidRPr="00042094" w:rsidRDefault="00D521DD" w:rsidP="00AF1C32">
            <w:pPr>
              <w:pStyle w:val="TAL"/>
            </w:pPr>
            <w:r w:rsidRPr="00042094">
              <w:t>octet o50+1</w:t>
            </w:r>
          </w:p>
          <w:p w14:paraId="77D96BBD" w14:textId="77777777" w:rsidR="00D521DD" w:rsidRPr="00042094" w:rsidRDefault="00D521DD" w:rsidP="00AF1C32">
            <w:pPr>
              <w:pStyle w:val="TAL"/>
            </w:pPr>
          </w:p>
          <w:p w14:paraId="6B073588" w14:textId="2FF1D10F" w:rsidR="00D521DD" w:rsidRPr="00042094" w:rsidRDefault="00D521DD" w:rsidP="00AF1C32">
            <w:pPr>
              <w:pStyle w:val="TAL"/>
            </w:pPr>
            <w:r w:rsidRPr="00042094">
              <w:t>octet o1</w:t>
            </w:r>
          </w:p>
        </w:tc>
      </w:tr>
      <w:tr w:rsidR="00D521DD" w:rsidRPr="0027632B" w14:paraId="374D37F9"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8211C" w14:textId="77777777" w:rsidR="00D521DD" w:rsidRPr="0027632B" w:rsidRDefault="00D521DD" w:rsidP="00AF1C32">
            <w:pPr>
              <w:pStyle w:val="TAC"/>
            </w:pPr>
            <w:r w:rsidRPr="0027632B">
              <w:t>0</w:t>
            </w:r>
          </w:p>
          <w:p w14:paraId="230B16B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739217" w14:textId="77777777" w:rsidR="00D521DD" w:rsidRPr="0027632B" w:rsidRDefault="00D521DD" w:rsidP="00AF1C32">
            <w:pPr>
              <w:pStyle w:val="TAC"/>
            </w:pPr>
            <w:r w:rsidRPr="0027632B">
              <w:t>0</w:t>
            </w:r>
          </w:p>
          <w:p w14:paraId="1BB8893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17515C5" w14:textId="77777777" w:rsidR="00D521DD" w:rsidRPr="0027632B" w:rsidRDefault="00D521DD" w:rsidP="00AF1C32">
            <w:pPr>
              <w:pStyle w:val="TAC"/>
            </w:pPr>
            <w:r w:rsidRPr="0027632B">
              <w:t>0</w:t>
            </w:r>
          </w:p>
          <w:p w14:paraId="53D0D3A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D5554AA" w14:textId="77777777" w:rsidR="00D521DD" w:rsidRPr="0027632B" w:rsidRDefault="00D521DD" w:rsidP="00AF1C32">
            <w:pPr>
              <w:pStyle w:val="TAC"/>
            </w:pPr>
            <w:r w:rsidRPr="0027632B">
              <w:t>0</w:t>
            </w:r>
          </w:p>
          <w:p w14:paraId="1D9DB5C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6547494" w14:textId="77777777" w:rsidR="00D521DD" w:rsidRPr="00EE5FD8" w:rsidRDefault="00D521DD" w:rsidP="00AF1C32">
            <w:pPr>
              <w:pStyle w:val="TAC"/>
            </w:pPr>
            <w:r w:rsidRPr="00EE5FD8">
              <w:t>0</w:t>
            </w:r>
          </w:p>
          <w:p w14:paraId="31093C5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A5BAE24" w14:textId="77777777" w:rsidR="00D521DD" w:rsidRPr="00EE5FD8" w:rsidRDefault="00D521DD" w:rsidP="00AF1C32">
            <w:pPr>
              <w:pStyle w:val="TAC"/>
            </w:pPr>
            <w:r w:rsidRPr="00EE5FD8">
              <w:t>0</w:t>
            </w:r>
          </w:p>
          <w:p w14:paraId="3A34763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A70AD9" w14:textId="77777777" w:rsidR="00D521DD" w:rsidRPr="00EE5FD8" w:rsidRDefault="00D521DD" w:rsidP="00AF1C32">
            <w:pPr>
              <w:pStyle w:val="TAC"/>
            </w:pPr>
            <w:r w:rsidRPr="00EE5FD8">
              <w:t>0</w:t>
            </w:r>
          </w:p>
          <w:p w14:paraId="6857E08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E4D6FA4"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BC09CD3" w14:textId="77777777" w:rsidR="00D521DD" w:rsidRPr="0027632B" w:rsidRDefault="00D521DD" w:rsidP="00AF1C32">
            <w:pPr>
              <w:pStyle w:val="TAC"/>
              <w:jc w:val="left"/>
            </w:pPr>
            <w:r w:rsidRPr="0027632B">
              <w:t>octet o</w:t>
            </w:r>
            <w:r>
              <w:t>1</w:t>
            </w:r>
            <w:r w:rsidRPr="0027632B">
              <w:t>+</w:t>
            </w:r>
            <w:r>
              <w:t>1</w:t>
            </w:r>
          </w:p>
        </w:tc>
      </w:tr>
    </w:tbl>
    <w:p w14:paraId="51F2D595" w14:textId="286925D3" w:rsidR="005E7CBE" w:rsidRPr="00042094" w:rsidRDefault="00D521DD" w:rsidP="005E7CBE">
      <w:pPr>
        <w:pStyle w:val="TF"/>
      </w:pPr>
      <w:bookmarkStart w:id="343" w:name="_CRFigure5_5_2_2"/>
      <w:r w:rsidRPr="00042094">
        <w:t>Figure </w:t>
      </w:r>
      <w:bookmarkEnd w:id="343"/>
      <w:r w:rsidRPr="00042094">
        <w:t>5.5.2.2: Served by NG-RAN</w:t>
      </w:r>
    </w:p>
    <w:p w14:paraId="53D472C7" w14:textId="77777777" w:rsidR="00D521DD" w:rsidRPr="00042094" w:rsidRDefault="00D521DD" w:rsidP="00D521DD">
      <w:pPr>
        <w:pStyle w:val="TH"/>
      </w:pPr>
      <w:bookmarkStart w:id="344" w:name="_CRTable5_5_2_2"/>
      <w:r w:rsidRPr="00042094">
        <w:t>Table </w:t>
      </w:r>
      <w:bookmarkEnd w:id="344"/>
      <w:r w:rsidRPr="00042094">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62CBB871"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18441589" w14:textId="77777777" w:rsidR="00D521DD" w:rsidRPr="00042094" w:rsidRDefault="00D521DD" w:rsidP="00AF1C32">
            <w:pPr>
              <w:pStyle w:val="TAL"/>
            </w:pPr>
            <w:r w:rsidRPr="00042094">
              <w:t>Authorized PLMN list for layer-3 relay UE:</w:t>
            </w:r>
          </w:p>
          <w:p w14:paraId="06FAE910" w14:textId="77777777" w:rsidR="00D521DD" w:rsidRPr="00042094" w:rsidRDefault="00D521DD" w:rsidP="00AF1C32">
            <w:pPr>
              <w:pStyle w:val="TAL"/>
            </w:pPr>
            <w:r w:rsidRPr="00042094">
              <w:t>The authorized PLMN list for layer-3 relay UE field is coded according to figure 5.5.2.3 and table 5.5.2.3</w:t>
            </w:r>
            <w:r w:rsidRPr="00042094">
              <w:rPr>
                <w:noProof/>
              </w:rPr>
              <w:t>.</w:t>
            </w:r>
          </w:p>
        </w:tc>
      </w:tr>
      <w:tr w:rsidR="00D521DD" w:rsidRPr="00042094" w14:paraId="250B5381" w14:textId="77777777" w:rsidTr="00AF1C32">
        <w:trPr>
          <w:cantSplit/>
          <w:jc w:val="center"/>
        </w:trPr>
        <w:tc>
          <w:tcPr>
            <w:tcW w:w="7094" w:type="dxa"/>
            <w:gridSpan w:val="2"/>
            <w:tcBorders>
              <w:top w:val="nil"/>
              <w:left w:val="single" w:sz="4" w:space="0" w:color="auto"/>
              <w:bottom w:val="nil"/>
              <w:right w:val="single" w:sz="4" w:space="0" w:color="auto"/>
            </w:tcBorders>
          </w:tcPr>
          <w:p w14:paraId="3C6FB8A5" w14:textId="77777777" w:rsidR="00D521DD" w:rsidRPr="00042094" w:rsidRDefault="00D521DD" w:rsidP="00AF1C32">
            <w:pPr>
              <w:pStyle w:val="TAL"/>
            </w:pPr>
          </w:p>
        </w:tc>
      </w:tr>
      <w:tr w:rsidR="00D521DD" w:rsidRPr="00042094" w14:paraId="04DD14D0" w14:textId="77777777" w:rsidTr="00893B58">
        <w:trPr>
          <w:cantSplit/>
          <w:jc w:val="center"/>
        </w:trPr>
        <w:tc>
          <w:tcPr>
            <w:tcW w:w="7094" w:type="dxa"/>
            <w:gridSpan w:val="2"/>
            <w:tcBorders>
              <w:top w:val="nil"/>
              <w:left w:val="single" w:sz="4" w:space="0" w:color="auto"/>
              <w:bottom w:val="nil"/>
              <w:right w:val="single" w:sz="4" w:space="0" w:color="auto"/>
            </w:tcBorders>
          </w:tcPr>
          <w:p w14:paraId="3E8F533B" w14:textId="77777777" w:rsidR="00D521DD" w:rsidRPr="00042094" w:rsidRDefault="00D521DD" w:rsidP="00AF1C32">
            <w:pPr>
              <w:pStyle w:val="TAL"/>
            </w:pPr>
            <w:r w:rsidRPr="00042094">
              <w:t>Authorized PLMN list for layer-2 relay UE:</w:t>
            </w:r>
          </w:p>
          <w:p w14:paraId="1B78D055" w14:textId="77777777" w:rsidR="00D521DD" w:rsidRPr="00042094" w:rsidRDefault="00D521DD" w:rsidP="00AF1C32">
            <w:pPr>
              <w:pStyle w:val="TAL"/>
            </w:pPr>
            <w:r w:rsidRPr="00042094">
              <w:t>The authorized PLMN list for layer-2 relay UE field is coded according to figure 5.5.2.3 and table 5.5.2.3</w:t>
            </w:r>
            <w:r w:rsidRPr="00042094">
              <w:rPr>
                <w:noProof/>
              </w:rPr>
              <w:t>.</w:t>
            </w:r>
          </w:p>
        </w:tc>
      </w:tr>
      <w:tr w:rsidR="00D521DD" w:rsidRPr="00042094" w14:paraId="7498EF79" w14:textId="77777777" w:rsidTr="00893B58">
        <w:trPr>
          <w:cantSplit/>
          <w:jc w:val="center"/>
        </w:trPr>
        <w:tc>
          <w:tcPr>
            <w:tcW w:w="7094" w:type="dxa"/>
            <w:gridSpan w:val="2"/>
            <w:tcBorders>
              <w:top w:val="nil"/>
              <w:left w:val="single" w:sz="4" w:space="0" w:color="auto"/>
              <w:bottom w:val="nil"/>
              <w:right w:val="single" w:sz="4" w:space="0" w:color="auto"/>
            </w:tcBorders>
          </w:tcPr>
          <w:p w14:paraId="3074316D" w14:textId="77777777" w:rsidR="00D521DD" w:rsidRPr="00042094" w:rsidRDefault="00D521DD" w:rsidP="00AF1C32">
            <w:pPr>
              <w:pStyle w:val="TAL"/>
            </w:pPr>
          </w:p>
        </w:tc>
      </w:tr>
      <w:tr w:rsidR="00D521DD" w:rsidRPr="00D755F4" w14:paraId="564BE1CD" w14:textId="77777777" w:rsidTr="00AF1C32">
        <w:trPr>
          <w:cantSplit/>
          <w:jc w:val="center"/>
        </w:trPr>
        <w:tc>
          <w:tcPr>
            <w:tcW w:w="7094" w:type="dxa"/>
            <w:gridSpan w:val="2"/>
            <w:tcBorders>
              <w:top w:val="nil"/>
              <w:left w:val="single" w:sz="4" w:space="0" w:color="auto"/>
              <w:bottom w:val="nil"/>
              <w:right w:val="single" w:sz="4" w:space="0" w:color="auto"/>
            </w:tcBorders>
          </w:tcPr>
          <w:p w14:paraId="2A27DCBC" w14:textId="77777777" w:rsidR="00D521DD" w:rsidRPr="00D755F4" w:rsidDel="00CA791F" w:rsidRDefault="00D521DD" w:rsidP="00AF1C32">
            <w:pPr>
              <w:pStyle w:val="TAL"/>
            </w:pPr>
            <w:r w:rsidRPr="00D755F4">
              <w:t xml:space="preserve">Subscribed SNPN </w:t>
            </w:r>
            <w:r w:rsidRPr="00B71FB3">
              <w:t xml:space="preserve">authorization </w:t>
            </w:r>
            <w:r w:rsidRPr="00D755F4">
              <w:t>indicator (SN</w:t>
            </w:r>
            <w:r>
              <w:t>A</w:t>
            </w:r>
            <w:r w:rsidRPr="00D755F4">
              <w:t>I) (octet o1+1 bit 1)</w:t>
            </w:r>
          </w:p>
        </w:tc>
      </w:tr>
      <w:tr w:rsidR="00D521DD" w:rsidRPr="00D755F4" w14:paraId="18605531" w14:textId="77777777" w:rsidTr="00AF1C32">
        <w:trPr>
          <w:cantSplit/>
          <w:jc w:val="center"/>
        </w:trPr>
        <w:tc>
          <w:tcPr>
            <w:tcW w:w="7094" w:type="dxa"/>
            <w:gridSpan w:val="2"/>
            <w:tcBorders>
              <w:top w:val="nil"/>
              <w:left w:val="single" w:sz="4" w:space="0" w:color="auto"/>
              <w:bottom w:val="nil"/>
              <w:right w:val="single" w:sz="4" w:space="0" w:color="auto"/>
            </w:tcBorders>
          </w:tcPr>
          <w:p w14:paraId="38225695" w14:textId="77777777" w:rsidR="00D521DD" w:rsidRPr="00D755F4" w:rsidDel="00CA791F" w:rsidRDefault="00D521DD" w:rsidP="00AF1C32">
            <w:pPr>
              <w:pStyle w:val="TAL"/>
            </w:pPr>
            <w:r w:rsidRPr="00D755F4">
              <w:t>Bit</w:t>
            </w:r>
          </w:p>
        </w:tc>
      </w:tr>
      <w:tr w:rsidR="00D521DD" w:rsidRPr="00D755F4" w14:paraId="1BA9ABD5" w14:textId="77777777" w:rsidTr="00AF1C32">
        <w:trPr>
          <w:cantSplit/>
          <w:jc w:val="center"/>
        </w:trPr>
        <w:tc>
          <w:tcPr>
            <w:tcW w:w="7094" w:type="dxa"/>
            <w:gridSpan w:val="2"/>
            <w:tcBorders>
              <w:top w:val="nil"/>
              <w:left w:val="single" w:sz="4" w:space="0" w:color="auto"/>
              <w:bottom w:val="nil"/>
              <w:right w:val="single" w:sz="4" w:space="0" w:color="auto"/>
            </w:tcBorders>
          </w:tcPr>
          <w:p w14:paraId="42B10215" w14:textId="77777777" w:rsidR="00D521DD" w:rsidRPr="00D755F4" w:rsidRDefault="00D521DD" w:rsidP="00AF1C32">
            <w:pPr>
              <w:pStyle w:val="TAL"/>
              <w:rPr>
                <w:b/>
                <w:bCs/>
              </w:rPr>
            </w:pPr>
            <w:r w:rsidRPr="00D755F4">
              <w:rPr>
                <w:b/>
                <w:bCs/>
              </w:rPr>
              <w:t>1</w:t>
            </w:r>
          </w:p>
        </w:tc>
      </w:tr>
      <w:tr w:rsidR="00D521DD" w:rsidRPr="00D755F4" w14:paraId="1F0A960B" w14:textId="77777777" w:rsidTr="00AF1C32">
        <w:trPr>
          <w:cantSplit/>
          <w:jc w:val="center"/>
        </w:trPr>
        <w:tc>
          <w:tcPr>
            <w:tcW w:w="279" w:type="dxa"/>
            <w:tcBorders>
              <w:top w:val="nil"/>
              <w:left w:val="single" w:sz="4" w:space="0" w:color="auto"/>
              <w:bottom w:val="nil"/>
              <w:right w:val="nil"/>
            </w:tcBorders>
          </w:tcPr>
          <w:p w14:paraId="5731D9CD" w14:textId="77777777" w:rsidR="00D521DD" w:rsidRPr="00D755F4" w:rsidRDefault="00D521DD" w:rsidP="00AF1C32">
            <w:pPr>
              <w:pStyle w:val="TAL"/>
            </w:pPr>
            <w:r w:rsidRPr="00D755F4">
              <w:t>0</w:t>
            </w:r>
          </w:p>
        </w:tc>
        <w:tc>
          <w:tcPr>
            <w:tcW w:w="6815" w:type="dxa"/>
            <w:tcBorders>
              <w:top w:val="nil"/>
              <w:left w:val="nil"/>
              <w:bottom w:val="nil"/>
              <w:right w:val="single" w:sz="4" w:space="0" w:color="auto"/>
            </w:tcBorders>
          </w:tcPr>
          <w:p w14:paraId="2E7D7BFE" w14:textId="77777777" w:rsidR="00D521DD" w:rsidRPr="00D755F4" w:rsidRDefault="00D521DD" w:rsidP="00AF1C32">
            <w:pPr>
              <w:pStyle w:val="TAL"/>
            </w:pPr>
            <w:r w:rsidRPr="00D755F4">
              <w:t>Subscribed SNPN is</w:t>
            </w:r>
            <w:r>
              <w:t xml:space="preserve"> </w:t>
            </w:r>
            <w:r w:rsidRPr="002D0F7D">
              <w:t>not authorized</w:t>
            </w:r>
          </w:p>
        </w:tc>
      </w:tr>
      <w:tr w:rsidR="00D521DD" w:rsidRPr="00D755F4" w14:paraId="40AF08DA" w14:textId="77777777" w:rsidTr="00AF1C32">
        <w:trPr>
          <w:cantSplit/>
          <w:jc w:val="center"/>
        </w:trPr>
        <w:tc>
          <w:tcPr>
            <w:tcW w:w="279" w:type="dxa"/>
            <w:tcBorders>
              <w:top w:val="nil"/>
              <w:left w:val="single" w:sz="4" w:space="0" w:color="auto"/>
              <w:bottom w:val="nil"/>
              <w:right w:val="nil"/>
            </w:tcBorders>
          </w:tcPr>
          <w:p w14:paraId="742AE482" w14:textId="77777777" w:rsidR="00D521DD" w:rsidRPr="00D755F4" w:rsidRDefault="00D521DD" w:rsidP="00AF1C32">
            <w:pPr>
              <w:pStyle w:val="TAL"/>
            </w:pPr>
            <w:r w:rsidRPr="00D755F4">
              <w:t>1</w:t>
            </w:r>
          </w:p>
        </w:tc>
        <w:tc>
          <w:tcPr>
            <w:tcW w:w="6815" w:type="dxa"/>
            <w:tcBorders>
              <w:top w:val="nil"/>
              <w:left w:val="nil"/>
              <w:bottom w:val="nil"/>
              <w:right w:val="single" w:sz="4" w:space="0" w:color="auto"/>
            </w:tcBorders>
          </w:tcPr>
          <w:p w14:paraId="2C8D3821" w14:textId="77777777" w:rsidR="00D521DD" w:rsidRPr="00D755F4" w:rsidRDefault="00D521DD" w:rsidP="00AF1C32">
            <w:pPr>
              <w:pStyle w:val="TAL"/>
            </w:pPr>
            <w:r w:rsidRPr="00D755F4">
              <w:t>Subscribed SNPN is</w:t>
            </w:r>
            <w:r>
              <w:t xml:space="preserve"> </w:t>
            </w:r>
            <w:r w:rsidRPr="002D0F7D">
              <w:t>authorized</w:t>
            </w:r>
          </w:p>
        </w:tc>
      </w:tr>
      <w:tr w:rsidR="00D521DD" w:rsidRPr="00D755F4" w14:paraId="38F249B0" w14:textId="77777777" w:rsidTr="00AF1C32">
        <w:trPr>
          <w:cantSplit/>
          <w:jc w:val="center"/>
        </w:trPr>
        <w:tc>
          <w:tcPr>
            <w:tcW w:w="7094" w:type="dxa"/>
            <w:gridSpan w:val="2"/>
            <w:tcBorders>
              <w:top w:val="nil"/>
              <w:left w:val="single" w:sz="4" w:space="0" w:color="auto"/>
              <w:bottom w:val="nil"/>
              <w:right w:val="single" w:sz="4" w:space="0" w:color="auto"/>
            </w:tcBorders>
          </w:tcPr>
          <w:p w14:paraId="15F37C3F" w14:textId="77777777" w:rsidR="00D521DD" w:rsidRPr="00D755F4" w:rsidRDefault="00D521DD" w:rsidP="00AF1C32">
            <w:pPr>
              <w:pStyle w:val="TAL"/>
            </w:pPr>
          </w:p>
        </w:tc>
      </w:tr>
      <w:tr w:rsidR="00D521DD" w:rsidRPr="00D755F4" w14:paraId="590BFDF0" w14:textId="77777777" w:rsidTr="00AF1C32">
        <w:trPr>
          <w:cantSplit/>
          <w:jc w:val="center"/>
        </w:trPr>
        <w:tc>
          <w:tcPr>
            <w:tcW w:w="7094" w:type="dxa"/>
            <w:gridSpan w:val="2"/>
            <w:tcBorders>
              <w:top w:val="nil"/>
              <w:left w:val="single" w:sz="4" w:space="0" w:color="auto"/>
              <w:bottom w:val="nil"/>
              <w:right w:val="single" w:sz="4" w:space="0" w:color="auto"/>
            </w:tcBorders>
          </w:tcPr>
          <w:p w14:paraId="4201C5BF" w14:textId="77777777" w:rsidR="00D521DD" w:rsidRPr="00D755F4" w:rsidDel="00CA791F" w:rsidRDefault="00D521DD" w:rsidP="00AF1C32">
            <w:pPr>
              <w:pStyle w:val="TAL"/>
            </w:pPr>
          </w:p>
        </w:tc>
      </w:tr>
      <w:tr w:rsidR="00D521DD" w:rsidRPr="00D755F4" w14:paraId="41FF9058" w14:textId="77777777" w:rsidTr="00AF1C32">
        <w:trPr>
          <w:cantSplit/>
          <w:jc w:val="center"/>
        </w:trPr>
        <w:tc>
          <w:tcPr>
            <w:tcW w:w="7094" w:type="dxa"/>
            <w:gridSpan w:val="2"/>
            <w:tcBorders>
              <w:top w:val="nil"/>
              <w:left w:val="single" w:sz="4" w:space="0" w:color="auto"/>
              <w:bottom w:val="nil"/>
              <w:right w:val="single" w:sz="4" w:space="0" w:color="auto"/>
            </w:tcBorders>
          </w:tcPr>
          <w:p w14:paraId="3C19B9F4" w14:textId="77777777" w:rsidR="00D521DD" w:rsidRPr="00D755F4" w:rsidDel="00CA791F" w:rsidRDefault="00D521DD" w:rsidP="00AF1C32">
            <w:pPr>
              <w:pStyle w:val="TAL"/>
            </w:pPr>
            <w:r w:rsidRPr="00D755F4">
              <w:t>If the length of Served by NG-RAN field is bigger than indicated in figure 5.5.2.</w:t>
            </w:r>
            <w:r>
              <w:t>2</w:t>
            </w:r>
            <w:r w:rsidRPr="00D755F4">
              <w:t>, receiving entity shall ignore any superfluous octets located at the end of the Served by NG-RAN</w:t>
            </w:r>
            <w:r>
              <w:t>.</w:t>
            </w:r>
          </w:p>
        </w:tc>
      </w:tr>
      <w:tr w:rsidR="00D521DD" w:rsidRPr="00042094" w14:paraId="407C0589"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04515D7C" w14:textId="77777777" w:rsidR="00D521DD" w:rsidRPr="00042094" w:rsidRDefault="00D521DD" w:rsidP="00AF1C32">
            <w:pPr>
              <w:pStyle w:val="TAL"/>
            </w:pPr>
          </w:p>
        </w:tc>
      </w:tr>
    </w:tbl>
    <w:p w14:paraId="66895D1E"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bookmarkStart w:id="345" w:name="_CRFigure5_5_2_3"/>
      <w:r w:rsidRPr="00042094">
        <w:t>Figure </w:t>
      </w:r>
      <w:bookmarkEnd w:id="345"/>
      <w:r w:rsidRPr="00042094">
        <w:t>5.5.2.3: Authorized PLMN list</w:t>
      </w:r>
    </w:p>
    <w:p w14:paraId="6C027568" w14:textId="77777777" w:rsidR="005E7CBE" w:rsidRPr="00042094" w:rsidRDefault="005E7CBE" w:rsidP="005E7CBE">
      <w:pPr>
        <w:pStyle w:val="TH"/>
      </w:pPr>
      <w:bookmarkStart w:id="346" w:name="_CRTable5_5_2_3"/>
      <w:r w:rsidRPr="00042094">
        <w:t>Table </w:t>
      </w:r>
      <w:bookmarkEnd w:id="346"/>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00552178"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bookmarkStart w:id="347" w:name="_CRFigure5_5_2_4"/>
      <w:r w:rsidRPr="00042094">
        <w:t>Figure </w:t>
      </w:r>
      <w:bookmarkEnd w:id="347"/>
      <w:r w:rsidRPr="00042094">
        <w:t>5.5.2.4: PLMN ID</w:t>
      </w:r>
    </w:p>
    <w:p w14:paraId="71716682" w14:textId="77777777" w:rsidR="005E7CBE" w:rsidRPr="00042094" w:rsidRDefault="005E7CBE" w:rsidP="005E7CBE">
      <w:pPr>
        <w:pStyle w:val="TH"/>
      </w:pPr>
      <w:bookmarkStart w:id="348" w:name="_CRTable5_5_2_4"/>
      <w:r w:rsidRPr="00042094">
        <w:t>Table </w:t>
      </w:r>
      <w:bookmarkEnd w:id="348"/>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F2BDCB9"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bookmarkStart w:id="349" w:name="_CRFigure5_5_2_5"/>
      <w:r w:rsidRPr="00042094">
        <w:t>Figure </w:t>
      </w:r>
      <w:bookmarkEnd w:id="349"/>
      <w:r w:rsidRPr="00042094">
        <w:t>5.5.2.5: Not served by NG-RAN</w:t>
      </w:r>
    </w:p>
    <w:p w14:paraId="351E1342" w14:textId="77777777" w:rsidR="005E7CBE" w:rsidRPr="00042094" w:rsidRDefault="005E7CBE" w:rsidP="005E7CBE">
      <w:pPr>
        <w:pStyle w:val="TH"/>
      </w:pPr>
      <w:bookmarkStart w:id="350" w:name="_CRTable5_5_2_5"/>
      <w:r w:rsidRPr="00042094">
        <w:lastRenderedPageBreak/>
        <w:t>Table </w:t>
      </w:r>
      <w:bookmarkEnd w:id="350"/>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3ADAAD0C"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bookmarkStart w:id="351" w:name="_CRFigure5_5_2_6"/>
      <w:r w:rsidRPr="00042094">
        <w:t>Figure </w:t>
      </w:r>
      <w:bookmarkEnd w:id="351"/>
      <w:r w:rsidRPr="00042094">
        <w:t>5.5.2.6: NR radio parameters per geographical area list for UE-to-network relay discovery</w:t>
      </w:r>
    </w:p>
    <w:p w14:paraId="5A4E9313" w14:textId="77777777" w:rsidR="005E7CBE" w:rsidRPr="00042094" w:rsidRDefault="005E7CBE" w:rsidP="005E7CBE">
      <w:pPr>
        <w:pStyle w:val="TH"/>
      </w:pPr>
      <w:bookmarkStart w:id="352" w:name="_CRTable5_5_2_6"/>
      <w:r w:rsidRPr="00042094">
        <w:t>Table </w:t>
      </w:r>
      <w:bookmarkEnd w:id="352"/>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ECCADFA"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lastRenderedPageBreak/>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bookmarkStart w:id="353" w:name="_CRFigure5_5_2_7"/>
      <w:r w:rsidRPr="00042094">
        <w:t>Figure </w:t>
      </w:r>
      <w:bookmarkEnd w:id="353"/>
      <w:r w:rsidRPr="00042094">
        <w:t>5.5.2.7: NR radio parameters per geographical area list for UE-to-network relay communication</w:t>
      </w:r>
    </w:p>
    <w:p w14:paraId="6931D5D9" w14:textId="77777777" w:rsidR="005E7CBE" w:rsidRPr="00042094" w:rsidRDefault="005E7CBE" w:rsidP="005E7CBE">
      <w:pPr>
        <w:pStyle w:val="TH"/>
      </w:pPr>
      <w:bookmarkStart w:id="354" w:name="_CRTable5_5_2_7"/>
      <w:r w:rsidRPr="00042094">
        <w:t>Table </w:t>
      </w:r>
      <w:bookmarkEnd w:id="354"/>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C90821B"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bookmarkStart w:id="355" w:name="_CRFigure5_5_2_8"/>
      <w:r w:rsidRPr="00042094">
        <w:t>Figure </w:t>
      </w:r>
      <w:bookmarkEnd w:id="355"/>
      <w:r w:rsidRPr="00042094">
        <w:t>5.5.2.8: Radio parameters per geographical area info</w:t>
      </w:r>
    </w:p>
    <w:p w14:paraId="01234F4C" w14:textId="77777777" w:rsidR="005E7CBE" w:rsidRPr="00042094" w:rsidRDefault="005E7CBE" w:rsidP="005E7CBE">
      <w:pPr>
        <w:pStyle w:val="TH"/>
      </w:pPr>
      <w:bookmarkStart w:id="356" w:name="_CRTable5_5_2_8"/>
      <w:r w:rsidRPr="00042094">
        <w:t>Table </w:t>
      </w:r>
      <w:bookmarkEnd w:id="356"/>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7D291A41"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lastRenderedPageBreak/>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bookmarkStart w:id="357" w:name="_CRFigure5_5_2_9"/>
      <w:r w:rsidRPr="00042094">
        <w:t>Figure </w:t>
      </w:r>
      <w:bookmarkEnd w:id="357"/>
      <w:r w:rsidRPr="00042094">
        <w:t>5.5.2.9: Geographical area</w:t>
      </w:r>
    </w:p>
    <w:p w14:paraId="1AF6E46E" w14:textId="77777777" w:rsidR="005E7CBE" w:rsidRPr="00042094" w:rsidRDefault="005E7CBE" w:rsidP="005E7CBE">
      <w:pPr>
        <w:pStyle w:val="TH"/>
      </w:pPr>
      <w:bookmarkStart w:id="358" w:name="_CRTable5_5_2_9"/>
      <w:r w:rsidRPr="00042094">
        <w:t>Table </w:t>
      </w:r>
      <w:bookmarkEnd w:id="358"/>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1F19D42C"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bookmarkStart w:id="359" w:name="_CRFigure5_5_2_10"/>
      <w:r w:rsidRPr="00042094">
        <w:t>Figure </w:t>
      </w:r>
      <w:bookmarkEnd w:id="359"/>
      <w:r w:rsidRPr="00042094">
        <w:t>5.5.2.10: Coordinate area</w:t>
      </w:r>
    </w:p>
    <w:p w14:paraId="09644D2E" w14:textId="77777777" w:rsidR="005E7CBE" w:rsidRPr="00042094" w:rsidRDefault="005E7CBE" w:rsidP="005E7CBE">
      <w:pPr>
        <w:pStyle w:val="TH"/>
      </w:pPr>
      <w:bookmarkStart w:id="360" w:name="_CRTable5_5_2_10"/>
      <w:r w:rsidRPr="00042094">
        <w:t>Table </w:t>
      </w:r>
      <w:bookmarkEnd w:id="360"/>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1A91CE0F"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bookmarkStart w:id="361" w:name="_CRFigure5_5_2_11"/>
      <w:r w:rsidRPr="00042094">
        <w:t>Figure </w:t>
      </w:r>
      <w:bookmarkEnd w:id="361"/>
      <w:r w:rsidRPr="00042094">
        <w:t>5.5.2.11: Radio parameters</w:t>
      </w:r>
    </w:p>
    <w:p w14:paraId="1821279E" w14:textId="77777777" w:rsidR="005E7CBE" w:rsidRPr="00042094" w:rsidRDefault="005E7CBE" w:rsidP="005E7CBE">
      <w:pPr>
        <w:pStyle w:val="TH"/>
      </w:pPr>
      <w:bookmarkStart w:id="362" w:name="_CRTable5_5_2_11"/>
      <w:r w:rsidRPr="00042094">
        <w:lastRenderedPageBreak/>
        <w:t>Table </w:t>
      </w:r>
      <w:bookmarkEnd w:id="362"/>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177255CE" w14:textId="77777777" w:rsidR="00F02B12" w:rsidRPr="00042094" w:rsidRDefault="00F02B12"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bookmarkStart w:id="363" w:name="_CRFigure5_5_2_11a"/>
      <w:r w:rsidRPr="00042094">
        <w:t xml:space="preserve">Figure </w:t>
      </w:r>
      <w:bookmarkEnd w:id="363"/>
      <w:r w:rsidRPr="00042094">
        <w:t>5.5.2.11a: Default PC5 DRX configuration for UE-to-network relay discovery</w:t>
      </w:r>
    </w:p>
    <w:p w14:paraId="3192E7DF" w14:textId="67C426DE" w:rsidR="00F02B12" w:rsidRPr="00042094" w:rsidRDefault="00F02B12" w:rsidP="00F02B12">
      <w:pPr>
        <w:pStyle w:val="TH"/>
      </w:pPr>
      <w:bookmarkStart w:id="364" w:name="_CRTable5_5_2_11a"/>
      <w:r w:rsidRPr="00042094">
        <w:t xml:space="preserve">Table </w:t>
      </w:r>
      <w:bookmarkEnd w:id="364"/>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54A0A000" w14:textId="77777777" w:rsidR="00F652C4" w:rsidRPr="00042094" w:rsidRDefault="00F652C4"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bookmarkStart w:id="365" w:name="_CRFigure5_5_2_11b"/>
      <w:r w:rsidRPr="00042094">
        <w:t>Figure </w:t>
      </w:r>
      <w:bookmarkEnd w:id="365"/>
      <w:r w:rsidRPr="00042094">
        <w:t>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2B4A9BE4" w14:textId="4CBE6BA6" w:rsidR="00F652C4" w:rsidRPr="00042094" w:rsidRDefault="00F652C4" w:rsidP="00F652C4">
      <w:pPr>
        <w:pStyle w:val="TH"/>
      </w:pPr>
      <w:bookmarkStart w:id="366" w:name="_CRTable5_5_2_11b"/>
      <w:r w:rsidRPr="00042094">
        <w:t>Table </w:t>
      </w:r>
      <w:bookmarkEnd w:id="366"/>
      <w:r w:rsidRPr="00042094">
        <w:t>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19D1B551" w14:textId="77777777" w:rsidR="00F652C4" w:rsidRPr="00042094" w:rsidRDefault="00F652C4"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lastRenderedPageBreak/>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bookmarkStart w:id="367" w:name="_CRFigure5_5_2_12"/>
      <w:r w:rsidRPr="00042094">
        <w:t>Figure </w:t>
      </w:r>
      <w:bookmarkEnd w:id="367"/>
      <w:r w:rsidRPr="00042094">
        <w:t>5.5.2.12: RSC info list</w:t>
      </w:r>
    </w:p>
    <w:p w14:paraId="5B694CF8" w14:textId="77777777" w:rsidR="005E7CBE" w:rsidRPr="00042094" w:rsidRDefault="005E7CBE" w:rsidP="005E7CBE">
      <w:pPr>
        <w:pStyle w:val="TH"/>
      </w:pPr>
      <w:bookmarkStart w:id="368" w:name="_CRTable5_5_2_12"/>
      <w:r w:rsidRPr="00042094">
        <w:t>Table </w:t>
      </w:r>
      <w:bookmarkEnd w:id="368"/>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638DBE6F"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bookmarkStart w:id="369" w:name="_CRFigure5_5_2_13"/>
      <w:r w:rsidRPr="00042094">
        <w:t>Figure </w:t>
      </w:r>
      <w:bookmarkEnd w:id="369"/>
      <w:r w:rsidRPr="00042094">
        <w:t>5.5.2.13: RSC info</w:t>
      </w:r>
    </w:p>
    <w:p w14:paraId="34222B4B" w14:textId="77777777" w:rsidR="005E7CBE" w:rsidRPr="00042094" w:rsidRDefault="005E7CBE" w:rsidP="005E7CBE">
      <w:pPr>
        <w:pStyle w:val="TH"/>
      </w:pPr>
      <w:bookmarkStart w:id="370" w:name="_CRTable5_5_2_13"/>
      <w:r w:rsidRPr="00042094">
        <w:lastRenderedPageBreak/>
        <w:t>Table </w:t>
      </w:r>
      <w:bookmarkEnd w:id="370"/>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17EE6CBF"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bookmarkStart w:id="371" w:name="_CRFigure5_5_2_14"/>
      <w:r w:rsidRPr="00042094">
        <w:t>Figure </w:t>
      </w:r>
      <w:bookmarkEnd w:id="371"/>
      <w:r w:rsidRPr="00042094">
        <w:t>5.5.2.14: RSC list</w:t>
      </w:r>
    </w:p>
    <w:p w14:paraId="3649423C" w14:textId="77777777" w:rsidR="005E7CBE" w:rsidRPr="00042094" w:rsidRDefault="005E7CBE" w:rsidP="005E7CBE">
      <w:pPr>
        <w:pStyle w:val="TH"/>
      </w:pPr>
      <w:bookmarkStart w:id="372" w:name="_CRTable5_5_2_14"/>
      <w:r w:rsidRPr="00042094">
        <w:lastRenderedPageBreak/>
        <w:t>Table </w:t>
      </w:r>
      <w:bookmarkEnd w:id="372"/>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373"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73"/>
          <w:p w14:paraId="1F211B39" w14:textId="38AFF32F" w:rsidR="00042094" w:rsidRPr="00042094" w:rsidRDefault="00042094" w:rsidP="00BF022C">
            <w:pPr>
              <w:pStyle w:val="TAL"/>
              <w:rPr>
                <w:noProof/>
              </w:rPr>
            </w:pPr>
          </w:p>
        </w:tc>
      </w:tr>
    </w:tbl>
    <w:p w14:paraId="3234E83B" w14:textId="77777777" w:rsidR="00340BBD" w:rsidRPr="00042094" w:rsidRDefault="00340BBD"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bookmarkStart w:id="374" w:name="_CRFigure5_5_2_15"/>
      <w:r>
        <w:t>Figure </w:t>
      </w:r>
      <w:bookmarkEnd w:id="374"/>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bookmarkStart w:id="375" w:name="_CRFigure5_5_2_15a"/>
      <w:r>
        <w:t>Figure </w:t>
      </w:r>
      <w:bookmarkEnd w:id="375"/>
      <w:r>
        <w:t>5.5.2.15a</w:t>
      </w:r>
      <w:r w:rsidR="00340BBD">
        <w:t>: Code-sending security parameters</w:t>
      </w: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bookmarkStart w:id="376" w:name="_CRFigure5_5_2_15b"/>
      <w:r>
        <w:t>Figure</w:t>
      </w:r>
      <w:r w:rsidR="00F33D9E">
        <w:t> </w:t>
      </w:r>
      <w:bookmarkEnd w:id="376"/>
      <w:r>
        <w:t>5.5.2.15b: Code-receiving security parameters</w:t>
      </w:r>
    </w:p>
    <w:p w14:paraId="7D810D86" w14:textId="119A6DD0" w:rsidR="002B01A2" w:rsidRPr="00042094" w:rsidRDefault="002B01A2" w:rsidP="002B01A2">
      <w:pPr>
        <w:pStyle w:val="TH"/>
      </w:pPr>
      <w:bookmarkStart w:id="377" w:name="_CRTable5_5_2_15"/>
      <w:r>
        <w:lastRenderedPageBreak/>
        <w:t>Table </w:t>
      </w:r>
      <w:bookmarkEnd w:id="377"/>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5C9D3F38" w:rsidR="00340BBD" w:rsidRPr="00042094" w:rsidRDefault="00340BBD">
            <w:pPr>
              <w:pStyle w:val="TAL"/>
              <w:rPr>
                <w:noProof/>
              </w:rPr>
            </w:pPr>
            <w:r w:rsidRPr="00F86DCF">
              <w:lastRenderedPageBreak/>
              <w:t>Security related parameters validity timer</w:t>
            </w:r>
            <w:r>
              <w:t>:</w:t>
            </w:r>
          </w:p>
        </w:tc>
      </w:tr>
      <w:tr w:rsidR="00340BBD" w:rsidRPr="00042094" w14:paraId="167E5569" w14:textId="77777777" w:rsidTr="0048333D">
        <w:trPr>
          <w:cantSplit/>
          <w:jc w:val="center"/>
        </w:trPr>
        <w:tc>
          <w:tcPr>
            <w:tcW w:w="7094" w:type="dxa"/>
          </w:tcPr>
          <w:p w14:paraId="708971D5" w14:textId="213A70FC"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00B40883">
              <w:t xml:space="preserve"> (</w:t>
            </w:r>
            <w:r w:rsidR="00B40883" w:rsidRPr="0090708F">
              <w:t>NOTE </w:t>
            </w:r>
            <w:r w:rsidR="00B40883">
              <w:t>2)</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lastRenderedPageBreak/>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B7309D">
              <w:t>octet</w:t>
            </w:r>
            <w:r w:rsidRPr="00F816E8">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t>NOTE</w:t>
            </w:r>
            <w:r>
              <w:rPr>
                <w:lang w:val="en-US"/>
              </w:rPr>
              <w:t> 2</w:t>
            </w:r>
            <w:r>
              <w:t>:</w:t>
            </w:r>
            <w:r>
              <w:tab/>
              <w:t>The network shall set the s</w:t>
            </w:r>
            <w:r w:rsidRPr="00B3572A">
              <w:t>ecurity related parameters validity timer</w:t>
            </w:r>
            <w:r>
              <w:t xml:space="preserve"> field (i.e. octet </w:t>
            </w:r>
            <w:r w:rsidRPr="00F816E8">
              <w:t xml:space="preserve">o520+1 to </w:t>
            </w:r>
            <w:r w:rsidRPr="00D509C1">
              <w:t>octet</w:t>
            </w:r>
            <w:r w:rsidRPr="00F816E8">
              <w:t> o520+5</w:t>
            </w:r>
            <w:r>
              <w:t>) to zero value if the RSCs are for emergency services and there is no discovery security requirement based on regulation and the operator policy.</w:t>
            </w:r>
          </w:p>
        </w:tc>
      </w:tr>
    </w:tbl>
    <w:p w14:paraId="094E1527"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bookmarkStart w:id="378" w:name="_CRFigure5_5_2_16"/>
      <w:r w:rsidRPr="00042094">
        <w:t>Figure </w:t>
      </w:r>
      <w:bookmarkEnd w:id="378"/>
      <w:r w:rsidRPr="00042094">
        <w:t xml:space="preserve">5.5.2.16: </w:t>
      </w:r>
      <w:r w:rsidRPr="00042094">
        <w:rPr>
          <w:lang w:eastAsia="zh-CN"/>
        </w:rPr>
        <w:t>PDU session parameters</w:t>
      </w:r>
      <w:r w:rsidRPr="00042094">
        <w:t xml:space="preserve"> for layer-3 relay UE</w:t>
      </w:r>
    </w:p>
    <w:p w14:paraId="23507175" w14:textId="77777777" w:rsidR="00243740" w:rsidRPr="00042094" w:rsidRDefault="00243740" w:rsidP="00243740">
      <w:pPr>
        <w:pStyle w:val="TH"/>
      </w:pPr>
      <w:bookmarkStart w:id="379" w:name="_CRTable5_5_2_16"/>
      <w:r w:rsidRPr="00042094">
        <w:lastRenderedPageBreak/>
        <w:t>Table </w:t>
      </w:r>
      <w:bookmarkEnd w:id="379"/>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380" w:name="OLE_LINK6"/>
            <w:r w:rsidRPr="00042094">
              <w:t>PDNN indicates whether the DNN field is present or not</w:t>
            </w:r>
            <w:r w:rsidR="004E37BE">
              <w:t xml:space="preserve"> (</w:t>
            </w:r>
            <w:r w:rsidR="004E37BE" w:rsidRPr="00C52239">
              <w:t>NOTE 1</w:t>
            </w:r>
            <w:r w:rsidR="004E37BE">
              <w:t>)</w:t>
            </w:r>
            <w:bookmarkEnd w:id="380"/>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w:t>
            </w:r>
            <w:proofErr w:type="spellStart"/>
            <w:r w:rsidRPr="00C52239">
              <w:rPr>
                <w:lang w:val="en-US"/>
              </w:rPr>
              <w:t>ProSe</w:t>
            </w:r>
            <w:proofErr w:type="spellEnd"/>
            <w:r w:rsidRPr="00C52239">
              <w:rPr>
                <w:lang w:val="en-US"/>
              </w:rPr>
              <w:t xml:space="preserv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6AB35A94" w14:textId="77777777" w:rsidR="005E7CBE" w:rsidRPr="00042094" w:rsidRDefault="005E7CBE"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lastRenderedPageBreak/>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bookmarkStart w:id="381" w:name="_CRFigure5_5_2_17"/>
      <w:r w:rsidRPr="00042094">
        <w:t>Figure </w:t>
      </w:r>
      <w:bookmarkEnd w:id="381"/>
      <w:r w:rsidRPr="00042094">
        <w:t xml:space="preserve">5.5.2.17: </w:t>
      </w:r>
      <w:r w:rsidRPr="00042094">
        <w:rPr>
          <w:noProof/>
          <w:lang w:eastAsia="zh-CN"/>
        </w:rPr>
        <w:t>5QI to PC5 QoS parameters mapping rules</w:t>
      </w:r>
    </w:p>
    <w:p w14:paraId="3ACDB9C3" w14:textId="77777777" w:rsidR="005E7CBE" w:rsidRPr="00042094" w:rsidRDefault="005E7CBE" w:rsidP="005E7CBE">
      <w:pPr>
        <w:pStyle w:val="TH"/>
      </w:pPr>
      <w:bookmarkStart w:id="382" w:name="_CRTable5_5_2_17"/>
      <w:r w:rsidRPr="00042094">
        <w:t>Table </w:t>
      </w:r>
      <w:bookmarkEnd w:id="382"/>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041E3769" w14:textId="77777777" w:rsidR="005E7CBE" w:rsidRPr="00042094" w:rsidRDefault="005E7CBE" w:rsidP="006C38D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bookmarkStart w:id="383" w:name="_CRFigure5_5_2_18"/>
      <w:r w:rsidRPr="00042094">
        <w:t>Figure </w:t>
      </w:r>
      <w:bookmarkEnd w:id="383"/>
      <w:r w:rsidRPr="00042094">
        <w:t xml:space="preserve">5.5.2.18: </w:t>
      </w:r>
      <w:r w:rsidRPr="00042094">
        <w:rPr>
          <w:noProof/>
          <w:lang w:eastAsia="zh-CN"/>
        </w:rPr>
        <w:t>5QI to PC5 QoS parameters mapping rule</w:t>
      </w:r>
    </w:p>
    <w:p w14:paraId="0EDC0986" w14:textId="77777777" w:rsidR="00611F47" w:rsidRPr="00042094" w:rsidRDefault="00611F47" w:rsidP="00611F47">
      <w:pPr>
        <w:pStyle w:val="TH"/>
      </w:pPr>
      <w:bookmarkStart w:id="384" w:name="_CRTable5_5_2_18"/>
      <w:r w:rsidRPr="00042094">
        <w:lastRenderedPageBreak/>
        <w:t>Table </w:t>
      </w:r>
      <w:bookmarkEnd w:id="384"/>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lastRenderedPageBreak/>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F816E8" w:rsidRDefault="00611F47" w:rsidP="006B73C3">
            <w:pPr>
              <w:pStyle w:val="TAL"/>
            </w:pPr>
            <w:r w:rsidRPr="00F816E8">
              <w:t xml:space="preserve">0 1 0 0 </w:t>
            </w:r>
            <w:r w:rsidRPr="00F816E8">
              <w:rPr>
                <w:lang w:eastAsia="ja-JP"/>
              </w:rPr>
              <w:t>0 0 0 0</w:t>
            </w:r>
          </w:p>
          <w:p w14:paraId="47B104E3" w14:textId="77777777" w:rsidR="00611F47" w:rsidRPr="00F816E8" w:rsidRDefault="00611F47" w:rsidP="006B73C3">
            <w:pPr>
              <w:pStyle w:val="TAL"/>
              <w:rPr>
                <w:lang w:eastAsia="ja-JP"/>
              </w:rPr>
            </w:pPr>
            <w:r w:rsidRPr="00F816E8">
              <w:t xml:space="preserve">0 1 0 0 </w:t>
            </w:r>
            <w:r w:rsidRPr="00F816E8">
              <w:rPr>
                <w:lang w:eastAsia="ja-JP"/>
              </w:rPr>
              <w:t>0 0 0 1</w:t>
            </w:r>
            <w:r w:rsidRPr="00F816E8">
              <w:rPr>
                <w:lang w:eastAsia="ja-JP"/>
              </w:rPr>
              <w:tab/>
              <w:t>5QI 65</w:t>
            </w:r>
          </w:p>
          <w:p w14:paraId="6D15426B" w14:textId="77777777" w:rsidR="00611F47" w:rsidRPr="00F816E8" w:rsidRDefault="00611F47" w:rsidP="006B73C3">
            <w:pPr>
              <w:pStyle w:val="TAL"/>
              <w:rPr>
                <w:lang w:eastAsia="ja-JP"/>
              </w:rPr>
            </w:pPr>
            <w:r w:rsidRPr="00F816E8">
              <w:t xml:space="preserve">0 1 0 0 </w:t>
            </w:r>
            <w:r w:rsidRPr="00F816E8">
              <w:rPr>
                <w:lang w:eastAsia="ja-JP"/>
              </w:rPr>
              <w:t>0 0 1 0</w:t>
            </w:r>
            <w:r w:rsidRPr="00F816E8">
              <w:rPr>
                <w:lang w:eastAsia="ja-JP"/>
              </w:rPr>
              <w:tab/>
              <w:t>5QI 66</w:t>
            </w:r>
          </w:p>
          <w:p w14:paraId="63A1E76C" w14:textId="77777777" w:rsidR="00611F47" w:rsidRPr="00F816E8" w:rsidRDefault="00611F47" w:rsidP="006B73C3">
            <w:pPr>
              <w:pStyle w:val="TAL"/>
              <w:rPr>
                <w:lang w:eastAsia="ja-JP"/>
              </w:rPr>
            </w:pPr>
            <w:r w:rsidRPr="00F816E8">
              <w:t xml:space="preserve">0 1 0 0 </w:t>
            </w:r>
            <w:r w:rsidRPr="00F816E8">
              <w:rPr>
                <w:lang w:eastAsia="ja-JP"/>
              </w:rPr>
              <w:t>0 0 1 1</w:t>
            </w:r>
            <w:r w:rsidRPr="00F816E8">
              <w:rPr>
                <w:lang w:eastAsia="ja-JP"/>
              </w:rPr>
              <w:tab/>
              <w:t>5QI 67</w:t>
            </w:r>
          </w:p>
          <w:p w14:paraId="55381172" w14:textId="77777777" w:rsidR="00611F47" w:rsidRPr="00F816E8" w:rsidRDefault="00611F47" w:rsidP="006B73C3">
            <w:pPr>
              <w:pStyle w:val="TAL"/>
            </w:pPr>
            <w:r w:rsidRPr="00F816E8">
              <w:t xml:space="preserve">0 1 0 0 </w:t>
            </w:r>
            <w:r w:rsidRPr="00F816E8">
              <w:rPr>
                <w:lang w:eastAsia="ja-JP"/>
              </w:rPr>
              <w:t>0 1 0 0</w:t>
            </w:r>
            <w:r w:rsidRPr="00F816E8">
              <w:rPr>
                <w:lang w:eastAsia="ja-JP"/>
              </w:rPr>
              <w:tab/>
              <w:t>Spare</w:t>
            </w:r>
          </w:p>
          <w:p w14:paraId="63021BE0" w14:textId="77777777" w:rsidR="00611F47" w:rsidRPr="00F816E8" w:rsidRDefault="00611F47" w:rsidP="006B73C3">
            <w:pPr>
              <w:pStyle w:val="TAL"/>
              <w:rPr>
                <w:lang w:eastAsia="ja-JP"/>
              </w:rPr>
            </w:pPr>
            <w:r w:rsidRPr="00F816E8">
              <w:t xml:space="preserve">0 1 0 0 </w:t>
            </w:r>
            <w:r w:rsidRPr="00F816E8">
              <w:rPr>
                <w:lang w:eastAsia="ja-JP"/>
              </w:rPr>
              <w:t>0 1 0 1</w:t>
            </w:r>
            <w:r w:rsidRPr="00F816E8">
              <w:rPr>
                <w:lang w:eastAsia="ja-JP"/>
              </w:rPr>
              <w:tab/>
              <w:t>5QI 69</w:t>
            </w:r>
          </w:p>
          <w:p w14:paraId="62F45BEE" w14:textId="77777777" w:rsidR="00611F47" w:rsidRPr="00F816E8" w:rsidRDefault="00611F47" w:rsidP="006B73C3">
            <w:pPr>
              <w:pStyle w:val="TAL"/>
              <w:rPr>
                <w:lang w:eastAsia="ja-JP"/>
              </w:rPr>
            </w:pPr>
            <w:r w:rsidRPr="00F816E8">
              <w:t xml:space="preserve">0 1 0 0 </w:t>
            </w:r>
            <w:r w:rsidRPr="00F816E8">
              <w:rPr>
                <w:lang w:eastAsia="ja-JP"/>
              </w:rPr>
              <w:t>0 1 1 0</w:t>
            </w:r>
            <w:r w:rsidRPr="00F816E8">
              <w:rPr>
                <w:lang w:eastAsia="ja-JP"/>
              </w:rPr>
              <w:tab/>
              <w:t>5QI 70</w:t>
            </w:r>
          </w:p>
          <w:p w14:paraId="5377A774" w14:textId="77777777" w:rsidR="00611F47" w:rsidRPr="00F816E8" w:rsidRDefault="00611F47" w:rsidP="006B73C3">
            <w:pPr>
              <w:pStyle w:val="TAL"/>
              <w:rPr>
                <w:lang w:eastAsia="ja-JP"/>
              </w:rPr>
            </w:pPr>
            <w:r w:rsidRPr="00F816E8">
              <w:t xml:space="preserve">0 1 0 0 </w:t>
            </w:r>
            <w:r w:rsidRPr="00F816E8">
              <w:rPr>
                <w:lang w:eastAsia="ja-JP"/>
              </w:rPr>
              <w:t>0 1 1 1</w:t>
            </w:r>
            <w:r w:rsidRPr="00F816E8">
              <w:rPr>
                <w:lang w:eastAsia="ja-JP"/>
              </w:rPr>
              <w:tab/>
              <w:t>5QI 71</w:t>
            </w:r>
          </w:p>
          <w:p w14:paraId="305FFFDB" w14:textId="77777777" w:rsidR="00611F47" w:rsidRPr="00F816E8" w:rsidRDefault="00611F47" w:rsidP="006B73C3">
            <w:pPr>
              <w:pStyle w:val="TAL"/>
              <w:rPr>
                <w:lang w:eastAsia="ja-JP"/>
              </w:rPr>
            </w:pPr>
            <w:r w:rsidRPr="00F816E8">
              <w:t xml:space="preserve">0 1 0 0 </w:t>
            </w:r>
            <w:r w:rsidRPr="00F816E8">
              <w:rPr>
                <w:lang w:eastAsia="ja-JP"/>
              </w:rPr>
              <w:t>1 0 0 0</w:t>
            </w:r>
            <w:r w:rsidRPr="00F816E8">
              <w:rPr>
                <w:lang w:eastAsia="ja-JP"/>
              </w:rPr>
              <w:tab/>
              <w:t>5QI 72</w:t>
            </w:r>
          </w:p>
          <w:p w14:paraId="6DE751EB" w14:textId="77777777" w:rsidR="00611F47" w:rsidRPr="00F816E8" w:rsidRDefault="00611F47" w:rsidP="006B73C3">
            <w:pPr>
              <w:pStyle w:val="TAL"/>
              <w:rPr>
                <w:lang w:eastAsia="ja-JP"/>
              </w:rPr>
            </w:pPr>
            <w:r w:rsidRPr="00F816E8">
              <w:t>0 1 0 0 1</w:t>
            </w:r>
            <w:r w:rsidRPr="00F816E8">
              <w:rPr>
                <w:lang w:eastAsia="ja-JP"/>
              </w:rPr>
              <w:t xml:space="preserve"> 0 0 1</w:t>
            </w:r>
            <w:r w:rsidRPr="00F816E8">
              <w:rPr>
                <w:lang w:eastAsia="ja-JP"/>
              </w:rPr>
              <w:tab/>
              <w:t>5QI 73</w:t>
            </w:r>
          </w:p>
          <w:p w14:paraId="5E3E8AA6" w14:textId="77777777" w:rsidR="00611F47" w:rsidRPr="00F816E8" w:rsidRDefault="00611F47" w:rsidP="006B73C3">
            <w:pPr>
              <w:pStyle w:val="TAL"/>
              <w:rPr>
                <w:lang w:eastAsia="ja-JP"/>
              </w:rPr>
            </w:pPr>
            <w:r w:rsidRPr="00F816E8">
              <w:t xml:space="preserve">0 1 0 0 </w:t>
            </w:r>
            <w:r w:rsidRPr="00F816E8">
              <w:rPr>
                <w:lang w:eastAsia="ja-JP"/>
              </w:rPr>
              <w:t>1 0 1 0</w:t>
            </w:r>
            <w:r w:rsidRPr="00F816E8">
              <w:rPr>
                <w:lang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F816E8" w:rsidRDefault="00611F47" w:rsidP="006B73C3">
            <w:pPr>
              <w:pStyle w:val="TAL"/>
              <w:rPr>
                <w:lang w:eastAsia="ja-JP"/>
              </w:rPr>
            </w:pPr>
            <w:r w:rsidRPr="00F816E8">
              <w:t xml:space="preserve">0 1 0 1 </w:t>
            </w:r>
            <w:r w:rsidRPr="00F816E8">
              <w:rPr>
                <w:lang w:eastAsia="ja-JP"/>
              </w:rPr>
              <w:t>0 0 0 0</w:t>
            </w:r>
            <w:r w:rsidRPr="00F816E8">
              <w:rPr>
                <w:lang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r>
            <w:proofErr w:type="spellStart"/>
            <w:r w:rsidRPr="00B840FA">
              <w:rPr>
                <w:lang w:val="fr-FR" w:eastAsia="ja-JP"/>
              </w:rPr>
              <w:t>Spare</w:t>
            </w:r>
            <w:proofErr w:type="spellEnd"/>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F816E8">
              <w:rPr>
                <w:lang w:val="fr-FR"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lastRenderedPageBreak/>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247AF263" w14:textId="77777777" w:rsidR="00813C74" w:rsidRPr="00042094" w:rsidRDefault="00813C74" w:rsidP="006C38D8">
      <w:pPr>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lastRenderedPageBreak/>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bookmarkStart w:id="385" w:name="_CRFigure5_5_2_19"/>
      <w:r w:rsidRPr="00042094">
        <w:t>Figure </w:t>
      </w:r>
      <w:bookmarkEnd w:id="385"/>
      <w:r w:rsidRPr="00042094">
        <w:t xml:space="preserve">5.5.2.19: </w:t>
      </w:r>
      <w:r w:rsidRPr="00042094">
        <w:rPr>
          <w:noProof/>
        </w:rPr>
        <w:t>ProSe identifier to ProSe application server address mapping rules</w:t>
      </w:r>
    </w:p>
    <w:p w14:paraId="1F79D490" w14:textId="77777777" w:rsidR="00813C74" w:rsidRPr="00042094" w:rsidRDefault="00813C74" w:rsidP="00813C74">
      <w:pPr>
        <w:pStyle w:val="TH"/>
      </w:pPr>
      <w:bookmarkStart w:id="386" w:name="_CRTable5_5_2_19"/>
      <w:r w:rsidRPr="00042094">
        <w:t>Table </w:t>
      </w:r>
      <w:bookmarkEnd w:id="386"/>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6F2A33A3" w14:textId="77777777" w:rsidR="00813C74" w:rsidRPr="00042094" w:rsidRDefault="00813C74"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bookmarkStart w:id="387" w:name="_CRFigure5_5_2_20"/>
      <w:r w:rsidRPr="00042094">
        <w:t>Figure </w:t>
      </w:r>
      <w:bookmarkEnd w:id="387"/>
      <w:r w:rsidRPr="00042094">
        <w:t xml:space="preserve">5.5.2.20: </w:t>
      </w:r>
      <w:r w:rsidRPr="00042094">
        <w:rPr>
          <w:noProof/>
        </w:rPr>
        <w:t>ProSe identifier to ProSe application server address mapping rule</w:t>
      </w:r>
    </w:p>
    <w:p w14:paraId="718E35EA" w14:textId="77777777" w:rsidR="00813C74" w:rsidRPr="00042094" w:rsidRDefault="00813C74" w:rsidP="00813C74">
      <w:pPr>
        <w:pStyle w:val="TH"/>
      </w:pPr>
      <w:bookmarkStart w:id="388" w:name="_CRTable5_5_2_20"/>
      <w:r w:rsidRPr="00042094">
        <w:lastRenderedPageBreak/>
        <w:t>Table </w:t>
      </w:r>
      <w:bookmarkEnd w:id="388"/>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3A87FD5C" w14:textId="77777777" w:rsidR="00115ED6" w:rsidRPr="00042094" w:rsidRDefault="00115ED6"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bookmarkStart w:id="389" w:name="_CRFigure5_5_2_21"/>
      <w:r>
        <w:t>Figure</w:t>
      </w:r>
      <w:r w:rsidR="00026ED8">
        <w:t> </w:t>
      </w:r>
      <w:bookmarkEnd w:id="389"/>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bookmarkStart w:id="390" w:name="_CRFigure5_5_2_22"/>
      <w:r>
        <w:t>Figure</w:t>
      </w:r>
      <w:r w:rsidR="00026ED8">
        <w:t> </w:t>
      </w:r>
      <w:bookmarkEnd w:id="390"/>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bookmarkStart w:id="391" w:name="_CRFigure5_5_2_23"/>
      <w:r>
        <w:t>Figure</w:t>
      </w:r>
      <w:r w:rsidR="00026ED8">
        <w:t> </w:t>
      </w:r>
      <w:bookmarkEnd w:id="391"/>
      <w:r>
        <w:t>5.5.2.23: IPv6 address list</w:t>
      </w:r>
    </w:p>
    <w:p w14:paraId="6B5C203D" w14:textId="39FB71E5" w:rsidR="00BB5839" w:rsidRDefault="00BB5839" w:rsidP="001D06A2">
      <w:pPr>
        <w:pStyle w:val="TH"/>
        <w:rPr>
          <w:lang w:eastAsia="zh-CN"/>
        </w:rPr>
      </w:pPr>
      <w:bookmarkStart w:id="392" w:name="_CRTable5_5_2_21"/>
      <w:r>
        <w:rPr>
          <w:lang w:eastAsia="zh-CN"/>
        </w:rPr>
        <w:lastRenderedPageBreak/>
        <w:t>Table</w:t>
      </w:r>
      <w:r w:rsidR="00026ED8">
        <w:t> </w:t>
      </w:r>
      <w:bookmarkEnd w:id="392"/>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6C38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bookmarkStart w:id="393" w:name="_CRFigure5_5_2_24"/>
      <w:r>
        <w:t>Figure </w:t>
      </w:r>
      <w:bookmarkEnd w:id="393"/>
      <w:r>
        <w:t>5.5.2.24: Warning message broadcast</w:t>
      </w:r>
    </w:p>
    <w:p w14:paraId="0D94527C" w14:textId="77777777" w:rsidR="00026ED8" w:rsidRPr="00042094" w:rsidRDefault="00026ED8" w:rsidP="00026ED8">
      <w:pPr>
        <w:pStyle w:val="TH"/>
      </w:pPr>
      <w:bookmarkStart w:id="394" w:name="_CRTable5_5_2_24"/>
      <w:r w:rsidRPr="00042094">
        <w:lastRenderedPageBreak/>
        <w:t>Table </w:t>
      </w:r>
      <w:bookmarkEnd w:id="394"/>
      <w:r w:rsidRPr="00042094">
        <w:t>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DC7919F" w14:textId="77777777" w:rsidR="00026ED8" w:rsidRPr="007B220E" w:rsidRDefault="00026ED8" w:rsidP="006C38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bookmarkStart w:id="395" w:name="_CRFigure5_5_2_25"/>
      <w:r w:rsidRPr="00042094">
        <w:t>Figure </w:t>
      </w:r>
      <w:bookmarkEnd w:id="395"/>
      <w:r w:rsidRPr="00042094">
        <w:t>5.5.2.</w:t>
      </w:r>
      <w:r>
        <w:t>25</w:t>
      </w:r>
      <w:r w:rsidRPr="00042094">
        <w:t>: D</w:t>
      </w:r>
      <w:r w:rsidRPr="00042094">
        <w:rPr>
          <w:lang w:eastAsia="zh-CN"/>
        </w:rPr>
        <w:t>estination layer-2 ID</w:t>
      </w:r>
      <w:r>
        <w:rPr>
          <w:lang w:eastAsia="zh-CN"/>
        </w:rPr>
        <w:t xml:space="preserve"> list</w:t>
      </w:r>
    </w:p>
    <w:p w14:paraId="406B0535" w14:textId="77777777" w:rsidR="00026ED8" w:rsidRPr="00042094" w:rsidRDefault="00026ED8" w:rsidP="00026ED8">
      <w:pPr>
        <w:pStyle w:val="TH"/>
      </w:pPr>
      <w:bookmarkStart w:id="396" w:name="_CRTable5_5_2_25"/>
      <w:r w:rsidRPr="00042094">
        <w:t>Table </w:t>
      </w:r>
      <w:bookmarkEnd w:id="396"/>
      <w:r w:rsidRPr="00042094">
        <w:t>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97" w:name="_CR5_6"/>
      <w:bookmarkStart w:id="398" w:name="_Toc218778856"/>
      <w:bookmarkEnd w:id="397"/>
      <w:r w:rsidRPr="00042094">
        <w:rPr>
          <w:lang w:eastAsia="zh-CN"/>
        </w:rPr>
        <w:t>5.6</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remote UE</w:t>
      </w:r>
      <w:bookmarkEnd w:id="398"/>
    </w:p>
    <w:p w14:paraId="220673BC" w14:textId="77777777" w:rsidR="005E7CBE" w:rsidRPr="00042094" w:rsidRDefault="005E7CBE" w:rsidP="005E7CBE">
      <w:pPr>
        <w:pStyle w:val="Heading3"/>
      </w:pPr>
      <w:bookmarkStart w:id="399" w:name="_CR5_6_1"/>
      <w:bookmarkStart w:id="400" w:name="_Toc218778857"/>
      <w:bookmarkEnd w:id="399"/>
      <w:r w:rsidRPr="00042094">
        <w:t>5.6.1</w:t>
      </w:r>
      <w:r w:rsidRPr="00042094">
        <w:tab/>
        <w:t>General</w:t>
      </w:r>
      <w:bookmarkEnd w:id="400"/>
    </w:p>
    <w:p w14:paraId="6C92AD84"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are </w:t>
      </w:r>
      <w:r w:rsidRPr="00042094">
        <w:t>coded as shown in figures 5.6.2.1 and table 5.6.2.1.</w:t>
      </w:r>
    </w:p>
    <w:p w14:paraId="52177FF6" w14:textId="163C12B9" w:rsidR="005E7CBE" w:rsidRPr="00042094" w:rsidRDefault="005E7CBE" w:rsidP="005E7CBE">
      <w:pPr>
        <w:pStyle w:val="Heading3"/>
      </w:pPr>
      <w:bookmarkStart w:id="401" w:name="_CR5_6_2"/>
      <w:bookmarkStart w:id="402" w:name="_Toc218778858"/>
      <w:bookmarkEnd w:id="401"/>
      <w:r w:rsidRPr="00042094">
        <w:lastRenderedPageBreak/>
        <w:t>5.6.2</w:t>
      </w:r>
      <w:r w:rsidRPr="00042094">
        <w:tab/>
        <w:t>Information elements coding</w:t>
      </w:r>
      <w:bookmarkEnd w:id="40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60687AED" w14:textId="2BC721BB" w:rsidR="008210FF" w:rsidRDefault="008210FF" w:rsidP="008210FF">
            <w:pPr>
              <w:pStyle w:val="TAL"/>
              <w:rPr>
                <w:lang w:eastAsia="zh-CN"/>
              </w:rPr>
            </w:pPr>
            <w:r>
              <w:rPr>
                <w:lang w:eastAsia="zh-CN"/>
              </w:rPr>
              <w:t>octet a</w:t>
            </w:r>
          </w:p>
          <w:p w14:paraId="2340B496" w14:textId="77777777" w:rsidR="008210FF" w:rsidRDefault="008210FF" w:rsidP="008210FF">
            <w:pPr>
              <w:pStyle w:val="TAL"/>
              <w:rPr>
                <w:lang w:eastAsia="zh-CN"/>
              </w:rPr>
            </w:pPr>
          </w:p>
          <w:p w14:paraId="720A2106" w14:textId="47878CA7" w:rsidR="00026ED8" w:rsidRPr="001D06A2" w:rsidRDefault="008210FF" w:rsidP="008210FF">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135807">
      <w:pPr>
        <w:pStyle w:val="NF"/>
      </w:pPr>
      <w:r>
        <w:t>NOTE:</w:t>
      </w:r>
      <w:r>
        <w:tab/>
        <w:t>The field is placed immediately after the last present preceding field.</w:t>
      </w:r>
    </w:p>
    <w:p w14:paraId="003F8F29" w14:textId="4346AB4F" w:rsidR="005E7CBE" w:rsidRDefault="005E7CBE" w:rsidP="005E7CBE">
      <w:pPr>
        <w:pStyle w:val="TF"/>
      </w:pPr>
      <w:bookmarkStart w:id="403" w:name="_CRFigure5_6_2_1"/>
      <w:r w:rsidRPr="00042094">
        <w:t>Figure </w:t>
      </w:r>
      <w:bookmarkEnd w:id="403"/>
      <w:r w:rsidRPr="00042094">
        <w:t xml:space="preserve">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183AE166" w14:textId="77777777" w:rsidR="005E7CBE" w:rsidRPr="00042094" w:rsidRDefault="005E7CBE" w:rsidP="005E7CBE">
      <w:pPr>
        <w:pStyle w:val="TH"/>
      </w:pPr>
      <w:bookmarkStart w:id="404" w:name="_CRTable5_6_2_1"/>
      <w:r w:rsidRPr="00042094">
        <w:lastRenderedPageBreak/>
        <w:t>Table </w:t>
      </w:r>
      <w:bookmarkEnd w:id="404"/>
      <w:r w:rsidRPr="00042094">
        <w:t xml:space="preserve">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proofErr w:type="spellStart"/>
            <w:r w:rsidRPr="00042094">
              <w:lastRenderedPageBreak/>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5749085A"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0D885F55" w:rsidR="00BB5839" w:rsidRPr="00042094" w:rsidRDefault="00BB5839" w:rsidP="00BB5839">
            <w:pPr>
              <w:pStyle w:val="TAL"/>
            </w:pPr>
            <w:r w:rsidRPr="00042094">
              <w:t xml:space="preserve">Privacy timer </w:t>
            </w:r>
            <w:r w:rsidRPr="00042094">
              <w:rPr>
                <w:noProof/>
              </w:rPr>
              <w:t>(</w:t>
            </w:r>
            <w:r w:rsidRPr="00042094">
              <w:t xml:space="preserve">octet </w:t>
            </w:r>
            <w:r w:rsidR="009E1121">
              <w:t>l</w:t>
            </w:r>
            <w:r w:rsidRPr="00042094">
              <w:t xml:space="preserve">+1 to </w:t>
            </w:r>
            <w:r w:rsidR="009E1121">
              <w:t>l</w:t>
            </w:r>
            <w:r w:rsidRPr="00042094">
              <w:t>+2</w:t>
            </w:r>
            <w:r w:rsidRPr="00042094">
              <w:rPr>
                <w:noProof/>
              </w:rPr>
              <w:t>)</w:t>
            </w:r>
            <w:r w:rsidRPr="00042094">
              <w:t>:</w:t>
            </w:r>
          </w:p>
          <w:p w14:paraId="1AB00637" w14:textId="77777777" w:rsidR="00BB5839" w:rsidRDefault="00BB5839" w:rsidP="00BB5839">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42E7EFBC" w14:textId="77777777" w:rsidR="00677386" w:rsidRDefault="00677386" w:rsidP="00677386">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675650F0" w:rsidR="00BB5839" w:rsidRPr="001D06A2" w:rsidRDefault="00BB5839" w:rsidP="00BB5839">
            <w:pPr>
              <w:pStyle w:val="TAL"/>
            </w:pPr>
            <w:r w:rsidRPr="001D06A2">
              <w:lastRenderedPageBreak/>
              <w:t xml:space="preserve">5G PKMF address information (octet </w:t>
            </w:r>
            <w:r w:rsidR="00ED0931">
              <w:t>q</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3A99E1BE"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967A03" w14:textId="744894D3" w:rsidR="00F43110" w:rsidRPr="00042094" w:rsidRDefault="00D521DD" w:rsidP="00D521DD">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63CA4EC3"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6DB7E14A" w14:textId="763BCE69" w:rsidR="008210FF" w:rsidRPr="00042094" w:rsidRDefault="008210FF" w:rsidP="008210FF">
            <w:pPr>
              <w:pStyle w:val="TAL"/>
            </w:pPr>
            <w:r w:rsidRPr="00042094">
              <w:t>octet k+11</w:t>
            </w:r>
          </w:p>
          <w:p w14:paraId="424ACFAA" w14:textId="77777777" w:rsidR="008210FF" w:rsidRPr="00042094" w:rsidRDefault="008210FF" w:rsidP="008210FF">
            <w:pPr>
              <w:pStyle w:val="TAL"/>
            </w:pPr>
          </w:p>
          <w:p w14:paraId="54FCADC6" w14:textId="2C60BF11" w:rsidR="005E7CBE" w:rsidRPr="00042094" w:rsidRDefault="008210FF" w:rsidP="008210FF">
            <w:pPr>
              <w:pStyle w:val="TAL"/>
            </w:pPr>
            <w:r w:rsidRPr="00042094">
              <w:t>octet o1</w:t>
            </w:r>
          </w:p>
        </w:tc>
      </w:tr>
    </w:tbl>
    <w:p w14:paraId="234673EE" w14:textId="77777777" w:rsidR="005E7CBE" w:rsidRPr="00042094" w:rsidRDefault="005E7CBE" w:rsidP="005E7CBE">
      <w:pPr>
        <w:pStyle w:val="TF"/>
      </w:pPr>
      <w:bookmarkStart w:id="405" w:name="_CRFigure5_6_2_2"/>
      <w:r w:rsidRPr="00042094">
        <w:t>Figure </w:t>
      </w:r>
      <w:bookmarkEnd w:id="405"/>
      <w:r w:rsidRPr="00042094">
        <w:t>5.6.2.2: Served by NG-RAN</w:t>
      </w:r>
    </w:p>
    <w:p w14:paraId="610FED52" w14:textId="77777777" w:rsidR="00D521DD" w:rsidRPr="00042094" w:rsidRDefault="00D521DD" w:rsidP="00D521DD">
      <w:pPr>
        <w:pStyle w:val="TH"/>
      </w:pPr>
      <w:bookmarkStart w:id="406" w:name="_CRTable5_6_2_2"/>
      <w:r w:rsidRPr="00042094">
        <w:t>Table </w:t>
      </w:r>
      <w:bookmarkEnd w:id="406"/>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082743C5"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3B103D74" w14:textId="77777777" w:rsidR="00D521DD" w:rsidRPr="00042094" w:rsidRDefault="00D521DD" w:rsidP="00AF1C32">
            <w:pPr>
              <w:pStyle w:val="TAL"/>
            </w:pPr>
            <w:r w:rsidRPr="00042094">
              <w:t>Layer-3 remote UE authorization indication (L3RI) (octet k+10, bit 1):</w:t>
            </w:r>
          </w:p>
          <w:p w14:paraId="79125CBC" w14:textId="77777777" w:rsidR="00D521DD" w:rsidRPr="00042094" w:rsidRDefault="00D521DD" w:rsidP="00AF1C32">
            <w:pPr>
              <w:pStyle w:val="TAL"/>
              <w:rPr>
                <w:noProof/>
              </w:rPr>
            </w:pPr>
            <w:r w:rsidRPr="00042094">
              <w:t>The layer-3 remote UE authorization indication field indicates whether the UE is authorized to act as a layer-3 remote UE</w:t>
            </w:r>
            <w:r w:rsidRPr="00042094">
              <w:rPr>
                <w:noProof/>
              </w:rPr>
              <w:t>.</w:t>
            </w:r>
          </w:p>
          <w:p w14:paraId="507C9115" w14:textId="77777777" w:rsidR="00D521DD" w:rsidRPr="00042094" w:rsidRDefault="00D521DD" w:rsidP="00AF1C32">
            <w:pPr>
              <w:pStyle w:val="TAL"/>
              <w:rPr>
                <w:noProof/>
              </w:rPr>
            </w:pPr>
            <w:r w:rsidRPr="00042094">
              <w:rPr>
                <w:noProof/>
              </w:rPr>
              <w:t>Bits</w:t>
            </w:r>
          </w:p>
          <w:p w14:paraId="55D6A4F9" w14:textId="77777777" w:rsidR="00D521DD" w:rsidRPr="00042094" w:rsidRDefault="00D521DD" w:rsidP="00AF1C32">
            <w:pPr>
              <w:pStyle w:val="TAL"/>
              <w:rPr>
                <w:noProof/>
              </w:rPr>
            </w:pPr>
            <w:r w:rsidRPr="00042094">
              <w:rPr>
                <w:noProof/>
              </w:rPr>
              <w:t>1</w:t>
            </w:r>
          </w:p>
          <w:p w14:paraId="2683D633" w14:textId="77777777" w:rsidR="00D521DD" w:rsidRPr="00042094" w:rsidRDefault="00D521DD" w:rsidP="00AF1C32">
            <w:pPr>
              <w:pStyle w:val="TAL"/>
            </w:pPr>
            <w:r w:rsidRPr="00042094">
              <w:rPr>
                <w:noProof/>
              </w:rPr>
              <w:t>0</w:t>
            </w:r>
            <w:r w:rsidRPr="00042094">
              <w:rPr>
                <w:noProof/>
              </w:rPr>
              <w:tab/>
              <w:t xml:space="preserve">Not </w:t>
            </w:r>
            <w:r w:rsidRPr="00042094">
              <w:t>authorized to act as a layer-3 remote UE</w:t>
            </w:r>
          </w:p>
          <w:p w14:paraId="2ABD3207" w14:textId="77777777" w:rsidR="00D521DD" w:rsidRDefault="00D521DD" w:rsidP="00AF1C32">
            <w:pPr>
              <w:pStyle w:val="TAL"/>
            </w:pPr>
            <w:r w:rsidRPr="00042094">
              <w:t>1</w:t>
            </w:r>
            <w:r w:rsidRPr="00042094">
              <w:tab/>
              <w:t>Authorized to act as a layer-3 remote UE</w:t>
            </w:r>
          </w:p>
          <w:p w14:paraId="373505AB" w14:textId="77777777" w:rsidR="00D521DD" w:rsidRPr="00042094" w:rsidRDefault="00D521DD" w:rsidP="00AF1C32">
            <w:pPr>
              <w:pStyle w:val="TAL"/>
            </w:pPr>
          </w:p>
        </w:tc>
      </w:tr>
      <w:tr w:rsidR="00D521DD" w:rsidRPr="00042094" w14:paraId="0500B81D" w14:textId="77777777" w:rsidTr="00893B58">
        <w:trPr>
          <w:cantSplit/>
          <w:jc w:val="center"/>
        </w:trPr>
        <w:tc>
          <w:tcPr>
            <w:tcW w:w="7094" w:type="dxa"/>
            <w:gridSpan w:val="2"/>
            <w:tcBorders>
              <w:top w:val="nil"/>
              <w:left w:val="single" w:sz="4" w:space="0" w:color="auto"/>
              <w:bottom w:val="nil"/>
              <w:right w:val="single" w:sz="4" w:space="0" w:color="auto"/>
            </w:tcBorders>
          </w:tcPr>
          <w:p w14:paraId="655F9D74" w14:textId="77777777" w:rsidR="00D521DD" w:rsidRPr="00042094" w:rsidRDefault="00D521DD" w:rsidP="00AF1C32">
            <w:pPr>
              <w:pStyle w:val="TAL"/>
            </w:pPr>
            <w:r w:rsidRPr="00042094">
              <w:t>Authorized PLMN list for layer-2 remote UE (octet k+11 to o1):</w:t>
            </w:r>
          </w:p>
          <w:p w14:paraId="20285085" w14:textId="77777777" w:rsidR="00D521DD" w:rsidRDefault="00D521DD" w:rsidP="00AF1C32">
            <w:pPr>
              <w:pStyle w:val="TAL"/>
              <w:rPr>
                <w:noProof/>
              </w:rPr>
            </w:pPr>
            <w:r w:rsidRPr="00042094">
              <w:t>The authorized PLMN list for layer-2 remote UE field is coded according to figure 5.6.2.3 and table 5.6.2.3</w:t>
            </w:r>
            <w:r w:rsidRPr="00042094">
              <w:rPr>
                <w:noProof/>
              </w:rPr>
              <w:t>.</w:t>
            </w:r>
          </w:p>
          <w:p w14:paraId="45A5CEF0" w14:textId="77777777" w:rsidR="00D521DD" w:rsidRPr="00042094" w:rsidRDefault="00D521DD" w:rsidP="00AF1C32">
            <w:pPr>
              <w:pStyle w:val="TAL"/>
            </w:pPr>
          </w:p>
        </w:tc>
      </w:tr>
      <w:tr w:rsidR="00D521DD" w:rsidRPr="00141078" w14:paraId="36972B71" w14:textId="77777777" w:rsidTr="00AF1C32">
        <w:trPr>
          <w:cantSplit/>
          <w:jc w:val="center"/>
        </w:trPr>
        <w:tc>
          <w:tcPr>
            <w:tcW w:w="7094" w:type="dxa"/>
            <w:gridSpan w:val="2"/>
            <w:tcBorders>
              <w:top w:val="nil"/>
              <w:left w:val="single" w:sz="4" w:space="0" w:color="auto"/>
              <w:bottom w:val="nil"/>
              <w:right w:val="single" w:sz="4" w:space="0" w:color="auto"/>
            </w:tcBorders>
          </w:tcPr>
          <w:p w14:paraId="07A3EBBB" w14:textId="77777777" w:rsidR="00D521DD" w:rsidRPr="00141078" w:rsidDel="00CA791F" w:rsidRDefault="00D521DD" w:rsidP="00AF1C32">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D521DD" w:rsidRPr="00141078" w14:paraId="6CB04C8B" w14:textId="77777777" w:rsidTr="00AF1C32">
        <w:trPr>
          <w:cantSplit/>
          <w:jc w:val="center"/>
        </w:trPr>
        <w:tc>
          <w:tcPr>
            <w:tcW w:w="7094" w:type="dxa"/>
            <w:gridSpan w:val="2"/>
            <w:tcBorders>
              <w:top w:val="nil"/>
              <w:left w:val="single" w:sz="4" w:space="0" w:color="auto"/>
              <w:bottom w:val="nil"/>
              <w:right w:val="single" w:sz="4" w:space="0" w:color="auto"/>
            </w:tcBorders>
          </w:tcPr>
          <w:p w14:paraId="606A64F7" w14:textId="77777777" w:rsidR="00D521DD" w:rsidRPr="00141078" w:rsidDel="00CA791F" w:rsidRDefault="00D521DD" w:rsidP="00AF1C32">
            <w:pPr>
              <w:pStyle w:val="TAL"/>
            </w:pPr>
            <w:r w:rsidRPr="00141078">
              <w:t>Bit</w:t>
            </w:r>
          </w:p>
        </w:tc>
      </w:tr>
      <w:tr w:rsidR="00D521DD" w:rsidRPr="00141078" w14:paraId="29B72B4C" w14:textId="77777777" w:rsidTr="00AF1C32">
        <w:trPr>
          <w:cantSplit/>
          <w:jc w:val="center"/>
        </w:trPr>
        <w:tc>
          <w:tcPr>
            <w:tcW w:w="7094" w:type="dxa"/>
            <w:gridSpan w:val="2"/>
            <w:tcBorders>
              <w:top w:val="nil"/>
              <w:left w:val="single" w:sz="4" w:space="0" w:color="auto"/>
              <w:bottom w:val="nil"/>
              <w:right w:val="single" w:sz="4" w:space="0" w:color="auto"/>
            </w:tcBorders>
          </w:tcPr>
          <w:p w14:paraId="42755127" w14:textId="77777777" w:rsidR="00D521DD" w:rsidRPr="00141078" w:rsidRDefault="00D521DD" w:rsidP="00AF1C32">
            <w:pPr>
              <w:pStyle w:val="TAL"/>
              <w:rPr>
                <w:b/>
                <w:bCs/>
              </w:rPr>
            </w:pPr>
            <w:r>
              <w:rPr>
                <w:b/>
                <w:bCs/>
              </w:rPr>
              <w:t>2</w:t>
            </w:r>
          </w:p>
        </w:tc>
      </w:tr>
      <w:tr w:rsidR="00D521DD" w:rsidRPr="00141078" w14:paraId="7A83C7F7" w14:textId="77777777" w:rsidTr="00AF1C32">
        <w:trPr>
          <w:cantSplit/>
          <w:jc w:val="center"/>
        </w:trPr>
        <w:tc>
          <w:tcPr>
            <w:tcW w:w="279" w:type="dxa"/>
            <w:tcBorders>
              <w:top w:val="nil"/>
              <w:left w:val="single" w:sz="4" w:space="0" w:color="auto"/>
              <w:bottom w:val="nil"/>
              <w:right w:val="nil"/>
            </w:tcBorders>
          </w:tcPr>
          <w:p w14:paraId="7304CC30" w14:textId="77777777" w:rsidR="00D521DD" w:rsidRPr="00141078" w:rsidRDefault="00D521DD" w:rsidP="00AF1C32">
            <w:pPr>
              <w:pStyle w:val="TAL"/>
            </w:pPr>
            <w:r w:rsidRPr="00141078">
              <w:t>0</w:t>
            </w:r>
          </w:p>
        </w:tc>
        <w:tc>
          <w:tcPr>
            <w:tcW w:w="6815" w:type="dxa"/>
            <w:tcBorders>
              <w:top w:val="nil"/>
              <w:left w:val="nil"/>
              <w:bottom w:val="nil"/>
              <w:right w:val="single" w:sz="4" w:space="0" w:color="auto"/>
            </w:tcBorders>
          </w:tcPr>
          <w:p w14:paraId="1A1A3584" w14:textId="77777777" w:rsidR="00D521DD" w:rsidRPr="00141078" w:rsidRDefault="00D521DD" w:rsidP="00AF1C32">
            <w:pPr>
              <w:pStyle w:val="TAL"/>
            </w:pPr>
            <w:r w:rsidRPr="00141078">
              <w:t>Subscribed SNPN is</w:t>
            </w:r>
            <w:r>
              <w:t xml:space="preserve"> </w:t>
            </w:r>
            <w:r w:rsidRPr="00C65BEA">
              <w:t>not authorized</w:t>
            </w:r>
          </w:p>
        </w:tc>
      </w:tr>
      <w:tr w:rsidR="00D521DD" w:rsidRPr="00141078" w14:paraId="188818FA" w14:textId="77777777" w:rsidTr="00AF1C32">
        <w:trPr>
          <w:cantSplit/>
          <w:jc w:val="center"/>
        </w:trPr>
        <w:tc>
          <w:tcPr>
            <w:tcW w:w="279" w:type="dxa"/>
            <w:tcBorders>
              <w:top w:val="nil"/>
              <w:left w:val="single" w:sz="4" w:space="0" w:color="auto"/>
              <w:bottom w:val="nil"/>
              <w:right w:val="nil"/>
            </w:tcBorders>
          </w:tcPr>
          <w:p w14:paraId="2C9B45B8" w14:textId="77777777" w:rsidR="00D521DD" w:rsidRPr="00141078" w:rsidRDefault="00D521DD" w:rsidP="00AF1C32">
            <w:pPr>
              <w:pStyle w:val="TAL"/>
            </w:pPr>
            <w:r w:rsidRPr="00141078">
              <w:t>1</w:t>
            </w:r>
          </w:p>
        </w:tc>
        <w:tc>
          <w:tcPr>
            <w:tcW w:w="6815" w:type="dxa"/>
            <w:tcBorders>
              <w:top w:val="nil"/>
              <w:left w:val="nil"/>
              <w:bottom w:val="nil"/>
              <w:right w:val="single" w:sz="4" w:space="0" w:color="auto"/>
            </w:tcBorders>
          </w:tcPr>
          <w:p w14:paraId="5BCE6867" w14:textId="77777777" w:rsidR="00D521DD" w:rsidRPr="00141078" w:rsidRDefault="00D521DD" w:rsidP="00AF1C32">
            <w:pPr>
              <w:pStyle w:val="TAL"/>
            </w:pPr>
            <w:r w:rsidRPr="00141078">
              <w:t>Subscribed SNPN is</w:t>
            </w:r>
            <w:r>
              <w:t xml:space="preserve"> </w:t>
            </w:r>
            <w:r w:rsidRPr="00C65BEA">
              <w:t>authorized</w:t>
            </w:r>
          </w:p>
        </w:tc>
      </w:tr>
      <w:tr w:rsidR="00D521DD" w:rsidRPr="00141078" w14:paraId="15FA6E6F" w14:textId="77777777" w:rsidTr="00AF1C32">
        <w:trPr>
          <w:cantSplit/>
          <w:jc w:val="center"/>
        </w:trPr>
        <w:tc>
          <w:tcPr>
            <w:tcW w:w="7094" w:type="dxa"/>
            <w:gridSpan w:val="2"/>
            <w:tcBorders>
              <w:top w:val="nil"/>
              <w:left w:val="single" w:sz="4" w:space="0" w:color="auto"/>
              <w:bottom w:val="nil"/>
              <w:right w:val="single" w:sz="4" w:space="0" w:color="auto"/>
            </w:tcBorders>
          </w:tcPr>
          <w:p w14:paraId="3832F554" w14:textId="77777777" w:rsidR="00D521DD" w:rsidRPr="00141078" w:rsidDel="00CA791F" w:rsidRDefault="00D521DD" w:rsidP="00AF1C32">
            <w:pPr>
              <w:pStyle w:val="TAL"/>
            </w:pPr>
          </w:p>
        </w:tc>
      </w:tr>
      <w:tr w:rsidR="00D521DD" w:rsidRPr="00141078" w14:paraId="0A529A97" w14:textId="77777777" w:rsidTr="00AF1C32">
        <w:trPr>
          <w:cantSplit/>
          <w:jc w:val="center"/>
        </w:trPr>
        <w:tc>
          <w:tcPr>
            <w:tcW w:w="7094" w:type="dxa"/>
            <w:gridSpan w:val="2"/>
            <w:tcBorders>
              <w:top w:val="nil"/>
              <w:left w:val="single" w:sz="4" w:space="0" w:color="auto"/>
              <w:bottom w:val="nil"/>
              <w:right w:val="single" w:sz="4" w:space="0" w:color="auto"/>
            </w:tcBorders>
          </w:tcPr>
          <w:p w14:paraId="436B66C6" w14:textId="77777777" w:rsidR="00D521DD" w:rsidRPr="00141078" w:rsidRDefault="00D521DD" w:rsidP="00AF1C32">
            <w:pPr>
              <w:pStyle w:val="TAL"/>
            </w:pPr>
          </w:p>
        </w:tc>
      </w:tr>
      <w:tr w:rsidR="00D521DD" w:rsidRPr="00141078" w14:paraId="33C5A79A" w14:textId="77777777" w:rsidTr="00AF1C32">
        <w:trPr>
          <w:cantSplit/>
          <w:jc w:val="center"/>
        </w:trPr>
        <w:tc>
          <w:tcPr>
            <w:tcW w:w="7094" w:type="dxa"/>
            <w:gridSpan w:val="2"/>
            <w:tcBorders>
              <w:top w:val="nil"/>
              <w:left w:val="single" w:sz="4" w:space="0" w:color="auto"/>
              <w:bottom w:val="nil"/>
              <w:right w:val="single" w:sz="4" w:space="0" w:color="auto"/>
            </w:tcBorders>
          </w:tcPr>
          <w:p w14:paraId="1E015279" w14:textId="77777777" w:rsidR="00D521DD" w:rsidRPr="00141078" w:rsidRDefault="00D521DD" w:rsidP="00AF1C32">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D521DD" w:rsidRPr="00042094" w14:paraId="757FC41B"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40BB88E6" w14:textId="77777777" w:rsidR="00D521DD" w:rsidRPr="00042094" w:rsidRDefault="00D521DD" w:rsidP="00AF1C32">
            <w:pPr>
              <w:pStyle w:val="TAL"/>
            </w:pPr>
          </w:p>
        </w:tc>
      </w:tr>
    </w:tbl>
    <w:p w14:paraId="3CCEED06"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lastRenderedPageBreak/>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bookmarkStart w:id="407" w:name="_CRFigure5_6_2_3"/>
      <w:r w:rsidRPr="00042094">
        <w:t>Figure </w:t>
      </w:r>
      <w:bookmarkEnd w:id="407"/>
      <w:r w:rsidRPr="00042094">
        <w:t>5.6.2.3: Authorized PLMN list</w:t>
      </w:r>
    </w:p>
    <w:p w14:paraId="13A9F82B" w14:textId="77777777" w:rsidR="005E7CBE" w:rsidRPr="00042094" w:rsidRDefault="005E7CBE" w:rsidP="005E7CBE">
      <w:pPr>
        <w:pStyle w:val="TH"/>
      </w:pPr>
      <w:bookmarkStart w:id="408" w:name="_CRTable5_6_2_3"/>
      <w:r w:rsidRPr="00042094">
        <w:t>Table </w:t>
      </w:r>
      <w:bookmarkEnd w:id="408"/>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519BC977"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bookmarkStart w:id="409" w:name="_CRFigure5_6_2_4"/>
      <w:r w:rsidRPr="00042094">
        <w:t>Figure </w:t>
      </w:r>
      <w:bookmarkEnd w:id="409"/>
      <w:r w:rsidRPr="00042094">
        <w:t>5.6.2.4: PLMN ID</w:t>
      </w:r>
    </w:p>
    <w:p w14:paraId="1BA6FB62" w14:textId="77777777" w:rsidR="005E7CBE" w:rsidRPr="00042094" w:rsidRDefault="005E7CBE" w:rsidP="005E7CBE">
      <w:pPr>
        <w:pStyle w:val="TH"/>
      </w:pPr>
      <w:bookmarkStart w:id="410" w:name="_CRTable5_6_2_4"/>
      <w:r w:rsidRPr="00042094">
        <w:t>Table </w:t>
      </w:r>
      <w:bookmarkEnd w:id="410"/>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2B745795"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bookmarkStart w:id="411" w:name="_CRFigure5_6_2_5"/>
      <w:r w:rsidRPr="00042094">
        <w:t>Figure </w:t>
      </w:r>
      <w:bookmarkEnd w:id="411"/>
      <w:r w:rsidRPr="00042094">
        <w:t>5.6.2.5: Not served by NG-RAN</w:t>
      </w:r>
    </w:p>
    <w:p w14:paraId="3F6EEE08" w14:textId="77777777" w:rsidR="005E7CBE" w:rsidRPr="00042094" w:rsidRDefault="005E7CBE" w:rsidP="005E7CBE">
      <w:pPr>
        <w:pStyle w:val="TH"/>
      </w:pPr>
      <w:bookmarkStart w:id="412" w:name="_CRTable5_6_2_5"/>
      <w:r w:rsidRPr="00042094">
        <w:lastRenderedPageBreak/>
        <w:t>Table </w:t>
      </w:r>
      <w:bookmarkEnd w:id="412"/>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62CF06C"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bookmarkStart w:id="413" w:name="_CRFigure5_6_2_6"/>
      <w:r w:rsidRPr="00042094">
        <w:t>Figure </w:t>
      </w:r>
      <w:bookmarkEnd w:id="413"/>
      <w:r w:rsidRPr="00042094">
        <w:t>5.6.2.6: NR radio parameters per geographical area list for UE-to-network relay discovery</w:t>
      </w:r>
    </w:p>
    <w:p w14:paraId="4E2E5DB8" w14:textId="77777777" w:rsidR="005E7CBE" w:rsidRPr="00042094" w:rsidRDefault="005E7CBE" w:rsidP="005E7CBE">
      <w:pPr>
        <w:pStyle w:val="TH"/>
      </w:pPr>
      <w:bookmarkStart w:id="414" w:name="_CRTable5_6_2_6"/>
      <w:r w:rsidRPr="00042094">
        <w:t>Table </w:t>
      </w:r>
      <w:bookmarkEnd w:id="414"/>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251AFF4F"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lastRenderedPageBreak/>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bookmarkStart w:id="415" w:name="_CRFigure5_6_2_7"/>
      <w:r w:rsidRPr="00042094">
        <w:t>Figure </w:t>
      </w:r>
      <w:bookmarkEnd w:id="415"/>
      <w:r w:rsidRPr="00042094">
        <w:t>5.6.2.7: NR radio parameters per geographical area list for UE-to-network relay communication</w:t>
      </w:r>
    </w:p>
    <w:p w14:paraId="7DA33A7A" w14:textId="77777777" w:rsidR="005E7CBE" w:rsidRPr="00042094" w:rsidRDefault="005E7CBE" w:rsidP="005E7CBE">
      <w:pPr>
        <w:pStyle w:val="TH"/>
      </w:pPr>
      <w:bookmarkStart w:id="416" w:name="_CRTable5_6_2_7"/>
      <w:r w:rsidRPr="00042094">
        <w:t>Table </w:t>
      </w:r>
      <w:bookmarkEnd w:id="416"/>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006957E6"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bookmarkStart w:id="417" w:name="_CRFigure5_6_2_8"/>
      <w:r w:rsidRPr="00042094">
        <w:t>Figure </w:t>
      </w:r>
      <w:bookmarkEnd w:id="417"/>
      <w:r w:rsidRPr="00042094">
        <w:t>5.6.2.8: Radio parameters per geographical area info</w:t>
      </w:r>
    </w:p>
    <w:p w14:paraId="6EE415EB" w14:textId="77777777" w:rsidR="005E7CBE" w:rsidRPr="00042094" w:rsidRDefault="005E7CBE" w:rsidP="005E7CBE">
      <w:pPr>
        <w:pStyle w:val="TH"/>
      </w:pPr>
      <w:bookmarkStart w:id="418" w:name="_CRTable5_6_2_8"/>
      <w:r w:rsidRPr="00042094">
        <w:t>Table </w:t>
      </w:r>
      <w:bookmarkEnd w:id="418"/>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62B8178B"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lastRenderedPageBreak/>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bookmarkStart w:id="419" w:name="_CRFigure5_6_2_9"/>
      <w:r w:rsidRPr="00042094">
        <w:t>Figure </w:t>
      </w:r>
      <w:bookmarkEnd w:id="419"/>
      <w:r w:rsidRPr="00042094">
        <w:t>5.6.2.9: Geographical area</w:t>
      </w:r>
    </w:p>
    <w:p w14:paraId="374A0210" w14:textId="77777777" w:rsidR="005E7CBE" w:rsidRPr="00042094" w:rsidRDefault="005E7CBE" w:rsidP="005E7CBE">
      <w:pPr>
        <w:pStyle w:val="TH"/>
      </w:pPr>
      <w:bookmarkStart w:id="420" w:name="_CRTable5_6_2_9"/>
      <w:r w:rsidRPr="00042094">
        <w:t>Table </w:t>
      </w:r>
      <w:bookmarkEnd w:id="420"/>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275B851D"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bookmarkStart w:id="421" w:name="_CRFigure5_6_2_10"/>
      <w:r w:rsidRPr="00042094">
        <w:t>Figure </w:t>
      </w:r>
      <w:bookmarkEnd w:id="421"/>
      <w:r w:rsidRPr="00042094">
        <w:t>5.6.2.10: Coordinate area</w:t>
      </w:r>
    </w:p>
    <w:p w14:paraId="274B34E1" w14:textId="77777777" w:rsidR="005E7CBE" w:rsidRPr="00042094" w:rsidRDefault="005E7CBE" w:rsidP="005E7CBE">
      <w:pPr>
        <w:pStyle w:val="TH"/>
      </w:pPr>
      <w:bookmarkStart w:id="422" w:name="_CRTable5_6_2_10"/>
      <w:r w:rsidRPr="00042094">
        <w:t>Table </w:t>
      </w:r>
      <w:bookmarkEnd w:id="422"/>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42F03622"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bookmarkStart w:id="423" w:name="_CRFigure5_6_2_11"/>
      <w:r w:rsidRPr="00042094">
        <w:t>Figure </w:t>
      </w:r>
      <w:bookmarkEnd w:id="423"/>
      <w:r w:rsidRPr="00042094">
        <w:t>5.6.2.11: Radio parameters</w:t>
      </w:r>
    </w:p>
    <w:p w14:paraId="0A6BF918" w14:textId="77777777" w:rsidR="005E7CBE" w:rsidRPr="00042094" w:rsidRDefault="005E7CBE" w:rsidP="005E7CBE">
      <w:pPr>
        <w:pStyle w:val="TH"/>
      </w:pPr>
      <w:bookmarkStart w:id="424" w:name="_CRTable5_6_2_11"/>
      <w:r w:rsidRPr="00042094">
        <w:lastRenderedPageBreak/>
        <w:t>Table </w:t>
      </w:r>
      <w:bookmarkEnd w:id="424"/>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70AAD1D2" w14:textId="77777777" w:rsidR="00592635" w:rsidRPr="00042094" w:rsidRDefault="00592635"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12CB7A41" w14:textId="77777777" w:rsidR="00B84FF2" w:rsidRPr="00042094" w:rsidRDefault="00B84FF2"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bookmarkStart w:id="425" w:name="_CRFigure5_6_2_11b"/>
      <w:r w:rsidRPr="00042094">
        <w:t>Figure </w:t>
      </w:r>
      <w:bookmarkEnd w:id="425"/>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2096CF36" w14:textId="568B9221" w:rsidR="00B84FF2" w:rsidRPr="00042094" w:rsidRDefault="00B84FF2" w:rsidP="00B84FF2">
      <w:pPr>
        <w:pStyle w:val="TH"/>
      </w:pPr>
      <w:bookmarkStart w:id="426" w:name="_CRTable5_6_2_11b"/>
      <w:r w:rsidRPr="00042094">
        <w:t>Table </w:t>
      </w:r>
      <w:bookmarkEnd w:id="426"/>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63AC48E"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lastRenderedPageBreak/>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46211F79"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Pr="00F816E8" w:rsidRDefault="009E2079" w:rsidP="00847EEE">
            <w:pPr>
              <w:pStyle w:val="TAC"/>
              <w:rPr>
                <w:lang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bookmarkStart w:id="427" w:name="_CRFigure5_6_2_13"/>
      <w:r w:rsidRPr="00042094">
        <w:t>Figure </w:t>
      </w:r>
      <w:bookmarkEnd w:id="427"/>
      <w:r w:rsidRPr="00042094">
        <w:t>5.6.2.13: RSC info</w:t>
      </w:r>
    </w:p>
    <w:p w14:paraId="387C2F80" w14:textId="77777777" w:rsidR="005E7CBE" w:rsidRPr="00042094" w:rsidRDefault="005E7CBE" w:rsidP="005E7CBE">
      <w:pPr>
        <w:pStyle w:val="TH"/>
      </w:pPr>
      <w:bookmarkStart w:id="428" w:name="_CRTable5_6_2_13"/>
      <w:r w:rsidRPr="00042094">
        <w:lastRenderedPageBreak/>
        <w:t>Table </w:t>
      </w:r>
      <w:bookmarkEnd w:id="428"/>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429"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29"/>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F816E8">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24CD9F6A"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lastRenderedPageBreak/>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bookmarkStart w:id="430" w:name="_CRFigure5_6_2_14"/>
      <w:r w:rsidRPr="00042094">
        <w:t>Figure </w:t>
      </w:r>
      <w:bookmarkEnd w:id="430"/>
      <w:r w:rsidRPr="00042094">
        <w:t>5.6.2.14: RSC list</w:t>
      </w:r>
    </w:p>
    <w:p w14:paraId="0E1DA591" w14:textId="77777777" w:rsidR="005E7CBE" w:rsidRPr="00042094" w:rsidRDefault="005E7CBE" w:rsidP="005E7CBE">
      <w:pPr>
        <w:pStyle w:val="TH"/>
      </w:pPr>
      <w:bookmarkStart w:id="431" w:name="_CRTable5_6_2_14"/>
      <w:r w:rsidRPr="00042094">
        <w:t>Table </w:t>
      </w:r>
      <w:bookmarkEnd w:id="431"/>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13580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bookmarkStart w:id="432" w:name="_CRFigure5_6_2_15"/>
      <w:r>
        <w:t>Figure </w:t>
      </w:r>
      <w:bookmarkEnd w:id="432"/>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bookmarkStart w:id="433" w:name="_CRFigure5_6_2_15a"/>
      <w:r>
        <w:t>Figure</w:t>
      </w:r>
      <w:r w:rsidR="00557061">
        <w:t> </w:t>
      </w:r>
      <w:bookmarkEnd w:id="433"/>
      <w:r>
        <w:t>5.6.2.15a: Code-sending security parameters</w:t>
      </w: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bookmarkStart w:id="434" w:name="_CRFigure5_6_2_15b"/>
      <w:r>
        <w:t>Figure</w:t>
      </w:r>
      <w:r w:rsidR="009C094F">
        <w:t> </w:t>
      </w:r>
      <w:bookmarkEnd w:id="434"/>
      <w:r>
        <w:t>5.6.2.15b: Code-receiving security parameters</w:t>
      </w:r>
    </w:p>
    <w:p w14:paraId="4D94583F" w14:textId="15CB2E78" w:rsidR="00C35D25" w:rsidRDefault="00C35D25" w:rsidP="00C35D25">
      <w:pPr>
        <w:pStyle w:val="TH"/>
        <w:rPr>
          <w:lang w:eastAsia="zh-CN"/>
        </w:rPr>
      </w:pPr>
      <w:bookmarkStart w:id="435" w:name="_CRTable5_6_2_15"/>
      <w:r>
        <w:rPr>
          <w:lang w:eastAsia="zh-CN"/>
        </w:rPr>
        <w:lastRenderedPageBreak/>
        <w:t>Table</w:t>
      </w:r>
      <w:r>
        <w:t> </w:t>
      </w:r>
      <w:bookmarkEnd w:id="435"/>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042094" w:rsidRDefault="00596EA2" w:rsidP="0048333D">
            <w:pPr>
              <w:pStyle w:val="TAL"/>
              <w:rPr>
                <w:noProof/>
              </w:rPr>
            </w:pPr>
            <w:r>
              <w:rPr>
                <w:noProof/>
              </w:rPr>
              <w:lastRenderedPageBreak/>
              <w:t>Security related parameters validity timer:</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rsidR="00B40883">
              <w:t xml:space="preserve"> </w:t>
            </w:r>
            <w:r w:rsidR="00B40883" w:rsidRPr="00A5645F">
              <w:t>(NOTE </w:t>
            </w:r>
            <w:r w:rsidR="00B40883">
              <w:t>2</w:t>
            </w:r>
            <w:r w:rsidR="00B40883" w:rsidRPr="00A5645F">
              <w:t>)</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lastRenderedPageBreak/>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6F5395">
              <w:t>octet</w:t>
            </w:r>
            <w:r w:rsidRPr="00F816E8">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t>NOTE</w:t>
            </w:r>
            <w:r>
              <w:rPr>
                <w:lang w:val="en-US"/>
              </w:rPr>
              <w:t> 2</w:t>
            </w:r>
            <w:r>
              <w:t>:</w:t>
            </w:r>
            <w:r>
              <w:tab/>
              <w:t>The network shall set the s</w:t>
            </w:r>
            <w:r w:rsidRPr="00B3572A">
              <w:t>ecurity related parameters validity timer</w:t>
            </w:r>
            <w:r>
              <w:t xml:space="preserve"> field (i.e. octet</w:t>
            </w:r>
            <w:r w:rsidRPr="00F816E8">
              <w:t xml:space="preserve"> o520+1 to </w:t>
            </w:r>
            <w:r w:rsidRPr="00D509C1">
              <w:t>octet</w:t>
            </w:r>
            <w:r w:rsidRPr="00F816E8">
              <w:t> o520+5</w:t>
            </w:r>
            <w:r>
              <w:t>) to zero value if the RSCs are for emergency services and there is no discovery security requirement based on regulation and the operator policy.</w:t>
            </w:r>
          </w:p>
        </w:tc>
      </w:tr>
    </w:tbl>
    <w:p w14:paraId="704587C4" w14:textId="77777777" w:rsidR="005E7CBE" w:rsidRPr="00042094" w:rsidRDefault="005E7CBE"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bookmarkStart w:id="436" w:name="_CRFigure5_6_2_16"/>
      <w:r w:rsidRPr="00042094">
        <w:t>Figure </w:t>
      </w:r>
      <w:bookmarkEnd w:id="436"/>
      <w:r w:rsidRPr="00042094">
        <w:t xml:space="preserve">5.6.2.16: </w:t>
      </w:r>
      <w:r w:rsidRPr="00042094">
        <w:rPr>
          <w:lang w:eastAsia="zh-CN"/>
        </w:rPr>
        <w:t>PDU session parameters</w:t>
      </w:r>
      <w:r w:rsidRPr="00042094">
        <w:t xml:space="preserve"> </w:t>
      </w:r>
      <w:r>
        <w:t>of</w:t>
      </w:r>
      <w:r w:rsidRPr="00042094">
        <w:t xml:space="preserve"> layer-3 relay</w:t>
      </w:r>
    </w:p>
    <w:p w14:paraId="59C80A07" w14:textId="77777777" w:rsidR="00243740" w:rsidRPr="00042094" w:rsidRDefault="00243740" w:rsidP="00243740">
      <w:pPr>
        <w:pStyle w:val="TH"/>
      </w:pPr>
      <w:bookmarkStart w:id="437" w:name="_CRTable5_6_2_16"/>
      <w:r w:rsidRPr="00042094">
        <w:lastRenderedPageBreak/>
        <w:t>Table </w:t>
      </w:r>
      <w:bookmarkEnd w:id="437"/>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 xml:space="preserve">shall be set to 1 if the 5G </w:t>
            </w:r>
            <w:proofErr w:type="spellStart"/>
            <w:r w:rsidRPr="0026019A">
              <w:rPr>
                <w:lang w:val="en-US"/>
              </w:rPr>
              <w:t>ProSe</w:t>
            </w:r>
            <w:proofErr w:type="spellEnd"/>
            <w:r w:rsidRPr="0026019A">
              <w:rPr>
                <w:lang w:val="en-US"/>
              </w:rPr>
              <w:t xml:space="preserv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11F459C" w14:textId="77777777" w:rsidR="00592635" w:rsidRPr="00042094" w:rsidRDefault="00592635" w:rsidP="0013580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lastRenderedPageBreak/>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bookmarkStart w:id="438" w:name="_CRFigure5_6_2_16a"/>
      <w:r w:rsidRPr="00042094">
        <w:t>Figure</w:t>
      </w:r>
      <w:r w:rsidR="00942CE0">
        <w:t> </w:t>
      </w:r>
      <w:bookmarkEnd w:id="438"/>
      <w:r w:rsidRPr="00042094">
        <w:t>5.6.2.16a: Traffic descriptor</w:t>
      </w:r>
    </w:p>
    <w:p w14:paraId="79CA4ABC" w14:textId="571A0A60" w:rsidR="00592635" w:rsidRPr="00042094" w:rsidRDefault="00592635" w:rsidP="00592635">
      <w:pPr>
        <w:pStyle w:val="TH"/>
      </w:pPr>
      <w:bookmarkStart w:id="439" w:name="_CRTable5_6_2_16a"/>
      <w:r w:rsidRPr="00042094">
        <w:t>Table</w:t>
      </w:r>
      <w:r w:rsidR="00F35CAB">
        <w:t> </w:t>
      </w:r>
      <w:bookmarkEnd w:id="439"/>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5B4DCECB" w14:textId="094BEA0F" w:rsidR="005E7CBE" w:rsidRPr="00042094" w:rsidRDefault="005E7CBE" w:rsidP="0013580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bookmarkStart w:id="440" w:name="_CRFigure5_6_2_17"/>
      <w:r w:rsidRPr="00042094">
        <w:t>Figure </w:t>
      </w:r>
      <w:bookmarkEnd w:id="440"/>
      <w:r w:rsidR="00AB4D25" w:rsidRPr="00042094">
        <w:t>5.6.2.17</w:t>
      </w:r>
      <w:r w:rsidRPr="00042094">
        <w:t xml:space="preserve">: N3IWF selection information for 5G </w:t>
      </w:r>
      <w:proofErr w:type="spellStart"/>
      <w:r w:rsidRPr="00042094">
        <w:t>ProSe</w:t>
      </w:r>
      <w:proofErr w:type="spellEnd"/>
      <w:r w:rsidRPr="00042094">
        <w:t xml:space="preserve"> layer-3 remote UE</w:t>
      </w:r>
    </w:p>
    <w:p w14:paraId="005EF41B" w14:textId="181887D4" w:rsidR="00A8462A" w:rsidRPr="00042094" w:rsidRDefault="00A8462A" w:rsidP="00A8462A">
      <w:pPr>
        <w:pStyle w:val="TH"/>
      </w:pPr>
      <w:bookmarkStart w:id="441" w:name="_CRTable5_6_2_17"/>
      <w:r w:rsidRPr="00042094">
        <w:t>Table </w:t>
      </w:r>
      <w:bookmarkEnd w:id="441"/>
      <w:r w:rsidR="00AB4D25" w:rsidRPr="00042094">
        <w:t>5.6.2.17</w:t>
      </w:r>
      <w:r w:rsidRPr="00042094">
        <w:t xml:space="preserve">: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 xml:space="preserve">N3IWF identifier configuration for 5G </w:t>
            </w:r>
            <w:proofErr w:type="spellStart"/>
            <w:r w:rsidRPr="00042094">
              <w:t>ProSe</w:t>
            </w:r>
            <w:proofErr w:type="spellEnd"/>
            <w:r w:rsidRPr="00042094">
              <w:t xml:space="preserv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70620DA0" w14:textId="77777777" w:rsidR="00A8462A" w:rsidRPr="00042094" w:rsidRDefault="00A8462A" w:rsidP="0013580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bookmarkStart w:id="442" w:name="_CRFigure5_6_2_18"/>
      <w:r w:rsidRPr="00042094">
        <w:t>Figure </w:t>
      </w:r>
      <w:bookmarkEnd w:id="442"/>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p w14:paraId="136318AB" w14:textId="12C7BE00" w:rsidR="00A8462A" w:rsidRPr="00042094" w:rsidRDefault="00A8462A" w:rsidP="00A8462A">
      <w:pPr>
        <w:pStyle w:val="TH"/>
      </w:pPr>
      <w:bookmarkStart w:id="443" w:name="_CRTable5_6_2_18"/>
      <w:r w:rsidRPr="00042094">
        <w:lastRenderedPageBreak/>
        <w:t>Table </w:t>
      </w:r>
      <w:bookmarkEnd w:id="443"/>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 xml:space="preserve">Contents of N3IWF identifier configuration for 5G </w:t>
            </w:r>
            <w:proofErr w:type="spellStart"/>
            <w:r w:rsidRPr="00042094">
              <w:t>ProSe</w:t>
            </w:r>
            <w:proofErr w:type="spellEnd"/>
            <w:r w:rsidRPr="00042094">
              <w:t xml:space="preserve"> layer-3 remote UE (octet l+</w:t>
            </w:r>
            <w:r w:rsidR="005B535D">
              <w:t>7</w:t>
            </w:r>
            <w:r w:rsidRPr="00042094">
              <w:t xml:space="preserve"> to l01):</w:t>
            </w:r>
          </w:p>
          <w:p w14:paraId="365AEC38" w14:textId="77777777" w:rsidR="00A8462A" w:rsidRDefault="00A8462A" w:rsidP="00AB4D25">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01D47750" w14:textId="77777777" w:rsidR="00A8462A" w:rsidRPr="00042094" w:rsidRDefault="00A8462A" w:rsidP="0013580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bookmarkStart w:id="444" w:name="_CRFigure5_6_2_19"/>
      <w:r w:rsidRPr="00042094">
        <w:t>Figure </w:t>
      </w:r>
      <w:bookmarkEnd w:id="444"/>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p w14:paraId="43F57006" w14:textId="3010C6A9" w:rsidR="00A8462A" w:rsidRPr="00042094" w:rsidRDefault="00A8462A" w:rsidP="00A8462A">
      <w:pPr>
        <w:pStyle w:val="TH"/>
      </w:pPr>
      <w:bookmarkStart w:id="445" w:name="_CRTable5_6_2_19"/>
      <w:r w:rsidRPr="00042094">
        <w:t>Table </w:t>
      </w:r>
      <w:bookmarkEnd w:id="445"/>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17D78E2A" w14:textId="0EA21E02" w:rsidR="00A8462A" w:rsidRPr="00042094" w:rsidRDefault="00A8462A" w:rsidP="002268C4">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bookmarkStart w:id="446" w:name="_CRFigure5_6_2_20"/>
      <w:r>
        <w:t>Figure </w:t>
      </w:r>
      <w:bookmarkEnd w:id="446"/>
      <w:r>
        <w:t>5.6.2.20: Warning message broadcast</w:t>
      </w:r>
    </w:p>
    <w:p w14:paraId="7951F853" w14:textId="77777777" w:rsidR="003A6162" w:rsidRPr="00042094" w:rsidRDefault="003A6162" w:rsidP="003A6162">
      <w:pPr>
        <w:pStyle w:val="TH"/>
      </w:pPr>
      <w:bookmarkStart w:id="447" w:name="_CRTable5_6_2_20"/>
      <w:r w:rsidRPr="00042094">
        <w:lastRenderedPageBreak/>
        <w:t>Table </w:t>
      </w:r>
      <w:bookmarkEnd w:id="447"/>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08271691" w14:textId="77777777" w:rsidR="003A6162" w:rsidRPr="007B220E" w:rsidRDefault="003A6162"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bookmarkStart w:id="448" w:name="_CRFigure5_6_2_21"/>
      <w:r w:rsidRPr="00042094">
        <w:t>Figure </w:t>
      </w:r>
      <w:bookmarkEnd w:id="448"/>
      <w:r w:rsidRPr="00042094">
        <w:t>5.</w:t>
      </w:r>
      <w:r>
        <w:t>6</w:t>
      </w:r>
      <w:r w:rsidRPr="00042094">
        <w:t>.2.</w:t>
      </w:r>
      <w:r>
        <w:t>21</w:t>
      </w:r>
      <w:r w:rsidRPr="00042094">
        <w:t>: D</w:t>
      </w:r>
      <w:r w:rsidRPr="00042094">
        <w:rPr>
          <w:lang w:eastAsia="zh-CN"/>
        </w:rPr>
        <w:t>estination layer-2 ID</w:t>
      </w:r>
      <w:r>
        <w:rPr>
          <w:lang w:eastAsia="zh-CN"/>
        </w:rPr>
        <w:t xml:space="preserve"> list</w:t>
      </w:r>
    </w:p>
    <w:p w14:paraId="65A280B6" w14:textId="77777777" w:rsidR="003A6162" w:rsidRPr="00042094" w:rsidRDefault="003A6162" w:rsidP="003A6162">
      <w:pPr>
        <w:pStyle w:val="TH"/>
      </w:pPr>
      <w:bookmarkStart w:id="449" w:name="_CRTable5_6_2_21"/>
      <w:r w:rsidRPr="00042094">
        <w:t>Table </w:t>
      </w:r>
      <w:bookmarkEnd w:id="449"/>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50" w:name="_CR5_7"/>
      <w:bookmarkStart w:id="451" w:name="_Toc73369022"/>
      <w:bookmarkStart w:id="452" w:name="_Toc218778859"/>
      <w:bookmarkEnd w:id="450"/>
      <w:r w:rsidRPr="00042094">
        <w:rPr>
          <w:lang w:eastAsia="zh-CN"/>
        </w:rPr>
        <w:t>5.</w:t>
      </w:r>
      <w:r w:rsidR="000F0DAC" w:rsidRPr="00042094">
        <w:rPr>
          <w:lang w:eastAsia="zh-CN"/>
        </w:rPr>
        <w:t>7</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bookmarkEnd w:id="451"/>
      <w:bookmarkEnd w:id="452"/>
    </w:p>
    <w:p w14:paraId="2F1F0A4D" w14:textId="3045DA5A" w:rsidR="00FE4EB6" w:rsidRDefault="00FE4EB6" w:rsidP="00FE4EB6">
      <w:pPr>
        <w:pStyle w:val="Heading3"/>
      </w:pPr>
      <w:bookmarkStart w:id="453" w:name="_CR5_7_1"/>
      <w:bookmarkStart w:id="454" w:name="_Toc218778860"/>
      <w:bookmarkEnd w:id="453"/>
      <w:r>
        <w:t>5.7.1</w:t>
      </w:r>
      <w:r>
        <w:tab/>
        <w:t>General</w:t>
      </w:r>
      <w:bookmarkEnd w:id="454"/>
    </w:p>
    <w:p w14:paraId="02D672A9" w14:textId="6EF2511B" w:rsidR="00FE4EB6" w:rsidRDefault="00FE4EB6" w:rsidP="00FE4EB6">
      <w:r>
        <w:t xml:space="preserve">The UE policies for 5G </w:t>
      </w:r>
      <w:proofErr w:type="spellStart"/>
      <w:r>
        <w:t>ProSe</w:t>
      </w:r>
      <w:proofErr w:type="spellEnd"/>
      <w:r>
        <w:t xml:space="preserve"> usage information reporting are coded as shown in figure 5.7.2.1 and table 5.7.2.1.</w:t>
      </w:r>
    </w:p>
    <w:p w14:paraId="611E775C" w14:textId="31ABE0E9" w:rsidR="00FE4EB6" w:rsidRDefault="00FE4EB6" w:rsidP="00FE4EB6">
      <w:pPr>
        <w:pStyle w:val="Heading3"/>
      </w:pPr>
      <w:bookmarkStart w:id="455" w:name="_CR5_7_2"/>
      <w:bookmarkStart w:id="456" w:name="_Toc218778861"/>
      <w:bookmarkEnd w:id="455"/>
      <w:r>
        <w:lastRenderedPageBreak/>
        <w:t>5.7.2</w:t>
      </w:r>
      <w:r>
        <w:tab/>
        <w:t>Information elements coding</w:t>
      </w:r>
      <w:bookmarkEnd w:id="456"/>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proofErr w:type="spellStart"/>
            <w:r w:rsidRPr="00381693">
              <w:t>ProSeP</w:t>
            </w:r>
            <w:proofErr w:type="spellEnd"/>
            <w:r w:rsidRPr="00381693">
              <w:t xml:space="preserve">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 xml:space="preserve">for 5G </w:t>
            </w:r>
            <w:proofErr w:type="spellStart"/>
            <w:r w:rsidRPr="00381693">
              <w:t>ProSe</w:t>
            </w:r>
            <w:proofErr w:type="spellEnd"/>
            <w:r w:rsidRPr="00381693">
              <w:t xml:space="preserv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 xml:space="preserve">Length of </w:t>
            </w:r>
            <w:proofErr w:type="spellStart"/>
            <w:r w:rsidRPr="00381693">
              <w:t>ProSeP</w:t>
            </w:r>
            <w:proofErr w:type="spellEnd"/>
            <w:r w:rsidRPr="00381693">
              <w:t xml:space="preserve">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bookmarkStart w:id="457" w:name="_CRFigure5_7_2_1"/>
      <w:r>
        <w:t xml:space="preserve">Figure </w:t>
      </w:r>
      <w:bookmarkEnd w:id="457"/>
      <w:r>
        <w:t xml:space="preserve">5.7.2.1: </w:t>
      </w:r>
      <w:proofErr w:type="spellStart"/>
      <w:r>
        <w:t>ProSeP</w:t>
      </w:r>
      <w:proofErr w:type="spellEnd"/>
      <w:r>
        <w:t xml:space="preserve"> Info = {UE policies for 5G </w:t>
      </w:r>
      <w:proofErr w:type="spellStart"/>
      <w:r>
        <w:t>ProSe</w:t>
      </w:r>
      <w:proofErr w:type="spellEnd"/>
      <w:r>
        <w:t xml:space="preserve"> usage information reporting }</w:t>
      </w: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proofErr w:type="spellStart"/>
            <w:r>
              <w:rPr>
                <w:lang w:eastAsia="zh-CN"/>
              </w:rPr>
              <w:lastRenderedPageBreak/>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 xml:space="preserve">The Group parameters reporting indicator field indicates whether or not the UE shall report the group parameters in the usage information report, in the case of groupcast mode 5G </w:t>
            </w:r>
            <w:proofErr w:type="spellStart"/>
            <w:r>
              <w:t>ProSe</w:t>
            </w:r>
            <w:proofErr w:type="spellEnd"/>
            <w:r>
              <w:t xml:space="preserv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lastRenderedPageBreak/>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458" w:name="_CR5_8"/>
      <w:bookmarkStart w:id="459" w:name="_Toc218778862"/>
      <w:bookmarkEnd w:id="458"/>
      <w:r>
        <w:rPr>
          <w:lang w:eastAsia="zh-CN"/>
        </w:rPr>
        <w:t>5.8</w:t>
      </w:r>
      <w:r>
        <w:rPr>
          <w:lang w:eastAsia="zh-CN"/>
        </w:rPr>
        <w:tab/>
        <w:t xml:space="preserve">Encoding of UE policies for 5G </w:t>
      </w:r>
      <w:proofErr w:type="spellStart"/>
      <w:r>
        <w:rPr>
          <w:lang w:eastAsia="zh-CN"/>
        </w:rPr>
        <w:t>ProSe</w:t>
      </w:r>
      <w:proofErr w:type="spellEnd"/>
      <w:r>
        <w:rPr>
          <w:lang w:eastAsia="zh-CN"/>
        </w:rPr>
        <w:t xml:space="preserve"> UE-to-UE relay UE</w:t>
      </w:r>
      <w:bookmarkEnd w:id="459"/>
    </w:p>
    <w:p w14:paraId="46020322" w14:textId="77777777" w:rsidR="00FE0810" w:rsidRDefault="00FE0810" w:rsidP="00FE0810">
      <w:pPr>
        <w:pStyle w:val="Heading3"/>
      </w:pPr>
      <w:bookmarkStart w:id="460" w:name="_CR5_8_1"/>
      <w:bookmarkStart w:id="461" w:name="_Toc218778863"/>
      <w:bookmarkEnd w:id="460"/>
      <w:r>
        <w:t>5.8.1</w:t>
      </w:r>
      <w:r>
        <w:tab/>
        <w:t>General</w:t>
      </w:r>
      <w:bookmarkEnd w:id="461"/>
    </w:p>
    <w:p w14:paraId="563F140E" w14:textId="77777777" w:rsidR="00FE0810" w:rsidRDefault="00FE0810" w:rsidP="00FE0810">
      <w:r>
        <w:t xml:space="preserve">The </w:t>
      </w:r>
      <w:r>
        <w:rPr>
          <w:lang w:eastAsia="zh-CN"/>
        </w:rPr>
        <w:t xml:space="preserve">UE policies for 5G </w:t>
      </w:r>
      <w:proofErr w:type="spellStart"/>
      <w:r>
        <w:rPr>
          <w:lang w:eastAsia="zh-CN"/>
        </w:rPr>
        <w:t>ProSe</w:t>
      </w:r>
      <w:proofErr w:type="spellEnd"/>
      <w:r>
        <w:rPr>
          <w:lang w:eastAsia="zh-CN"/>
        </w:rPr>
        <w:t xml:space="preserve"> UE-to-UE relay UE are </w:t>
      </w:r>
      <w:r>
        <w:t>coded as shown in figures 5.8.2.1 and table 5.8.2.1.</w:t>
      </w:r>
    </w:p>
    <w:p w14:paraId="4CF13BB8" w14:textId="77777777" w:rsidR="00FE0810" w:rsidRDefault="00FE0810" w:rsidP="00FE0810">
      <w:pPr>
        <w:pStyle w:val="Heading3"/>
      </w:pPr>
      <w:bookmarkStart w:id="462" w:name="_CR5_8_2"/>
      <w:bookmarkStart w:id="463" w:name="_Toc218778864"/>
      <w:bookmarkEnd w:id="462"/>
      <w:r>
        <w:lastRenderedPageBreak/>
        <w:t>5.8.2</w:t>
      </w:r>
      <w:r>
        <w:tab/>
        <w:t>Information elements coding</w:t>
      </w:r>
      <w:bookmarkEnd w:id="463"/>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 xml:space="preserve">Length of </w:t>
            </w:r>
            <w:proofErr w:type="spellStart"/>
            <w:r>
              <w:t>ProSeP</w:t>
            </w:r>
            <w:proofErr w:type="spellEnd"/>
            <w:r>
              <w:t xml:space="preserve">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6D35F09A" w:rsidR="0086505D" w:rsidRDefault="0086505D" w:rsidP="00614E5A">
            <w:pPr>
              <w:pStyle w:val="TAC"/>
              <w:rPr>
                <w:noProof/>
              </w:rPr>
            </w:pPr>
            <w:r w:rsidRPr="00042094">
              <w:t xml:space="preserve">Default destination layer-2 IDs for sending the discovery signalling for announcement and for </w:t>
            </w:r>
            <w:r w:rsidR="00AA6D61">
              <w:rPr>
                <w:rFonts w:hint="eastAsia"/>
                <w:lang w:eastAsia="zh-CN"/>
              </w:rPr>
              <w:t>sending and</w:t>
            </w:r>
            <w:r w:rsidR="00AA6D61" w:rsidRPr="00042094">
              <w:t xml:space="preserve"> </w:t>
            </w:r>
            <w:r w:rsidRPr="00042094">
              <w:t>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3484C0DF"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sidR="00AA6D61">
              <w:rPr>
                <w:noProof/>
              </w:rPr>
              <w:t xml:space="preserve"> </w:t>
            </w:r>
            <w:r w:rsidR="00AA6D61">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bookmarkStart w:id="464" w:name="_CRFigure5_8_2_1"/>
      <w:r>
        <w:t>Figure </w:t>
      </w:r>
      <w:bookmarkEnd w:id="464"/>
      <w:r>
        <w:t xml:space="preserve">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7F3E6B47" w14:textId="77777777" w:rsidR="0086505D" w:rsidRDefault="0086505D" w:rsidP="0086505D">
      <w:pPr>
        <w:pStyle w:val="TH"/>
      </w:pPr>
      <w:bookmarkStart w:id="465" w:name="_CRTable5_8_2_1"/>
      <w:r>
        <w:lastRenderedPageBreak/>
        <w:t>Table </w:t>
      </w:r>
      <w:bookmarkEnd w:id="465"/>
      <w:r>
        <w:t xml:space="preserve">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529776FA" w14:textId="77777777" w:rsidR="0086505D" w:rsidRDefault="0086505D" w:rsidP="00614E5A">
            <w:pPr>
              <w:pStyle w:val="TAL"/>
            </w:pPr>
          </w:p>
          <w:p w14:paraId="17BC3A6D" w14:textId="09EB0799" w:rsidR="0086505D" w:rsidRDefault="0086505D" w:rsidP="00614E5A">
            <w:pPr>
              <w:pStyle w:val="TAL"/>
            </w:pPr>
            <w:r>
              <w:t xml:space="preserve">Default destination layer-2 IDs for sending the discovery signalling for announcement and for </w:t>
            </w:r>
            <w:r w:rsidR="00AA3F05">
              <w:rPr>
                <w:rFonts w:hint="eastAsia"/>
                <w:lang w:eastAsia="zh-CN"/>
              </w:rPr>
              <w:t>sending and</w:t>
            </w:r>
            <w:r w:rsidR="00AA3F05">
              <w:t xml:space="preserve"> </w:t>
            </w:r>
            <w:r>
              <w:t>receiving the discovery signalling for solicitation (octet o2+1 to o3):</w:t>
            </w:r>
          </w:p>
          <w:p w14:paraId="2B1A26C4" w14:textId="2447FF45" w:rsidR="0086505D" w:rsidRDefault="0086505D" w:rsidP="00614E5A">
            <w:pPr>
              <w:pStyle w:val="TAL"/>
            </w:pPr>
            <w:r>
              <w:t xml:space="preserve">The default </w:t>
            </w:r>
            <w:r>
              <w:rPr>
                <w:lang w:eastAsia="zh-CN"/>
              </w:rPr>
              <w:t>destination layer-2 IDs for</w:t>
            </w:r>
            <w:r>
              <w:t xml:space="preserve"> sending the discovery signalling for announcement and for </w:t>
            </w:r>
            <w:r w:rsidR="00AA3F05">
              <w:rPr>
                <w:rFonts w:hint="eastAsia"/>
                <w:lang w:eastAsia="zh-CN"/>
              </w:rPr>
              <w:t>sending and</w:t>
            </w:r>
            <w:r w:rsidR="00AA3F05">
              <w:t xml:space="preserve"> </w:t>
            </w:r>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5C0A7B37" w:rsidR="0086505D" w:rsidRDefault="0086505D" w:rsidP="00614E5A">
            <w:pPr>
              <w:pStyle w:val="TAL"/>
            </w:pPr>
            <w:r>
              <w:rPr>
                <w:noProof/>
              </w:rPr>
              <w:t xml:space="preserve">The RSC info list field is </w:t>
            </w:r>
            <w:r>
              <w:t xml:space="preserve">coded according to figure 5.8.2.12 and table 5.8.2.12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7F4C51BB" w14:textId="77777777" w:rsidR="00375AB1" w:rsidRDefault="00375AB1" w:rsidP="00614E5A">
            <w:pPr>
              <w:pStyle w:val="TAL"/>
            </w:pPr>
          </w:p>
          <w:p w14:paraId="257087EB" w14:textId="0A10C6D6"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rPr>
                <w:lang w:eastAsia="zh-CN"/>
              </w:rPr>
              <w:t xml:space="preserve"> </w:t>
            </w:r>
            <w:r w:rsidR="00AA3F05">
              <w:rPr>
                <w:rFonts w:hint="eastAsia"/>
                <w:noProof/>
                <w:lang w:eastAsia="zh-CN"/>
              </w:rPr>
              <w:t>signalling</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498DDF58"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noProof/>
                <w:lang w:eastAsia="zh-CN"/>
              </w:rPr>
              <w:t>signalling</w:t>
            </w:r>
            <w:r w:rsidR="00AA3F05">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53087AF3" w14:textId="32293C07" w:rsidR="00D521DD" w:rsidRDefault="00D521DD"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75BFEA39" w14:textId="77777777" w:rsidTr="00AF1C32">
        <w:trPr>
          <w:cantSplit/>
          <w:jc w:val="center"/>
        </w:trPr>
        <w:tc>
          <w:tcPr>
            <w:tcW w:w="708" w:type="dxa"/>
            <w:hideMark/>
          </w:tcPr>
          <w:p w14:paraId="076191D9" w14:textId="77777777" w:rsidR="00D521DD" w:rsidRDefault="00D521DD" w:rsidP="00AF1C32">
            <w:pPr>
              <w:pStyle w:val="TAC"/>
            </w:pPr>
            <w:r>
              <w:lastRenderedPageBreak/>
              <w:t>8</w:t>
            </w:r>
          </w:p>
        </w:tc>
        <w:tc>
          <w:tcPr>
            <w:tcW w:w="709" w:type="dxa"/>
            <w:hideMark/>
          </w:tcPr>
          <w:p w14:paraId="4524F5F1" w14:textId="77777777" w:rsidR="00D521DD" w:rsidRDefault="00D521DD" w:rsidP="00AF1C32">
            <w:pPr>
              <w:pStyle w:val="TAC"/>
            </w:pPr>
            <w:r>
              <w:t>7</w:t>
            </w:r>
          </w:p>
        </w:tc>
        <w:tc>
          <w:tcPr>
            <w:tcW w:w="709" w:type="dxa"/>
            <w:hideMark/>
          </w:tcPr>
          <w:p w14:paraId="35FBFCA9" w14:textId="77777777" w:rsidR="00D521DD" w:rsidRDefault="00D521DD" w:rsidP="00AF1C32">
            <w:pPr>
              <w:pStyle w:val="TAC"/>
            </w:pPr>
            <w:r>
              <w:t>6</w:t>
            </w:r>
          </w:p>
        </w:tc>
        <w:tc>
          <w:tcPr>
            <w:tcW w:w="709" w:type="dxa"/>
            <w:hideMark/>
          </w:tcPr>
          <w:p w14:paraId="1F18BEA1" w14:textId="77777777" w:rsidR="00D521DD" w:rsidRDefault="00D521DD" w:rsidP="00AF1C32">
            <w:pPr>
              <w:pStyle w:val="TAC"/>
            </w:pPr>
            <w:r>
              <w:t>5</w:t>
            </w:r>
          </w:p>
        </w:tc>
        <w:tc>
          <w:tcPr>
            <w:tcW w:w="709" w:type="dxa"/>
            <w:hideMark/>
          </w:tcPr>
          <w:p w14:paraId="1355FB29" w14:textId="77777777" w:rsidR="00D521DD" w:rsidRDefault="00D521DD" w:rsidP="00AF1C32">
            <w:pPr>
              <w:pStyle w:val="TAC"/>
            </w:pPr>
            <w:r>
              <w:t>4</w:t>
            </w:r>
          </w:p>
        </w:tc>
        <w:tc>
          <w:tcPr>
            <w:tcW w:w="709" w:type="dxa"/>
            <w:hideMark/>
          </w:tcPr>
          <w:p w14:paraId="6491111C" w14:textId="77777777" w:rsidR="00D521DD" w:rsidRDefault="00D521DD" w:rsidP="00AF1C32">
            <w:pPr>
              <w:pStyle w:val="TAC"/>
            </w:pPr>
            <w:r>
              <w:t>3</w:t>
            </w:r>
          </w:p>
        </w:tc>
        <w:tc>
          <w:tcPr>
            <w:tcW w:w="709" w:type="dxa"/>
            <w:hideMark/>
          </w:tcPr>
          <w:p w14:paraId="2C4A485F" w14:textId="77777777" w:rsidR="00D521DD" w:rsidRDefault="00D521DD" w:rsidP="00AF1C32">
            <w:pPr>
              <w:pStyle w:val="TAC"/>
            </w:pPr>
            <w:r>
              <w:t>2</w:t>
            </w:r>
          </w:p>
        </w:tc>
        <w:tc>
          <w:tcPr>
            <w:tcW w:w="709" w:type="dxa"/>
            <w:hideMark/>
          </w:tcPr>
          <w:p w14:paraId="38C73F40" w14:textId="77777777" w:rsidR="00D521DD" w:rsidRDefault="00D521DD" w:rsidP="00AF1C32">
            <w:pPr>
              <w:pStyle w:val="TAC"/>
            </w:pPr>
            <w:r>
              <w:t>1</w:t>
            </w:r>
          </w:p>
        </w:tc>
        <w:tc>
          <w:tcPr>
            <w:tcW w:w="1346" w:type="dxa"/>
          </w:tcPr>
          <w:p w14:paraId="4ED252D1" w14:textId="77777777" w:rsidR="00D521DD" w:rsidRDefault="00D521DD" w:rsidP="00AF1C32">
            <w:pPr>
              <w:pStyle w:val="TAL"/>
            </w:pPr>
          </w:p>
        </w:tc>
      </w:tr>
      <w:tr w:rsidR="00D521DD" w14:paraId="7799B09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985CA" w14:textId="77777777" w:rsidR="00D521DD" w:rsidRDefault="00D521DD" w:rsidP="00AF1C32">
            <w:pPr>
              <w:pStyle w:val="TAC"/>
              <w:rPr>
                <w:noProof/>
              </w:rPr>
            </w:pPr>
          </w:p>
          <w:p w14:paraId="5CDE849A" w14:textId="77777777" w:rsidR="00D521DD" w:rsidRDefault="00D521DD" w:rsidP="00AF1C32">
            <w:pPr>
              <w:pStyle w:val="TAC"/>
            </w:pPr>
            <w:r>
              <w:rPr>
                <w:noProof/>
              </w:rPr>
              <w:t>Length of served by NG-RAN</w:t>
            </w:r>
            <w:r>
              <w:t xml:space="preserve"> </w:t>
            </w:r>
            <w:r>
              <w:rPr>
                <w:noProof/>
              </w:rPr>
              <w:t>contents</w:t>
            </w:r>
          </w:p>
        </w:tc>
        <w:tc>
          <w:tcPr>
            <w:tcW w:w="1346" w:type="dxa"/>
          </w:tcPr>
          <w:p w14:paraId="5F91E933" w14:textId="77777777" w:rsidR="00D521DD" w:rsidRDefault="00D521DD" w:rsidP="00AF1C32">
            <w:pPr>
              <w:pStyle w:val="TAL"/>
            </w:pPr>
            <w:r>
              <w:t>octet k+8</w:t>
            </w:r>
          </w:p>
          <w:p w14:paraId="7BAC40E3" w14:textId="77777777" w:rsidR="00D521DD" w:rsidRDefault="00D521DD" w:rsidP="00AF1C32">
            <w:pPr>
              <w:pStyle w:val="TAL"/>
            </w:pPr>
          </w:p>
          <w:p w14:paraId="1A422BDE" w14:textId="77777777" w:rsidR="00D521DD" w:rsidRDefault="00D521DD" w:rsidP="00AF1C32">
            <w:pPr>
              <w:pStyle w:val="TAL"/>
            </w:pPr>
            <w:r>
              <w:t>octet k+9</w:t>
            </w:r>
          </w:p>
        </w:tc>
      </w:tr>
      <w:tr w:rsidR="00D521DD" w14:paraId="099A816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8CC53" w14:textId="77777777" w:rsidR="00D521DD" w:rsidRDefault="00D521DD" w:rsidP="00AF1C32">
            <w:pPr>
              <w:pStyle w:val="TAC"/>
            </w:pPr>
          </w:p>
          <w:p w14:paraId="786377F9" w14:textId="77777777" w:rsidR="00D521DD" w:rsidRDefault="00D521DD" w:rsidP="00AF1C32">
            <w:pPr>
              <w:pStyle w:val="TAC"/>
            </w:pPr>
            <w:r>
              <w:t>Authorized PLMN list for layer-3 relay UE</w:t>
            </w:r>
          </w:p>
        </w:tc>
        <w:tc>
          <w:tcPr>
            <w:tcW w:w="1346" w:type="dxa"/>
            <w:tcBorders>
              <w:top w:val="nil"/>
              <w:left w:val="single" w:sz="6" w:space="0" w:color="auto"/>
              <w:bottom w:val="nil"/>
              <w:right w:val="nil"/>
            </w:tcBorders>
          </w:tcPr>
          <w:p w14:paraId="1AFE73E9" w14:textId="12B3DC6C" w:rsidR="00D521DD" w:rsidRDefault="00D521DD" w:rsidP="00AF1C32">
            <w:pPr>
              <w:pStyle w:val="TAL"/>
            </w:pPr>
            <w:r>
              <w:t>octet k+10</w:t>
            </w:r>
          </w:p>
          <w:p w14:paraId="2EB16D37" w14:textId="77777777" w:rsidR="00D521DD" w:rsidRDefault="00D521DD" w:rsidP="00AF1C32">
            <w:pPr>
              <w:pStyle w:val="TAL"/>
            </w:pPr>
          </w:p>
          <w:p w14:paraId="67B799F7" w14:textId="191BC785" w:rsidR="00D521DD" w:rsidRDefault="00D521DD" w:rsidP="00AF1C32">
            <w:pPr>
              <w:pStyle w:val="TAL"/>
            </w:pPr>
            <w:r>
              <w:t>octet o50</w:t>
            </w:r>
          </w:p>
        </w:tc>
      </w:tr>
      <w:tr w:rsidR="00D521DD" w14:paraId="28E58E1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31C" w14:textId="77777777" w:rsidR="00D521DD" w:rsidRDefault="00D521DD" w:rsidP="00AF1C32">
            <w:pPr>
              <w:pStyle w:val="TAC"/>
            </w:pPr>
          </w:p>
          <w:p w14:paraId="061231DD" w14:textId="77777777" w:rsidR="00D521DD" w:rsidRDefault="00D521DD" w:rsidP="00AF1C32">
            <w:pPr>
              <w:pStyle w:val="TAC"/>
            </w:pPr>
            <w:r>
              <w:t>Authorized PLMN list for layer-2 relay UE</w:t>
            </w:r>
          </w:p>
        </w:tc>
        <w:tc>
          <w:tcPr>
            <w:tcW w:w="1346" w:type="dxa"/>
            <w:tcBorders>
              <w:top w:val="nil"/>
              <w:left w:val="single" w:sz="6" w:space="0" w:color="auto"/>
              <w:bottom w:val="nil"/>
              <w:right w:val="nil"/>
            </w:tcBorders>
          </w:tcPr>
          <w:p w14:paraId="030F909A" w14:textId="01A88246" w:rsidR="00D521DD" w:rsidRDefault="00D521DD" w:rsidP="00AF1C32">
            <w:pPr>
              <w:pStyle w:val="TAL"/>
            </w:pPr>
            <w:r>
              <w:t>octet o50+1</w:t>
            </w:r>
          </w:p>
          <w:p w14:paraId="072B28F5" w14:textId="77777777" w:rsidR="00D521DD" w:rsidRDefault="00D521DD" w:rsidP="00AF1C32">
            <w:pPr>
              <w:pStyle w:val="TAL"/>
            </w:pPr>
          </w:p>
          <w:p w14:paraId="1DCEFDA6" w14:textId="389A61B1" w:rsidR="00D521DD" w:rsidRDefault="00D521DD" w:rsidP="00AF1C32">
            <w:pPr>
              <w:pStyle w:val="TAL"/>
            </w:pPr>
            <w:r>
              <w:t>octet o1</w:t>
            </w:r>
          </w:p>
        </w:tc>
      </w:tr>
      <w:tr w:rsidR="00D521DD" w:rsidRPr="0027632B" w14:paraId="41F16076"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9887C7C" w14:textId="77777777" w:rsidR="00D521DD" w:rsidRPr="0027632B" w:rsidRDefault="00D521DD" w:rsidP="00AF1C32">
            <w:pPr>
              <w:pStyle w:val="TAC"/>
            </w:pPr>
            <w:r w:rsidRPr="0027632B">
              <w:t>0</w:t>
            </w:r>
          </w:p>
          <w:p w14:paraId="541C496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388D8E" w14:textId="77777777" w:rsidR="00D521DD" w:rsidRPr="0027632B" w:rsidRDefault="00D521DD" w:rsidP="00AF1C32">
            <w:pPr>
              <w:pStyle w:val="TAC"/>
            </w:pPr>
            <w:r w:rsidRPr="0027632B">
              <w:t>0</w:t>
            </w:r>
          </w:p>
          <w:p w14:paraId="009B6B4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56F9C2B" w14:textId="77777777" w:rsidR="00D521DD" w:rsidRPr="0027632B" w:rsidRDefault="00D521DD" w:rsidP="00AF1C32">
            <w:pPr>
              <w:pStyle w:val="TAC"/>
            </w:pPr>
            <w:r w:rsidRPr="0027632B">
              <w:t>0</w:t>
            </w:r>
          </w:p>
          <w:p w14:paraId="05C716D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1C4B0D1" w14:textId="77777777" w:rsidR="00D521DD" w:rsidRPr="0027632B" w:rsidRDefault="00D521DD" w:rsidP="00AF1C32">
            <w:pPr>
              <w:pStyle w:val="TAC"/>
            </w:pPr>
            <w:r w:rsidRPr="0027632B">
              <w:t>0</w:t>
            </w:r>
          </w:p>
          <w:p w14:paraId="31C012E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0A2CF23" w14:textId="77777777" w:rsidR="00D521DD" w:rsidRPr="00EE5FD8" w:rsidRDefault="00D521DD" w:rsidP="00AF1C32">
            <w:pPr>
              <w:pStyle w:val="TAC"/>
            </w:pPr>
            <w:r w:rsidRPr="00EE5FD8">
              <w:t>0</w:t>
            </w:r>
          </w:p>
          <w:p w14:paraId="70F13EA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1FDEE80" w14:textId="77777777" w:rsidR="00D521DD" w:rsidRPr="00EE5FD8" w:rsidRDefault="00D521DD" w:rsidP="00AF1C32">
            <w:pPr>
              <w:pStyle w:val="TAC"/>
            </w:pPr>
            <w:r w:rsidRPr="00EE5FD8">
              <w:t>0</w:t>
            </w:r>
          </w:p>
          <w:p w14:paraId="35B3905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4B48250" w14:textId="77777777" w:rsidR="00D521DD" w:rsidRPr="00EE5FD8" w:rsidRDefault="00D521DD" w:rsidP="00AF1C32">
            <w:pPr>
              <w:pStyle w:val="TAC"/>
            </w:pPr>
            <w:r w:rsidRPr="00EE5FD8">
              <w:t>0</w:t>
            </w:r>
          </w:p>
          <w:p w14:paraId="5BF81FD0"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8E945DA"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0829AD7E" w14:textId="77777777" w:rsidR="00D521DD" w:rsidRPr="0027632B" w:rsidRDefault="00D521DD" w:rsidP="00AF1C32">
            <w:pPr>
              <w:pStyle w:val="TAC"/>
              <w:jc w:val="left"/>
            </w:pPr>
            <w:r w:rsidRPr="0027632B">
              <w:t>octet o</w:t>
            </w:r>
            <w:r>
              <w:t>1</w:t>
            </w:r>
            <w:r w:rsidRPr="0027632B">
              <w:t>+</w:t>
            </w:r>
            <w:r>
              <w:t>1</w:t>
            </w:r>
          </w:p>
        </w:tc>
      </w:tr>
    </w:tbl>
    <w:p w14:paraId="5A6E7DE5" w14:textId="640E76B7" w:rsidR="00FE0810" w:rsidRDefault="00D521DD" w:rsidP="00FE0810">
      <w:pPr>
        <w:pStyle w:val="TF"/>
      </w:pPr>
      <w:bookmarkStart w:id="466" w:name="_CRFigure5_8_2_2"/>
      <w:r>
        <w:t>Figure </w:t>
      </w:r>
      <w:bookmarkEnd w:id="466"/>
      <w:r>
        <w:t>5.8.2.2: Served by NG-RAN</w:t>
      </w:r>
    </w:p>
    <w:p w14:paraId="1D54E727" w14:textId="77777777" w:rsidR="00D521DD" w:rsidRDefault="00D521DD" w:rsidP="00D521DD">
      <w:pPr>
        <w:pStyle w:val="TH"/>
      </w:pPr>
      <w:bookmarkStart w:id="467" w:name="_CRTable5_8_2_2"/>
      <w:r>
        <w:t>Table </w:t>
      </w:r>
      <w:bookmarkEnd w:id="467"/>
      <w:r>
        <w:t>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4A72A729"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5D347991" w14:textId="77777777" w:rsidR="00D521DD" w:rsidRDefault="00D521DD" w:rsidP="00AF1C32">
            <w:pPr>
              <w:pStyle w:val="TAL"/>
            </w:pPr>
            <w:r>
              <w:t>Authorized PLMN list for layer-3 relay UE:</w:t>
            </w:r>
          </w:p>
          <w:p w14:paraId="41288492" w14:textId="77777777" w:rsidR="00D521DD" w:rsidRDefault="00D521DD" w:rsidP="00AF1C32">
            <w:pPr>
              <w:pStyle w:val="TAL"/>
            </w:pPr>
            <w:r>
              <w:t>The authorized PLMN list for layer-3 UE-to-UE relay UE field is coded according to figure 5.8.2.3 and table 5.8.2.3</w:t>
            </w:r>
            <w:r>
              <w:rPr>
                <w:noProof/>
              </w:rPr>
              <w:t>.</w:t>
            </w:r>
          </w:p>
        </w:tc>
      </w:tr>
      <w:tr w:rsidR="00D521DD" w14:paraId="75865DCB" w14:textId="77777777" w:rsidTr="00AF1C32">
        <w:trPr>
          <w:cantSplit/>
          <w:jc w:val="center"/>
        </w:trPr>
        <w:tc>
          <w:tcPr>
            <w:tcW w:w="7094" w:type="dxa"/>
            <w:gridSpan w:val="2"/>
            <w:tcBorders>
              <w:top w:val="nil"/>
              <w:left w:val="single" w:sz="4" w:space="0" w:color="auto"/>
              <w:bottom w:val="nil"/>
              <w:right w:val="single" w:sz="4" w:space="0" w:color="auto"/>
            </w:tcBorders>
          </w:tcPr>
          <w:p w14:paraId="2B83ACBB" w14:textId="77777777" w:rsidR="00D521DD" w:rsidRDefault="00D521DD" w:rsidP="00AF1C32">
            <w:pPr>
              <w:pStyle w:val="TAL"/>
            </w:pPr>
          </w:p>
        </w:tc>
      </w:tr>
      <w:tr w:rsidR="00D521DD" w14:paraId="5EC10BD0" w14:textId="77777777" w:rsidTr="00893B58">
        <w:trPr>
          <w:cantSplit/>
          <w:jc w:val="center"/>
        </w:trPr>
        <w:tc>
          <w:tcPr>
            <w:tcW w:w="7094" w:type="dxa"/>
            <w:gridSpan w:val="2"/>
            <w:tcBorders>
              <w:top w:val="nil"/>
              <w:left w:val="single" w:sz="4" w:space="0" w:color="auto"/>
              <w:bottom w:val="nil"/>
              <w:right w:val="single" w:sz="4" w:space="0" w:color="auto"/>
            </w:tcBorders>
            <w:hideMark/>
          </w:tcPr>
          <w:p w14:paraId="3EC9291C" w14:textId="77777777" w:rsidR="00D521DD" w:rsidRDefault="00D521DD" w:rsidP="00AF1C32">
            <w:pPr>
              <w:pStyle w:val="TAL"/>
            </w:pPr>
            <w:r>
              <w:t>Authorized PLMN list for layer-2 relay UE:</w:t>
            </w:r>
          </w:p>
          <w:p w14:paraId="463AF475" w14:textId="77777777" w:rsidR="00D521DD" w:rsidRDefault="00D521DD" w:rsidP="00AF1C32">
            <w:pPr>
              <w:pStyle w:val="TAL"/>
            </w:pPr>
            <w:r>
              <w:t>The authorized PLMN list for layer-2 UE-to-UE relay UE field is coded according to figure 5.8.2.3 and table 5.8.2.3</w:t>
            </w:r>
            <w:r>
              <w:rPr>
                <w:noProof/>
              </w:rPr>
              <w:t>.</w:t>
            </w:r>
          </w:p>
        </w:tc>
      </w:tr>
      <w:tr w:rsidR="00D521DD" w14:paraId="22CDB1FD" w14:textId="77777777" w:rsidTr="00893B58">
        <w:trPr>
          <w:cantSplit/>
          <w:jc w:val="center"/>
        </w:trPr>
        <w:tc>
          <w:tcPr>
            <w:tcW w:w="7094" w:type="dxa"/>
            <w:gridSpan w:val="2"/>
            <w:tcBorders>
              <w:top w:val="nil"/>
              <w:left w:val="single" w:sz="4" w:space="0" w:color="auto"/>
              <w:bottom w:val="nil"/>
              <w:right w:val="single" w:sz="4" w:space="0" w:color="auto"/>
            </w:tcBorders>
          </w:tcPr>
          <w:p w14:paraId="2EEF0633" w14:textId="77777777" w:rsidR="00D521DD" w:rsidRDefault="00D521DD" w:rsidP="00AF1C32">
            <w:pPr>
              <w:pStyle w:val="TAL"/>
            </w:pPr>
          </w:p>
        </w:tc>
      </w:tr>
      <w:tr w:rsidR="00D521DD" w:rsidRPr="00175DD3" w14:paraId="40554E7B" w14:textId="77777777" w:rsidTr="00AF1C32">
        <w:trPr>
          <w:cantSplit/>
          <w:jc w:val="center"/>
        </w:trPr>
        <w:tc>
          <w:tcPr>
            <w:tcW w:w="7094" w:type="dxa"/>
            <w:gridSpan w:val="2"/>
            <w:tcBorders>
              <w:top w:val="nil"/>
              <w:left w:val="single" w:sz="4" w:space="0" w:color="auto"/>
              <w:bottom w:val="nil"/>
              <w:right w:val="single" w:sz="4" w:space="0" w:color="auto"/>
            </w:tcBorders>
          </w:tcPr>
          <w:p w14:paraId="4831FA1F" w14:textId="77777777" w:rsidR="00D521DD" w:rsidRPr="00175DD3" w:rsidDel="00CA791F" w:rsidRDefault="00D521DD" w:rsidP="00AF1C32">
            <w:pPr>
              <w:pStyle w:val="TAL"/>
            </w:pPr>
            <w:r w:rsidRPr="00175DD3">
              <w:t xml:space="preserve">Subscribed SNPN </w:t>
            </w:r>
            <w:r w:rsidRPr="007265BD">
              <w:t xml:space="preserve">authorization </w:t>
            </w:r>
            <w:r w:rsidRPr="00175DD3">
              <w:t>indicator (SN</w:t>
            </w:r>
            <w:r>
              <w:t>A</w:t>
            </w:r>
            <w:r w:rsidRPr="00175DD3">
              <w:t>I) (octet o1+1 bit 1)</w:t>
            </w:r>
          </w:p>
        </w:tc>
      </w:tr>
      <w:tr w:rsidR="00D521DD" w:rsidRPr="00175DD3" w14:paraId="4676F21D" w14:textId="77777777" w:rsidTr="00AF1C32">
        <w:trPr>
          <w:cantSplit/>
          <w:jc w:val="center"/>
        </w:trPr>
        <w:tc>
          <w:tcPr>
            <w:tcW w:w="7094" w:type="dxa"/>
            <w:gridSpan w:val="2"/>
            <w:tcBorders>
              <w:top w:val="nil"/>
              <w:left w:val="single" w:sz="4" w:space="0" w:color="auto"/>
              <w:bottom w:val="nil"/>
              <w:right w:val="single" w:sz="4" w:space="0" w:color="auto"/>
            </w:tcBorders>
          </w:tcPr>
          <w:p w14:paraId="23B088A5" w14:textId="77777777" w:rsidR="00D521DD" w:rsidRPr="00175DD3" w:rsidDel="00CA791F" w:rsidRDefault="00D521DD" w:rsidP="00AF1C32">
            <w:pPr>
              <w:pStyle w:val="TAL"/>
            </w:pPr>
            <w:r w:rsidRPr="00175DD3">
              <w:t>Bit</w:t>
            </w:r>
          </w:p>
        </w:tc>
      </w:tr>
      <w:tr w:rsidR="00D521DD" w:rsidRPr="00175DD3" w14:paraId="31DF8903" w14:textId="77777777" w:rsidTr="00AF1C32">
        <w:trPr>
          <w:cantSplit/>
          <w:jc w:val="center"/>
        </w:trPr>
        <w:tc>
          <w:tcPr>
            <w:tcW w:w="7094" w:type="dxa"/>
            <w:gridSpan w:val="2"/>
            <w:tcBorders>
              <w:top w:val="nil"/>
              <w:left w:val="single" w:sz="4" w:space="0" w:color="auto"/>
              <w:bottom w:val="nil"/>
              <w:right w:val="single" w:sz="4" w:space="0" w:color="auto"/>
            </w:tcBorders>
          </w:tcPr>
          <w:p w14:paraId="5C332A02" w14:textId="77777777" w:rsidR="00D521DD" w:rsidRPr="00175DD3" w:rsidRDefault="00D521DD" w:rsidP="00AF1C32">
            <w:pPr>
              <w:pStyle w:val="TAL"/>
              <w:rPr>
                <w:b/>
                <w:bCs/>
              </w:rPr>
            </w:pPr>
            <w:r w:rsidRPr="00175DD3">
              <w:rPr>
                <w:b/>
                <w:bCs/>
              </w:rPr>
              <w:t>1</w:t>
            </w:r>
          </w:p>
        </w:tc>
      </w:tr>
      <w:tr w:rsidR="00D521DD" w:rsidRPr="00175DD3" w14:paraId="68D2363A" w14:textId="77777777" w:rsidTr="00AF1C32">
        <w:trPr>
          <w:cantSplit/>
          <w:jc w:val="center"/>
        </w:trPr>
        <w:tc>
          <w:tcPr>
            <w:tcW w:w="279" w:type="dxa"/>
            <w:tcBorders>
              <w:top w:val="nil"/>
              <w:left w:val="single" w:sz="4" w:space="0" w:color="auto"/>
              <w:bottom w:val="nil"/>
              <w:right w:val="nil"/>
            </w:tcBorders>
          </w:tcPr>
          <w:p w14:paraId="6797FC59" w14:textId="77777777" w:rsidR="00D521DD" w:rsidRPr="00175DD3" w:rsidRDefault="00D521DD" w:rsidP="00AF1C32">
            <w:pPr>
              <w:pStyle w:val="TAL"/>
            </w:pPr>
            <w:r w:rsidRPr="00175DD3">
              <w:t>0</w:t>
            </w:r>
          </w:p>
        </w:tc>
        <w:tc>
          <w:tcPr>
            <w:tcW w:w="6815" w:type="dxa"/>
            <w:tcBorders>
              <w:top w:val="nil"/>
              <w:left w:val="nil"/>
              <w:bottom w:val="nil"/>
              <w:right w:val="single" w:sz="4" w:space="0" w:color="auto"/>
            </w:tcBorders>
          </w:tcPr>
          <w:p w14:paraId="4CB8CE61" w14:textId="77777777" w:rsidR="00D521DD" w:rsidRPr="00175DD3" w:rsidRDefault="00D521DD" w:rsidP="00AF1C32">
            <w:pPr>
              <w:pStyle w:val="TAL"/>
            </w:pPr>
            <w:r w:rsidRPr="00175DD3">
              <w:t>Subscribed SNPN is</w:t>
            </w:r>
            <w:r>
              <w:t xml:space="preserve"> </w:t>
            </w:r>
            <w:r w:rsidRPr="0067183D">
              <w:t>not authorized</w:t>
            </w:r>
          </w:p>
        </w:tc>
      </w:tr>
      <w:tr w:rsidR="00D521DD" w:rsidRPr="00175DD3" w14:paraId="1D08114A" w14:textId="77777777" w:rsidTr="00AF1C32">
        <w:trPr>
          <w:cantSplit/>
          <w:jc w:val="center"/>
        </w:trPr>
        <w:tc>
          <w:tcPr>
            <w:tcW w:w="279" w:type="dxa"/>
            <w:tcBorders>
              <w:top w:val="nil"/>
              <w:left w:val="single" w:sz="4" w:space="0" w:color="auto"/>
              <w:bottom w:val="nil"/>
              <w:right w:val="nil"/>
            </w:tcBorders>
          </w:tcPr>
          <w:p w14:paraId="63774ADA" w14:textId="77777777" w:rsidR="00D521DD" w:rsidRPr="00175DD3" w:rsidRDefault="00D521DD" w:rsidP="00AF1C32">
            <w:pPr>
              <w:pStyle w:val="TAL"/>
            </w:pPr>
            <w:r w:rsidRPr="00175DD3">
              <w:t>1</w:t>
            </w:r>
          </w:p>
        </w:tc>
        <w:tc>
          <w:tcPr>
            <w:tcW w:w="6815" w:type="dxa"/>
            <w:tcBorders>
              <w:top w:val="nil"/>
              <w:left w:val="nil"/>
              <w:bottom w:val="nil"/>
              <w:right w:val="single" w:sz="4" w:space="0" w:color="auto"/>
            </w:tcBorders>
          </w:tcPr>
          <w:p w14:paraId="727F69BB" w14:textId="77777777" w:rsidR="00D521DD" w:rsidRPr="00175DD3" w:rsidRDefault="00D521DD" w:rsidP="00AF1C32">
            <w:pPr>
              <w:pStyle w:val="TAL"/>
            </w:pPr>
            <w:r w:rsidRPr="00175DD3">
              <w:t>Subscribed SNPN is</w:t>
            </w:r>
            <w:r>
              <w:t xml:space="preserve"> </w:t>
            </w:r>
            <w:r w:rsidRPr="0067183D">
              <w:t>authorized</w:t>
            </w:r>
          </w:p>
        </w:tc>
      </w:tr>
      <w:tr w:rsidR="00D521DD" w:rsidRPr="00175DD3" w14:paraId="6A554DD1" w14:textId="77777777" w:rsidTr="00AF1C32">
        <w:trPr>
          <w:cantSplit/>
          <w:jc w:val="center"/>
        </w:trPr>
        <w:tc>
          <w:tcPr>
            <w:tcW w:w="7094" w:type="dxa"/>
            <w:gridSpan w:val="2"/>
            <w:tcBorders>
              <w:top w:val="nil"/>
              <w:left w:val="single" w:sz="4" w:space="0" w:color="auto"/>
              <w:bottom w:val="nil"/>
              <w:right w:val="single" w:sz="4" w:space="0" w:color="auto"/>
            </w:tcBorders>
          </w:tcPr>
          <w:p w14:paraId="598BFC27" w14:textId="77777777" w:rsidR="00D521DD" w:rsidRPr="00175DD3" w:rsidRDefault="00D521DD" w:rsidP="00AF1C32">
            <w:pPr>
              <w:pStyle w:val="TAL"/>
            </w:pPr>
          </w:p>
        </w:tc>
      </w:tr>
      <w:tr w:rsidR="00D521DD" w:rsidRPr="00175DD3" w14:paraId="7310FD5F" w14:textId="77777777" w:rsidTr="00AF1C32">
        <w:trPr>
          <w:cantSplit/>
          <w:jc w:val="center"/>
        </w:trPr>
        <w:tc>
          <w:tcPr>
            <w:tcW w:w="7094" w:type="dxa"/>
            <w:gridSpan w:val="2"/>
            <w:tcBorders>
              <w:top w:val="nil"/>
              <w:left w:val="single" w:sz="4" w:space="0" w:color="auto"/>
              <w:bottom w:val="nil"/>
              <w:right w:val="single" w:sz="4" w:space="0" w:color="auto"/>
            </w:tcBorders>
          </w:tcPr>
          <w:p w14:paraId="6597291C" w14:textId="77777777" w:rsidR="00D521DD" w:rsidRPr="00175DD3" w:rsidDel="00CA791F" w:rsidRDefault="00D521DD" w:rsidP="00AF1C32">
            <w:pPr>
              <w:pStyle w:val="TAL"/>
            </w:pPr>
          </w:p>
        </w:tc>
      </w:tr>
      <w:tr w:rsidR="00D521DD" w:rsidRPr="00175DD3" w14:paraId="23B03F44" w14:textId="77777777" w:rsidTr="00AF1C32">
        <w:trPr>
          <w:cantSplit/>
          <w:jc w:val="center"/>
        </w:trPr>
        <w:tc>
          <w:tcPr>
            <w:tcW w:w="7094" w:type="dxa"/>
            <w:gridSpan w:val="2"/>
            <w:tcBorders>
              <w:top w:val="nil"/>
              <w:left w:val="single" w:sz="4" w:space="0" w:color="auto"/>
              <w:bottom w:val="nil"/>
              <w:right w:val="single" w:sz="4" w:space="0" w:color="auto"/>
            </w:tcBorders>
          </w:tcPr>
          <w:p w14:paraId="6DD51C6C" w14:textId="77777777" w:rsidR="00D521DD" w:rsidRPr="00175DD3" w:rsidDel="00CA791F" w:rsidRDefault="00D521DD" w:rsidP="00AF1C32">
            <w:pPr>
              <w:pStyle w:val="TAL"/>
            </w:pPr>
            <w:r w:rsidRPr="00175DD3">
              <w:t>If the length of Served by NG-RAN field is bigger than indicated in figure 5.5.2.2, receiving entity shall ignore any superfluous octets located at the end of the Served by NG-RAN.</w:t>
            </w:r>
          </w:p>
        </w:tc>
      </w:tr>
      <w:tr w:rsidR="00D521DD" w14:paraId="7FF560CA"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3B77DA10" w14:textId="77777777" w:rsidR="00D521DD" w:rsidRDefault="00D521DD" w:rsidP="00AF1C32">
            <w:pPr>
              <w:pStyle w:val="TAL"/>
            </w:pPr>
          </w:p>
        </w:tc>
      </w:tr>
    </w:tbl>
    <w:p w14:paraId="2564E283"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bookmarkStart w:id="468" w:name="_CRFigure5_8_2_3"/>
      <w:r>
        <w:t>Figure </w:t>
      </w:r>
      <w:bookmarkEnd w:id="468"/>
      <w:r>
        <w:t>5.8.2.3: Authorized PLMN list</w:t>
      </w:r>
    </w:p>
    <w:p w14:paraId="74870259" w14:textId="77777777" w:rsidR="00FE0810" w:rsidRDefault="00FE0810" w:rsidP="00FE0810">
      <w:pPr>
        <w:pStyle w:val="TH"/>
      </w:pPr>
      <w:bookmarkStart w:id="469" w:name="_CRTable5_8_2_3"/>
      <w:r>
        <w:t>Table </w:t>
      </w:r>
      <w:bookmarkEnd w:id="469"/>
      <w:r>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4B6ABBC"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lastRenderedPageBreak/>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bookmarkStart w:id="470" w:name="_CRFigure5_8_2_4"/>
      <w:r>
        <w:t>Figure </w:t>
      </w:r>
      <w:bookmarkEnd w:id="470"/>
      <w:r>
        <w:t>5.8.2.4: PLMN ID</w:t>
      </w:r>
    </w:p>
    <w:p w14:paraId="16F6AD5B" w14:textId="77777777" w:rsidR="00FE0810" w:rsidRDefault="00FE0810" w:rsidP="00FE0810">
      <w:pPr>
        <w:pStyle w:val="TH"/>
      </w:pPr>
      <w:bookmarkStart w:id="471" w:name="_CRTable5_8_2_4"/>
      <w:r>
        <w:t>Table </w:t>
      </w:r>
      <w:bookmarkEnd w:id="471"/>
      <w:r>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7876742E"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bookmarkStart w:id="472" w:name="_CRFigure5_8_2_5"/>
      <w:r>
        <w:t>Figure </w:t>
      </w:r>
      <w:bookmarkEnd w:id="472"/>
      <w:r>
        <w:t>5.8.2.5: Not served by NG-RAN</w:t>
      </w:r>
    </w:p>
    <w:p w14:paraId="4798CD9A" w14:textId="77777777" w:rsidR="00235259" w:rsidRDefault="00235259" w:rsidP="00235259">
      <w:pPr>
        <w:pStyle w:val="TH"/>
      </w:pPr>
      <w:bookmarkStart w:id="473" w:name="_CRTable5_8_2_5"/>
      <w:r>
        <w:lastRenderedPageBreak/>
        <w:t>Table </w:t>
      </w:r>
      <w:bookmarkEnd w:id="473"/>
      <w:r>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w:t>
            </w:r>
            <w:proofErr w:type="spellStart"/>
            <w:r w:rsidRPr="00042094">
              <w:t>ProSe</w:t>
            </w:r>
            <w:proofErr w:type="spellEnd"/>
            <w:r w:rsidRPr="00042094">
              <w:t xml:space="preserv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w:t>
            </w:r>
            <w:proofErr w:type="spellStart"/>
            <w:r w:rsidRPr="00042094">
              <w:t>ProSe</w:t>
            </w:r>
            <w:proofErr w:type="spellEnd"/>
            <w:r w:rsidRPr="00042094">
              <w:t xml:space="preserv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w:t>
            </w:r>
            <w:proofErr w:type="spellStart"/>
            <w:r w:rsidRPr="00042094">
              <w:t>ProSe</w:t>
            </w:r>
            <w:proofErr w:type="spellEnd"/>
            <w:r w:rsidRPr="00042094">
              <w:t xml:space="preserv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w:t>
            </w:r>
            <w:proofErr w:type="spellStart"/>
            <w:r w:rsidRPr="00042094">
              <w:t>ProSe</w:t>
            </w:r>
            <w:proofErr w:type="spellEnd"/>
            <w:r w:rsidRPr="00042094">
              <w:t xml:space="preserv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2413272E"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bookmarkStart w:id="474" w:name="_CRFigure5_8_2_6"/>
      <w:r>
        <w:t>Figure </w:t>
      </w:r>
      <w:bookmarkEnd w:id="474"/>
      <w:r>
        <w:t>5.8.2.6: NR radio parameters per geographical area list for UE-to-UE relay discovery</w:t>
      </w:r>
    </w:p>
    <w:p w14:paraId="3CD93E09" w14:textId="77777777" w:rsidR="00FE0810" w:rsidRDefault="00FE0810" w:rsidP="00FE0810">
      <w:pPr>
        <w:pStyle w:val="TH"/>
      </w:pPr>
      <w:bookmarkStart w:id="475" w:name="_CRTable5_8_2_6"/>
      <w:r>
        <w:t>Table </w:t>
      </w:r>
      <w:bookmarkEnd w:id="475"/>
      <w:r>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6B423CED"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lastRenderedPageBreak/>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bookmarkStart w:id="476" w:name="_CRFigure5_8_2_7"/>
      <w:r>
        <w:t>Figure </w:t>
      </w:r>
      <w:bookmarkEnd w:id="476"/>
      <w:r>
        <w:t>5.8.2.7: NR radio parameters per geographical area list for UE-to-UE relay communication</w:t>
      </w:r>
    </w:p>
    <w:p w14:paraId="45D43977" w14:textId="77777777" w:rsidR="00FE0810" w:rsidRDefault="00FE0810" w:rsidP="00FE0810">
      <w:pPr>
        <w:pStyle w:val="TH"/>
      </w:pPr>
      <w:bookmarkStart w:id="477" w:name="_CRTable5_8_2_7"/>
      <w:r>
        <w:t>Table </w:t>
      </w:r>
      <w:bookmarkEnd w:id="477"/>
      <w:r>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6CA04A6"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bookmarkStart w:id="478" w:name="_CRFigure5_8_2_8"/>
      <w:r>
        <w:t>Figure </w:t>
      </w:r>
      <w:bookmarkEnd w:id="478"/>
      <w:r>
        <w:t>5.8.2.8: Radio parameters per geographical area info</w:t>
      </w:r>
    </w:p>
    <w:p w14:paraId="6546F324" w14:textId="77777777" w:rsidR="00FE0810" w:rsidRDefault="00FE0810" w:rsidP="00FE0810">
      <w:pPr>
        <w:pStyle w:val="TH"/>
      </w:pPr>
      <w:bookmarkStart w:id="479" w:name="_CRTable5_8_2_8"/>
      <w:r>
        <w:t>Table </w:t>
      </w:r>
      <w:bookmarkEnd w:id="479"/>
      <w:r>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4263B66D"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lastRenderedPageBreak/>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bookmarkStart w:id="480" w:name="_CRFigure5_8_2_9"/>
      <w:r>
        <w:t>Figure </w:t>
      </w:r>
      <w:bookmarkEnd w:id="480"/>
      <w:r>
        <w:t>5.8.2.9: Geographical area</w:t>
      </w:r>
    </w:p>
    <w:p w14:paraId="3EE14464" w14:textId="77777777" w:rsidR="00FE0810" w:rsidRDefault="00FE0810" w:rsidP="00FE0810">
      <w:pPr>
        <w:pStyle w:val="TH"/>
      </w:pPr>
      <w:bookmarkStart w:id="481" w:name="_CRTable5_8_2_9"/>
      <w:r>
        <w:t>Table </w:t>
      </w:r>
      <w:bookmarkEnd w:id="481"/>
      <w:r>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4DEA64B5"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bookmarkStart w:id="482" w:name="_CRFigure5_8_2_10"/>
      <w:r>
        <w:t>Figure </w:t>
      </w:r>
      <w:bookmarkEnd w:id="482"/>
      <w:r>
        <w:t>5.8.2.10: Coordinate area</w:t>
      </w:r>
    </w:p>
    <w:p w14:paraId="15D9F6D9" w14:textId="77777777" w:rsidR="00FE0810" w:rsidRDefault="00FE0810" w:rsidP="00FE0810">
      <w:pPr>
        <w:pStyle w:val="TH"/>
      </w:pPr>
      <w:bookmarkStart w:id="483" w:name="_CRTable5_8_2_10"/>
      <w:r>
        <w:t>Table </w:t>
      </w:r>
      <w:bookmarkEnd w:id="483"/>
      <w:r>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5A82AA61"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bookmarkStart w:id="484" w:name="_CRFigure5_8_2_11"/>
      <w:r>
        <w:t>Figure </w:t>
      </w:r>
      <w:bookmarkEnd w:id="484"/>
      <w:r>
        <w:t>5.8.2.11: Radio parameters</w:t>
      </w:r>
    </w:p>
    <w:p w14:paraId="77DD4DAB" w14:textId="77777777" w:rsidR="00FE0810" w:rsidRDefault="00FE0810" w:rsidP="00FE0810">
      <w:pPr>
        <w:pStyle w:val="TH"/>
      </w:pPr>
      <w:bookmarkStart w:id="485" w:name="_CRTable5_8_2_11"/>
      <w:r>
        <w:lastRenderedPageBreak/>
        <w:t>Table </w:t>
      </w:r>
      <w:bookmarkEnd w:id="485"/>
      <w:r>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18E5E21"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bookmarkStart w:id="486" w:name="_CRFigure5_8_2_11a"/>
      <w:r>
        <w:t>Figure</w:t>
      </w:r>
      <w:r w:rsidR="00126FC3">
        <w:t> </w:t>
      </w:r>
      <w:bookmarkEnd w:id="486"/>
      <w:r>
        <w:t>5.8.2.11a: Default PC5 DRX configuration for UE-to-UE relay discovery</w:t>
      </w:r>
    </w:p>
    <w:p w14:paraId="13648DC3" w14:textId="59AF81F2" w:rsidR="00FE0810" w:rsidRDefault="00FE0810" w:rsidP="00FE0810">
      <w:pPr>
        <w:pStyle w:val="TH"/>
      </w:pPr>
      <w:bookmarkStart w:id="487" w:name="_CRTable5_8_2_11a"/>
      <w:r>
        <w:t>Table</w:t>
      </w:r>
      <w:r w:rsidR="00AA172F">
        <w:t> </w:t>
      </w:r>
      <w:bookmarkEnd w:id="487"/>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13580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287BFD9F"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2D082BA" w:rsidR="0086505D" w:rsidRDefault="0086505D" w:rsidP="0086505D">
      <w:pPr>
        <w:pStyle w:val="TF"/>
      </w:pPr>
      <w:bookmarkStart w:id="488" w:name="_CRFigure5_8_2_11b"/>
      <w:r>
        <w:t>Figure </w:t>
      </w:r>
      <w:bookmarkEnd w:id="488"/>
      <w:r>
        <w:t>5.8.2.</w:t>
      </w:r>
      <w:r w:rsidR="00AB2E83">
        <w:t>11b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p w14:paraId="651D32ED" w14:textId="1C066A10" w:rsidR="0086505D" w:rsidRDefault="0086505D" w:rsidP="0086505D">
      <w:pPr>
        <w:pStyle w:val="TH"/>
      </w:pPr>
      <w:bookmarkStart w:id="489" w:name="_CRTable5_8_2_11b"/>
      <w:r>
        <w:t>Table </w:t>
      </w:r>
      <w:bookmarkEnd w:id="489"/>
      <w:r>
        <w:t>5.8.2.</w:t>
      </w:r>
      <w:r w:rsidR="00EF3589">
        <w:t>1</w:t>
      </w:r>
      <w:r w:rsidR="00541DA6">
        <w:t>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765176DF"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lastRenderedPageBreak/>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bookmarkStart w:id="490" w:name="_CRFigure5_8_2_12"/>
      <w:r>
        <w:t>Figure </w:t>
      </w:r>
      <w:bookmarkEnd w:id="490"/>
      <w:r>
        <w:t>5.8.2.12: RSC info list</w:t>
      </w:r>
    </w:p>
    <w:p w14:paraId="17F9D644" w14:textId="77777777" w:rsidR="00FE0810" w:rsidRDefault="00FE0810" w:rsidP="00FE0810">
      <w:pPr>
        <w:pStyle w:val="TH"/>
      </w:pPr>
      <w:bookmarkStart w:id="491" w:name="_CRTable5_8_2_12"/>
      <w:r>
        <w:t>Table </w:t>
      </w:r>
      <w:bookmarkEnd w:id="491"/>
      <w:r>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57838A41"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17A35E02"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04B8413C" w14:textId="77777777" w:rsidR="00FE0810" w:rsidRDefault="00FE0810" w:rsidP="0013580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lastRenderedPageBreak/>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bookmarkStart w:id="492" w:name="_CRFigure5_8_2_14"/>
      <w:r>
        <w:t>Figure </w:t>
      </w:r>
      <w:bookmarkEnd w:id="492"/>
      <w:r>
        <w:t>5.8.2.14: RSC list</w:t>
      </w:r>
    </w:p>
    <w:p w14:paraId="793C9954" w14:textId="77777777" w:rsidR="0046064C" w:rsidRDefault="0046064C" w:rsidP="0046064C">
      <w:pPr>
        <w:pStyle w:val="TH"/>
      </w:pPr>
      <w:bookmarkStart w:id="493" w:name="_CRTable5_8_2_14"/>
      <w:r>
        <w:t>Table </w:t>
      </w:r>
      <w:bookmarkEnd w:id="493"/>
      <w:r>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13580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51CEB178"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0212FED9" w:rsidR="00375AB1" w:rsidRDefault="00375AB1" w:rsidP="00375AB1">
      <w:pPr>
        <w:pStyle w:val="TF"/>
        <w:rPr>
          <w:lang w:eastAsia="zh-CN"/>
        </w:rPr>
      </w:pPr>
      <w:bookmarkStart w:id="494" w:name="_CRFigure5_8_2_15"/>
      <w:r>
        <w:t>Figure </w:t>
      </w:r>
      <w:bookmarkEnd w:id="494"/>
      <w:r>
        <w:t>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38D2DCCF" w:rsidR="00375AB1" w:rsidRDefault="00375AB1" w:rsidP="00375AB1">
      <w:pPr>
        <w:pStyle w:val="TH"/>
      </w:pPr>
      <w:bookmarkStart w:id="495" w:name="_CRTable5_8_2_15"/>
      <w:r>
        <w:t>Table </w:t>
      </w:r>
      <w:bookmarkEnd w:id="495"/>
      <w:r>
        <w:t>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2DEE51F2" w14:textId="77777777" w:rsidR="00135807" w:rsidRDefault="00135807" w:rsidP="00135807">
      <w:pPr>
        <w:rPr>
          <w:lang w:eastAsia="zh-CN"/>
        </w:rPr>
      </w:pPr>
      <w:bookmarkStart w:id="496" w:name="_CR5_9"/>
      <w:bookmarkEnd w:id="496"/>
    </w:p>
    <w:p w14:paraId="15317D55" w14:textId="410D1513" w:rsidR="00FE0810" w:rsidRDefault="00FE0810" w:rsidP="00FE0810">
      <w:pPr>
        <w:pStyle w:val="Heading2"/>
        <w:rPr>
          <w:lang w:eastAsia="zh-CN"/>
        </w:rPr>
      </w:pPr>
      <w:bookmarkStart w:id="497" w:name="_Toc218778865"/>
      <w:r>
        <w:rPr>
          <w:lang w:eastAsia="zh-CN"/>
        </w:rPr>
        <w:lastRenderedPageBreak/>
        <w:t>5.9</w:t>
      </w:r>
      <w:r>
        <w:rPr>
          <w:lang w:eastAsia="zh-CN"/>
        </w:rPr>
        <w:tab/>
        <w:t xml:space="preserve">Encoding of UE policies for 5G </w:t>
      </w:r>
      <w:proofErr w:type="spellStart"/>
      <w:r>
        <w:rPr>
          <w:lang w:eastAsia="zh-CN"/>
        </w:rPr>
        <w:t>ProSe</w:t>
      </w:r>
      <w:proofErr w:type="spellEnd"/>
      <w:r>
        <w:rPr>
          <w:lang w:eastAsia="zh-CN"/>
        </w:rPr>
        <w:t xml:space="preserve"> end UE</w:t>
      </w:r>
      <w:bookmarkEnd w:id="497"/>
    </w:p>
    <w:p w14:paraId="26A1D490" w14:textId="77777777" w:rsidR="00FE0810" w:rsidRDefault="00FE0810" w:rsidP="00FE0810">
      <w:pPr>
        <w:pStyle w:val="Heading3"/>
      </w:pPr>
      <w:bookmarkStart w:id="498" w:name="_CR5_9_1"/>
      <w:bookmarkStart w:id="499" w:name="_Toc218778866"/>
      <w:bookmarkEnd w:id="498"/>
      <w:r>
        <w:t>5.9.1</w:t>
      </w:r>
      <w:r>
        <w:tab/>
        <w:t>General</w:t>
      </w:r>
      <w:bookmarkEnd w:id="499"/>
    </w:p>
    <w:p w14:paraId="29645202" w14:textId="77777777" w:rsidR="00FE0810" w:rsidRDefault="00FE0810" w:rsidP="00FE0810">
      <w:r>
        <w:t xml:space="preserve">The </w:t>
      </w:r>
      <w:r>
        <w:rPr>
          <w:lang w:eastAsia="zh-CN"/>
        </w:rPr>
        <w:t xml:space="preserve">UE policies for 5G </w:t>
      </w:r>
      <w:proofErr w:type="spellStart"/>
      <w:r>
        <w:rPr>
          <w:lang w:eastAsia="zh-CN"/>
        </w:rPr>
        <w:t>ProSe</w:t>
      </w:r>
      <w:proofErr w:type="spellEnd"/>
      <w:r>
        <w:rPr>
          <w:lang w:eastAsia="zh-CN"/>
        </w:rPr>
        <w:t xml:space="preserve"> end UE are </w:t>
      </w:r>
      <w:r>
        <w:t>coded as shown in figures 5.9.2.1 and table 5.9.2.1.</w:t>
      </w:r>
    </w:p>
    <w:p w14:paraId="08AAEB53" w14:textId="77777777" w:rsidR="00FE0810" w:rsidRDefault="00FE0810" w:rsidP="00FE0810">
      <w:pPr>
        <w:pStyle w:val="Heading3"/>
      </w:pPr>
      <w:bookmarkStart w:id="500" w:name="_CR5_9_2"/>
      <w:bookmarkStart w:id="501" w:name="_Toc218778867"/>
      <w:bookmarkEnd w:id="500"/>
      <w:r>
        <w:t>5.9.2</w:t>
      </w:r>
      <w:r>
        <w:tab/>
        <w:t>Information elements coding</w:t>
      </w:r>
      <w:bookmarkEnd w:id="501"/>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 xml:space="preserve">Length of </w:t>
            </w:r>
            <w:proofErr w:type="spellStart"/>
            <w:r>
              <w:t>ProSeP</w:t>
            </w:r>
            <w:proofErr w:type="spellEnd"/>
            <w:r>
              <w:t xml:space="preserve">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9043D50" w:rsidR="0086505D" w:rsidRDefault="0086505D" w:rsidP="00614E5A">
            <w:pPr>
              <w:pStyle w:val="TAC"/>
              <w:rPr>
                <w:noProof/>
              </w:rPr>
            </w:pPr>
            <w:r>
              <w:t xml:space="preserve">Default destination layer-2 IDs for sending </w:t>
            </w:r>
            <w:r w:rsidR="00AA3F05">
              <w:rPr>
                <w:rFonts w:hint="eastAsia"/>
                <w:lang w:eastAsia="zh-CN"/>
              </w:rPr>
              <w:t>and receiving</w:t>
            </w:r>
            <w:r w:rsidR="00AA3F05">
              <w:t xml:space="preserve"> </w:t>
            </w:r>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24EB5A11" w:rsidR="0086505D" w:rsidRDefault="0086505D" w:rsidP="00614E5A">
            <w:pPr>
              <w:pStyle w:val="TAL"/>
            </w:pPr>
            <w:r>
              <w:t>octet o3+</w:t>
            </w:r>
            <w:r w:rsidR="00AA3F05">
              <w:t>1</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07BC7734"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sidR="00AA3F05">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1A54A0FB" w:rsidR="00B95C57" w:rsidRDefault="00B95C57" w:rsidP="006C2A8F">
            <w:pPr>
              <w:pStyle w:val="TAL"/>
              <w:rPr>
                <w:lang w:eastAsia="zh-CN"/>
              </w:rPr>
            </w:pPr>
            <w:r w:rsidRPr="001D06A2">
              <w:t xml:space="preserve">octet </w:t>
            </w:r>
            <w:r w:rsidR="00D521DD">
              <w:t>o</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bookmarkStart w:id="502" w:name="_CRFigure5_9_2_1"/>
      <w:r>
        <w:t>Figure </w:t>
      </w:r>
      <w:bookmarkEnd w:id="502"/>
      <w:r>
        <w:t xml:space="preserve">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27B53AFD" w14:textId="77777777" w:rsidR="00657810" w:rsidRDefault="00657810" w:rsidP="00657810">
      <w:pPr>
        <w:pStyle w:val="TH"/>
      </w:pPr>
      <w:bookmarkStart w:id="503" w:name="_CRTable5_9_2_1"/>
      <w:r>
        <w:lastRenderedPageBreak/>
        <w:t>Table </w:t>
      </w:r>
      <w:bookmarkEnd w:id="503"/>
      <w:r>
        <w:t xml:space="preserve">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xml:space="preserve">, and contains configuration parameters for 5G </w:t>
            </w:r>
            <w:proofErr w:type="spellStart"/>
            <w:r>
              <w:t>ProSe</w:t>
            </w:r>
            <w:proofErr w:type="spellEnd"/>
            <w:r>
              <w:t xml:space="preserve"> UE-to-UE relay discovery and communication when the UE is not served by NG-RAN.</w:t>
            </w:r>
          </w:p>
          <w:p w14:paraId="79A72E8F" w14:textId="77777777" w:rsidR="00657810" w:rsidRDefault="00657810" w:rsidP="00614E5A">
            <w:pPr>
              <w:pStyle w:val="TAL"/>
            </w:pPr>
          </w:p>
          <w:p w14:paraId="1DB2188A" w14:textId="3946DB96" w:rsidR="00657810" w:rsidRDefault="00657810" w:rsidP="00614E5A">
            <w:pPr>
              <w:pStyle w:val="TAL"/>
            </w:pPr>
            <w:r>
              <w:t>Default destination layer-2 IDs for sending</w:t>
            </w:r>
            <w:r w:rsidR="00AA3F05">
              <w:t xml:space="preserve"> </w:t>
            </w:r>
            <w:r w:rsidR="00AA3F05">
              <w:rPr>
                <w:rFonts w:hint="eastAsia"/>
                <w:lang w:eastAsia="zh-CN"/>
              </w:rPr>
              <w:t>and receiving</w:t>
            </w:r>
            <w:r>
              <w:t xml:space="preserve"> the discovery signalling for solicitation and for receiving the discovery signalling for announcement (octet o2+1 to o3):</w:t>
            </w:r>
          </w:p>
          <w:p w14:paraId="546431E2" w14:textId="27D4397D" w:rsidR="00657810" w:rsidRDefault="00657810" w:rsidP="00614E5A">
            <w:pPr>
              <w:pStyle w:val="TAL"/>
            </w:pPr>
            <w:r>
              <w:t xml:space="preserve">The default </w:t>
            </w:r>
            <w:r>
              <w:rPr>
                <w:lang w:eastAsia="zh-CN"/>
              </w:rPr>
              <w:t xml:space="preserve">destination layer-2 IDs for </w:t>
            </w:r>
            <w:r>
              <w:t xml:space="preserve">sending </w:t>
            </w:r>
            <w:r w:rsidR="00AA3F05">
              <w:rPr>
                <w:rFonts w:hint="eastAsia"/>
                <w:lang w:eastAsia="zh-CN"/>
              </w:rPr>
              <w:t>and receiving</w:t>
            </w:r>
            <w:r w:rsidR="00AA3F05">
              <w:t xml:space="preserve"> </w:t>
            </w:r>
            <w:r>
              <w:t>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Default="00657810" w:rsidP="00AA3F05">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Default="00657810" w:rsidP="00614E5A">
            <w:pPr>
              <w:pStyle w:val="TAL"/>
              <w:rPr>
                <w:noProof/>
              </w:rPr>
            </w:pPr>
            <w:r>
              <w:rPr>
                <w:noProof/>
              </w:rPr>
              <w:t>RSC info list (octet o3+</w:t>
            </w:r>
            <w:r w:rsidR="00AA3F05">
              <w:rPr>
                <w:noProof/>
              </w:rPr>
              <w:t>1</w:t>
            </w:r>
            <w:r>
              <w:rPr>
                <w:noProof/>
              </w:rPr>
              <w:t xml:space="preserve"> to l):</w:t>
            </w:r>
          </w:p>
          <w:p w14:paraId="17695608" w14:textId="11685235"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38081808" w14:textId="4BF24E53" w:rsidR="0041139A" w:rsidRDefault="0041139A" w:rsidP="00614E5A">
            <w:pPr>
              <w:pStyle w:val="TAL"/>
            </w:pPr>
          </w:p>
          <w:p w14:paraId="62DB9965" w14:textId="1A1E8750"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t xml:space="preserve">signalling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sidR="00AA3F05">
              <w:rPr>
                <w:lang w:eastAsia="zh-CN"/>
              </w:rPr>
              <w:t>4</w:t>
            </w:r>
            <w:r>
              <w:t>+1 to o</w:t>
            </w:r>
            <w:r w:rsidR="00AA3F05">
              <w:rPr>
                <w:lang w:eastAsia="zh-CN"/>
              </w:rPr>
              <w:t>5</w:t>
            </w:r>
            <w:r>
              <w:t>):</w:t>
            </w:r>
          </w:p>
          <w:p w14:paraId="29B3A982" w14:textId="2039DAD3"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t xml:space="preserve"> signalling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1022822F" w14:textId="427E368F" w:rsidR="00D521DD" w:rsidRDefault="00D521D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0A687F44" w14:textId="77777777" w:rsidTr="00AF1C32">
        <w:trPr>
          <w:cantSplit/>
          <w:jc w:val="center"/>
        </w:trPr>
        <w:tc>
          <w:tcPr>
            <w:tcW w:w="708" w:type="dxa"/>
            <w:hideMark/>
          </w:tcPr>
          <w:p w14:paraId="16E8F5A1" w14:textId="77777777" w:rsidR="00D521DD" w:rsidRDefault="00D521DD" w:rsidP="00AF1C32">
            <w:pPr>
              <w:pStyle w:val="TAC"/>
            </w:pPr>
            <w:r>
              <w:lastRenderedPageBreak/>
              <w:t>8</w:t>
            </w:r>
          </w:p>
        </w:tc>
        <w:tc>
          <w:tcPr>
            <w:tcW w:w="709" w:type="dxa"/>
            <w:hideMark/>
          </w:tcPr>
          <w:p w14:paraId="0223EFF1" w14:textId="77777777" w:rsidR="00D521DD" w:rsidRDefault="00D521DD" w:rsidP="00AF1C32">
            <w:pPr>
              <w:pStyle w:val="TAC"/>
            </w:pPr>
            <w:r>
              <w:t>7</w:t>
            </w:r>
          </w:p>
        </w:tc>
        <w:tc>
          <w:tcPr>
            <w:tcW w:w="709" w:type="dxa"/>
            <w:hideMark/>
          </w:tcPr>
          <w:p w14:paraId="37B8AAD9" w14:textId="77777777" w:rsidR="00D521DD" w:rsidRDefault="00D521DD" w:rsidP="00AF1C32">
            <w:pPr>
              <w:pStyle w:val="TAC"/>
            </w:pPr>
            <w:r>
              <w:t>6</w:t>
            </w:r>
          </w:p>
        </w:tc>
        <w:tc>
          <w:tcPr>
            <w:tcW w:w="709" w:type="dxa"/>
            <w:hideMark/>
          </w:tcPr>
          <w:p w14:paraId="427F0673" w14:textId="77777777" w:rsidR="00D521DD" w:rsidRDefault="00D521DD" w:rsidP="00AF1C32">
            <w:pPr>
              <w:pStyle w:val="TAC"/>
            </w:pPr>
            <w:r>
              <w:t>5</w:t>
            </w:r>
          </w:p>
        </w:tc>
        <w:tc>
          <w:tcPr>
            <w:tcW w:w="709" w:type="dxa"/>
            <w:hideMark/>
          </w:tcPr>
          <w:p w14:paraId="1E273C6D" w14:textId="77777777" w:rsidR="00D521DD" w:rsidRDefault="00D521DD" w:rsidP="00AF1C32">
            <w:pPr>
              <w:pStyle w:val="TAC"/>
            </w:pPr>
            <w:r>
              <w:t>4</w:t>
            </w:r>
          </w:p>
        </w:tc>
        <w:tc>
          <w:tcPr>
            <w:tcW w:w="709" w:type="dxa"/>
            <w:hideMark/>
          </w:tcPr>
          <w:p w14:paraId="6245E27C" w14:textId="77777777" w:rsidR="00D521DD" w:rsidRDefault="00D521DD" w:rsidP="00AF1C32">
            <w:pPr>
              <w:pStyle w:val="TAC"/>
            </w:pPr>
            <w:r>
              <w:t>3</w:t>
            </w:r>
          </w:p>
        </w:tc>
        <w:tc>
          <w:tcPr>
            <w:tcW w:w="709" w:type="dxa"/>
            <w:hideMark/>
          </w:tcPr>
          <w:p w14:paraId="2E0E946D" w14:textId="77777777" w:rsidR="00D521DD" w:rsidRDefault="00D521DD" w:rsidP="00AF1C32">
            <w:pPr>
              <w:pStyle w:val="TAC"/>
            </w:pPr>
            <w:r>
              <w:t>2</w:t>
            </w:r>
          </w:p>
        </w:tc>
        <w:tc>
          <w:tcPr>
            <w:tcW w:w="709" w:type="dxa"/>
            <w:hideMark/>
          </w:tcPr>
          <w:p w14:paraId="0060EA3A" w14:textId="77777777" w:rsidR="00D521DD" w:rsidRDefault="00D521DD" w:rsidP="00AF1C32">
            <w:pPr>
              <w:pStyle w:val="TAC"/>
            </w:pPr>
            <w:r>
              <w:t>1</w:t>
            </w:r>
          </w:p>
        </w:tc>
        <w:tc>
          <w:tcPr>
            <w:tcW w:w="1346" w:type="dxa"/>
          </w:tcPr>
          <w:p w14:paraId="21065145" w14:textId="77777777" w:rsidR="00D521DD" w:rsidRDefault="00D521DD" w:rsidP="00AF1C32">
            <w:pPr>
              <w:pStyle w:val="TAL"/>
            </w:pPr>
          </w:p>
        </w:tc>
      </w:tr>
      <w:tr w:rsidR="00D521DD" w14:paraId="426A22C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7023B" w14:textId="77777777" w:rsidR="00D521DD" w:rsidRDefault="00D521DD" w:rsidP="00AF1C32">
            <w:pPr>
              <w:pStyle w:val="TAC"/>
              <w:rPr>
                <w:noProof/>
              </w:rPr>
            </w:pPr>
          </w:p>
          <w:p w14:paraId="6A4D89EB" w14:textId="77777777" w:rsidR="00D521DD" w:rsidRDefault="00D521DD" w:rsidP="00AF1C32">
            <w:pPr>
              <w:pStyle w:val="TAC"/>
            </w:pPr>
            <w:r>
              <w:rPr>
                <w:noProof/>
              </w:rPr>
              <w:t>Length of served by NG-RAN</w:t>
            </w:r>
            <w:r>
              <w:t xml:space="preserve"> </w:t>
            </w:r>
            <w:r>
              <w:rPr>
                <w:noProof/>
              </w:rPr>
              <w:t>contents</w:t>
            </w:r>
          </w:p>
        </w:tc>
        <w:tc>
          <w:tcPr>
            <w:tcW w:w="1346" w:type="dxa"/>
          </w:tcPr>
          <w:p w14:paraId="3BB0D935" w14:textId="77777777" w:rsidR="00D521DD" w:rsidRDefault="00D521DD" w:rsidP="00AF1C32">
            <w:pPr>
              <w:pStyle w:val="TAL"/>
            </w:pPr>
            <w:r>
              <w:t>octet k+8</w:t>
            </w:r>
          </w:p>
          <w:p w14:paraId="0A89A21F" w14:textId="77777777" w:rsidR="00D521DD" w:rsidRDefault="00D521DD" w:rsidP="00AF1C32">
            <w:pPr>
              <w:pStyle w:val="TAL"/>
            </w:pPr>
          </w:p>
          <w:p w14:paraId="5D1D26E6" w14:textId="77777777" w:rsidR="00D521DD" w:rsidRDefault="00D521DD" w:rsidP="00AF1C32">
            <w:pPr>
              <w:pStyle w:val="TAL"/>
            </w:pPr>
            <w:r>
              <w:t>octet k+9</w:t>
            </w:r>
          </w:p>
        </w:tc>
      </w:tr>
      <w:tr w:rsidR="00D521DD" w14:paraId="5669907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4918A" w14:textId="77777777" w:rsidR="00D521DD" w:rsidRDefault="00D521DD" w:rsidP="00AF1C32">
            <w:pPr>
              <w:pStyle w:val="TAC"/>
            </w:pPr>
          </w:p>
          <w:p w14:paraId="1C106142" w14:textId="77777777" w:rsidR="00D521DD" w:rsidRDefault="00D521DD" w:rsidP="00AF1C32">
            <w:pPr>
              <w:pStyle w:val="TAC"/>
            </w:pPr>
            <w:r>
              <w:t>Authorized PLMN list for layer-3 end UE</w:t>
            </w:r>
          </w:p>
        </w:tc>
        <w:tc>
          <w:tcPr>
            <w:tcW w:w="1346" w:type="dxa"/>
            <w:tcBorders>
              <w:top w:val="nil"/>
              <w:left w:val="single" w:sz="6" w:space="0" w:color="auto"/>
              <w:bottom w:val="nil"/>
              <w:right w:val="nil"/>
            </w:tcBorders>
          </w:tcPr>
          <w:p w14:paraId="3B6FD9D9" w14:textId="38DD568A" w:rsidR="00D521DD" w:rsidRDefault="00D521DD" w:rsidP="00AF1C32">
            <w:pPr>
              <w:pStyle w:val="TAL"/>
            </w:pPr>
            <w:r>
              <w:t>octet k+10</w:t>
            </w:r>
          </w:p>
          <w:p w14:paraId="4D052E80" w14:textId="77777777" w:rsidR="00D521DD" w:rsidRDefault="00D521DD" w:rsidP="00AF1C32">
            <w:pPr>
              <w:pStyle w:val="TAL"/>
            </w:pPr>
          </w:p>
          <w:p w14:paraId="5AD5C814" w14:textId="1E4DC6E0" w:rsidR="00D521DD" w:rsidRDefault="00D521DD" w:rsidP="00AF1C32">
            <w:pPr>
              <w:pStyle w:val="TAL"/>
            </w:pPr>
            <w:r>
              <w:t>octet o50</w:t>
            </w:r>
          </w:p>
        </w:tc>
      </w:tr>
      <w:tr w:rsidR="00D521DD" w14:paraId="7BAB738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7FFF8" w14:textId="77777777" w:rsidR="00D521DD" w:rsidRDefault="00D521DD" w:rsidP="00AF1C32">
            <w:pPr>
              <w:pStyle w:val="TAC"/>
            </w:pPr>
          </w:p>
          <w:p w14:paraId="3B83A5A9" w14:textId="77777777" w:rsidR="00D521DD" w:rsidRDefault="00D521DD" w:rsidP="00AF1C32">
            <w:pPr>
              <w:pStyle w:val="TAC"/>
            </w:pPr>
            <w:r>
              <w:t>Authorized PLMN list for layer-2 end UE</w:t>
            </w:r>
          </w:p>
        </w:tc>
        <w:tc>
          <w:tcPr>
            <w:tcW w:w="1346" w:type="dxa"/>
            <w:tcBorders>
              <w:top w:val="nil"/>
              <w:left w:val="single" w:sz="6" w:space="0" w:color="auto"/>
              <w:bottom w:val="nil"/>
              <w:right w:val="nil"/>
            </w:tcBorders>
          </w:tcPr>
          <w:p w14:paraId="447712B2" w14:textId="4921C911" w:rsidR="00D521DD" w:rsidRDefault="00D521DD" w:rsidP="00AF1C32">
            <w:pPr>
              <w:pStyle w:val="TAL"/>
            </w:pPr>
            <w:r>
              <w:t>octet o50+1</w:t>
            </w:r>
          </w:p>
          <w:p w14:paraId="27150963" w14:textId="77777777" w:rsidR="00D521DD" w:rsidRDefault="00D521DD" w:rsidP="00AF1C32">
            <w:pPr>
              <w:pStyle w:val="TAL"/>
            </w:pPr>
          </w:p>
          <w:p w14:paraId="6D15E2D2" w14:textId="302B63E6" w:rsidR="00D521DD" w:rsidRDefault="00D521DD" w:rsidP="00AF1C32">
            <w:pPr>
              <w:pStyle w:val="TAL"/>
            </w:pPr>
            <w:r>
              <w:t>octet o1</w:t>
            </w:r>
          </w:p>
        </w:tc>
      </w:tr>
      <w:tr w:rsidR="00D521DD" w:rsidRPr="0027632B" w14:paraId="20F1091B"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C9301" w14:textId="77777777" w:rsidR="00D521DD" w:rsidRPr="0027632B" w:rsidRDefault="00D521DD" w:rsidP="00AF1C32">
            <w:pPr>
              <w:pStyle w:val="TAC"/>
            </w:pPr>
            <w:r w:rsidRPr="0027632B">
              <w:t>0</w:t>
            </w:r>
          </w:p>
          <w:p w14:paraId="752082C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45D80B" w14:textId="77777777" w:rsidR="00D521DD" w:rsidRPr="0027632B" w:rsidRDefault="00D521DD" w:rsidP="00AF1C32">
            <w:pPr>
              <w:pStyle w:val="TAC"/>
            </w:pPr>
            <w:r w:rsidRPr="0027632B">
              <w:t>0</w:t>
            </w:r>
          </w:p>
          <w:p w14:paraId="417E106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C487413" w14:textId="77777777" w:rsidR="00D521DD" w:rsidRPr="0027632B" w:rsidRDefault="00D521DD" w:rsidP="00AF1C32">
            <w:pPr>
              <w:pStyle w:val="TAC"/>
            </w:pPr>
            <w:r w:rsidRPr="0027632B">
              <w:t>0</w:t>
            </w:r>
          </w:p>
          <w:p w14:paraId="2299ADE8"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CB16F2D" w14:textId="77777777" w:rsidR="00D521DD" w:rsidRPr="0027632B" w:rsidRDefault="00D521DD" w:rsidP="00AF1C32">
            <w:pPr>
              <w:pStyle w:val="TAC"/>
            </w:pPr>
            <w:r w:rsidRPr="0027632B">
              <w:t>0</w:t>
            </w:r>
          </w:p>
          <w:p w14:paraId="3E02FFA4"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4161ECE" w14:textId="77777777" w:rsidR="00D521DD" w:rsidRPr="00EE5FD8" w:rsidRDefault="00D521DD" w:rsidP="00AF1C32">
            <w:pPr>
              <w:pStyle w:val="TAC"/>
            </w:pPr>
            <w:r w:rsidRPr="00EE5FD8">
              <w:t>0</w:t>
            </w:r>
          </w:p>
          <w:p w14:paraId="2FA891B7"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0EADAE4" w14:textId="77777777" w:rsidR="00D521DD" w:rsidRPr="00EE5FD8" w:rsidRDefault="00D521DD" w:rsidP="00AF1C32">
            <w:pPr>
              <w:pStyle w:val="TAC"/>
            </w:pPr>
            <w:r w:rsidRPr="00EE5FD8">
              <w:t>0</w:t>
            </w:r>
          </w:p>
          <w:p w14:paraId="7CDC4C9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449E7" w14:textId="77777777" w:rsidR="00D521DD" w:rsidRPr="00EE5FD8" w:rsidRDefault="00D521DD" w:rsidP="00AF1C32">
            <w:pPr>
              <w:pStyle w:val="TAC"/>
            </w:pPr>
            <w:r w:rsidRPr="00EE5FD8">
              <w:t>0</w:t>
            </w:r>
          </w:p>
          <w:p w14:paraId="4A43EA2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B9039"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6158A64F" w14:textId="77777777" w:rsidR="00D521DD" w:rsidRPr="0027632B" w:rsidRDefault="00D521DD" w:rsidP="00AF1C32">
            <w:pPr>
              <w:pStyle w:val="TAC"/>
              <w:jc w:val="left"/>
            </w:pPr>
            <w:r w:rsidRPr="0027632B">
              <w:t>octet o</w:t>
            </w:r>
            <w:r>
              <w:t>1</w:t>
            </w:r>
            <w:r w:rsidRPr="0027632B">
              <w:t>+</w:t>
            </w:r>
            <w:r>
              <w:t>1</w:t>
            </w:r>
          </w:p>
        </w:tc>
      </w:tr>
    </w:tbl>
    <w:p w14:paraId="603D642D" w14:textId="59F71392" w:rsidR="00377C9A" w:rsidRDefault="00D521DD" w:rsidP="00377C9A">
      <w:pPr>
        <w:pStyle w:val="TF"/>
      </w:pPr>
      <w:bookmarkStart w:id="504" w:name="_CRFigure5_9_2_2"/>
      <w:r>
        <w:t>Figure </w:t>
      </w:r>
      <w:bookmarkEnd w:id="504"/>
      <w:r>
        <w:t>5.9.2.2: Served by NG-RAN</w:t>
      </w:r>
    </w:p>
    <w:p w14:paraId="7B612705" w14:textId="77777777" w:rsidR="00D521DD" w:rsidRDefault="00D521DD" w:rsidP="00D521DD">
      <w:pPr>
        <w:pStyle w:val="TH"/>
      </w:pPr>
      <w:bookmarkStart w:id="505" w:name="_CRTable5_9_2_2"/>
      <w:r>
        <w:t>Table </w:t>
      </w:r>
      <w:bookmarkEnd w:id="505"/>
      <w:r>
        <w:t>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73D8E11A" w14:textId="77777777" w:rsidTr="00893B58">
        <w:trPr>
          <w:cantSplit/>
          <w:jc w:val="center"/>
        </w:trPr>
        <w:tc>
          <w:tcPr>
            <w:tcW w:w="7094" w:type="dxa"/>
            <w:gridSpan w:val="2"/>
            <w:hideMark/>
          </w:tcPr>
          <w:p w14:paraId="5922D36A" w14:textId="77777777" w:rsidR="00D521DD" w:rsidRDefault="00D521DD" w:rsidP="00AF1C32">
            <w:pPr>
              <w:pStyle w:val="TAL"/>
            </w:pPr>
            <w:r>
              <w:t>Authorized PLMN list for layer-3 end UE:</w:t>
            </w:r>
          </w:p>
          <w:p w14:paraId="2815793A" w14:textId="77777777" w:rsidR="00D521DD" w:rsidRDefault="00D521DD" w:rsidP="00AF1C32">
            <w:pPr>
              <w:pStyle w:val="TAL"/>
            </w:pPr>
            <w:r>
              <w:t>The authorized PLMN list for layer-3 end UE field is coded according to figure 5.8.2.3 and table 5.8.2.3.</w:t>
            </w:r>
          </w:p>
          <w:p w14:paraId="5AD8793D" w14:textId="77777777" w:rsidR="00D521DD" w:rsidRDefault="00D521DD" w:rsidP="00AF1C32">
            <w:pPr>
              <w:pStyle w:val="TAL"/>
            </w:pPr>
          </w:p>
          <w:p w14:paraId="3DB00AD4" w14:textId="77777777" w:rsidR="00D521DD" w:rsidRDefault="00D521DD" w:rsidP="00AF1C32">
            <w:pPr>
              <w:pStyle w:val="TAL"/>
            </w:pPr>
            <w:r>
              <w:t>Authorized PLMN list for layer-2 end UE:</w:t>
            </w:r>
          </w:p>
          <w:p w14:paraId="259C2F8C" w14:textId="77777777" w:rsidR="00D521DD" w:rsidRDefault="00D521DD" w:rsidP="00AF1C32">
            <w:pPr>
              <w:pStyle w:val="TAL"/>
            </w:pPr>
            <w:r>
              <w:t>The authorized PLMN list for layer-2 end UE field is coded according to figure 5.8.2.3 and table 5.8.2.3.</w:t>
            </w:r>
          </w:p>
        </w:tc>
      </w:tr>
      <w:tr w:rsidR="00D521DD" w14:paraId="638A3930" w14:textId="77777777" w:rsidTr="00893B58">
        <w:trPr>
          <w:cantSplit/>
          <w:jc w:val="center"/>
        </w:trPr>
        <w:tc>
          <w:tcPr>
            <w:tcW w:w="7094" w:type="dxa"/>
            <w:gridSpan w:val="2"/>
          </w:tcPr>
          <w:p w14:paraId="62409B14" w14:textId="77777777" w:rsidR="00D521DD" w:rsidRDefault="00D521DD" w:rsidP="00AF1C32">
            <w:pPr>
              <w:pStyle w:val="TAL"/>
            </w:pPr>
          </w:p>
        </w:tc>
      </w:tr>
      <w:tr w:rsidR="00D521DD" w:rsidRPr="000221A9" w14:paraId="26C54825"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C0C7FE" w14:textId="77777777" w:rsidR="00D521DD" w:rsidRPr="000221A9" w:rsidDel="00CA791F" w:rsidRDefault="00D521DD" w:rsidP="00AF1C32">
            <w:pPr>
              <w:pStyle w:val="TAL"/>
            </w:pPr>
            <w:r w:rsidRPr="000221A9">
              <w:t xml:space="preserve">Subscribed SNPN </w:t>
            </w:r>
            <w:r w:rsidRPr="007265BD">
              <w:t xml:space="preserve">authorization </w:t>
            </w:r>
            <w:r w:rsidRPr="000221A9">
              <w:t>indicator (SN</w:t>
            </w:r>
            <w:r>
              <w:t>A</w:t>
            </w:r>
            <w:r w:rsidRPr="000221A9">
              <w:t>I) (octet o1+1 bit 1)</w:t>
            </w:r>
          </w:p>
        </w:tc>
      </w:tr>
      <w:tr w:rsidR="00D521DD" w:rsidRPr="000221A9" w14:paraId="7A61B9DE"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96D8A5B" w14:textId="77777777" w:rsidR="00D521DD" w:rsidRPr="000221A9" w:rsidDel="00CA791F" w:rsidRDefault="00D521DD" w:rsidP="00AF1C32">
            <w:pPr>
              <w:pStyle w:val="TAL"/>
            </w:pPr>
            <w:r w:rsidRPr="000221A9">
              <w:t>Bit</w:t>
            </w:r>
          </w:p>
        </w:tc>
      </w:tr>
      <w:tr w:rsidR="00D521DD" w:rsidRPr="000221A9" w14:paraId="1D6BE60C"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122480BF" w14:textId="77777777" w:rsidR="00D521DD" w:rsidRPr="000221A9" w:rsidRDefault="00D521DD" w:rsidP="00AF1C32">
            <w:pPr>
              <w:pStyle w:val="TAL"/>
              <w:rPr>
                <w:b/>
                <w:bCs/>
              </w:rPr>
            </w:pPr>
            <w:r w:rsidRPr="000221A9">
              <w:rPr>
                <w:b/>
                <w:bCs/>
              </w:rPr>
              <w:t>1</w:t>
            </w:r>
          </w:p>
        </w:tc>
      </w:tr>
      <w:tr w:rsidR="00D521DD" w:rsidRPr="000221A9" w14:paraId="1A7C35D4"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4F6518D9" w14:textId="77777777" w:rsidR="00D521DD" w:rsidRPr="000221A9" w:rsidRDefault="00D521DD" w:rsidP="00AF1C32">
            <w:pPr>
              <w:pStyle w:val="TAL"/>
            </w:pPr>
            <w:r w:rsidRPr="000221A9">
              <w:t>0</w:t>
            </w:r>
          </w:p>
        </w:tc>
        <w:tc>
          <w:tcPr>
            <w:tcW w:w="6815" w:type="dxa"/>
            <w:tcBorders>
              <w:top w:val="nil"/>
              <w:left w:val="nil"/>
              <w:bottom w:val="nil"/>
              <w:right w:val="single" w:sz="4" w:space="0" w:color="auto"/>
            </w:tcBorders>
          </w:tcPr>
          <w:p w14:paraId="74772966" w14:textId="77777777" w:rsidR="00D521DD" w:rsidRPr="000221A9" w:rsidRDefault="00D521DD" w:rsidP="00AF1C32">
            <w:pPr>
              <w:pStyle w:val="TAL"/>
            </w:pPr>
            <w:r w:rsidRPr="000221A9">
              <w:t>Subscribed SNPN is</w:t>
            </w:r>
            <w:r>
              <w:t xml:space="preserve"> </w:t>
            </w:r>
            <w:r w:rsidRPr="00412291">
              <w:t>not authorized</w:t>
            </w:r>
          </w:p>
        </w:tc>
      </w:tr>
      <w:tr w:rsidR="00D521DD" w:rsidRPr="000221A9" w14:paraId="643F575E"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2A29BE97" w14:textId="77777777" w:rsidR="00D521DD" w:rsidRPr="000221A9" w:rsidRDefault="00D521DD" w:rsidP="00AF1C32">
            <w:pPr>
              <w:pStyle w:val="TAL"/>
            </w:pPr>
            <w:r w:rsidRPr="000221A9">
              <w:t>1</w:t>
            </w:r>
          </w:p>
        </w:tc>
        <w:tc>
          <w:tcPr>
            <w:tcW w:w="6815" w:type="dxa"/>
            <w:tcBorders>
              <w:top w:val="nil"/>
              <w:left w:val="nil"/>
              <w:bottom w:val="nil"/>
              <w:right w:val="single" w:sz="4" w:space="0" w:color="auto"/>
            </w:tcBorders>
          </w:tcPr>
          <w:p w14:paraId="1E815FA7" w14:textId="77777777" w:rsidR="00D521DD" w:rsidRPr="000221A9" w:rsidRDefault="00D521DD" w:rsidP="00AF1C32">
            <w:pPr>
              <w:pStyle w:val="TAL"/>
            </w:pPr>
            <w:r w:rsidRPr="000221A9">
              <w:t>Subscribed SNPN is</w:t>
            </w:r>
            <w:r>
              <w:t xml:space="preserve"> </w:t>
            </w:r>
            <w:r w:rsidRPr="00412291">
              <w:t>authorized</w:t>
            </w:r>
          </w:p>
        </w:tc>
      </w:tr>
      <w:tr w:rsidR="00D521DD" w:rsidRPr="000221A9" w14:paraId="577FA5A8"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D0798D9" w14:textId="77777777" w:rsidR="00D521DD" w:rsidRPr="000221A9" w:rsidRDefault="00D521DD" w:rsidP="00AF1C32">
            <w:pPr>
              <w:pStyle w:val="TAL"/>
            </w:pPr>
          </w:p>
        </w:tc>
      </w:tr>
      <w:tr w:rsidR="00D521DD" w:rsidRPr="000221A9" w14:paraId="28986FED"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702FC5D" w14:textId="77777777" w:rsidR="00D521DD" w:rsidRPr="000221A9" w:rsidDel="00CA791F" w:rsidRDefault="00D521DD" w:rsidP="00AF1C32">
            <w:pPr>
              <w:pStyle w:val="TAL"/>
            </w:pPr>
          </w:p>
        </w:tc>
      </w:tr>
      <w:tr w:rsidR="00D521DD" w:rsidRPr="000221A9" w14:paraId="6192171F"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B0A9F66" w14:textId="77777777" w:rsidR="00D521DD" w:rsidRPr="000221A9" w:rsidDel="00CA791F" w:rsidRDefault="00D521DD" w:rsidP="00AF1C32">
            <w:pPr>
              <w:pStyle w:val="TAL"/>
            </w:pPr>
            <w:r w:rsidRPr="000221A9">
              <w:t>If the length of Served by NG-RAN field is bigger than indicated in figure 5.5.2.2, receiving entity shall ignore any superfluous octets located at the end of the Served by NG-RAN.</w:t>
            </w:r>
          </w:p>
        </w:tc>
      </w:tr>
      <w:tr w:rsidR="00D521DD" w14:paraId="29ACE0D8" w14:textId="77777777" w:rsidTr="00893B58">
        <w:trPr>
          <w:cantSplit/>
          <w:jc w:val="center"/>
        </w:trPr>
        <w:tc>
          <w:tcPr>
            <w:tcW w:w="7094" w:type="dxa"/>
            <w:gridSpan w:val="2"/>
          </w:tcPr>
          <w:p w14:paraId="3C8DDEE6" w14:textId="77777777" w:rsidR="00D521DD" w:rsidRDefault="00D521DD" w:rsidP="00AF1C32">
            <w:pPr>
              <w:pStyle w:val="TAL"/>
            </w:pPr>
          </w:p>
        </w:tc>
      </w:tr>
    </w:tbl>
    <w:p w14:paraId="6DEFED56"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bookmarkStart w:id="506" w:name="_CRFigure5_9_2_3"/>
      <w:r>
        <w:t>Figure </w:t>
      </w:r>
      <w:bookmarkEnd w:id="506"/>
      <w:r>
        <w:t>5.9.2.3: Not served by NG-RAN</w:t>
      </w:r>
    </w:p>
    <w:p w14:paraId="50BFB047" w14:textId="77777777" w:rsidR="00011930" w:rsidRDefault="00011930" w:rsidP="00011930">
      <w:pPr>
        <w:pStyle w:val="TH"/>
      </w:pPr>
      <w:bookmarkStart w:id="507" w:name="_CRTable5_9_2_3"/>
      <w:r>
        <w:lastRenderedPageBreak/>
        <w:t>Table </w:t>
      </w:r>
      <w:bookmarkEnd w:id="507"/>
      <w:r>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w:t>
            </w:r>
            <w:proofErr w:type="spellStart"/>
            <w:r w:rsidRPr="00042094">
              <w:t>ProSe</w:t>
            </w:r>
            <w:proofErr w:type="spellEnd"/>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w:t>
            </w:r>
            <w:proofErr w:type="spellStart"/>
            <w:r w:rsidRPr="00042094">
              <w:t>ProSe</w:t>
            </w:r>
            <w:proofErr w:type="spellEnd"/>
            <w:r w:rsidRPr="00042094">
              <w:t xml:space="preserv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w:t>
            </w:r>
            <w:proofErr w:type="spellStart"/>
            <w:r w:rsidRPr="00042094">
              <w:t>ProSe</w:t>
            </w:r>
            <w:proofErr w:type="spellEnd"/>
            <w:r w:rsidRPr="00042094">
              <w:t xml:space="preserv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w:t>
            </w:r>
            <w:proofErr w:type="spellStart"/>
            <w:r w:rsidRPr="00042094">
              <w:t>ProSe</w:t>
            </w:r>
            <w:proofErr w:type="spellEnd"/>
            <w:r w:rsidRPr="00042094">
              <w:t xml:space="preserv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B5738F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bookmarkStart w:id="508" w:name="_CRFigure5_9_2_4"/>
      <w:r>
        <w:t>Figure </w:t>
      </w:r>
      <w:bookmarkEnd w:id="508"/>
      <w:r>
        <w:t>5.9.2.</w:t>
      </w:r>
      <w:r w:rsidR="00B746C0">
        <w:t>4</w:t>
      </w:r>
      <w:r>
        <w:t>: NR radio parameters per geographical area list for UE-to-UE relay discovery</w:t>
      </w:r>
    </w:p>
    <w:p w14:paraId="19677BCE" w14:textId="680ED6FE" w:rsidR="00FE0810" w:rsidRDefault="00FE0810" w:rsidP="00FE0810">
      <w:pPr>
        <w:pStyle w:val="TH"/>
      </w:pPr>
      <w:bookmarkStart w:id="509" w:name="_CRTable5_9_2_4"/>
      <w:r>
        <w:t>Table </w:t>
      </w:r>
      <w:bookmarkEnd w:id="509"/>
      <w:r>
        <w:t>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3A957D3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lastRenderedPageBreak/>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bookmarkStart w:id="510" w:name="_CRFigure5_9_2_5"/>
      <w:r>
        <w:t>Figure </w:t>
      </w:r>
      <w:bookmarkEnd w:id="510"/>
      <w:r>
        <w:t>5.9.2.</w:t>
      </w:r>
      <w:r w:rsidR="00B746C0">
        <w:t>5</w:t>
      </w:r>
      <w:r>
        <w:t>: NR radio parameters per geographical area list for UE-to-UE relay communication</w:t>
      </w:r>
    </w:p>
    <w:p w14:paraId="5397D366" w14:textId="09566359" w:rsidR="00FE0810" w:rsidRDefault="00FE0810" w:rsidP="00FE0810">
      <w:pPr>
        <w:pStyle w:val="TH"/>
      </w:pPr>
      <w:bookmarkStart w:id="511" w:name="_CRTable5_9_2_5"/>
      <w:r>
        <w:t>Table </w:t>
      </w:r>
      <w:bookmarkEnd w:id="511"/>
      <w:r>
        <w:t>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77B7653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bookmarkStart w:id="512" w:name="_CRFigure5_9_2_6"/>
      <w:r>
        <w:t>Figure </w:t>
      </w:r>
      <w:bookmarkEnd w:id="512"/>
      <w:r>
        <w:t>5.9.2.</w:t>
      </w:r>
      <w:r w:rsidR="00B746C0">
        <w:t>6</w:t>
      </w:r>
      <w:r>
        <w:t>: Radio parameters per geographical area info</w:t>
      </w:r>
    </w:p>
    <w:p w14:paraId="3775823D" w14:textId="643518A5" w:rsidR="00FE0810" w:rsidRDefault="00FE0810" w:rsidP="00FE0810">
      <w:pPr>
        <w:pStyle w:val="TH"/>
      </w:pPr>
      <w:bookmarkStart w:id="513" w:name="_CRTable5_9_2_6"/>
      <w:r>
        <w:t>Table </w:t>
      </w:r>
      <w:bookmarkEnd w:id="513"/>
      <w:r>
        <w:t>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FA44E82"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lastRenderedPageBreak/>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bookmarkStart w:id="514" w:name="_CRFigure5_9_2_7"/>
      <w:r>
        <w:t>Figure </w:t>
      </w:r>
      <w:bookmarkEnd w:id="514"/>
      <w:r>
        <w:t>5.9.2.</w:t>
      </w:r>
      <w:r w:rsidR="00B746C0">
        <w:t>7</w:t>
      </w:r>
      <w:r>
        <w:t>: Geographical area</w:t>
      </w:r>
    </w:p>
    <w:p w14:paraId="042C2F23" w14:textId="52E14128" w:rsidR="00FE0810" w:rsidRDefault="00FE0810" w:rsidP="00FE0810">
      <w:pPr>
        <w:pStyle w:val="TH"/>
      </w:pPr>
      <w:bookmarkStart w:id="515" w:name="_CRTable5_9_2_7"/>
      <w:r>
        <w:t>Table </w:t>
      </w:r>
      <w:bookmarkEnd w:id="515"/>
      <w:r>
        <w:t>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524B15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bookmarkStart w:id="516" w:name="_CRFigure5_9_2_8"/>
      <w:r>
        <w:t>Figure </w:t>
      </w:r>
      <w:bookmarkEnd w:id="516"/>
      <w:r>
        <w:t>5.9.2.</w:t>
      </w:r>
      <w:r w:rsidR="00B746C0">
        <w:t>8</w:t>
      </w:r>
      <w:r>
        <w:t>: Coordinate area</w:t>
      </w:r>
    </w:p>
    <w:p w14:paraId="66044B8B" w14:textId="6CE0A167" w:rsidR="00FE0810" w:rsidRDefault="00FE0810" w:rsidP="00FE0810">
      <w:pPr>
        <w:pStyle w:val="TH"/>
      </w:pPr>
      <w:bookmarkStart w:id="517" w:name="_CRTable5_9_2_8"/>
      <w:r>
        <w:t>Table </w:t>
      </w:r>
      <w:bookmarkEnd w:id="517"/>
      <w:r>
        <w:t>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8DE5421"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bookmarkStart w:id="518" w:name="_CRFigure5_9_2_9"/>
      <w:r>
        <w:t>Figure </w:t>
      </w:r>
      <w:bookmarkEnd w:id="518"/>
      <w:r>
        <w:t>5.9.2.</w:t>
      </w:r>
      <w:r w:rsidR="00B746C0">
        <w:t>9</w:t>
      </w:r>
      <w:r>
        <w:t>: Radio parameters</w:t>
      </w:r>
    </w:p>
    <w:p w14:paraId="116AB938" w14:textId="1D45B77F" w:rsidR="00FE0810" w:rsidRDefault="00FE0810" w:rsidP="00FE0810">
      <w:pPr>
        <w:pStyle w:val="TH"/>
      </w:pPr>
      <w:bookmarkStart w:id="519" w:name="_CRTable5_9_2_9"/>
      <w:r>
        <w:lastRenderedPageBreak/>
        <w:t>Table </w:t>
      </w:r>
      <w:bookmarkEnd w:id="519"/>
      <w:r>
        <w:t>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8621338"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bookmarkStart w:id="520" w:name="_CRFigure5_9_2_9a"/>
      <w:r>
        <w:t xml:space="preserve">Figure </w:t>
      </w:r>
      <w:bookmarkEnd w:id="520"/>
      <w:r>
        <w:t>5.9.2.</w:t>
      </w:r>
      <w:r w:rsidR="00B746C0">
        <w:t>9</w:t>
      </w:r>
      <w:r>
        <w:t>a: Default PC5 DRX configuration for UE-to-UE relay discovery</w:t>
      </w:r>
    </w:p>
    <w:p w14:paraId="0DEB8CE5" w14:textId="2AC045A1" w:rsidR="00FE0810" w:rsidRDefault="00FE0810" w:rsidP="00FE0810">
      <w:pPr>
        <w:pStyle w:val="TH"/>
      </w:pPr>
      <w:bookmarkStart w:id="521" w:name="_CRTable5_9_2_9a"/>
      <w:r>
        <w:t xml:space="preserve">Table </w:t>
      </w:r>
      <w:bookmarkEnd w:id="521"/>
      <w:r>
        <w:t>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6A6CD2D" w:rsidR="00657810" w:rsidRDefault="00657810" w:rsidP="00614E5A">
            <w:pPr>
              <w:pStyle w:val="TAC"/>
            </w:pPr>
            <w:r>
              <w:rPr>
                <w:noProof/>
              </w:rPr>
              <w:t xml:space="preserve">Length of </w:t>
            </w:r>
            <w:r>
              <w:t xml:space="preserve">default </w:t>
            </w:r>
            <w:r>
              <w:rPr>
                <w:lang w:eastAsia="zh-CN"/>
              </w:rPr>
              <w:t>destination layer-2 IDs for</w:t>
            </w:r>
            <w:r>
              <w:t xml:space="preserve"> sending</w:t>
            </w:r>
            <w:r w:rsidR="00AA3F05">
              <w:rPr>
                <w:rFonts w:hint="eastAsia"/>
                <w:lang w:eastAsia="zh-CN"/>
              </w:rPr>
              <w:t xml:space="preserve"> and receiving</w:t>
            </w:r>
            <w:r>
              <w:t xml:space="preserve">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3D1789C7" w:rsidR="00657810" w:rsidRDefault="00657810" w:rsidP="00657810">
      <w:pPr>
        <w:pStyle w:val="TF"/>
      </w:pPr>
      <w:bookmarkStart w:id="522" w:name="_CRFigure5_9_2_9b"/>
      <w:r>
        <w:t>Figure </w:t>
      </w:r>
      <w:bookmarkEnd w:id="522"/>
      <w:r>
        <w:t>5.9.2.</w:t>
      </w:r>
      <w:r w:rsidR="00B746C0">
        <w:t>9</w:t>
      </w:r>
      <w:r>
        <w:t xml:space="preserve">b: Default </w:t>
      </w:r>
      <w:r>
        <w:rPr>
          <w:lang w:eastAsia="zh-CN"/>
        </w:rPr>
        <w:t>destination layer-2 IDs for</w:t>
      </w:r>
      <w:r>
        <w:t xml:space="preserve"> sending </w:t>
      </w:r>
      <w:r w:rsidR="00AA3F05">
        <w:rPr>
          <w:rFonts w:hint="eastAsia"/>
          <w:lang w:eastAsia="zh-CN"/>
        </w:rPr>
        <w:t>and receiving</w:t>
      </w:r>
      <w:r w:rsidR="00AA3F05">
        <w:t xml:space="preserve"> </w:t>
      </w:r>
      <w:r>
        <w:t>the discovery signalling for solicitation and for receiving the discovery signalling for announcement</w:t>
      </w:r>
    </w:p>
    <w:p w14:paraId="749F0BF0" w14:textId="716AAFB1" w:rsidR="00657810" w:rsidRDefault="00657810" w:rsidP="00657810">
      <w:pPr>
        <w:pStyle w:val="TH"/>
      </w:pPr>
      <w:bookmarkStart w:id="523" w:name="_CRTable5_9_2_9b"/>
      <w:r>
        <w:t>Table </w:t>
      </w:r>
      <w:bookmarkEnd w:id="523"/>
      <w:r>
        <w:t>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203FE85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lastRenderedPageBreak/>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bookmarkStart w:id="524" w:name="_CRFigure5_9_2_10"/>
      <w:r>
        <w:t>Figure </w:t>
      </w:r>
      <w:bookmarkEnd w:id="524"/>
      <w:r>
        <w:t>5.9.2.1</w:t>
      </w:r>
      <w:r w:rsidR="00B746C0">
        <w:t>0</w:t>
      </w:r>
      <w:r>
        <w:t>: RSC info list</w:t>
      </w:r>
    </w:p>
    <w:p w14:paraId="3ED6ECDB" w14:textId="3671B5DB" w:rsidR="00FE0810" w:rsidRDefault="00FE0810" w:rsidP="00FE0810">
      <w:pPr>
        <w:pStyle w:val="TH"/>
      </w:pPr>
      <w:bookmarkStart w:id="525" w:name="_CRTable5_9_2_10"/>
      <w:r>
        <w:t>Table </w:t>
      </w:r>
      <w:bookmarkEnd w:id="525"/>
      <w:r>
        <w:t>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46294CC9"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proofErr w:type="spellStart"/>
            <w:r>
              <w:t>octe</w:t>
            </w:r>
            <w:proofErr w:type="spellEnd"/>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bookmarkStart w:id="526" w:name="_CRFigure5_9_2_11"/>
      <w:r>
        <w:t>Figure </w:t>
      </w:r>
      <w:bookmarkEnd w:id="526"/>
      <w:r>
        <w:t>5.9.2.11: RSC info</w:t>
      </w:r>
    </w:p>
    <w:p w14:paraId="205CEDE0" w14:textId="77777777" w:rsidR="00483BAD" w:rsidRDefault="00483BAD" w:rsidP="00483BAD">
      <w:pPr>
        <w:pStyle w:val="TH"/>
      </w:pPr>
      <w:bookmarkStart w:id="527" w:name="_CRTable5_9_2_11"/>
      <w:r>
        <w:lastRenderedPageBreak/>
        <w:t>Table </w:t>
      </w:r>
      <w:bookmarkEnd w:id="527"/>
      <w:r>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38695F9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4D0B08F3"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lastRenderedPageBreak/>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bookmarkStart w:id="528" w:name="_CRFigure5_9_2_12"/>
      <w:r>
        <w:t>Figure </w:t>
      </w:r>
      <w:bookmarkEnd w:id="528"/>
      <w:r>
        <w:t>5.9.2.1</w:t>
      </w:r>
      <w:r w:rsidR="00B746C0">
        <w:t>2</w:t>
      </w:r>
      <w:r>
        <w:t>: RSC list</w:t>
      </w:r>
    </w:p>
    <w:p w14:paraId="7DA2F1DA" w14:textId="12409216" w:rsidR="0046064C" w:rsidRDefault="0046064C" w:rsidP="0046064C">
      <w:pPr>
        <w:pStyle w:val="TH"/>
      </w:pPr>
      <w:bookmarkStart w:id="529" w:name="_CRTable5_9_2_12"/>
      <w:r>
        <w:t>Table </w:t>
      </w:r>
      <w:bookmarkEnd w:id="529"/>
      <w:r>
        <w:t>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65DD636" w14:textId="093A7284" w:rsidR="00576CDA" w:rsidRDefault="00576CDA"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37BBAA88"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807427">
              <w:rPr>
                <w:lang w:eastAsia="zh-CN"/>
              </w:rPr>
              <w:t xml:space="preserve"> </w:t>
            </w:r>
            <w:r w:rsidR="00807427">
              <w:rPr>
                <w:rFonts w:hint="eastAsia"/>
                <w:lang w:eastAsia="zh-CN"/>
              </w:rPr>
              <w:t>signalling</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50667123" w:rsidR="00576CDA" w:rsidRDefault="00576CDA" w:rsidP="00576CDA">
      <w:pPr>
        <w:pStyle w:val="TF"/>
        <w:rPr>
          <w:lang w:eastAsia="zh-CN"/>
        </w:rPr>
      </w:pPr>
      <w:bookmarkStart w:id="530" w:name="_CRFigure5_8_2_13"/>
      <w:r>
        <w:t>Figure </w:t>
      </w:r>
      <w:bookmarkEnd w:id="530"/>
      <w:r>
        <w:t>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FF2FBA7" w:rsidR="00576CDA" w:rsidRDefault="00576CDA" w:rsidP="00576CDA">
      <w:pPr>
        <w:pStyle w:val="TH"/>
      </w:pPr>
      <w:bookmarkStart w:id="531" w:name="_CRTable5_8_2_13"/>
      <w:r>
        <w:t>Table </w:t>
      </w:r>
      <w:bookmarkEnd w:id="531"/>
      <w:r>
        <w:t>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4F6A638C" w14:textId="1CEF3987" w:rsidR="002513F2" w:rsidRDefault="002513F2" w:rsidP="002513F2">
      <w:pPr>
        <w:rPr>
          <w:lang w:val="en-US"/>
        </w:rPr>
      </w:pPr>
    </w:p>
    <w:p w14:paraId="23D24F04" w14:textId="77777777" w:rsidR="00E21E9D" w:rsidRDefault="00E21E9D" w:rsidP="00E21E9D">
      <w:pPr>
        <w:pStyle w:val="Heading2"/>
        <w:rPr>
          <w:lang w:eastAsia="zh-CN"/>
        </w:rPr>
      </w:pPr>
      <w:bookmarkStart w:id="532" w:name="_CR5_10"/>
      <w:bookmarkStart w:id="533" w:name="_Toc218778868"/>
      <w:bookmarkEnd w:id="532"/>
      <w:r>
        <w:rPr>
          <w:lang w:eastAsia="zh-CN"/>
        </w:rPr>
        <w:lastRenderedPageBreak/>
        <w:t>5.</w:t>
      </w:r>
      <w:r>
        <w:rPr>
          <w:rFonts w:hint="eastAsia"/>
          <w:lang w:eastAsia="zh-CN"/>
        </w:rPr>
        <w:t>10</w:t>
      </w:r>
      <w:r>
        <w:rPr>
          <w:lang w:eastAsia="zh-CN"/>
        </w:rPr>
        <w:tab/>
        <w:t xml:space="preserve">Encoding of UE policies for 5G </w:t>
      </w:r>
      <w:proofErr w:type="spellStart"/>
      <w:r>
        <w:rPr>
          <w:lang w:eastAsia="zh-CN"/>
        </w:rPr>
        <w:t>ProSe</w:t>
      </w:r>
      <w:proofErr w:type="spellEnd"/>
      <w:r>
        <w:rPr>
          <w:lang w:eastAsia="zh-CN"/>
        </w:rPr>
        <w:t xml:space="preserve"> multi-hop UE-to-network relay UE</w:t>
      </w:r>
      <w:bookmarkEnd w:id="533"/>
    </w:p>
    <w:p w14:paraId="562E0EC3" w14:textId="77777777" w:rsidR="00E21E9D" w:rsidRDefault="00E21E9D" w:rsidP="00E21E9D">
      <w:pPr>
        <w:pStyle w:val="Heading3"/>
      </w:pPr>
      <w:bookmarkStart w:id="534" w:name="_CR5_10_1"/>
      <w:bookmarkStart w:id="535" w:name="_Toc218778869"/>
      <w:bookmarkEnd w:id="534"/>
      <w:r>
        <w:t>5.</w:t>
      </w:r>
      <w:r>
        <w:rPr>
          <w:rFonts w:hint="eastAsia"/>
          <w:lang w:eastAsia="zh-CN"/>
        </w:rPr>
        <w:t>10</w:t>
      </w:r>
      <w:r>
        <w:t>.1</w:t>
      </w:r>
      <w:r>
        <w:tab/>
        <w:t>General</w:t>
      </w:r>
      <w:bookmarkEnd w:id="535"/>
    </w:p>
    <w:p w14:paraId="38CF8A25" w14:textId="0E1722D0" w:rsidR="00E21E9D" w:rsidRPr="00E21E9D" w:rsidRDefault="00E21E9D" w:rsidP="00E21E9D">
      <w:r w:rsidRPr="0097596D">
        <w:t xml:space="preserve">This clause describes the </w:t>
      </w:r>
      <w:r w:rsidRPr="0097596D">
        <w:rPr>
          <w:lang w:eastAsia="zh-CN"/>
        </w:rPr>
        <w:t xml:space="preserve">UE policies for 5G </w:t>
      </w:r>
      <w:proofErr w:type="spellStart"/>
      <w:r w:rsidRPr="0097596D">
        <w:rPr>
          <w:lang w:eastAsia="zh-CN"/>
        </w:rPr>
        <w:t>ProSe</w:t>
      </w:r>
      <w:proofErr w:type="spellEnd"/>
      <w:r w:rsidRPr="0097596D">
        <w:rPr>
          <w:lang w:eastAsia="zh-CN"/>
        </w:rPr>
        <w:t xml:space="preserve"> multi-hop UE-to-network relay UE</w:t>
      </w:r>
      <w:r w:rsidRPr="0097596D">
        <w:t>.</w:t>
      </w:r>
    </w:p>
    <w:p w14:paraId="3FF94587" w14:textId="77777777" w:rsidR="00E21E9D" w:rsidRDefault="00E21E9D" w:rsidP="00E21E9D">
      <w:r>
        <w:t xml:space="preserve">The </w:t>
      </w:r>
      <w:r>
        <w:rPr>
          <w:lang w:eastAsia="zh-CN"/>
        </w:rPr>
        <w:t xml:space="preserve">UE policies for 5G </w:t>
      </w:r>
      <w:proofErr w:type="spellStart"/>
      <w:r>
        <w:rPr>
          <w:lang w:eastAsia="zh-CN"/>
        </w:rPr>
        <w:t>ProSe</w:t>
      </w:r>
      <w:proofErr w:type="spellEnd"/>
      <w:r>
        <w:rPr>
          <w:lang w:eastAsia="zh-CN"/>
        </w:rPr>
        <w:t xml:space="preserve"> multi-hop UE-to-network relay UE are </w:t>
      </w:r>
      <w:r>
        <w:t>coded as shown in figures 5.</w:t>
      </w:r>
      <w:r>
        <w:rPr>
          <w:rFonts w:hint="eastAsia"/>
          <w:lang w:eastAsia="zh-CN"/>
        </w:rPr>
        <w:t>10</w:t>
      </w:r>
      <w:r>
        <w:t>.2.1 and table 5.</w:t>
      </w:r>
      <w:r>
        <w:rPr>
          <w:rFonts w:hint="eastAsia"/>
          <w:lang w:eastAsia="zh-CN"/>
        </w:rPr>
        <w:t>10</w:t>
      </w:r>
      <w:r>
        <w:t>.2.1.</w:t>
      </w:r>
    </w:p>
    <w:p w14:paraId="58ED1B17" w14:textId="77777777" w:rsidR="00E21E9D" w:rsidRDefault="00E21E9D" w:rsidP="00E21E9D">
      <w:pPr>
        <w:pStyle w:val="Heading3"/>
      </w:pPr>
      <w:bookmarkStart w:id="536" w:name="_CR5_10_2"/>
      <w:bookmarkStart w:id="537" w:name="_Toc218778870"/>
      <w:bookmarkEnd w:id="536"/>
      <w:r>
        <w:t>5.</w:t>
      </w:r>
      <w:r>
        <w:rPr>
          <w:rFonts w:hint="eastAsia"/>
          <w:lang w:eastAsia="zh-CN"/>
        </w:rPr>
        <w:t>10</w:t>
      </w:r>
      <w:r>
        <w:t>.2</w:t>
      </w:r>
      <w:r>
        <w:tab/>
        <w:t>Information elements coding</w:t>
      </w:r>
      <w:bookmarkEnd w:id="53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1D259B" w14:paraId="2E73E7C1" w14:textId="77777777" w:rsidTr="00472C65">
        <w:trPr>
          <w:cantSplit/>
          <w:jc w:val="center"/>
        </w:trPr>
        <w:tc>
          <w:tcPr>
            <w:tcW w:w="708" w:type="dxa"/>
            <w:tcBorders>
              <w:top w:val="nil"/>
              <w:left w:val="nil"/>
              <w:bottom w:val="single" w:sz="4" w:space="0" w:color="auto"/>
              <w:right w:val="nil"/>
            </w:tcBorders>
          </w:tcPr>
          <w:p w14:paraId="6C69F16E" w14:textId="77777777" w:rsidR="001D259B" w:rsidRDefault="001D259B" w:rsidP="00616E32">
            <w:pPr>
              <w:pStyle w:val="TAC"/>
            </w:pPr>
            <w:r>
              <w:t>8</w:t>
            </w:r>
          </w:p>
        </w:tc>
        <w:tc>
          <w:tcPr>
            <w:tcW w:w="709" w:type="dxa"/>
            <w:tcBorders>
              <w:top w:val="nil"/>
              <w:left w:val="nil"/>
              <w:bottom w:val="single" w:sz="4" w:space="0" w:color="auto"/>
              <w:right w:val="nil"/>
            </w:tcBorders>
          </w:tcPr>
          <w:p w14:paraId="375FF4EF" w14:textId="77777777" w:rsidR="001D259B" w:rsidRDefault="001D259B" w:rsidP="00616E32">
            <w:pPr>
              <w:pStyle w:val="TAC"/>
            </w:pPr>
            <w:r>
              <w:t>7</w:t>
            </w:r>
          </w:p>
        </w:tc>
        <w:tc>
          <w:tcPr>
            <w:tcW w:w="709" w:type="dxa"/>
            <w:tcBorders>
              <w:top w:val="nil"/>
              <w:left w:val="nil"/>
              <w:bottom w:val="single" w:sz="4" w:space="0" w:color="auto"/>
              <w:right w:val="nil"/>
            </w:tcBorders>
          </w:tcPr>
          <w:p w14:paraId="774444EB" w14:textId="77777777" w:rsidR="001D259B" w:rsidRDefault="001D259B" w:rsidP="00616E32">
            <w:pPr>
              <w:pStyle w:val="TAC"/>
            </w:pPr>
            <w:r>
              <w:t>6</w:t>
            </w:r>
          </w:p>
        </w:tc>
        <w:tc>
          <w:tcPr>
            <w:tcW w:w="709" w:type="dxa"/>
            <w:tcBorders>
              <w:top w:val="nil"/>
              <w:left w:val="nil"/>
              <w:bottom w:val="single" w:sz="4" w:space="0" w:color="auto"/>
              <w:right w:val="nil"/>
            </w:tcBorders>
          </w:tcPr>
          <w:p w14:paraId="1114F23F" w14:textId="77777777" w:rsidR="001D259B" w:rsidRDefault="001D259B" w:rsidP="00616E32">
            <w:pPr>
              <w:pStyle w:val="TAC"/>
            </w:pPr>
            <w:r>
              <w:t>5</w:t>
            </w:r>
          </w:p>
        </w:tc>
        <w:tc>
          <w:tcPr>
            <w:tcW w:w="709" w:type="dxa"/>
          </w:tcPr>
          <w:p w14:paraId="6B9E0C90" w14:textId="77777777" w:rsidR="001D259B" w:rsidRDefault="001D259B" w:rsidP="00616E32">
            <w:pPr>
              <w:pStyle w:val="TAC"/>
            </w:pPr>
            <w:r>
              <w:t>4</w:t>
            </w:r>
          </w:p>
        </w:tc>
        <w:tc>
          <w:tcPr>
            <w:tcW w:w="709" w:type="dxa"/>
          </w:tcPr>
          <w:p w14:paraId="2954DA90" w14:textId="77777777" w:rsidR="001D259B" w:rsidRDefault="001D259B" w:rsidP="00616E32">
            <w:pPr>
              <w:pStyle w:val="TAC"/>
            </w:pPr>
            <w:r>
              <w:t>3</w:t>
            </w:r>
          </w:p>
        </w:tc>
        <w:tc>
          <w:tcPr>
            <w:tcW w:w="709" w:type="dxa"/>
          </w:tcPr>
          <w:p w14:paraId="37518FAB" w14:textId="77777777" w:rsidR="001D259B" w:rsidRDefault="001D259B" w:rsidP="00616E32">
            <w:pPr>
              <w:pStyle w:val="TAC"/>
            </w:pPr>
            <w:r>
              <w:t>2</w:t>
            </w:r>
          </w:p>
        </w:tc>
        <w:tc>
          <w:tcPr>
            <w:tcW w:w="708" w:type="dxa"/>
          </w:tcPr>
          <w:p w14:paraId="4F01664A" w14:textId="77777777" w:rsidR="001D259B" w:rsidRDefault="001D259B" w:rsidP="00616E32">
            <w:pPr>
              <w:pStyle w:val="TAC"/>
            </w:pPr>
            <w:r>
              <w:t>1</w:t>
            </w:r>
          </w:p>
        </w:tc>
        <w:tc>
          <w:tcPr>
            <w:tcW w:w="1135" w:type="dxa"/>
            <w:gridSpan w:val="3"/>
          </w:tcPr>
          <w:p w14:paraId="03BE168E" w14:textId="77777777" w:rsidR="001D259B" w:rsidRDefault="001D259B" w:rsidP="00616E32">
            <w:pPr>
              <w:pStyle w:val="TAL"/>
            </w:pPr>
          </w:p>
        </w:tc>
      </w:tr>
      <w:tr w:rsidR="001D259B" w14:paraId="502A827B" w14:textId="77777777" w:rsidTr="00472C65">
        <w:trPr>
          <w:trHeight w:val="104"/>
          <w:jc w:val="center"/>
        </w:trPr>
        <w:tc>
          <w:tcPr>
            <w:tcW w:w="708" w:type="dxa"/>
            <w:tcBorders>
              <w:top w:val="single" w:sz="4" w:space="0" w:color="auto"/>
              <w:left w:val="single" w:sz="4" w:space="0" w:color="auto"/>
              <w:bottom w:val="nil"/>
              <w:right w:val="nil"/>
            </w:tcBorders>
          </w:tcPr>
          <w:p w14:paraId="2F8EAA5C" w14:textId="77777777" w:rsidR="001D259B" w:rsidRDefault="001D259B" w:rsidP="00616E32">
            <w:pPr>
              <w:pStyle w:val="TAC"/>
            </w:pPr>
            <w:r>
              <w:t>0</w:t>
            </w:r>
          </w:p>
        </w:tc>
        <w:tc>
          <w:tcPr>
            <w:tcW w:w="709" w:type="dxa"/>
            <w:tcBorders>
              <w:top w:val="single" w:sz="4" w:space="0" w:color="auto"/>
              <w:left w:val="nil"/>
              <w:bottom w:val="nil"/>
              <w:right w:val="nil"/>
            </w:tcBorders>
          </w:tcPr>
          <w:p w14:paraId="0F2A5DB2" w14:textId="77777777" w:rsidR="001D259B" w:rsidRDefault="001D259B" w:rsidP="00616E32">
            <w:pPr>
              <w:pStyle w:val="TAC"/>
            </w:pPr>
            <w:r>
              <w:t>0</w:t>
            </w:r>
          </w:p>
        </w:tc>
        <w:tc>
          <w:tcPr>
            <w:tcW w:w="709" w:type="dxa"/>
            <w:tcBorders>
              <w:top w:val="single" w:sz="4" w:space="0" w:color="auto"/>
              <w:left w:val="nil"/>
              <w:bottom w:val="nil"/>
              <w:right w:val="nil"/>
            </w:tcBorders>
          </w:tcPr>
          <w:p w14:paraId="67593A12" w14:textId="77777777" w:rsidR="001D259B" w:rsidRDefault="001D259B" w:rsidP="00616E32">
            <w:pPr>
              <w:pStyle w:val="TAC"/>
            </w:pPr>
            <w:r>
              <w:t>0</w:t>
            </w:r>
          </w:p>
        </w:tc>
        <w:tc>
          <w:tcPr>
            <w:tcW w:w="709" w:type="dxa"/>
            <w:tcBorders>
              <w:top w:val="single" w:sz="4" w:space="0" w:color="auto"/>
              <w:left w:val="nil"/>
              <w:bottom w:val="nil"/>
              <w:right w:val="single" w:sz="4" w:space="0" w:color="auto"/>
            </w:tcBorders>
          </w:tcPr>
          <w:p w14:paraId="6515BE85" w14:textId="41D028A7" w:rsidR="001D259B" w:rsidRDefault="0038518A" w:rsidP="00616E32">
            <w:pPr>
              <w:pStyle w:val="TAC"/>
            </w:pPr>
            <w:r>
              <w:t>PAI</w:t>
            </w:r>
            <w:r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0E3AE96F" w14:textId="77777777" w:rsidR="001D259B" w:rsidRDefault="001D259B" w:rsidP="00616E32">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multi-hop UE-to-network relay UE</w:t>
            </w:r>
            <w:r>
              <w:t>}</w:t>
            </w:r>
          </w:p>
        </w:tc>
        <w:tc>
          <w:tcPr>
            <w:tcW w:w="1135" w:type="dxa"/>
            <w:gridSpan w:val="3"/>
            <w:vMerge w:val="restart"/>
          </w:tcPr>
          <w:p w14:paraId="0519F722" w14:textId="77777777" w:rsidR="001D259B" w:rsidRDefault="001D259B" w:rsidP="00616E32">
            <w:pPr>
              <w:pStyle w:val="TAL"/>
            </w:pPr>
            <w:r>
              <w:t>octet k</w:t>
            </w:r>
          </w:p>
        </w:tc>
      </w:tr>
      <w:tr w:rsidR="001D259B" w14:paraId="535AE286" w14:textId="77777777" w:rsidTr="00472C65">
        <w:trPr>
          <w:trHeight w:val="103"/>
          <w:jc w:val="center"/>
        </w:trPr>
        <w:tc>
          <w:tcPr>
            <w:tcW w:w="2835" w:type="dxa"/>
            <w:gridSpan w:val="4"/>
            <w:tcBorders>
              <w:top w:val="nil"/>
              <w:left w:val="single" w:sz="4" w:space="0" w:color="auto"/>
              <w:bottom w:val="single" w:sz="4" w:space="0" w:color="auto"/>
              <w:right w:val="single" w:sz="4" w:space="0" w:color="auto"/>
            </w:tcBorders>
          </w:tcPr>
          <w:p w14:paraId="09DC8C31" w14:textId="77777777" w:rsidR="001D259B" w:rsidRDefault="001D259B" w:rsidP="00616E32">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6CFAEFAB" w14:textId="77777777" w:rsidR="001D259B" w:rsidRDefault="001D259B" w:rsidP="00616E32">
            <w:pPr>
              <w:spacing w:after="0"/>
              <w:rPr>
                <w:rFonts w:ascii="Arial" w:hAnsi="Arial"/>
                <w:sz w:val="18"/>
              </w:rPr>
            </w:pPr>
          </w:p>
        </w:tc>
        <w:tc>
          <w:tcPr>
            <w:tcW w:w="1135" w:type="dxa"/>
            <w:gridSpan w:val="3"/>
            <w:vMerge/>
            <w:vAlign w:val="center"/>
          </w:tcPr>
          <w:p w14:paraId="71C951FA" w14:textId="77777777" w:rsidR="001D259B" w:rsidRDefault="001D259B" w:rsidP="00616E32">
            <w:pPr>
              <w:spacing w:after="0"/>
              <w:rPr>
                <w:rFonts w:ascii="Arial" w:hAnsi="Arial"/>
                <w:sz w:val="18"/>
              </w:rPr>
            </w:pPr>
          </w:p>
        </w:tc>
      </w:tr>
      <w:tr w:rsidR="001D259B" w14:paraId="539DF997" w14:textId="77777777" w:rsidTr="00472C65">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0B10E83" w14:textId="77777777" w:rsidR="001D259B" w:rsidRDefault="001D259B" w:rsidP="00616E32">
            <w:pPr>
              <w:pStyle w:val="TAC"/>
            </w:pPr>
          </w:p>
          <w:p w14:paraId="03869DA5" w14:textId="77777777" w:rsidR="001D259B" w:rsidRDefault="001D259B" w:rsidP="00616E32">
            <w:pPr>
              <w:pStyle w:val="TAC"/>
            </w:pPr>
            <w:r>
              <w:t xml:space="preserve">Length of </w:t>
            </w:r>
            <w:proofErr w:type="spellStart"/>
            <w:r>
              <w:t>ProSeP</w:t>
            </w:r>
            <w:proofErr w:type="spellEnd"/>
            <w:r>
              <w:t xml:space="preserve"> info contents</w:t>
            </w:r>
          </w:p>
          <w:p w14:paraId="5E5A858D" w14:textId="77777777" w:rsidR="001D259B" w:rsidRDefault="001D259B" w:rsidP="00616E32">
            <w:pPr>
              <w:pStyle w:val="TAC"/>
            </w:pPr>
          </w:p>
        </w:tc>
        <w:tc>
          <w:tcPr>
            <w:tcW w:w="1135" w:type="dxa"/>
            <w:gridSpan w:val="3"/>
          </w:tcPr>
          <w:p w14:paraId="51C25E6B" w14:textId="77777777" w:rsidR="001D259B" w:rsidRDefault="001D259B" w:rsidP="00616E32">
            <w:pPr>
              <w:pStyle w:val="TAL"/>
            </w:pPr>
            <w:r>
              <w:t>octet k+1</w:t>
            </w:r>
          </w:p>
          <w:p w14:paraId="28AD13CD" w14:textId="77777777" w:rsidR="001D259B" w:rsidRDefault="001D259B" w:rsidP="00616E32">
            <w:pPr>
              <w:pStyle w:val="TAL"/>
            </w:pPr>
          </w:p>
          <w:p w14:paraId="12DD6CA7" w14:textId="77777777" w:rsidR="001D259B" w:rsidRDefault="001D259B" w:rsidP="00616E32">
            <w:pPr>
              <w:pStyle w:val="TAL"/>
            </w:pPr>
            <w:r>
              <w:t>octet k+2</w:t>
            </w:r>
          </w:p>
        </w:tc>
      </w:tr>
      <w:tr w:rsidR="001D259B" w14:paraId="2C7DF93E" w14:textId="77777777" w:rsidTr="00472C65">
        <w:trPr>
          <w:jc w:val="center"/>
        </w:trPr>
        <w:tc>
          <w:tcPr>
            <w:tcW w:w="5670" w:type="dxa"/>
            <w:gridSpan w:val="8"/>
            <w:tcBorders>
              <w:top w:val="nil"/>
              <w:left w:val="single" w:sz="6" w:space="0" w:color="auto"/>
              <w:bottom w:val="single" w:sz="6" w:space="0" w:color="auto"/>
              <w:right w:val="single" w:sz="6" w:space="0" w:color="auto"/>
            </w:tcBorders>
          </w:tcPr>
          <w:p w14:paraId="6E7CF529" w14:textId="77777777" w:rsidR="001D259B" w:rsidRDefault="001D259B" w:rsidP="00616E32">
            <w:pPr>
              <w:pStyle w:val="TAC"/>
            </w:pPr>
          </w:p>
          <w:p w14:paraId="4AD627E5" w14:textId="77777777" w:rsidR="001D259B" w:rsidRDefault="001D259B" w:rsidP="00616E32">
            <w:pPr>
              <w:pStyle w:val="TAC"/>
            </w:pPr>
            <w:r>
              <w:t>Validity timer</w:t>
            </w:r>
          </w:p>
        </w:tc>
        <w:tc>
          <w:tcPr>
            <w:tcW w:w="1135" w:type="dxa"/>
            <w:gridSpan w:val="3"/>
          </w:tcPr>
          <w:p w14:paraId="14C55BBA" w14:textId="77777777" w:rsidR="001D259B" w:rsidRDefault="001D259B" w:rsidP="00616E32">
            <w:pPr>
              <w:pStyle w:val="TAL"/>
            </w:pPr>
            <w:r>
              <w:t>octet k+3</w:t>
            </w:r>
          </w:p>
          <w:p w14:paraId="725CB8BF" w14:textId="77777777" w:rsidR="001D259B" w:rsidRDefault="001D259B" w:rsidP="00616E32">
            <w:pPr>
              <w:pStyle w:val="TAL"/>
            </w:pPr>
          </w:p>
          <w:p w14:paraId="6A2870D8" w14:textId="77777777" w:rsidR="001D259B" w:rsidRDefault="001D259B" w:rsidP="00616E32">
            <w:pPr>
              <w:pStyle w:val="TAL"/>
            </w:pPr>
            <w:r>
              <w:t>octet k+7</w:t>
            </w:r>
          </w:p>
        </w:tc>
      </w:tr>
      <w:tr w:rsidR="001D259B" w14:paraId="0FCE44F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CF9324" w14:textId="77777777" w:rsidR="001D259B" w:rsidRDefault="001D259B" w:rsidP="00616E32">
            <w:pPr>
              <w:pStyle w:val="TAC"/>
            </w:pPr>
          </w:p>
          <w:p w14:paraId="714CC130" w14:textId="77777777" w:rsidR="001D259B" w:rsidRDefault="001D259B" w:rsidP="00616E32">
            <w:pPr>
              <w:pStyle w:val="TAC"/>
            </w:pPr>
            <w:r>
              <w:t>Served by NG-RAN</w:t>
            </w:r>
          </w:p>
        </w:tc>
        <w:tc>
          <w:tcPr>
            <w:tcW w:w="1135" w:type="dxa"/>
            <w:gridSpan w:val="3"/>
            <w:tcBorders>
              <w:top w:val="nil"/>
              <w:left w:val="single" w:sz="4" w:space="0" w:color="auto"/>
              <w:bottom w:val="nil"/>
              <w:right w:val="nil"/>
            </w:tcBorders>
          </w:tcPr>
          <w:p w14:paraId="289C4B0C" w14:textId="77777777" w:rsidR="001D259B" w:rsidRDefault="001D259B" w:rsidP="00616E32">
            <w:pPr>
              <w:pStyle w:val="TAL"/>
            </w:pPr>
            <w:r>
              <w:t>octet k+8</w:t>
            </w:r>
          </w:p>
          <w:p w14:paraId="0EF7C189" w14:textId="77777777" w:rsidR="001D259B" w:rsidRDefault="001D259B" w:rsidP="00616E32">
            <w:pPr>
              <w:pStyle w:val="TAL"/>
            </w:pPr>
          </w:p>
          <w:p w14:paraId="51C864C2" w14:textId="77777777" w:rsidR="001D259B" w:rsidRDefault="001D259B" w:rsidP="00616E32">
            <w:pPr>
              <w:pStyle w:val="TAL"/>
            </w:pPr>
            <w:r>
              <w:t>octet o1</w:t>
            </w:r>
          </w:p>
        </w:tc>
      </w:tr>
      <w:tr w:rsidR="001D259B" w14:paraId="13A0F9F0"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386D14" w14:textId="77777777" w:rsidR="001D259B" w:rsidRDefault="001D259B" w:rsidP="00616E32">
            <w:pPr>
              <w:pStyle w:val="TAC"/>
            </w:pPr>
          </w:p>
          <w:p w14:paraId="4ABD7EB1" w14:textId="77777777" w:rsidR="001D259B" w:rsidRDefault="001D259B" w:rsidP="00616E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62B231D4" w14:textId="77777777" w:rsidR="001D259B" w:rsidRDefault="001D259B" w:rsidP="00616E32">
            <w:pPr>
              <w:pStyle w:val="TAL"/>
              <w:rPr>
                <w:lang w:eastAsia="zh-CN"/>
              </w:rPr>
            </w:pPr>
            <w:r>
              <w:rPr>
                <w:lang w:eastAsia="zh-CN"/>
              </w:rPr>
              <w:t>octet o1+1</w:t>
            </w:r>
          </w:p>
          <w:p w14:paraId="692E7093" w14:textId="77777777" w:rsidR="001D259B" w:rsidRDefault="001D259B" w:rsidP="00616E32">
            <w:pPr>
              <w:pStyle w:val="TAL"/>
              <w:rPr>
                <w:lang w:eastAsia="zh-CN"/>
              </w:rPr>
            </w:pPr>
          </w:p>
          <w:p w14:paraId="35A19A15" w14:textId="77777777" w:rsidR="001D259B" w:rsidRDefault="001D259B" w:rsidP="00616E32">
            <w:pPr>
              <w:pStyle w:val="TAL"/>
              <w:rPr>
                <w:lang w:eastAsia="zh-CN"/>
              </w:rPr>
            </w:pPr>
            <w:r>
              <w:rPr>
                <w:lang w:eastAsia="zh-CN"/>
              </w:rPr>
              <w:t>octet o2</w:t>
            </w:r>
          </w:p>
        </w:tc>
      </w:tr>
      <w:tr w:rsidR="001D259B" w14:paraId="423CEE7E"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1A12BA7" w14:textId="77777777" w:rsidR="001D259B" w:rsidRDefault="001D259B" w:rsidP="00616E32">
            <w:pPr>
              <w:pStyle w:val="TAC"/>
            </w:pPr>
          </w:p>
          <w:p w14:paraId="3F1479BD" w14:textId="77777777" w:rsidR="001D259B" w:rsidRDefault="001D259B" w:rsidP="00616E32">
            <w:pPr>
              <w:pStyle w:val="TAC"/>
            </w:pPr>
            <w:r>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0F8F19DC" w14:textId="77777777" w:rsidR="001D259B" w:rsidRDefault="001D259B" w:rsidP="00616E32">
            <w:pPr>
              <w:pStyle w:val="TAL"/>
            </w:pPr>
            <w:r>
              <w:t>octet o2+1</w:t>
            </w:r>
          </w:p>
          <w:p w14:paraId="7FDFCA5C" w14:textId="77777777" w:rsidR="001D259B" w:rsidRDefault="001D259B" w:rsidP="00616E32">
            <w:pPr>
              <w:pStyle w:val="TAL"/>
            </w:pPr>
          </w:p>
          <w:p w14:paraId="47632987" w14:textId="77777777" w:rsidR="001D259B" w:rsidRDefault="001D259B" w:rsidP="00616E32">
            <w:pPr>
              <w:pStyle w:val="TAL"/>
            </w:pPr>
            <w:r>
              <w:t>octet o3</w:t>
            </w:r>
          </w:p>
        </w:tc>
      </w:tr>
      <w:tr w:rsidR="001D259B" w14:paraId="04E6F7D8"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96386F" w14:textId="77777777" w:rsidR="001D259B" w:rsidRDefault="001D259B" w:rsidP="00616E32">
            <w:pPr>
              <w:pStyle w:val="TAC"/>
            </w:pPr>
          </w:p>
          <w:p w14:paraId="3BFFB9F0" w14:textId="77777777" w:rsidR="001D259B" w:rsidRDefault="001D259B" w:rsidP="00616E32">
            <w:pPr>
              <w:pStyle w:val="TAC"/>
            </w:pPr>
            <w:r>
              <w:t>User info ID for discovery</w:t>
            </w:r>
          </w:p>
        </w:tc>
        <w:tc>
          <w:tcPr>
            <w:tcW w:w="1135" w:type="dxa"/>
            <w:gridSpan w:val="3"/>
            <w:tcBorders>
              <w:top w:val="nil"/>
              <w:left w:val="single" w:sz="4" w:space="0" w:color="auto"/>
              <w:bottom w:val="nil"/>
              <w:right w:val="nil"/>
            </w:tcBorders>
          </w:tcPr>
          <w:p w14:paraId="5C8D0E31" w14:textId="77777777" w:rsidR="001D259B" w:rsidRDefault="001D259B" w:rsidP="00616E32">
            <w:pPr>
              <w:pStyle w:val="TAL"/>
            </w:pPr>
            <w:r>
              <w:t>octet o3+1</w:t>
            </w:r>
          </w:p>
          <w:p w14:paraId="2A665E1F" w14:textId="77777777" w:rsidR="001D259B" w:rsidRDefault="001D259B" w:rsidP="00616E32">
            <w:pPr>
              <w:pStyle w:val="TAL"/>
            </w:pPr>
          </w:p>
          <w:p w14:paraId="34358974" w14:textId="77777777" w:rsidR="001D259B" w:rsidRDefault="001D259B" w:rsidP="00616E32">
            <w:pPr>
              <w:pStyle w:val="TAL"/>
            </w:pPr>
            <w:r>
              <w:t>octet o3+6</w:t>
            </w:r>
          </w:p>
        </w:tc>
      </w:tr>
      <w:tr w:rsidR="001D259B" w14:paraId="35B17DEA"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BEBEA2" w14:textId="77777777" w:rsidR="001D259B" w:rsidRDefault="001D259B" w:rsidP="00616E32">
            <w:pPr>
              <w:pStyle w:val="TAC"/>
            </w:pPr>
          </w:p>
          <w:p w14:paraId="4FA42A49" w14:textId="77777777" w:rsidR="001D259B" w:rsidRDefault="001D259B" w:rsidP="00616E32">
            <w:pPr>
              <w:pStyle w:val="TAC"/>
            </w:pPr>
            <w:r>
              <w:t>RSC info list</w:t>
            </w:r>
          </w:p>
        </w:tc>
        <w:tc>
          <w:tcPr>
            <w:tcW w:w="1135" w:type="dxa"/>
            <w:gridSpan w:val="3"/>
            <w:tcBorders>
              <w:top w:val="nil"/>
              <w:left w:val="single" w:sz="4" w:space="0" w:color="auto"/>
              <w:bottom w:val="nil"/>
              <w:right w:val="nil"/>
            </w:tcBorders>
          </w:tcPr>
          <w:p w14:paraId="67F71FC3" w14:textId="77777777" w:rsidR="001D259B" w:rsidRDefault="001D259B" w:rsidP="00616E32">
            <w:pPr>
              <w:pStyle w:val="TAL"/>
            </w:pPr>
            <w:r>
              <w:t>octet o3+7</w:t>
            </w:r>
          </w:p>
          <w:p w14:paraId="0E8A759A" w14:textId="77777777" w:rsidR="001D259B" w:rsidRDefault="001D259B" w:rsidP="00616E32">
            <w:pPr>
              <w:pStyle w:val="TAL"/>
            </w:pPr>
          </w:p>
          <w:p w14:paraId="70CE4ECA" w14:textId="77777777" w:rsidR="001D259B" w:rsidRDefault="001D259B" w:rsidP="00616E32">
            <w:pPr>
              <w:pStyle w:val="TAL"/>
            </w:pPr>
            <w:r>
              <w:t>octet o4</w:t>
            </w:r>
          </w:p>
        </w:tc>
      </w:tr>
      <w:tr w:rsidR="001D259B" w:rsidRPr="00287F0C" w14:paraId="0068C01F"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5384E73" w14:textId="77777777" w:rsidR="001D259B" w:rsidRPr="00287F0C" w:rsidRDefault="001D259B" w:rsidP="00616E32">
            <w:pPr>
              <w:pStyle w:val="TAC"/>
            </w:pPr>
          </w:p>
          <w:p w14:paraId="0C2686D2" w14:textId="77777777" w:rsidR="001D259B" w:rsidRPr="00287F0C" w:rsidRDefault="001D259B" w:rsidP="00616E32">
            <w:pPr>
              <w:pStyle w:val="TAC"/>
            </w:pPr>
            <w:r w:rsidRPr="00287F0C">
              <w:t>5QI to PC5 QoS parameters mapping rules</w:t>
            </w:r>
          </w:p>
        </w:tc>
        <w:tc>
          <w:tcPr>
            <w:tcW w:w="1135" w:type="dxa"/>
            <w:gridSpan w:val="3"/>
            <w:tcBorders>
              <w:top w:val="nil"/>
              <w:left w:val="single" w:sz="4" w:space="0" w:color="auto"/>
              <w:bottom w:val="nil"/>
              <w:right w:val="nil"/>
            </w:tcBorders>
          </w:tcPr>
          <w:p w14:paraId="3D0ECF46" w14:textId="77777777" w:rsidR="001D259B" w:rsidRPr="00287F0C" w:rsidRDefault="001D259B" w:rsidP="00616E32">
            <w:pPr>
              <w:pStyle w:val="TAC"/>
              <w:jc w:val="left"/>
            </w:pPr>
            <w:r w:rsidRPr="00287F0C">
              <w:t>octet o4+1</w:t>
            </w:r>
          </w:p>
          <w:p w14:paraId="7C3297FA" w14:textId="77777777" w:rsidR="001D259B" w:rsidRPr="00287F0C" w:rsidRDefault="001D259B" w:rsidP="00616E32">
            <w:pPr>
              <w:pStyle w:val="TAC"/>
              <w:jc w:val="left"/>
            </w:pPr>
          </w:p>
          <w:p w14:paraId="3BFD5312" w14:textId="77777777" w:rsidR="001D259B" w:rsidRPr="00287F0C" w:rsidRDefault="001D259B" w:rsidP="00616E32">
            <w:pPr>
              <w:pStyle w:val="TAC"/>
              <w:jc w:val="left"/>
            </w:pPr>
            <w:r w:rsidRPr="00287F0C">
              <w:t>octet o5</w:t>
            </w:r>
          </w:p>
        </w:tc>
      </w:tr>
      <w:tr w:rsidR="001D259B" w14:paraId="7A341DE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9F0BED" w14:textId="77777777" w:rsidR="001D259B" w:rsidRDefault="001D259B" w:rsidP="00616E32">
            <w:pPr>
              <w:pStyle w:val="TAC"/>
            </w:pPr>
          </w:p>
          <w:p w14:paraId="69995272" w14:textId="77777777" w:rsidR="001D259B" w:rsidRDefault="001D259B" w:rsidP="00616E32">
            <w:pPr>
              <w:pStyle w:val="TAC"/>
            </w:pPr>
            <w:proofErr w:type="spellStart"/>
            <w:r>
              <w:t>ProSe</w:t>
            </w:r>
            <w:proofErr w:type="spellEnd"/>
            <w:r>
              <w:t xml:space="preserve"> identifier to </w:t>
            </w:r>
            <w:proofErr w:type="spellStart"/>
            <w:r>
              <w:t>ProSe</w:t>
            </w:r>
            <w:proofErr w:type="spellEnd"/>
            <w:r>
              <w:t xml:space="preserve"> application server address mapping rules</w:t>
            </w:r>
          </w:p>
        </w:tc>
        <w:tc>
          <w:tcPr>
            <w:tcW w:w="1135" w:type="dxa"/>
            <w:gridSpan w:val="3"/>
            <w:tcBorders>
              <w:top w:val="nil"/>
              <w:left w:val="single" w:sz="4" w:space="0" w:color="auto"/>
              <w:bottom w:val="nil"/>
              <w:right w:val="nil"/>
            </w:tcBorders>
          </w:tcPr>
          <w:p w14:paraId="39FCD55A" w14:textId="77777777" w:rsidR="001D259B" w:rsidRDefault="001D259B" w:rsidP="00616E32">
            <w:pPr>
              <w:pStyle w:val="TAL"/>
            </w:pPr>
            <w:r>
              <w:t>octet o5+1</w:t>
            </w:r>
          </w:p>
          <w:p w14:paraId="3391B3CA" w14:textId="77777777" w:rsidR="001D259B" w:rsidRDefault="001D259B" w:rsidP="00616E32">
            <w:pPr>
              <w:pStyle w:val="TAL"/>
            </w:pPr>
          </w:p>
          <w:p w14:paraId="77AB1AE8" w14:textId="77777777" w:rsidR="001D259B" w:rsidRDefault="001D259B" w:rsidP="00616E32">
            <w:pPr>
              <w:pStyle w:val="TAL"/>
            </w:pPr>
            <w:r>
              <w:t>octet o6</w:t>
            </w:r>
          </w:p>
        </w:tc>
      </w:tr>
      <w:tr w:rsidR="001D259B" w14:paraId="4210E1D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C6C2F37" w14:textId="77777777" w:rsidR="001D259B" w:rsidRDefault="001D259B" w:rsidP="00616E32">
            <w:pPr>
              <w:pStyle w:val="TAC"/>
              <w:rPr>
                <w:lang w:eastAsia="zh-CN"/>
              </w:rPr>
            </w:pPr>
          </w:p>
          <w:p w14:paraId="1D5C140B" w14:textId="77777777" w:rsidR="001D259B" w:rsidRDefault="001D259B" w:rsidP="00616E32">
            <w:pPr>
              <w:pStyle w:val="TAC"/>
            </w:pPr>
            <w:r>
              <w:rPr>
                <w:lang w:eastAsia="zh-CN"/>
              </w:rPr>
              <w:t>Privacy timer</w:t>
            </w:r>
          </w:p>
        </w:tc>
        <w:tc>
          <w:tcPr>
            <w:tcW w:w="1135" w:type="dxa"/>
            <w:gridSpan w:val="3"/>
            <w:tcBorders>
              <w:top w:val="nil"/>
              <w:left w:val="single" w:sz="4" w:space="0" w:color="auto"/>
              <w:bottom w:val="nil"/>
              <w:right w:val="nil"/>
            </w:tcBorders>
          </w:tcPr>
          <w:p w14:paraId="7079B346" w14:textId="77777777" w:rsidR="001D259B" w:rsidRDefault="001D259B" w:rsidP="00616E32">
            <w:pPr>
              <w:pStyle w:val="TAL"/>
              <w:rPr>
                <w:lang w:eastAsia="zh-CN"/>
              </w:rPr>
            </w:pPr>
            <w:r>
              <w:t>octet o6</w:t>
            </w:r>
            <w:r>
              <w:rPr>
                <w:rFonts w:hint="eastAsia"/>
                <w:lang w:eastAsia="zh-CN"/>
              </w:rPr>
              <w:t>+1</w:t>
            </w:r>
          </w:p>
          <w:p w14:paraId="07DF7700" w14:textId="77777777" w:rsidR="001D259B" w:rsidRDefault="001D259B" w:rsidP="00616E32">
            <w:pPr>
              <w:pStyle w:val="TAL"/>
            </w:pPr>
          </w:p>
          <w:p w14:paraId="22E4E423" w14:textId="77777777" w:rsidR="001D259B" w:rsidRDefault="001D259B" w:rsidP="00616E32">
            <w:pPr>
              <w:pStyle w:val="TAL"/>
              <w:rPr>
                <w:lang w:eastAsia="zh-CN"/>
              </w:rPr>
            </w:pPr>
            <w:r>
              <w:t>octet o</w:t>
            </w:r>
            <w:r>
              <w:rPr>
                <w:rFonts w:hint="eastAsia"/>
                <w:lang w:eastAsia="zh-CN"/>
              </w:rPr>
              <w:t>7</w:t>
            </w:r>
          </w:p>
        </w:tc>
      </w:tr>
      <w:tr w:rsidR="00010F45" w14:paraId="1357E9B5" w14:textId="77777777" w:rsidTr="00472C65">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22AFECA" w14:textId="77777777" w:rsidR="00010F45" w:rsidRDefault="00010F45" w:rsidP="001F7213">
            <w:pPr>
              <w:pStyle w:val="TAC"/>
              <w:rPr>
                <w:noProof/>
              </w:rPr>
            </w:pPr>
          </w:p>
          <w:p w14:paraId="567D6BD1" w14:textId="77777777" w:rsidR="00010F45" w:rsidRDefault="00010F45" w:rsidP="001F7213">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249E0200" w14:textId="77777777" w:rsidR="00010F45" w:rsidRPr="001D06A2" w:rsidRDefault="00010F45" w:rsidP="001F7213">
            <w:pPr>
              <w:pStyle w:val="TAL"/>
              <w:rPr>
                <w:lang w:eastAsia="zh-CN"/>
              </w:rPr>
            </w:pPr>
            <w:r>
              <w:rPr>
                <w:lang w:eastAsia="zh-CN"/>
              </w:rPr>
              <w:t>octet (o</w:t>
            </w:r>
            <w:r>
              <w:rPr>
                <w:rFonts w:hint="eastAsia"/>
                <w:lang w:eastAsia="zh-CN"/>
              </w:rPr>
              <w:t>7</w:t>
            </w:r>
            <w:r w:rsidRPr="001D06A2">
              <w:rPr>
                <w:lang w:eastAsia="zh-CN"/>
              </w:rPr>
              <w:t>+1)*</w:t>
            </w:r>
          </w:p>
          <w:p w14:paraId="5CBF8201" w14:textId="77777777" w:rsidR="00010F45" w:rsidRPr="001D06A2" w:rsidRDefault="00010F45" w:rsidP="001F7213">
            <w:pPr>
              <w:pStyle w:val="TAL"/>
            </w:pPr>
          </w:p>
          <w:p w14:paraId="39EB4F8F" w14:textId="77777777" w:rsidR="00010F45" w:rsidRDefault="00010F45" w:rsidP="001F7213">
            <w:pPr>
              <w:pStyle w:val="TAL"/>
            </w:pPr>
            <w:r w:rsidRPr="001D06A2">
              <w:t xml:space="preserve">octet </w:t>
            </w:r>
            <w:r>
              <w:rPr>
                <w:rFonts w:hint="eastAsia"/>
                <w:lang w:eastAsia="zh-CN"/>
              </w:rPr>
              <w:t>8</w:t>
            </w:r>
            <w:r>
              <w:t>*</w:t>
            </w:r>
          </w:p>
        </w:tc>
      </w:tr>
      <w:tr w:rsidR="00472C65" w:rsidRPr="00134485" w14:paraId="149661A8" w14:textId="77777777" w:rsidTr="00472C65">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5CF2A8D" w14:textId="77777777" w:rsidR="00472C65" w:rsidRDefault="00472C65" w:rsidP="003C0A54">
            <w:pPr>
              <w:pStyle w:val="TAC"/>
              <w:rPr>
                <w:lang w:eastAsia="zh-CN"/>
              </w:rPr>
            </w:pPr>
          </w:p>
          <w:p w14:paraId="57A05F27" w14:textId="77777777" w:rsidR="00472C65" w:rsidRPr="00EA3C49" w:rsidRDefault="00472C65" w:rsidP="003C0A54">
            <w:pPr>
              <w:pStyle w:val="TAC"/>
              <w:rPr>
                <w:lang w:eastAsia="ko-KR"/>
              </w:rPr>
            </w:pPr>
            <w:proofErr w:type="spellStart"/>
            <w:r w:rsidRPr="00CE6F27">
              <w:rPr>
                <w:lang w:eastAsia="zh-CN"/>
              </w:rPr>
              <w:t>ProSe</w:t>
            </w:r>
            <w:proofErr w:type="spellEnd"/>
            <w:r w:rsidRPr="00CE6F27">
              <w:rPr>
                <w:lang w:eastAsia="zh-CN"/>
              </w:rPr>
              <w:t xml:space="preserve"> PC5 broadcast</w:t>
            </w:r>
            <w:r>
              <w:rPr>
                <w:rFonts w:hint="eastAsia"/>
                <w:lang w:eastAsia="ko-KR"/>
              </w:rPr>
              <w:t xml:space="preserve"> for public warning notification</w:t>
            </w:r>
          </w:p>
        </w:tc>
        <w:tc>
          <w:tcPr>
            <w:tcW w:w="1093" w:type="dxa"/>
            <w:tcBorders>
              <w:top w:val="nil"/>
              <w:left w:val="single" w:sz="4" w:space="0" w:color="auto"/>
              <w:bottom w:val="nil"/>
              <w:right w:val="nil"/>
            </w:tcBorders>
          </w:tcPr>
          <w:p w14:paraId="3E6F45A4" w14:textId="77777777" w:rsidR="00472C65" w:rsidRDefault="00472C65" w:rsidP="00FF0D12">
            <w:pPr>
              <w:keepNext/>
              <w:keepLines/>
              <w:spacing w:after="0"/>
              <w:rPr>
                <w:rFonts w:ascii="Arial" w:hAnsi="Arial"/>
                <w:sz w:val="18"/>
              </w:rPr>
            </w:pPr>
            <w:r>
              <w:rPr>
                <w:rFonts w:ascii="Arial" w:hAnsi="Arial"/>
                <w:sz w:val="18"/>
              </w:rPr>
              <w:t>octet p</w:t>
            </w:r>
          </w:p>
          <w:p w14:paraId="4DCF82B0" w14:textId="77777777" w:rsidR="00472C65" w:rsidRDefault="00472C65" w:rsidP="00FF0D12">
            <w:pPr>
              <w:keepNext/>
              <w:keepLines/>
              <w:spacing w:after="0"/>
              <w:rPr>
                <w:rFonts w:ascii="Arial" w:hAnsi="Arial"/>
                <w:sz w:val="18"/>
              </w:rPr>
            </w:pPr>
          </w:p>
          <w:p w14:paraId="2CD5792C" w14:textId="77777777" w:rsidR="00472C65" w:rsidRPr="00134485" w:rsidRDefault="00472C65" w:rsidP="00FF0D12">
            <w:pPr>
              <w:keepNext/>
              <w:keepLines/>
              <w:spacing w:after="0"/>
              <w:rPr>
                <w:rFonts w:ascii="Arial" w:hAnsi="Arial"/>
                <w:sz w:val="18"/>
              </w:rPr>
            </w:pPr>
            <w:r>
              <w:rPr>
                <w:rFonts w:ascii="Arial" w:hAnsi="Arial"/>
                <w:sz w:val="18"/>
              </w:rPr>
              <w:t>octet q</w:t>
            </w:r>
          </w:p>
        </w:tc>
      </w:tr>
    </w:tbl>
    <w:p w14:paraId="652CE29D" w14:textId="1CB4C7C1" w:rsidR="00E21E9D" w:rsidRDefault="00E21E9D" w:rsidP="001D259B">
      <w:pPr>
        <w:pStyle w:val="TF"/>
      </w:pPr>
      <w:bookmarkStart w:id="538" w:name="_CRFigure5_10_2_1"/>
      <w:r>
        <w:t>Figure </w:t>
      </w:r>
      <w:bookmarkEnd w:id="538"/>
      <w:r>
        <w:t>5.</w:t>
      </w:r>
      <w:r>
        <w:rPr>
          <w:rFonts w:hint="eastAsia"/>
          <w:lang w:eastAsia="zh-CN"/>
        </w:rPr>
        <w:t>10</w:t>
      </w:r>
      <w:r>
        <w:t xml:space="preserve">.2.1: </w:t>
      </w:r>
      <w:proofErr w:type="spellStart"/>
      <w:r>
        <w:t>ProSeP</w:t>
      </w:r>
      <w:proofErr w:type="spellEnd"/>
      <w:r>
        <w:t xml:space="preserve"> Info = {</w:t>
      </w:r>
      <w:r>
        <w:rPr>
          <w:lang w:eastAsia="zh-CN"/>
        </w:rPr>
        <w:t xml:space="preserve">UE policies for </w:t>
      </w:r>
      <w:bookmarkStart w:id="539" w:name="OLE_LINK2"/>
      <w:r>
        <w:rPr>
          <w:lang w:eastAsia="zh-CN"/>
        </w:rPr>
        <w:t xml:space="preserve">5G </w:t>
      </w:r>
      <w:proofErr w:type="spellStart"/>
      <w:r>
        <w:rPr>
          <w:lang w:eastAsia="zh-CN"/>
        </w:rPr>
        <w:t>ProSe</w:t>
      </w:r>
      <w:proofErr w:type="spellEnd"/>
      <w:r>
        <w:rPr>
          <w:lang w:eastAsia="zh-CN"/>
        </w:rPr>
        <w:t xml:space="preserve"> multi-hop UE-to-network relay UE</w:t>
      </w:r>
      <w:bookmarkEnd w:id="539"/>
      <w:r>
        <w:t>}</w:t>
      </w:r>
    </w:p>
    <w:p w14:paraId="12462C50" w14:textId="77777777" w:rsidR="00E21E9D" w:rsidRDefault="00E21E9D" w:rsidP="00E21E9D">
      <w:pPr>
        <w:pStyle w:val="TH"/>
      </w:pPr>
      <w:bookmarkStart w:id="540" w:name="_Hlk209529530"/>
      <w:r>
        <w:lastRenderedPageBreak/>
        <w:t>Table 5.</w:t>
      </w:r>
      <w:r>
        <w:rPr>
          <w:rFonts w:hint="eastAsia"/>
          <w:lang w:eastAsia="zh-CN"/>
        </w:rPr>
        <w:t>10</w:t>
      </w:r>
      <w:r>
        <w:t>.2.1</w:t>
      </w:r>
      <w:bookmarkEnd w:id="540"/>
      <w:r>
        <w:t xml:space="preserve">: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5"/>
        <w:gridCol w:w="18"/>
        <w:gridCol w:w="6760"/>
      </w:tblGrid>
      <w:tr w:rsidR="00E21E9D" w14:paraId="5C6FC0CE" w14:textId="77777777" w:rsidTr="00864FAA">
        <w:trPr>
          <w:cantSplit/>
          <w:jc w:val="center"/>
        </w:trPr>
        <w:tc>
          <w:tcPr>
            <w:tcW w:w="6873" w:type="dxa"/>
            <w:gridSpan w:val="3"/>
            <w:tcBorders>
              <w:top w:val="single" w:sz="4" w:space="0" w:color="auto"/>
              <w:left w:val="single" w:sz="4" w:space="0" w:color="auto"/>
              <w:bottom w:val="nil"/>
              <w:right w:val="single" w:sz="4" w:space="0" w:color="auto"/>
            </w:tcBorders>
          </w:tcPr>
          <w:p w14:paraId="291EB24F" w14:textId="7E48B5C3" w:rsidR="00E21E9D" w:rsidRDefault="003779D0" w:rsidP="00AF1C32">
            <w:pPr>
              <w:pStyle w:val="TAL"/>
            </w:pPr>
            <w:bookmarkStart w:id="541" w:name="OLE_LINK122"/>
            <w:proofErr w:type="spellStart"/>
            <w:r>
              <w:lastRenderedPageBreak/>
              <w:t>ProSeP</w:t>
            </w:r>
            <w:bookmarkEnd w:id="541"/>
            <w:proofErr w:type="spellEnd"/>
            <w:r>
              <w:t xml:space="preserve"> info type (bit 1 to 4 of octet k) shall be set to "</w:t>
            </w:r>
            <w:r>
              <w:rPr>
                <w:rFonts w:hint="eastAsia"/>
                <w:lang w:eastAsia="zh-CN"/>
              </w:rPr>
              <w:t>1000</w:t>
            </w:r>
            <w:r>
              <w:t>" (</w:t>
            </w:r>
            <w:r>
              <w:rPr>
                <w:lang w:eastAsia="zh-CN"/>
              </w:rPr>
              <w:t xml:space="preserve">UE policies for 5G </w:t>
            </w:r>
            <w:proofErr w:type="spellStart"/>
            <w:r>
              <w:rPr>
                <w:lang w:eastAsia="zh-CN"/>
              </w:rPr>
              <w:t>ProSe</w:t>
            </w:r>
            <w:proofErr w:type="spellEnd"/>
            <w:r>
              <w:rPr>
                <w:lang w:eastAsia="zh-CN"/>
              </w:rPr>
              <w:t xml:space="preserve"> multi-hop UE-to-network relay UE</w:t>
            </w:r>
            <w:r>
              <w:t>)</w:t>
            </w:r>
          </w:p>
          <w:p w14:paraId="19AB51D9" w14:textId="77777777" w:rsidR="0038518A" w:rsidRDefault="0038518A" w:rsidP="00AF1C32">
            <w:pPr>
              <w:pStyle w:val="TAL"/>
            </w:pPr>
          </w:p>
        </w:tc>
      </w:tr>
      <w:tr w:rsidR="0038518A" w:rsidRPr="00042094" w14:paraId="54EDCA45"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778C1AD1" w14:textId="77777777" w:rsidR="0038518A" w:rsidRPr="00042094" w:rsidRDefault="0038518A" w:rsidP="00D35FA0">
            <w:pPr>
              <w:pStyle w:val="TAL"/>
            </w:pPr>
            <w:r>
              <w:t>PKMF address indication (PAI) (bit 5 of octet k)</w:t>
            </w:r>
          </w:p>
        </w:tc>
      </w:tr>
      <w:tr w:rsidR="0038518A" w:rsidRPr="00042094" w14:paraId="6FF6F2C2" w14:textId="77777777" w:rsidTr="00864FAA">
        <w:trPr>
          <w:gridBefore w:val="2"/>
          <w:wBefore w:w="113" w:type="dxa"/>
          <w:cantSplit/>
          <w:trHeight w:val="621"/>
          <w:jc w:val="center"/>
        </w:trPr>
        <w:tc>
          <w:tcPr>
            <w:tcW w:w="6760" w:type="dxa"/>
            <w:tcBorders>
              <w:top w:val="nil"/>
              <w:left w:val="single" w:sz="4" w:space="0" w:color="auto"/>
              <w:bottom w:val="nil"/>
              <w:right w:val="single" w:sz="4" w:space="0" w:color="auto"/>
            </w:tcBorders>
          </w:tcPr>
          <w:p w14:paraId="4175AD21" w14:textId="77777777" w:rsidR="0038518A" w:rsidRDefault="0038518A" w:rsidP="00D35FA0">
            <w:pPr>
              <w:pStyle w:val="TAL"/>
            </w:pPr>
            <w:r>
              <w:t>The PAI indicates whether the 5G PKMF address information is included in the IE or not</w:t>
            </w:r>
          </w:p>
          <w:p w14:paraId="5A7FB2B0" w14:textId="77777777" w:rsidR="0038518A" w:rsidRPr="00042094" w:rsidRDefault="0038518A" w:rsidP="00D35FA0">
            <w:pPr>
              <w:pStyle w:val="TAL"/>
            </w:pPr>
            <w:r w:rsidRPr="000E78A7">
              <w:t>Bit</w:t>
            </w:r>
          </w:p>
        </w:tc>
      </w:tr>
      <w:tr w:rsidR="0038518A" w:rsidRPr="00042094" w14:paraId="00530968"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6FCC0119" w14:textId="77777777" w:rsidR="0038518A" w:rsidRPr="00042094" w:rsidRDefault="0038518A" w:rsidP="00D35FA0">
            <w:pPr>
              <w:pStyle w:val="TAL"/>
            </w:pPr>
            <w:r w:rsidRPr="00116FEA">
              <w:rPr>
                <w:b/>
                <w:bCs/>
              </w:rPr>
              <w:t>5</w:t>
            </w:r>
          </w:p>
        </w:tc>
      </w:tr>
      <w:tr w:rsidR="0038518A" w:rsidRPr="00042094" w14:paraId="6D214A9D"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0C9C8EDC" w14:textId="77777777" w:rsidR="0038518A" w:rsidRPr="00042094" w:rsidRDefault="0038518A"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8518A" w:rsidRPr="00042094" w14:paraId="5EB02539" w14:textId="77777777" w:rsidTr="00864FAA">
        <w:trPr>
          <w:gridBefore w:val="2"/>
          <w:wBefore w:w="113" w:type="dxa"/>
          <w:cantSplit/>
          <w:trHeight w:val="402"/>
          <w:jc w:val="center"/>
        </w:trPr>
        <w:tc>
          <w:tcPr>
            <w:tcW w:w="6760" w:type="dxa"/>
            <w:tcBorders>
              <w:top w:val="nil"/>
              <w:left w:val="single" w:sz="4" w:space="0" w:color="auto"/>
              <w:bottom w:val="nil"/>
              <w:right w:val="single" w:sz="4" w:space="0" w:color="auto"/>
            </w:tcBorders>
          </w:tcPr>
          <w:p w14:paraId="31385633" w14:textId="77777777" w:rsidR="0038518A" w:rsidRDefault="0038518A"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594F9FBE" w14:textId="77777777" w:rsidR="0038518A" w:rsidRPr="00042094" w:rsidRDefault="0038518A" w:rsidP="00D35FA0">
            <w:pPr>
              <w:pStyle w:val="TAL"/>
            </w:pPr>
          </w:p>
        </w:tc>
      </w:tr>
      <w:tr w:rsidR="00873944" w:rsidRPr="00042094" w14:paraId="7522C836"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1F78B775" w14:textId="77777777" w:rsidR="00873944" w:rsidRPr="00042094" w:rsidRDefault="00873944" w:rsidP="00D35FA0">
            <w:pPr>
              <w:pStyle w:val="TAL"/>
            </w:pPr>
            <w:r>
              <w:t>PKMF address indication (PAI) (bit 6 of octet k)</w:t>
            </w:r>
          </w:p>
        </w:tc>
      </w:tr>
      <w:tr w:rsidR="00873944" w:rsidRPr="00042094" w14:paraId="6EB5A9CC"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267AF1C" w14:textId="77777777" w:rsidR="00873944" w:rsidRPr="00042094" w:rsidRDefault="00873944" w:rsidP="00D35FA0">
            <w:pPr>
              <w:pStyle w:val="TAL"/>
            </w:pPr>
            <w:r>
              <w:t>The PAI indicates whether the 5G PKMF address information is included in the IE or not</w:t>
            </w:r>
          </w:p>
        </w:tc>
      </w:tr>
      <w:tr w:rsidR="00873944" w:rsidRPr="00042094" w14:paraId="725F8B98" w14:textId="77777777" w:rsidTr="00864FAA">
        <w:trPr>
          <w:gridBefore w:val="1"/>
          <w:wBefore w:w="95" w:type="dxa"/>
          <w:cantSplit/>
          <w:trHeight w:val="414"/>
          <w:jc w:val="center"/>
        </w:trPr>
        <w:tc>
          <w:tcPr>
            <w:tcW w:w="6778" w:type="dxa"/>
            <w:gridSpan w:val="2"/>
            <w:tcBorders>
              <w:top w:val="nil"/>
              <w:left w:val="single" w:sz="4" w:space="0" w:color="auto"/>
              <w:bottom w:val="nil"/>
              <w:right w:val="single" w:sz="4" w:space="0" w:color="auto"/>
            </w:tcBorders>
          </w:tcPr>
          <w:p w14:paraId="4A3FF523" w14:textId="77777777" w:rsidR="00873944" w:rsidRDefault="00873944" w:rsidP="00D35FA0">
            <w:pPr>
              <w:pStyle w:val="TAL"/>
            </w:pPr>
            <w:r w:rsidRPr="000E78A7">
              <w:t>Bit</w:t>
            </w:r>
          </w:p>
          <w:p w14:paraId="12AC2DA3" w14:textId="77777777" w:rsidR="00873944" w:rsidRPr="00042094" w:rsidRDefault="00873944" w:rsidP="00D35FA0">
            <w:pPr>
              <w:pStyle w:val="TAL"/>
            </w:pPr>
            <w:r>
              <w:rPr>
                <w:b/>
                <w:bCs/>
              </w:rPr>
              <w:t>6</w:t>
            </w:r>
          </w:p>
        </w:tc>
      </w:tr>
      <w:tr w:rsidR="00873944" w:rsidRPr="00042094" w14:paraId="536EA1CA"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67B4E10" w14:textId="41FC3FB1" w:rsidR="00873944" w:rsidRPr="00042094" w:rsidRDefault="00873944"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873944" w:rsidRPr="00873944" w14:paraId="1F3060B6" w14:textId="77777777" w:rsidTr="00864FAA">
        <w:trPr>
          <w:gridBefore w:val="1"/>
          <w:wBefore w:w="95" w:type="dxa"/>
          <w:cantSplit/>
          <w:trHeight w:val="402"/>
          <w:jc w:val="center"/>
        </w:trPr>
        <w:tc>
          <w:tcPr>
            <w:tcW w:w="6778" w:type="dxa"/>
            <w:gridSpan w:val="2"/>
            <w:tcBorders>
              <w:top w:val="nil"/>
              <w:left w:val="single" w:sz="4" w:space="0" w:color="auto"/>
              <w:bottom w:val="nil"/>
              <w:right w:val="single" w:sz="4" w:space="0" w:color="auto"/>
            </w:tcBorders>
          </w:tcPr>
          <w:p w14:paraId="5641A463" w14:textId="77777777" w:rsidR="00873944" w:rsidRDefault="00873944"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F4C5A49" w14:textId="77777777" w:rsidR="00873944" w:rsidRPr="004347B2" w:rsidRDefault="00873944" w:rsidP="00D35FA0">
            <w:pPr>
              <w:pStyle w:val="TAL"/>
              <w:rPr>
                <w:lang w:val="en-US"/>
              </w:rPr>
            </w:pPr>
          </w:p>
        </w:tc>
      </w:tr>
      <w:tr w:rsidR="00E21E9D" w14:paraId="0C052890" w14:textId="77777777" w:rsidTr="00864FAA">
        <w:trPr>
          <w:cantSplit/>
          <w:jc w:val="center"/>
        </w:trPr>
        <w:tc>
          <w:tcPr>
            <w:tcW w:w="6873" w:type="dxa"/>
            <w:gridSpan w:val="3"/>
            <w:tcBorders>
              <w:top w:val="nil"/>
              <w:left w:val="single" w:sz="4" w:space="0" w:color="auto"/>
              <w:bottom w:val="nil"/>
              <w:right w:val="single" w:sz="4" w:space="0" w:color="auto"/>
            </w:tcBorders>
          </w:tcPr>
          <w:p w14:paraId="464489E9" w14:textId="4AC79E4F" w:rsidR="00E21E9D" w:rsidRDefault="00E21E9D" w:rsidP="00AF1C3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4E6B78C6" w14:textId="77777777" w:rsidR="00E21E9D" w:rsidRDefault="00E21E9D" w:rsidP="00AF1C32">
            <w:pPr>
              <w:pStyle w:val="TAL"/>
            </w:pPr>
          </w:p>
        </w:tc>
      </w:tr>
      <w:tr w:rsidR="00E21E9D" w14:paraId="4D1504AA" w14:textId="77777777" w:rsidTr="00864FAA">
        <w:trPr>
          <w:cantSplit/>
          <w:jc w:val="center"/>
        </w:trPr>
        <w:tc>
          <w:tcPr>
            <w:tcW w:w="6873" w:type="dxa"/>
            <w:gridSpan w:val="3"/>
            <w:tcBorders>
              <w:top w:val="nil"/>
              <w:left w:val="single" w:sz="4" w:space="0" w:color="auto"/>
              <w:bottom w:val="nil"/>
              <w:right w:val="single" w:sz="4" w:space="0" w:color="auto"/>
            </w:tcBorders>
          </w:tcPr>
          <w:p w14:paraId="3CF1CD9E" w14:textId="77777777" w:rsidR="00E21E9D" w:rsidRDefault="00E21E9D" w:rsidP="00AF1C32">
            <w:pPr>
              <w:pStyle w:val="TAL"/>
            </w:pPr>
            <w:r>
              <w:t>Validity timer (octet k+3 to k+7):</w:t>
            </w:r>
          </w:p>
          <w:p w14:paraId="2369EDCF" w14:textId="77777777" w:rsidR="00E21E9D" w:rsidRDefault="00E21E9D" w:rsidP="00AF1C32">
            <w:pPr>
              <w:pStyle w:val="TAL"/>
            </w:pPr>
            <w:r>
              <w:t xml:space="preserve">The validity timer field provides the expiration time of validity of the UE policies for </w:t>
            </w:r>
            <w:r>
              <w:rPr>
                <w:lang w:eastAsia="zh-CN"/>
              </w:rPr>
              <w:t xml:space="preserve">5G </w:t>
            </w:r>
            <w:proofErr w:type="spellStart"/>
            <w:r>
              <w:rPr>
                <w:lang w:eastAsia="zh-CN"/>
              </w:rPr>
              <w:t>ProSe</w:t>
            </w:r>
            <w:proofErr w:type="spellEnd"/>
            <w:r>
              <w:rPr>
                <w:lang w:eastAsia="zh-CN"/>
              </w:rPr>
              <w:t xml:space="preserve"> multi-hop UE-to-network relay UE</w:t>
            </w:r>
            <w:r>
              <w:t>. The validity timer field is a binary coded representation of a UTC time, in seconds since midnight UTC of January 1, 1970 (not counting leap seconds).</w:t>
            </w:r>
          </w:p>
          <w:p w14:paraId="31D4D5A6" w14:textId="77777777" w:rsidR="00E21E9D" w:rsidRDefault="00E21E9D" w:rsidP="00AF1C32">
            <w:pPr>
              <w:pStyle w:val="TAL"/>
            </w:pPr>
          </w:p>
        </w:tc>
      </w:tr>
      <w:tr w:rsidR="00E21E9D" w14:paraId="371EF835" w14:textId="77777777" w:rsidTr="00864FAA">
        <w:trPr>
          <w:cantSplit/>
          <w:jc w:val="center"/>
        </w:trPr>
        <w:tc>
          <w:tcPr>
            <w:tcW w:w="6873" w:type="dxa"/>
            <w:gridSpan w:val="3"/>
            <w:tcBorders>
              <w:top w:val="nil"/>
              <w:left w:val="single" w:sz="4" w:space="0" w:color="auto"/>
              <w:bottom w:val="nil"/>
              <w:right w:val="single" w:sz="4" w:space="0" w:color="auto"/>
            </w:tcBorders>
          </w:tcPr>
          <w:p w14:paraId="3A60D2E9" w14:textId="77777777" w:rsidR="00E21E9D" w:rsidRDefault="00E21E9D" w:rsidP="00AF1C32">
            <w:pPr>
              <w:pStyle w:val="TAL"/>
            </w:pPr>
            <w:r>
              <w:t>Served by NG-RAN (octet k+8 to o1):</w:t>
            </w:r>
          </w:p>
          <w:p w14:paraId="2F8816BA" w14:textId="77777777" w:rsidR="00E21E9D" w:rsidRDefault="00E21E9D" w:rsidP="00AF1C32">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w:t>
            </w:r>
            <w:proofErr w:type="spellStart"/>
            <w:r>
              <w:t>ProSe</w:t>
            </w:r>
            <w:proofErr w:type="spellEnd"/>
            <w:r>
              <w:t xml:space="preserve"> </w:t>
            </w:r>
            <w:r>
              <w:rPr>
                <w:lang w:eastAsia="zh-CN"/>
              </w:rPr>
              <w:t>multi-hop UE-to-network relay UE</w:t>
            </w:r>
            <w:r>
              <w:t xml:space="preserve"> when the UE is served by NG-RAN.</w:t>
            </w:r>
          </w:p>
          <w:p w14:paraId="12DCAE7F" w14:textId="77777777" w:rsidR="00E21E9D" w:rsidRDefault="00E21E9D" w:rsidP="00AF1C32">
            <w:pPr>
              <w:pStyle w:val="TAL"/>
            </w:pPr>
          </w:p>
        </w:tc>
      </w:tr>
      <w:tr w:rsidR="00E21E9D" w14:paraId="1537C359" w14:textId="77777777" w:rsidTr="00864FAA">
        <w:trPr>
          <w:cantSplit/>
          <w:jc w:val="center"/>
        </w:trPr>
        <w:tc>
          <w:tcPr>
            <w:tcW w:w="6873" w:type="dxa"/>
            <w:gridSpan w:val="3"/>
            <w:tcBorders>
              <w:top w:val="nil"/>
              <w:left w:val="single" w:sz="4" w:space="0" w:color="auto"/>
              <w:bottom w:val="nil"/>
              <w:right w:val="single" w:sz="4" w:space="0" w:color="auto"/>
            </w:tcBorders>
          </w:tcPr>
          <w:p w14:paraId="3A24DA54" w14:textId="77777777" w:rsidR="00E21E9D" w:rsidRDefault="00E21E9D" w:rsidP="00AF1C32">
            <w:pPr>
              <w:pStyle w:val="TAL"/>
            </w:pPr>
            <w:r>
              <w:t>Not served by NG-RAN (octet o1+1 to o2):</w:t>
            </w:r>
          </w:p>
          <w:p w14:paraId="32D89086" w14:textId="77777777" w:rsidR="00E21E9D" w:rsidRDefault="00E21E9D" w:rsidP="00AF1C32">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w:t>
            </w:r>
            <w:proofErr w:type="spellStart"/>
            <w:r>
              <w:t>ProSe</w:t>
            </w:r>
            <w:proofErr w:type="spellEnd"/>
            <w:r>
              <w:t xml:space="preserve"> </w:t>
            </w:r>
            <w:r>
              <w:rPr>
                <w:lang w:eastAsia="zh-CN"/>
              </w:rPr>
              <w:t>multi-hop</w:t>
            </w:r>
            <w:r>
              <w:t xml:space="preserve"> UE-to-network relay discovery and communication when the UE is not served by NG-RAN.</w:t>
            </w:r>
          </w:p>
          <w:p w14:paraId="392D2D83" w14:textId="77777777" w:rsidR="00E21E9D" w:rsidRDefault="00E21E9D" w:rsidP="00AF1C32">
            <w:pPr>
              <w:pStyle w:val="TAL"/>
            </w:pPr>
          </w:p>
        </w:tc>
      </w:tr>
      <w:tr w:rsidR="00E21E9D" w14:paraId="16E12E60" w14:textId="77777777" w:rsidTr="00864FAA">
        <w:trPr>
          <w:cantSplit/>
          <w:jc w:val="center"/>
        </w:trPr>
        <w:tc>
          <w:tcPr>
            <w:tcW w:w="6873" w:type="dxa"/>
            <w:gridSpan w:val="3"/>
            <w:tcBorders>
              <w:top w:val="nil"/>
              <w:left w:val="single" w:sz="4" w:space="0" w:color="auto"/>
              <w:bottom w:val="nil"/>
              <w:right w:val="single" w:sz="4" w:space="0" w:color="auto"/>
            </w:tcBorders>
          </w:tcPr>
          <w:p w14:paraId="174DEF1F" w14:textId="77777777" w:rsidR="00E21E9D" w:rsidRDefault="00E21E9D" w:rsidP="00AF1C32">
            <w:pPr>
              <w:pStyle w:val="TAL"/>
            </w:pPr>
            <w:r>
              <w:t>Default destination layer-2 IDs for sending the discovery signalling for announcement and additional information and for receiving the discovery signalling for solicitation (octet o2+1 to o3):</w:t>
            </w:r>
          </w:p>
          <w:p w14:paraId="23DB3E2C" w14:textId="77777777" w:rsidR="00E21E9D" w:rsidRDefault="00E21E9D" w:rsidP="00AF1C32">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CECE385" w14:textId="77777777" w:rsidR="00E21E9D" w:rsidRDefault="00E21E9D" w:rsidP="00AF1C32">
            <w:pPr>
              <w:pStyle w:val="TAL"/>
            </w:pPr>
          </w:p>
        </w:tc>
      </w:tr>
      <w:tr w:rsidR="00E21E9D" w14:paraId="5AE583B3" w14:textId="77777777" w:rsidTr="00864FAA">
        <w:trPr>
          <w:cantSplit/>
          <w:jc w:val="center"/>
        </w:trPr>
        <w:tc>
          <w:tcPr>
            <w:tcW w:w="6873" w:type="dxa"/>
            <w:gridSpan w:val="3"/>
            <w:tcBorders>
              <w:top w:val="nil"/>
              <w:left w:val="single" w:sz="4" w:space="0" w:color="auto"/>
              <w:bottom w:val="nil"/>
              <w:right w:val="single" w:sz="4" w:space="0" w:color="auto"/>
            </w:tcBorders>
          </w:tcPr>
          <w:p w14:paraId="57BCD02C" w14:textId="77777777" w:rsidR="00E21E9D" w:rsidRDefault="00E21E9D" w:rsidP="00AF1C32">
            <w:pPr>
              <w:pStyle w:val="TAL"/>
            </w:pPr>
            <w:r>
              <w:t>User info ID for discovery (octet o3+1 to o3+6):</w:t>
            </w:r>
          </w:p>
          <w:p w14:paraId="018B03C7" w14:textId="77777777" w:rsidR="00E21E9D" w:rsidRDefault="00E21E9D" w:rsidP="00AF1C32">
            <w:pPr>
              <w:pStyle w:val="TAL"/>
            </w:pPr>
            <w:r>
              <w:t>The value of the User info ID parameter is a 48-bit long bit string. The format of the User info ID parameter is out of scope of this specification.</w:t>
            </w:r>
          </w:p>
          <w:p w14:paraId="4D1C89F6" w14:textId="77777777" w:rsidR="00E21E9D" w:rsidRDefault="00E21E9D" w:rsidP="00AF1C32">
            <w:pPr>
              <w:pStyle w:val="TAL"/>
            </w:pPr>
          </w:p>
        </w:tc>
      </w:tr>
      <w:tr w:rsidR="00E21E9D" w14:paraId="7345AE2E" w14:textId="77777777" w:rsidTr="00864FAA">
        <w:trPr>
          <w:cantSplit/>
          <w:jc w:val="center"/>
        </w:trPr>
        <w:tc>
          <w:tcPr>
            <w:tcW w:w="6873" w:type="dxa"/>
            <w:gridSpan w:val="3"/>
            <w:tcBorders>
              <w:top w:val="nil"/>
              <w:left w:val="single" w:sz="4" w:space="0" w:color="auto"/>
              <w:bottom w:val="nil"/>
              <w:right w:val="single" w:sz="4" w:space="0" w:color="auto"/>
            </w:tcBorders>
          </w:tcPr>
          <w:p w14:paraId="31FA4D75" w14:textId="77777777" w:rsidR="00E21E9D" w:rsidRDefault="00E21E9D" w:rsidP="00AF1C32">
            <w:pPr>
              <w:pStyle w:val="TAL"/>
            </w:pPr>
            <w:r>
              <w:t>RSC info list (octet o3+7 to o4):</w:t>
            </w:r>
          </w:p>
          <w:p w14:paraId="6A7A5CC4" w14:textId="20DA3554" w:rsidR="00E21E9D" w:rsidRDefault="00E21E9D" w:rsidP="00AF1C32">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tc>
      </w:tr>
      <w:tr w:rsidR="001D259B" w14:paraId="18353B61" w14:textId="77777777" w:rsidTr="00864FAA">
        <w:trPr>
          <w:cantSplit/>
          <w:jc w:val="center"/>
        </w:trPr>
        <w:tc>
          <w:tcPr>
            <w:tcW w:w="6873" w:type="dxa"/>
            <w:gridSpan w:val="3"/>
            <w:tcBorders>
              <w:top w:val="nil"/>
              <w:left w:val="single" w:sz="4" w:space="0" w:color="auto"/>
              <w:bottom w:val="nil"/>
              <w:right w:val="single" w:sz="4" w:space="0" w:color="auto"/>
            </w:tcBorders>
          </w:tcPr>
          <w:p w14:paraId="66B711DD" w14:textId="77777777" w:rsidR="001D259B" w:rsidRDefault="001D259B" w:rsidP="001D259B">
            <w:pPr>
              <w:pStyle w:val="TAL"/>
            </w:pPr>
          </w:p>
        </w:tc>
      </w:tr>
      <w:tr w:rsidR="001D259B" w14:paraId="387CAE80" w14:textId="77777777" w:rsidTr="00864FAA">
        <w:trPr>
          <w:cantSplit/>
          <w:jc w:val="center"/>
        </w:trPr>
        <w:tc>
          <w:tcPr>
            <w:tcW w:w="6873" w:type="dxa"/>
            <w:gridSpan w:val="3"/>
            <w:tcBorders>
              <w:top w:val="nil"/>
              <w:left w:val="single" w:sz="4" w:space="0" w:color="auto"/>
              <w:bottom w:val="nil"/>
              <w:right w:val="single" w:sz="4" w:space="0" w:color="auto"/>
            </w:tcBorders>
          </w:tcPr>
          <w:p w14:paraId="59BAB8F0" w14:textId="77777777" w:rsidR="001D259B" w:rsidRDefault="001D259B" w:rsidP="001D259B">
            <w:pPr>
              <w:pStyle w:val="TAL"/>
            </w:pPr>
            <w:r w:rsidRPr="00F3421B">
              <w:t>5QI to PC5 QoS parameters mapping rules (octet o4+1 to o5):</w:t>
            </w:r>
          </w:p>
          <w:p w14:paraId="0AB0B782" w14:textId="6B55BE9B" w:rsidR="001D259B" w:rsidRDefault="001D259B" w:rsidP="001D259B">
            <w:pPr>
              <w:pStyle w:val="TAL"/>
            </w:pPr>
            <w:r w:rsidRPr="00F3421B">
              <w:t>The 5QI to PC5 QoS parameters mapping rules field is coded according to figure 5.5.2.17 and table 5.5.2.17 and contains the 5QI to PC5 QoS parameters mapping rules</w:t>
            </w:r>
            <w:r>
              <w:t>.</w:t>
            </w:r>
          </w:p>
        </w:tc>
      </w:tr>
      <w:tr w:rsidR="001D259B" w14:paraId="2A1FB82C" w14:textId="77777777" w:rsidTr="00864FAA">
        <w:trPr>
          <w:cantSplit/>
          <w:jc w:val="center"/>
        </w:trPr>
        <w:tc>
          <w:tcPr>
            <w:tcW w:w="6873" w:type="dxa"/>
            <w:gridSpan w:val="3"/>
            <w:tcBorders>
              <w:top w:val="nil"/>
              <w:left w:val="single" w:sz="4" w:space="0" w:color="auto"/>
              <w:bottom w:val="nil"/>
              <w:right w:val="single" w:sz="4" w:space="0" w:color="auto"/>
            </w:tcBorders>
          </w:tcPr>
          <w:p w14:paraId="533818E4" w14:textId="77777777" w:rsidR="001D259B" w:rsidRDefault="001D259B" w:rsidP="001D259B">
            <w:pPr>
              <w:pStyle w:val="TAL"/>
              <w:rPr>
                <w:lang w:eastAsia="zh-CN"/>
              </w:rPr>
            </w:pPr>
          </w:p>
        </w:tc>
      </w:tr>
      <w:tr w:rsidR="001D259B" w14:paraId="2E53A92A" w14:textId="77777777" w:rsidTr="00864FAA">
        <w:trPr>
          <w:cantSplit/>
          <w:jc w:val="center"/>
        </w:trPr>
        <w:tc>
          <w:tcPr>
            <w:tcW w:w="6873" w:type="dxa"/>
            <w:gridSpan w:val="3"/>
            <w:tcBorders>
              <w:top w:val="nil"/>
              <w:left w:val="single" w:sz="4" w:space="0" w:color="auto"/>
              <w:bottom w:val="nil"/>
              <w:right w:val="single" w:sz="4" w:space="0" w:color="auto"/>
            </w:tcBorders>
          </w:tcPr>
          <w:p w14:paraId="1DE9458E" w14:textId="77777777" w:rsidR="001D259B" w:rsidRDefault="001D259B" w:rsidP="001D259B">
            <w:pPr>
              <w:pStyle w:val="TAL"/>
            </w:pPr>
            <w:proofErr w:type="spellStart"/>
            <w:r>
              <w:lastRenderedPageBreak/>
              <w:t>ProSe</w:t>
            </w:r>
            <w:proofErr w:type="spellEnd"/>
            <w:r>
              <w:t xml:space="preserve"> identifier to </w:t>
            </w:r>
            <w:proofErr w:type="spellStart"/>
            <w:r>
              <w:t>ProSe</w:t>
            </w:r>
            <w:proofErr w:type="spellEnd"/>
            <w:r>
              <w:t xml:space="preserve"> application server address mapping rules (octet o5+1 to o6):</w:t>
            </w:r>
          </w:p>
          <w:p w14:paraId="191E1CB3" w14:textId="77777777" w:rsidR="001D259B" w:rsidRDefault="001D259B" w:rsidP="001D259B">
            <w:pPr>
              <w:pStyle w:val="TAL"/>
              <w:rPr>
                <w:lang w:eastAsia="zh-CN"/>
              </w:rPr>
            </w:pPr>
            <w:r>
              <w:rPr>
                <w:lang w:eastAsia="zh-CN"/>
              </w:rPr>
              <w:t xml:space="preserve">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w:t>
            </w:r>
          </w:p>
          <w:p w14:paraId="333FB6C6" w14:textId="77777777" w:rsidR="001D259B" w:rsidRDefault="001D259B" w:rsidP="001D259B">
            <w:pPr>
              <w:pStyle w:val="TAL"/>
            </w:pPr>
          </w:p>
        </w:tc>
      </w:tr>
      <w:tr w:rsidR="001D259B" w14:paraId="49DDD819" w14:textId="77777777" w:rsidTr="00864FAA">
        <w:trPr>
          <w:cantSplit/>
          <w:jc w:val="center"/>
        </w:trPr>
        <w:tc>
          <w:tcPr>
            <w:tcW w:w="6873" w:type="dxa"/>
            <w:gridSpan w:val="3"/>
            <w:tcBorders>
              <w:top w:val="nil"/>
              <w:left w:val="single" w:sz="4" w:space="0" w:color="auto"/>
              <w:bottom w:val="nil"/>
              <w:right w:val="single" w:sz="4" w:space="0" w:color="auto"/>
            </w:tcBorders>
          </w:tcPr>
          <w:p w14:paraId="5A8D84ED" w14:textId="77777777" w:rsidR="001D259B" w:rsidRDefault="001D259B" w:rsidP="001D259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2315BAE" w14:textId="77777777" w:rsidR="001D259B" w:rsidRDefault="001D259B" w:rsidP="001D259B">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14:paraId="3A96E50C" w14:textId="77777777" w:rsidR="001D259B" w:rsidRDefault="001D259B" w:rsidP="001D259B">
            <w:pPr>
              <w:pStyle w:val="TAL"/>
            </w:pPr>
          </w:p>
        </w:tc>
      </w:tr>
      <w:tr w:rsidR="00010F45" w:rsidRPr="0037712D" w14:paraId="6DAEE7C5" w14:textId="77777777" w:rsidTr="00864FAA">
        <w:trPr>
          <w:cantSplit/>
          <w:jc w:val="center"/>
        </w:trPr>
        <w:tc>
          <w:tcPr>
            <w:tcW w:w="6873" w:type="dxa"/>
            <w:gridSpan w:val="3"/>
            <w:tcBorders>
              <w:top w:val="nil"/>
              <w:left w:val="single" w:sz="4" w:space="0" w:color="auto"/>
              <w:bottom w:val="nil"/>
              <w:right w:val="single" w:sz="4" w:space="0" w:color="auto"/>
            </w:tcBorders>
          </w:tcPr>
          <w:p w14:paraId="56AE5363" w14:textId="77777777" w:rsidR="00010F45" w:rsidRDefault="00010F45" w:rsidP="001F7213">
            <w:pPr>
              <w:pStyle w:val="TAL"/>
            </w:pPr>
            <w:r>
              <w:t>5G PKMF address information (octet o</w:t>
            </w:r>
            <w:r>
              <w:rPr>
                <w:rFonts w:hint="eastAsia"/>
                <w:lang w:eastAsia="zh-CN"/>
              </w:rPr>
              <w:t>7</w:t>
            </w:r>
            <w:r>
              <w:t xml:space="preserve">+1 to </w:t>
            </w:r>
            <w:r>
              <w:rPr>
                <w:rFonts w:hint="eastAsia"/>
                <w:lang w:eastAsia="zh-CN"/>
              </w:rPr>
              <w:t>o8</w:t>
            </w:r>
            <w:r>
              <w:t>):</w:t>
            </w:r>
          </w:p>
          <w:p w14:paraId="78C1DA2C" w14:textId="77777777" w:rsidR="00010F45" w:rsidRDefault="00010F45"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DC9B1A" w14:textId="77777777" w:rsidR="00434BDA" w:rsidRDefault="00434BDA" w:rsidP="001F7213">
            <w:pPr>
              <w:pStyle w:val="TAL"/>
            </w:pPr>
          </w:p>
          <w:p w14:paraId="0D1D871F" w14:textId="77777777" w:rsidR="00434BDA" w:rsidRPr="00F127FB" w:rsidRDefault="00434BDA" w:rsidP="00434BDA">
            <w:pPr>
              <w:keepNext/>
              <w:keepLines/>
              <w:spacing w:after="0"/>
              <w:rPr>
                <w:rFonts w:ascii="Arial" w:hAnsi="Arial"/>
                <w:sz w:val="18"/>
              </w:rPr>
            </w:pPr>
            <w:proofErr w:type="spellStart"/>
            <w:r>
              <w:rPr>
                <w:rFonts w:ascii="Arial" w:hAnsi="Arial"/>
                <w:sz w:val="18"/>
              </w:rPr>
              <w:t>ProSe</w:t>
            </w:r>
            <w:proofErr w:type="spellEnd"/>
            <w:r>
              <w:rPr>
                <w:rFonts w:ascii="Arial" w:hAnsi="Arial"/>
                <w:sz w:val="18"/>
              </w:rPr>
              <w:t xml:space="preserve"> PC5 broadcast</w:t>
            </w:r>
            <w:r w:rsidRPr="00F127FB">
              <w:rPr>
                <w:rFonts w:ascii="Arial" w:hAnsi="Arial"/>
                <w:sz w:val="18"/>
              </w:rPr>
              <w:t xml:space="preserve"> </w:t>
            </w:r>
            <w:r>
              <w:rPr>
                <w:rFonts w:ascii="Arial" w:hAnsi="Arial" w:hint="eastAsia"/>
                <w:sz w:val="18"/>
                <w:lang w:eastAsia="ko-KR"/>
              </w:rPr>
              <w:t xml:space="preserve">for public warning notification </w:t>
            </w:r>
            <w:r w:rsidRPr="00F127FB">
              <w:rPr>
                <w:rFonts w:ascii="Arial" w:hAnsi="Arial"/>
                <w:sz w:val="18"/>
              </w:rPr>
              <w:t xml:space="preserve">(octet </w:t>
            </w:r>
            <w:r>
              <w:rPr>
                <w:rFonts w:ascii="Arial" w:hAnsi="Arial"/>
                <w:sz w:val="18"/>
              </w:rPr>
              <w:t>p to q</w:t>
            </w:r>
            <w:r w:rsidRPr="00F127FB">
              <w:rPr>
                <w:rFonts w:ascii="Arial" w:hAnsi="Arial"/>
                <w:sz w:val="18"/>
              </w:rPr>
              <w:t>):</w:t>
            </w:r>
          </w:p>
          <w:p w14:paraId="3EAA5059" w14:textId="40D56191" w:rsidR="00434BDA" w:rsidRPr="00422B8E" w:rsidRDefault="00434BDA" w:rsidP="00434BDA">
            <w:pPr>
              <w:pStyle w:val="TAL"/>
              <w:rPr>
                <w:lang w:eastAsia="zh-CN"/>
              </w:rPr>
            </w:pPr>
            <w:r w:rsidRPr="00F127FB">
              <w:t xml:space="preserve">The </w:t>
            </w:r>
            <w:proofErr w:type="spellStart"/>
            <w:r>
              <w:t>ProSe</w:t>
            </w:r>
            <w:proofErr w:type="spellEnd"/>
            <w:r>
              <w:t xml:space="preserve"> PC5 broadcast</w:t>
            </w:r>
            <w:r w:rsidRPr="00F127FB">
              <w:t xml:space="preserve"> </w:t>
            </w:r>
            <w:r>
              <w:rPr>
                <w:rFonts w:hint="eastAsia"/>
                <w:lang w:eastAsia="ko-KR"/>
              </w:rPr>
              <w:t xml:space="preserve">for public warning notification </w:t>
            </w:r>
            <w:r w:rsidRPr="00F127FB">
              <w:t>filed is coded according to figure</w:t>
            </w:r>
            <w:r>
              <w:t> </w:t>
            </w:r>
            <w:r w:rsidRPr="00F127FB">
              <w:t>5.5.2.24 and table</w:t>
            </w:r>
            <w:r>
              <w:t> </w:t>
            </w:r>
            <w:r w:rsidRPr="00F127FB">
              <w:t xml:space="preserve">5.5.2.24 and contains the parameters for broadcasting </w:t>
            </w:r>
            <w:proofErr w:type="spellStart"/>
            <w:r>
              <w:rPr>
                <w:rFonts w:hint="eastAsia"/>
                <w:lang w:eastAsia="ko-KR"/>
              </w:rPr>
              <w:t>ProSe</w:t>
            </w:r>
            <w:proofErr w:type="spellEnd"/>
            <w:r>
              <w:rPr>
                <w:rFonts w:hint="eastAsia"/>
                <w:lang w:eastAsia="ko-KR"/>
              </w:rPr>
              <w:t xml:space="preserve"> PC5 broadcast message for public warning notification</w:t>
            </w:r>
            <w:r w:rsidRPr="00F127FB">
              <w:t>.</w:t>
            </w:r>
          </w:p>
          <w:p w14:paraId="3FDBC8B0" w14:textId="77777777" w:rsidR="00010F45" w:rsidRPr="0037712D" w:rsidRDefault="00010F45" w:rsidP="001F7213">
            <w:pPr>
              <w:pStyle w:val="TAL"/>
            </w:pPr>
          </w:p>
        </w:tc>
      </w:tr>
      <w:tr w:rsidR="001D259B" w14:paraId="59AF99E7" w14:textId="77777777" w:rsidTr="00864FAA">
        <w:trPr>
          <w:cantSplit/>
          <w:jc w:val="center"/>
        </w:trPr>
        <w:tc>
          <w:tcPr>
            <w:tcW w:w="6873" w:type="dxa"/>
            <w:gridSpan w:val="3"/>
            <w:tcBorders>
              <w:top w:val="nil"/>
              <w:left w:val="single" w:sz="4" w:space="0" w:color="auto"/>
              <w:bottom w:val="single" w:sz="4" w:space="0" w:color="auto"/>
              <w:right w:val="single" w:sz="4" w:space="0" w:color="auto"/>
            </w:tcBorders>
          </w:tcPr>
          <w:p w14:paraId="5EB826A6" w14:textId="77777777" w:rsidR="001D259B" w:rsidRDefault="001D259B" w:rsidP="001D259B">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10</w:t>
            </w:r>
            <w:r>
              <w:t xml:space="preserve">.2.1, receiving entity shall ignore any superfluous octets located at the end of the </w:t>
            </w:r>
            <w:proofErr w:type="spellStart"/>
            <w:r>
              <w:t>ProSeP</w:t>
            </w:r>
            <w:proofErr w:type="spellEnd"/>
            <w:r>
              <w:t xml:space="preserve"> info contents.</w:t>
            </w:r>
          </w:p>
        </w:tc>
      </w:tr>
    </w:tbl>
    <w:p w14:paraId="3BF4CB0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40"/>
        <w:gridCol w:w="709"/>
        <w:gridCol w:w="709"/>
        <w:gridCol w:w="709"/>
        <w:gridCol w:w="709"/>
        <w:gridCol w:w="709"/>
        <w:gridCol w:w="709"/>
        <w:gridCol w:w="709"/>
        <w:gridCol w:w="1346"/>
      </w:tblGrid>
      <w:tr w:rsidR="00E21E9D" w14:paraId="1B4342BE" w14:textId="77777777" w:rsidTr="00C25E82">
        <w:trPr>
          <w:cantSplit/>
          <w:jc w:val="center"/>
        </w:trPr>
        <w:tc>
          <w:tcPr>
            <w:tcW w:w="735" w:type="dxa"/>
          </w:tcPr>
          <w:p w14:paraId="391D0C61" w14:textId="77777777" w:rsidR="00E21E9D" w:rsidRDefault="00E21E9D" w:rsidP="00AF1C32">
            <w:pPr>
              <w:pStyle w:val="TAC"/>
            </w:pPr>
            <w:r>
              <w:t>8</w:t>
            </w:r>
          </w:p>
        </w:tc>
        <w:tc>
          <w:tcPr>
            <w:tcW w:w="709" w:type="dxa"/>
          </w:tcPr>
          <w:p w14:paraId="2A70BA5C" w14:textId="77777777" w:rsidR="00E21E9D" w:rsidRDefault="00E21E9D" w:rsidP="00AF1C32">
            <w:pPr>
              <w:pStyle w:val="TAC"/>
            </w:pPr>
            <w:r>
              <w:t>7</w:t>
            </w:r>
          </w:p>
        </w:tc>
        <w:tc>
          <w:tcPr>
            <w:tcW w:w="709" w:type="dxa"/>
          </w:tcPr>
          <w:p w14:paraId="41AA1C16" w14:textId="77777777" w:rsidR="00E21E9D" w:rsidRDefault="00E21E9D" w:rsidP="00AF1C32">
            <w:pPr>
              <w:pStyle w:val="TAC"/>
            </w:pPr>
            <w:r>
              <w:t>6</w:t>
            </w:r>
          </w:p>
        </w:tc>
        <w:tc>
          <w:tcPr>
            <w:tcW w:w="709" w:type="dxa"/>
          </w:tcPr>
          <w:p w14:paraId="36044877" w14:textId="77777777" w:rsidR="00E21E9D" w:rsidRDefault="00E21E9D" w:rsidP="00AF1C32">
            <w:pPr>
              <w:pStyle w:val="TAC"/>
            </w:pPr>
            <w:r>
              <w:t>5</w:t>
            </w:r>
          </w:p>
        </w:tc>
        <w:tc>
          <w:tcPr>
            <w:tcW w:w="709" w:type="dxa"/>
          </w:tcPr>
          <w:p w14:paraId="5D5CDA37" w14:textId="77777777" w:rsidR="00E21E9D" w:rsidRDefault="00E21E9D" w:rsidP="00AF1C32">
            <w:pPr>
              <w:pStyle w:val="TAC"/>
            </w:pPr>
            <w:r>
              <w:t>4</w:t>
            </w:r>
          </w:p>
        </w:tc>
        <w:tc>
          <w:tcPr>
            <w:tcW w:w="709" w:type="dxa"/>
          </w:tcPr>
          <w:p w14:paraId="4E2C59C7" w14:textId="77777777" w:rsidR="00E21E9D" w:rsidRDefault="00E21E9D" w:rsidP="00AF1C32">
            <w:pPr>
              <w:pStyle w:val="TAC"/>
            </w:pPr>
            <w:r>
              <w:t>3</w:t>
            </w:r>
          </w:p>
        </w:tc>
        <w:tc>
          <w:tcPr>
            <w:tcW w:w="709" w:type="dxa"/>
          </w:tcPr>
          <w:p w14:paraId="167D136B" w14:textId="77777777" w:rsidR="00E21E9D" w:rsidRDefault="00E21E9D" w:rsidP="00AF1C32">
            <w:pPr>
              <w:pStyle w:val="TAC"/>
            </w:pPr>
            <w:r>
              <w:t>2</w:t>
            </w:r>
          </w:p>
        </w:tc>
        <w:tc>
          <w:tcPr>
            <w:tcW w:w="709" w:type="dxa"/>
          </w:tcPr>
          <w:p w14:paraId="575EA777" w14:textId="77777777" w:rsidR="00E21E9D" w:rsidRDefault="00E21E9D" w:rsidP="00AF1C32">
            <w:pPr>
              <w:pStyle w:val="TAC"/>
            </w:pPr>
            <w:r>
              <w:t>1</w:t>
            </w:r>
          </w:p>
        </w:tc>
        <w:tc>
          <w:tcPr>
            <w:tcW w:w="1346" w:type="dxa"/>
          </w:tcPr>
          <w:p w14:paraId="654B77E4" w14:textId="77777777" w:rsidR="00E21E9D" w:rsidRDefault="00E21E9D" w:rsidP="00AF1C32">
            <w:pPr>
              <w:pStyle w:val="TAL"/>
            </w:pPr>
          </w:p>
        </w:tc>
      </w:tr>
      <w:tr w:rsidR="00E21E9D" w14:paraId="0DE7566E" w14:textId="77777777" w:rsidTr="00C25E82">
        <w:trPr>
          <w:jc w:val="center"/>
        </w:trPr>
        <w:tc>
          <w:tcPr>
            <w:tcW w:w="5698" w:type="dxa"/>
            <w:gridSpan w:val="8"/>
            <w:tcBorders>
              <w:top w:val="single" w:sz="6" w:space="0" w:color="auto"/>
              <w:left w:val="single" w:sz="6" w:space="0" w:color="auto"/>
              <w:bottom w:val="single" w:sz="6" w:space="0" w:color="auto"/>
              <w:right w:val="single" w:sz="6" w:space="0" w:color="auto"/>
            </w:tcBorders>
          </w:tcPr>
          <w:p w14:paraId="7E642F7D" w14:textId="77777777" w:rsidR="00E21E9D" w:rsidRDefault="00E21E9D" w:rsidP="00AF1C32">
            <w:pPr>
              <w:pStyle w:val="TAC"/>
            </w:pPr>
          </w:p>
          <w:p w14:paraId="647EBEA7" w14:textId="77777777" w:rsidR="00E21E9D" w:rsidRDefault="00E21E9D" w:rsidP="00AF1C32">
            <w:pPr>
              <w:pStyle w:val="TAC"/>
            </w:pPr>
            <w:r>
              <w:t>Length of served by NG-RAN contents</w:t>
            </w:r>
          </w:p>
        </w:tc>
        <w:tc>
          <w:tcPr>
            <w:tcW w:w="1346" w:type="dxa"/>
          </w:tcPr>
          <w:p w14:paraId="6D64EA67" w14:textId="77777777" w:rsidR="00E21E9D" w:rsidRDefault="00E21E9D" w:rsidP="00AF1C32">
            <w:pPr>
              <w:pStyle w:val="TAL"/>
            </w:pPr>
            <w:r>
              <w:t>octet k+8</w:t>
            </w:r>
          </w:p>
          <w:p w14:paraId="5381542C" w14:textId="77777777" w:rsidR="00E21E9D" w:rsidRDefault="00E21E9D" w:rsidP="00AF1C32">
            <w:pPr>
              <w:pStyle w:val="TAL"/>
            </w:pPr>
          </w:p>
          <w:p w14:paraId="23870569" w14:textId="77777777" w:rsidR="00E21E9D" w:rsidRDefault="00E21E9D" w:rsidP="00AF1C32">
            <w:pPr>
              <w:pStyle w:val="TAL"/>
            </w:pPr>
            <w:r>
              <w:t>octet k+9</w:t>
            </w:r>
          </w:p>
        </w:tc>
      </w:tr>
      <w:tr w:rsidR="00E21E9D" w14:paraId="1B1AF4B9"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EB5FCC" w14:textId="77777777" w:rsidR="00E21E9D" w:rsidRDefault="00E21E9D" w:rsidP="00AF1C32">
            <w:pPr>
              <w:pStyle w:val="TAC"/>
            </w:pPr>
          </w:p>
          <w:p w14:paraId="26C70AE6" w14:textId="77777777" w:rsidR="00E21E9D" w:rsidRDefault="00E21E9D" w:rsidP="00AF1C32">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0163AB1B" w14:textId="021929A0" w:rsidR="008210FF" w:rsidRDefault="008210FF" w:rsidP="008210FF">
            <w:pPr>
              <w:pStyle w:val="TAL"/>
            </w:pPr>
            <w:r>
              <w:t>octet k+10</w:t>
            </w:r>
          </w:p>
          <w:p w14:paraId="67A7D6DD" w14:textId="77777777" w:rsidR="008210FF" w:rsidRDefault="008210FF" w:rsidP="008210FF">
            <w:pPr>
              <w:pStyle w:val="TAL"/>
            </w:pPr>
          </w:p>
          <w:p w14:paraId="273799FB" w14:textId="4348B0BD" w:rsidR="00E21E9D" w:rsidRDefault="008210FF" w:rsidP="008210FF">
            <w:pPr>
              <w:pStyle w:val="TAL"/>
            </w:pPr>
            <w:r>
              <w:t>octet o50</w:t>
            </w:r>
          </w:p>
        </w:tc>
      </w:tr>
      <w:tr w:rsidR="00FE73FD" w:rsidRPr="00042094" w14:paraId="75E6E557"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5A7E22" w14:textId="77777777" w:rsidR="00FE73FD" w:rsidRPr="00042094" w:rsidRDefault="00FE73FD" w:rsidP="00FF0D12">
            <w:pPr>
              <w:pStyle w:val="TAC"/>
            </w:pPr>
          </w:p>
          <w:p w14:paraId="70A5E525" w14:textId="77777777" w:rsidR="00FE73FD" w:rsidRPr="00042094" w:rsidRDefault="00FE73FD" w:rsidP="00FF0D12">
            <w:pPr>
              <w:pStyle w:val="TAC"/>
            </w:pPr>
            <w:r w:rsidRPr="00042094">
              <w:t>Authorized PLMN list for</w:t>
            </w:r>
            <w:r>
              <w:t xml:space="preserve"> </w:t>
            </w:r>
            <w:r w:rsidRPr="00722BD3">
              <w:t>multi-hop</w:t>
            </w:r>
            <w:r w:rsidRPr="00042094">
              <w:t xml:space="preserve"> layer-2 relay UE</w:t>
            </w:r>
          </w:p>
        </w:tc>
        <w:tc>
          <w:tcPr>
            <w:tcW w:w="1346" w:type="dxa"/>
            <w:tcBorders>
              <w:top w:val="nil"/>
              <w:left w:val="single" w:sz="6" w:space="0" w:color="auto"/>
              <w:bottom w:val="nil"/>
              <w:right w:val="nil"/>
            </w:tcBorders>
          </w:tcPr>
          <w:p w14:paraId="2754B3F4" w14:textId="77777777" w:rsidR="00FE73FD" w:rsidRPr="00042094" w:rsidRDefault="00FE73FD" w:rsidP="00FF0D12">
            <w:pPr>
              <w:pStyle w:val="TAL"/>
            </w:pPr>
            <w:r w:rsidRPr="00042094">
              <w:t>octet o50+1</w:t>
            </w:r>
          </w:p>
          <w:p w14:paraId="778866B0" w14:textId="77777777" w:rsidR="00FE73FD" w:rsidRPr="00042094" w:rsidRDefault="00FE73FD" w:rsidP="00FF0D12">
            <w:pPr>
              <w:pStyle w:val="TAL"/>
            </w:pPr>
          </w:p>
          <w:p w14:paraId="46D85FFA" w14:textId="77777777" w:rsidR="00FE73FD" w:rsidRPr="00042094" w:rsidRDefault="00FE73FD" w:rsidP="00FF0D12">
            <w:pPr>
              <w:pStyle w:val="TAL"/>
            </w:pPr>
            <w:r w:rsidRPr="00042094">
              <w:t xml:space="preserve">octet </w:t>
            </w:r>
            <w:r>
              <w:t>v</w:t>
            </w:r>
          </w:p>
        </w:tc>
      </w:tr>
      <w:tr w:rsidR="0050502C" w:rsidRPr="0027632B" w14:paraId="27343B28" w14:textId="77777777" w:rsidTr="00C25E82">
        <w:trPr>
          <w:trHeight w:val="444"/>
          <w:jc w:val="center"/>
        </w:trPr>
        <w:tc>
          <w:tcPr>
            <w:tcW w:w="740" w:type="dxa"/>
            <w:tcBorders>
              <w:top w:val="single" w:sz="6" w:space="0" w:color="auto"/>
              <w:left w:val="single" w:sz="6" w:space="0" w:color="auto"/>
              <w:bottom w:val="single" w:sz="6" w:space="0" w:color="auto"/>
              <w:right w:val="single" w:sz="6" w:space="0" w:color="auto"/>
            </w:tcBorders>
            <w:hideMark/>
          </w:tcPr>
          <w:p w14:paraId="29F97A9E" w14:textId="77777777" w:rsidR="0050502C" w:rsidRPr="0027632B" w:rsidRDefault="0050502C" w:rsidP="00D35FA0">
            <w:pPr>
              <w:pStyle w:val="TAC"/>
            </w:pPr>
            <w:r w:rsidRPr="0027632B">
              <w:t>0</w:t>
            </w:r>
          </w:p>
          <w:p w14:paraId="62E1C0CF"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AEB4FF" w14:textId="77777777" w:rsidR="0050502C" w:rsidRPr="0027632B" w:rsidRDefault="0050502C" w:rsidP="00D35FA0">
            <w:pPr>
              <w:pStyle w:val="TAC"/>
            </w:pPr>
            <w:r w:rsidRPr="0027632B">
              <w:t>0</w:t>
            </w:r>
          </w:p>
          <w:p w14:paraId="0E624E6A"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C66FFB0" w14:textId="77777777" w:rsidR="0050502C" w:rsidRPr="0027632B" w:rsidRDefault="0050502C" w:rsidP="00D35FA0">
            <w:pPr>
              <w:pStyle w:val="TAC"/>
            </w:pPr>
            <w:r w:rsidRPr="0027632B">
              <w:t>0</w:t>
            </w:r>
          </w:p>
          <w:p w14:paraId="466BF235"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637AB0E" w14:textId="77777777" w:rsidR="0050502C" w:rsidRPr="0027632B" w:rsidRDefault="0050502C" w:rsidP="00D35FA0">
            <w:pPr>
              <w:pStyle w:val="TAC"/>
            </w:pPr>
            <w:r w:rsidRPr="0027632B">
              <w:t>0</w:t>
            </w:r>
          </w:p>
          <w:p w14:paraId="10A9FCB9"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451075E" w14:textId="77777777" w:rsidR="0050502C" w:rsidRPr="00EE5FD8" w:rsidRDefault="0050502C" w:rsidP="00D35FA0">
            <w:pPr>
              <w:pStyle w:val="TAC"/>
            </w:pPr>
            <w:r w:rsidRPr="00EE5FD8">
              <w:t>0</w:t>
            </w:r>
          </w:p>
          <w:p w14:paraId="139489E7"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47B13D9" w14:textId="77777777" w:rsidR="0050502C" w:rsidRPr="00EE5FD8" w:rsidRDefault="0050502C" w:rsidP="00D35FA0">
            <w:pPr>
              <w:pStyle w:val="TAC"/>
            </w:pPr>
            <w:r w:rsidRPr="00EE5FD8">
              <w:t>0</w:t>
            </w:r>
          </w:p>
          <w:p w14:paraId="40B536C3"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02A2E5" w14:textId="77777777" w:rsidR="0050502C" w:rsidRPr="00EE5FD8" w:rsidRDefault="0050502C" w:rsidP="00D35FA0">
            <w:pPr>
              <w:pStyle w:val="TAC"/>
            </w:pPr>
            <w:r w:rsidRPr="00EE5FD8">
              <w:t>0</w:t>
            </w:r>
          </w:p>
          <w:p w14:paraId="172FECAE"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4979F9D" w14:textId="77777777" w:rsidR="0050502C" w:rsidRPr="0027632B" w:rsidRDefault="0050502C" w:rsidP="00D35FA0">
            <w:pPr>
              <w:pStyle w:val="TAC"/>
            </w:pPr>
            <w:r>
              <w:t>SNAI</w:t>
            </w:r>
          </w:p>
        </w:tc>
        <w:tc>
          <w:tcPr>
            <w:tcW w:w="1346" w:type="dxa"/>
            <w:tcBorders>
              <w:top w:val="nil"/>
              <w:left w:val="single" w:sz="6" w:space="0" w:color="auto"/>
              <w:bottom w:val="nil"/>
              <w:right w:val="nil"/>
            </w:tcBorders>
            <w:hideMark/>
          </w:tcPr>
          <w:p w14:paraId="67D310B1" w14:textId="77777777" w:rsidR="0050502C" w:rsidRPr="0027632B" w:rsidRDefault="0050502C" w:rsidP="00D35FA0">
            <w:pPr>
              <w:pStyle w:val="TAC"/>
              <w:jc w:val="left"/>
            </w:pPr>
            <w:r w:rsidRPr="0027632B">
              <w:t xml:space="preserve">octet </w:t>
            </w:r>
            <w:r>
              <w:t>v</w:t>
            </w:r>
            <w:r w:rsidRPr="0027632B">
              <w:t>+</w:t>
            </w:r>
            <w:r>
              <w:t>1</w:t>
            </w:r>
          </w:p>
        </w:tc>
      </w:tr>
    </w:tbl>
    <w:p w14:paraId="742B1C12" w14:textId="77777777" w:rsidR="00E21E9D" w:rsidRDefault="00E21E9D" w:rsidP="00E21E9D">
      <w:pPr>
        <w:pStyle w:val="TF"/>
      </w:pPr>
      <w:bookmarkStart w:id="542" w:name="_CRFigure5_10_2_2"/>
      <w:r>
        <w:t>Figure </w:t>
      </w:r>
      <w:bookmarkEnd w:id="542"/>
      <w:r>
        <w:t>5.</w:t>
      </w:r>
      <w:r>
        <w:rPr>
          <w:rFonts w:hint="eastAsia"/>
          <w:lang w:eastAsia="zh-CN"/>
        </w:rPr>
        <w:t>10</w:t>
      </w:r>
      <w:r>
        <w:t>.2.2: Served by NG-RAN</w:t>
      </w:r>
    </w:p>
    <w:p w14:paraId="2E55B8CF" w14:textId="77777777" w:rsidR="00E21E9D" w:rsidRDefault="00E21E9D" w:rsidP="00E21E9D">
      <w:pPr>
        <w:pStyle w:val="TH"/>
      </w:pPr>
      <w:bookmarkStart w:id="543" w:name="_CRTable5_10_2_2"/>
      <w:r>
        <w:t>Table </w:t>
      </w:r>
      <w:bookmarkEnd w:id="543"/>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1"/>
        <w:gridCol w:w="6820"/>
      </w:tblGrid>
      <w:tr w:rsidR="00E21E9D" w14:paraId="52BD4533" w14:textId="77777777" w:rsidTr="00864FAA">
        <w:trPr>
          <w:gridBefore w:val="1"/>
          <w:wBefore w:w="18" w:type="dxa"/>
          <w:cantSplit/>
          <w:jc w:val="center"/>
        </w:trPr>
        <w:tc>
          <w:tcPr>
            <w:tcW w:w="7091" w:type="dxa"/>
            <w:gridSpan w:val="2"/>
            <w:tcBorders>
              <w:top w:val="single" w:sz="4" w:space="0" w:color="auto"/>
              <w:left w:val="single" w:sz="4" w:space="0" w:color="auto"/>
              <w:bottom w:val="nil"/>
              <w:right w:val="single" w:sz="4" w:space="0" w:color="auto"/>
            </w:tcBorders>
          </w:tcPr>
          <w:p w14:paraId="299FA595" w14:textId="77777777" w:rsidR="00E21E9D" w:rsidRDefault="00E21E9D" w:rsidP="00AF1C32">
            <w:pPr>
              <w:pStyle w:val="TAL"/>
            </w:pPr>
            <w:r>
              <w:t xml:space="preserve">Authorized PLMN list for </w:t>
            </w:r>
            <w:r>
              <w:rPr>
                <w:lang w:eastAsia="zh-CN"/>
              </w:rPr>
              <w:t>multi-hop</w:t>
            </w:r>
            <w:r>
              <w:t xml:space="preserve"> layer-3 relay UE:</w:t>
            </w:r>
          </w:p>
          <w:p w14:paraId="6CA00A6F" w14:textId="572F5998" w:rsidR="00E21E9D" w:rsidRDefault="00E21E9D" w:rsidP="00AF1C32">
            <w:pPr>
              <w:pStyle w:val="TAL"/>
            </w:pPr>
            <w:r>
              <w:t xml:space="preserve">The authorized PLMN list for </w:t>
            </w:r>
            <w:r w:rsidR="00FE73FD">
              <w:t xml:space="preserve">multi-hop </w:t>
            </w:r>
            <w:r>
              <w:t>layer-3 relay UE field is coded according to figure 5.</w:t>
            </w:r>
            <w:r>
              <w:rPr>
                <w:rFonts w:hint="eastAsia"/>
                <w:lang w:eastAsia="zh-CN"/>
              </w:rPr>
              <w:t>10</w:t>
            </w:r>
            <w:r>
              <w:t>.2.3 and table 5.</w:t>
            </w:r>
            <w:r>
              <w:rPr>
                <w:rFonts w:hint="eastAsia"/>
                <w:lang w:eastAsia="zh-CN"/>
              </w:rPr>
              <w:t>10</w:t>
            </w:r>
            <w:r>
              <w:t>.2.3.</w:t>
            </w:r>
          </w:p>
        </w:tc>
      </w:tr>
      <w:tr w:rsidR="00FE73FD" w14:paraId="6C6D4A2A"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C8599E2" w14:textId="77777777" w:rsidR="00FE73FD" w:rsidRDefault="00FE73FD" w:rsidP="00FF0D12">
            <w:pPr>
              <w:pStyle w:val="TAL"/>
            </w:pPr>
          </w:p>
        </w:tc>
      </w:tr>
      <w:tr w:rsidR="00FE73FD" w14:paraId="56159537"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7C33002" w14:textId="77777777" w:rsidR="00FE73FD" w:rsidRDefault="00FE73FD" w:rsidP="00FF0D12">
            <w:pPr>
              <w:pStyle w:val="TAL"/>
            </w:pPr>
            <w:r w:rsidRPr="00E71EF0">
              <w:t>Authorized PLMN list for multi-hop layer-</w:t>
            </w:r>
            <w:r>
              <w:t>2</w:t>
            </w:r>
            <w:r w:rsidRPr="00E71EF0">
              <w:t xml:space="preserve"> relay UE</w:t>
            </w:r>
            <w:r>
              <w:t>:</w:t>
            </w:r>
          </w:p>
        </w:tc>
      </w:tr>
      <w:tr w:rsidR="00FE73FD" w14:paraId="472C5FB0"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150A4CAE" w14:textId="77777777" w:rsidR="00FE73FD" w:rsidRDefault="00FE73FD" w:rsidP="00FF0D12">
            <w:pPr>
              <w:pStyle w:val="TAL"/>
            </w:pPr>
            <w:r w:rsidRPr="00E71EF0">
              <w:t>The authorized PLMN list for</w:t>
            </w:r>
            <w:r>
              <w:t xml:space="preserve"> multi-hop</w:t>
            </w:r>
            <w:r w:rsidRPr="00E71EF0">
              <w:t xml:space="preserve"> layer-</w:t>
            </w:r>
            <w:r>
              <w:t>2</w:t>
            </w:r>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r>
              <w:t>.</w:t>
            </w:r>
          </w:p>
        </w:tc>
      </w:tr>
      <w:tr w:rsidR="0050502C" w:rsidRPr="00E71EF0" w14:paraId="03B2DBD5" w14:textId="77777777" w:rsidTr="00864FAA">
        <w:trPr>
          <w:cantSplit/>
          <w:jc w:val="center"/>
        </w:trPr>
        <w:tc>
          <w:tcPr>
            <w:tcW w:w="7109" w:type="dxa"/>
            <w:gridSpan w:val="3"/>
            <w:tcBorders>
              <w:top w:val="nil"/>
              <w:left w:val="single" w:sz="4" w:space="0" w:color="auto"/>
              <w:bottom w:val="nil"/>
              <w:right w:val="single" w:sz="4" w:space="0" w:color="auto"/>
            </w:tcBorders>
          </w:tcPr>
          <w:p w14:paraId="1E0A1420" w14:textId="77777777" w:rsidR="0050502C" w:rsidRPr="00E71EF0" w:rsidRDefault="0050502C" w:rsidP="00D35FA0">
            <w:pPr>
              <w:pStyle w:val="TAL"/>
            </w:pPr>
          </w:p>
        </w:tc>
      </w:tr>
      <w:tr w:rsidR="0050502C" w:rsidRPr="00D755F4" w:rsidDel="00CA791F" w14:paraId="70646E34" w14:textId="77777777" w:rsidTr="00864FAA">
        <w:trPr>
          <w:cantSplit/>
          <w:jc w:val="center"/>
        </w:trPr>
        <w:tc>
          <w:tcPr>
            <w:tcW w:w="7109" w:type="dxa"/>
            <w:gridSpan w:val="3"/>
            <w:tcBorders>
              <w:top w:val="nil"/>
              <w:left w:val="single" w:sz="4" w:space="0" w:color="auto"/>
              <w:bottom w:val="nil"/>
              <w:right w:val="single" w:sz="4" w:space="0" w:color="auto"/>
            </w:tcBorders>
          </w:tcPr>
          <w:p w14:paraId="7FA82370" w14:textId="77777777" w:rsidR="0050502C" w:rsidRPr="00D755F4" w:rsidDel="00CA791F" w:rsidRDefault="0050502C" w:rsidP="00D35FA0">
            <w:pPr>
              <w:pStyle w:val="TAL"/>
            </w:pPr>
            <w:r w:rsidRPr="00D755F4">
              <w:t xml:space="preserve">Subscribed SNPN </w:t>
            </w:r>
            <w:r w:rsidRPr="00B71FB3">
              <w:t xml:space="preserve">authorization </w:t>
            </w:r>
            <w:r w:rsidRPr="00D755F4">
              <w:t>indicator (SN</w:t>
            </w:r>
            <w:r>
              <w:t>A</w:t>
            </w:r>
            <w:r w:rsidRPr="00D755F4">
              <w:t xml:space="preserve">I) (octet </w:t>
            </w:r>
            <w:r>
              <w:t>v</w:t>
            </w:r>
            <w:r w:rsidRPr="00D755F4">
              <w:t>+1 bit 1)</w:t>
            </w:r>
          </w:p>
        </w:tc>
      </w:tr>
      <w:tr w:rsidR="0050502C" w:rsidRPr="00D755F4" w:rsidDel="00CA791F" w14:paraId="7D5D8CA3" w14:textId="77777777" w:rsidTr="00864FAA">
        <w:trPr>
          <w:cantSplit/>
          <w:jc w:val="center"/>
        </w:trPr>
        <w:tc>
          <w:tcPr>
            <w:tcW w:w="7109" w:type="dxa"/>
            <w:gridSpan w:val="3"/>
            <w:tcBorders>
              <w:top w:val="nil"/>
              <w:left w:val="single" w:sz="4" w:space="0" w:color="auto"/>
              <w:bottom w:val="nil"/>
              <w:right w:val="single" w:sz="4" w:space="0" w:color="auto"/>
            </w:tcBorders>
          </w:tcPr>
          <w:p w14:paraId="57E4BE18" w14:textId="77777777" w:rsidR="0050502C" w:rsidRPr="00D755F4" w:rsidDel="00CA791F" w:rsidRDefault="0050502C" w:rsidP="00D35FA0">
            <w:pPr>
              <w:pStyle w:val="TAL"/>
            </w:pPr>
            <w:r w:rsidRPr="00D755F4">
              <w:t>Bit</w:t>
            </w:r>
          </w:p>
        </w:tc>
      </w:tr>
      <w:tr w:rsidR="0050502C" w:rsidRPr="00D755F4" w14:paraId="75A1A2FF" w14:textId="77777777" w:rsidTr="00864FAA">
        <w:trPr>
          <w:cantSplit/>
          <w:jc w:val="center"/>
        </w:trPr>
        <w:tc>
          <w:tcPr>
            <w:tcW w:w="7109" w:type="dxa"/>
            <w:gridSpan w:val="3"/>
            <w:tcBorders>
              <w:top w:val="nil"/>
              <w:left w:val="single" w:sz="4" w:space="0" w:color="auto"/>
              <w:bottom w:val="nil"/>
              <w:right w:val="single" w:sz="4" w:space="0" w:color="auto"/>
            </w:tcBorders>
          </w:tcPr>
          <w:p w14:paraId="08E934F7" w14:textId="77777777" w:rsidR="0050502C" w:rsidRPr="00D755F4" w:rsidRDefault="0050502C" w:rsidP="00D35FA0">
            <w:pPr>
              <w:pStyle w:val="TAL"/>
              <w:rPr>
                <w:b/>
                <w:bCs/>
              </w:rPr>
            </w:pPr>
            <w:r w:rsidRPr="00D755F4">
              <w:rPr>
                <w:b/>
                <w:bCs/>
              </w:rPr>
              <w:t>1</w:t>
            </w:r>
          </w:p>
        </w:tc>
      </w:tr>
      <w:tr w:rsidR="0050502C" w:rsidRPr="00D755F4" w14:paraId="234C0077" w14:textId="77777777" w:rsidTr="00864FAA">
        <w:trPr>
          <w:cantSplit/>
          <w:jc w:val="center"/>
        </w:trPr>
        <w:tc>
          <w:tcPr>
            <w:tcW w:w="289" w:type="dxa"/>
            <w:gridSpan w:val="2"/>
            <w:tcBorders>
              <w:top w:val="nil"/>
              <w:left w:val="single" w:sz="4" w:space="0" w:color="auto"/>
              <w:bottom w:val="nil"/>
              <w:right w:val="nil"/>
            </w:tcBorders>
          </w:tcPr>
          <w:p w14:paraId="54F7047A" w14:textId="77777777" w:rsidR="0050502C" w:rsidRPr="00D755F4" w:rsidRDefault="0050502C" w:rsidP="00D35FA0">
            <w:pPr>
              <w:pStyle w:val="TAL"/>
            </w:pPr>
            <w:r w:rsidRPr="00D755F4">
              <w:t>0</w:t>
            </w:r>
          </w:p>
        </w:tc>
        <w:tc>
          <w:tcPr>
            <w:tcW w:w="6820" w:type="dxa"/>
            <w:tcBorders>
              <w:top w:val="nil"/>
              <w:left w:val="nil"/>
              <w:bottom w:val="nil"/>
              <w:right w:val="single" w:sz="4" w:space="0" w:color="auto"/>
            </w:tcBorders>
          </w:tcPr>
          <w:p w14:paraId="23738F45" w14:textId="77777777" w:rsidR="0050502C" w:rsidRPr="00D755F4" w:rsidRDefault="0050502C" w:rsidP="00D35FA0">
            <w:pPr>
              <w:pStyle w:val="TAL"/>
            </w:pPr>
            <w:r w:rsidRPr="00D755F4">
              <w:t>Subscribed SNPN is</w:t>
            </w:r>
            <w:r>
              <w:t xml:space="preserve"> </w:t>
            </w:r>
            <w:r w:rsidRPr="002D0F7D">
              <w:t>not authorized</w:t>
            </w:r>
          </w:p>
        </w:tc>
      </w:tr>
      <w:tr w:rsidR="0050502C" w:rsidRPr="00D755F4" w14:paraId="62EEFF39" w14:textId="77777777" w:rsidTr="00864FAA">
        <w:trPr>
          <w:cantSplit/>
          <w:jc w:val="center"/>
        </w:trPr>
        <w:tc>
          <w:tcPr>
            <w:tcW w:w="289" w:type="dxa"/>
            <w:gridSpan w:val="2"/>
            <w:tcBorders>
              <w:top w:val="nil"/>
              <w:left w:val="single" w:sz="4" w:space="0" w:color="auto"/>
              <w:bottom w:val="nil"/>
              <w:right w:val="nil"/>
            </w:tcBorders>
          </w:tcPr>
          <w:p w14:paraId="35BAAA20" w14:textId="77777777" w:rsidR="0050502C" w:rsidRPr="00D755F4" w:rsidRDefault="0050502C" w:rsidP="00D35FA0">
            <w:pPr>
              <w:pStyle w:val="TAL"/>
            </w:pPr>
            <w:r w:rsidRPr="00D755F4">
              <w:t>1</w:t>
            </w:r>
          </w:p>
        </w:tc>
        <w:tc>
          <w:tcPr>
            <w:tcW w:w="6820" w:type="dxa"/>
            <w:tcBorders>
              <w:top w:val="nil"/>
              <w:left w:val="nil"/>
              <w:bottom w:val="nil"/>
              <w:right w:val="single" w:sz="4" w:space="0" w:color="auto"/>
            </w:tcBorders>
          </w:tcPr>
          <w:p w14:paraId="551D5FBF" w14:textId="77777777" w:rsidR="0050502C" w:rsidRPr="00D755F4" w:rsidRDefault="0050502C" w:rsidP="00D35FA0">
            <w:pPr>
              <w:pStyle w:val="TAL"/>
            </w:pPr>
            <w:r w:rsidRPr="00D755F4">
              <w:t>Subscribed SNPN is</w:t>
            </w:r>
            <w:r>
              <w:t xml:space="preserve"> </w:t>
            </w:r>
            <w:r w:rsidRPr="002D0F7D">
              <w:t>authorized</w:t>
            </w:r>
          </w:p>
        </w:tc>
      </w:tr>
    </w:tbl>
    <w:p w14:paraId="0B73243D"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21E9D" w14:paraId="0646AC44" w14:textId="77777777" w:rsidTr="00AF1C32">
        <w:trPr>
          <w:jc w:val="center"/>
        </w:trPr>
        <w:tc>
          <w:tcPr>
            <w:tcW w:w="5671" w:type="dxa"/>
            <w:tcBorders>
              <w:top w:val="single" w:sz="6" w:space="0" w:color="auto"/>
              <w:left w:val="single" w:sz="6" w:space="0" w:color="auto"/>
              <w:bottom w:val="single" w:sz="6" w:space="0" w:color="auto"/>
              <w:right w:val="single" w:sz="6" w:space="0" w:color="auto"/>
            </w:tcBorders>
          </w:tcPr>
          <w:p w14:paraId="5B41E424" w14:textId="77777777" w:rsidR="00E21E9D" w:rsidRDefault="00E21E9D" w:rsidP="00AF1C32">
            <w:pPr>
              <w:pStyle w:val="TAC"/>
            </w:pPr>
          </w:p>
          <w:p w14:paraId="09DA2AD3" w14:textId="77777777" w:rsidR="00E21E9D" w:rsidRDefault="00E21E9D" w:rsidP="00AF1C32">
            <w:pPr>
              <w:pStyle w:val="TAC"/>
            </w:pPr>
            <w:r>
              <w:t>Length of authorized PLMN list contents</w:t>
            </w:r>
          </w:p>
        </w:tc>
        <w:tc>
          <w:tcPr>
            <w:tcW w:w="1346" w:type="dxa"/>
          </w:tcPr>
          <w:p w14:paraId="11A989CB" w14:textId="77777777" w:rsidR="00E21E9D" w:rsidRDefault="00E21E9D" w:rsidP="00AF1C32">
            <w:pPr>
              <w:pStyle w:val="TAL"/>
            </w:pPr>
            <w:r>
              <w:t>octet k+10</w:t>
            </w:r>
          </w:p>
          <w:p w14:paraId="3017D982" w14:textId="77777777" w:rsidR="00E21E9D" w:rsidRDefault="00E21E9D" w:rsidP="00AF1C32">
            <w:pPr>
              <w:pStyle w:val="TAL"/>
            </w:pPr>
          </w:p>
          <w:p w14:paraId="1E0022E0" w14:textId="77777777" w:rsidR="00E21E9D" w:rsidRDefault="00E21E9D" w:rsidP="00AF1C32">
            <w:pPr>
              <w:pStyle w:val="TAL"/>
            </w:pPr>
            <w:r>
              <w:t>octet k+11</w:t>
            </w:r>
          </w:p>
        </w:tc>
      </w:tr>
      <w:tr w:rsidR="00E21E9D" w14:paraId="788E072E"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4B6BB7" w14:textId="77777777" w:rsidR="00E21E9D" w:rsidRDefault="00E21E9D" w:rsidP="00AF1C32">
            <w:pPr>
              <w:pStyle w:val="TAC"/>
            </w:pPr>
          </w:p>
          <w:p w14:paraId="48704277" w14:textId="77777777" w:rsidR="00E21E9D" w:rsidRDefault="00E21E9D" w:rsidP="00AF1C32">
            <w:pPr>
              <w:pStyle w:val="TAC"/>
            </w:pPr>
            <w:r>
              <w:t>Authorized PLMN 1</w:t>
            </w:r>
          </w:p>
        </w:tc>
        <w:tc>
          <w:tcPr>
            <w:tcW w:w="1346" w:type="dxa"/>
            <w:tcBorders>
              <w:top w:val="nil"/>
              <w:left w:val="single" w:sz="6" w:space="0" w:color="auto"/>
              <w:bottom w:val="nil"/>
              <w:right w:val="nil"/>
            </w:tcBorders>
          </w:tcPr>
          <w:p w14:paraId="15B2BA28" w14:textId="77777777" w:rsidR="00E21E9D" w:rsidRDefault="00E21E9D" w:rsidP="00AF1C32">
            <w:pPr>
              <w:pStyle w:val="TAL"/>
            </w:pPr>
            <w:r>
              <w:t>octet (k+12)*</w:t>
            </w:r>
          </w:p>
          <w:p w14:paraId="049C4BBB" w14:textId="77777777" w:rsidR="00E21E9D" w:rsidRDefault="00E21E9D" w:rsidP="00AF1C32">
            <w:pPr>
              <w:pStyle w:val="TAL"/>
            </w:pPr>
          </w:p>
          <w:p w14:paraId="7B11E513" w14:textId="77777777" w:rsidR="00E21E9D" w:rsidRDefault="00E21E9D" w:rsidP="00AF1C32">
            <w:pPr>
              <w:pStyle w:val="TAL"/>
            </w:pPr>
            <w:r>
              <w:t>octet (k+14)*</w:t>
            </w:r>
          </w:p>
        </w:tc>
      </w:tr>
      <w:tr w:rsidR="00E21E9D" w14:paraId="67B2D681"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B66485" w14:textId="77777777" w:rsidR="00E21E9D" w:rsidRDefault="00E21E9D" w:rsidP="00AF1C32">
            <w:pPr>
              <w:pStyle w:val="TAC"/>
            </w:pPr>
          </w:p>
          <w:p w14:paraId="1F3B496A" w14:textId="77777777" w:rsidR="00E21E9D" w:rsidRDefault="00E21E9D" w:rsidP="00AF1C32">
            <w:pPr>
              <w:pStyle w:val="TAC"/>
            </w:pPr>
            <w:r>
              <w:t>Authorized PLMN 2</w:t>
            </w:r>
          </w:p>
        </w:tc>
        <w:tc>
          <w:tcPr>
            <w:tcW w:w="1346" w:type="dxa"/>
            <w:tcBorders>
              <w:top w:val="nil"/>
              <w:left w:val="single" w:sz="6" w:space="0" w:color="auto"/>
              <w:bottom w:val="nil"/>
              <w:right w:val="nil"/>
            </w:tcBorders>
          </w:tcPr>
          <w:p w14:paraId="407C2E2A" w14:textId="77777777" w:rsidR="00E21E9D" w:rsidRDefault="00E21E9D" w:rsidP="00AF1C32">
            <w:pPr>
              <w:pStyle w:val="TAL"/>
            </w:pPr>
            <w:r>
              <w:t>octet (k+15)*</w:t>
            </w:r>
          </w:p>
          <w:p w14:paraId="7703E61C" w14:textId="77777777" w:rsidR="00E21E9D" w:rsidRDefault="00E21E9D" w:rsidP="00AF1C32">
            <w:pPr>
              <w:pStyle w:val="TAL"/>
            </w:pPr>
          </w:p>
          <w:p w14:paraId="6B9FACBE" w14:textId="77777777" w:rsidR="00E21E9D" w:rsidRDefault="00E21E9D" w:rsidP="00AF1C32">
            <w:pPr>
              <w:pStyle w:val="TAL"/>
            </w:pPr>
            <w:r>
              <w:t>octet (k+17)*</w:t>
            </w:r>
          </w:p>
        </w:tc>
      </w:tr>
      <w:tr w:rsidR="00E21E9D" w14:paraId="7BD89E7C"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DBF8D7" w14:textId="77777777" w:rsidR="00E21E9D" w:rsidRDefault="00E21E9D" w:rsidP="00AF1C32">
            <w:pPr>
              <w:pStyle w:val="TAC"/>
            </w:pPr>
          </w:p>
          <w:p w14:paraId="5BE6321C" w14:textId="77777777" w:rsidR="00E21E9D" w:rsidRDefault="00E21E9D" w:rsidP="00AF1C32">
            <w:pPr>
              <w:pStyle w:val="TAC"/>
            </w:pPr>
            <w:r>
              <w:t>...</w:t>
            </w:r>
          </w:p>
        </w:tc>
        <w:tc>
          <w:tcPr>
            <w:tcW w:w="1346" w:type="dxa"/>
            <w:tcBorders>
              <w:top w:val="nil"/>
              <w:left w:val="single" w:sz="6" w:space="0" w:color="auto"/>
              <w:bottom w:val="nil"/>
              <w:right w:val="nil"/>
            </w:tcBorders>
          </w:tcPr>
          <w:p w14:paraId="291D4C7E" w14:textId="77777777" w:rsidR="00E21E9D" w:rsidRDefault="00E21E9D" w:rsidP="00AF1C32">
            <w:pPr>
              <w:pStyle w:val="TAL"/>
            </w:pPr>
            <w:r>
              <w:t>octet (k+18)*</w:t>
            </w:r>
          </w:p>
          <w:p w14:paraId="640C3BF6" w14:textId="77777777" w:rsidR="00E21E9D" w:rsidRDefault="00E21E9D" w:rsidP="00AF1C32">
            <w:pPr>
              <w:pStyle w:val="TAL"/>
            </w:pPr>
          </w:p>
          <w:p w14:paraId="4465436E" w14:textId="77777777" w:rsidR="00E21E9D" w:rsidRDefault="00E21E9D" w:rsidP="00AF1C32">
            <w:pPr>
              <w:pStyle w:val="TAL"/>
            </w:pPr>
            <w:r>
              <w:t>octet (o50-3)*</w:t>
            </w:r>
          </w:p>
        </w:tc>
      </w:tr>
      <w:tr w:rsidR="00E21E9D" w14:paraId="2508F222"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44FED9" w14:textId="77777777" w:rsidR="00E21E9D" w:rsidRDefault="00E21E9D" w:rsidP="00AF1C32">
            <w:pPr>
              <w:pStyle w:val="TAC"/>
            </w:pPr>
          </w:p>
          <w:p w14:paraId="31F191CA" w14:textId="77777777" w:rsidR="00E21E9D" w:rsidRDefault="00E21E9D" w:rsidP="00AF1C32">
            <w:pPr>
              <w:pStyle w:val="TAC"/>
            </w:pPr>
            <w:r>
              <w:t>Authorized PLMN n</w:t>
            </w:r>
          </w:p>
        </w:tc>
        <w:tc>
          <w:tcPr>
            <w:tcW w:w="1346" w:type="dxa"/>
            <w:tcBorders>
              <w:top w:val="nil"/>
              <w:left w:val="single" w:sz="6" w:space="0" w:color="auto"/>
              <w:bottom w:val="nil"/>
              <w:right w:val="nil"/>
            </w:tcBorders>
          </w:tcPr>
          <w:p w14:paraId="1B72CCC0" w14:textId="77777777" w:rsidR="00E21E9D" w:rsidRDefault="00E21E9D" w:rsidP="00AF1C32">
            <w:pPr>
              <w:pStyle w:val="TAL"/>
            </w:pPr>
            <w:r>
              <w:t>octet (o50-2)*</w:t>
            </w:r>
          </w:p>
          <w:p w14:paraId="1E25977A" w14:textId="77777777" w:rsidR="00E21E9D" w:rsidRDefault="00E21E9D" w:rsidP="00AF1C32">
            <w:pPr>
              <w:pStyle w:val="TAL"/>
            </w:pPr>
          </w:p>
          <w:p w14:paraId="2330DFDD" w14:textId="77777777" w:rsidR="00E21E9D" w:rsidRDefault="00E21E9D" w:rsidP="00AF1C32">
            <w:pPr>
              <w:pStyle w:val="TAL"/>
            </w:pPr>
            <w:r>
              <w:t>octet o50*</w:t>
            </w:r>
          </w:p>
        </w:tc>
      </w:tr>
    </w:tbl>
    <w:p w14:paraId="633DDBD0" w14:textId="77777777" w:rsidR="00E21E9D" w:rsidRDefault="00E21E9D" w:rsidP="00E21E9D">
      <w:pPr>
        <w:pStyle w:val="TF"/>
      </w:pPr>
      <w:bookmarkStart w:id="544" w:name="_CRFigure5_10_2_3"/>
      <w:r>
        <w:t>Figure </w:t>
      </w:r>
      <w:bookmarkEnd w:id="544"/>
      <w:r>
        <w:t>5.</w:t>
      </w:r>
      <w:r>
        <w:rPr>
          <w:rFonts w:hint="eastAsia"/>
          <w:lang w:eastAsia="zh-CN"/>
        </w:rPr>
        <w:t>10</w:t>
      </w:r>
      <w:r>
        <w:t>.2.3: Authorized PLMN list</w:t>
      </w:r>
    </w:p>
    <w:p w14:paraId="03258AE6" w14:textId="77777777" w:rsidR="00E21E9D" w:rsidRDefault="00E21E9D" w:rsidP="00E21E9D">
      <w:pPr>
        <w:pStyle w:val="TH"/>
      </w:pPr>
      <w:bookmarkStart w:id="545" w:name="_CRTable5_10_2_3"/>
      <w:r>
        <w:t>Table </w:t>
      </w:r>
      <w:bookmarkEnd w:id="545"/>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BA392D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24E3F8B" w14:textId="77777777" w:rsidR="00E21E9D" w:rsidRDefault="00E21E9D" w:rsidP="00AF1C32">
            <w:pPr>
              <w:pStyle w:val="TAL"/>
            </w:pPr>
            <w:r>
              <w:t>Authorized PLMN:</w:t>
            </w:r>
          </w:p>
          <w:p w14:paraId="1EE894DD" w14:textId="77777777" w:rsidR="00E21E9D" w:rsidRDefault="00E21E9D" w:rsidP="00AF1C32">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E21E9D" w14:paraId="4D98F83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D45108F" w14:textId="77777777" w:rsidR="00E21E9D" w:rsidRDefault="00E21E9D" w:rsidP="00AF1C32">
            <w:pPr>
              <w:pStyle w:val="TAL"/>
            </w:pPr>
          </w:p>
        </w:tc>
      </w:tr>
    </w:tbl>
    <w:p w14:paraId="21823882"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0FD398" w14:textId="77777777" w:rsidTr="00AF1C32">
        <w:trPr>
          <w:cantSplit/>
          <w:jc w:val="center"/>
        </w:trPr>
        <w:tc>
          <w:tcPr>
            <w:tcW w:w="708" w:type="dxa"/>
          </w:tcPr>
          <w:p w14:paraId="1BBE9D2F" w14:textId="77777777" w:rsidR="00E21E9D" w:rsidRDefault="00E21E9D" w:rsidP="00AF1C32">
            <w:pPr>
              <w:pStyle w:val="TAC"/>
            </w:pPr>
            <w:r>
              <w:t>8</w:t>
            </w:r>
          </w:p>
        </w:tc>
        <w:tc>
          <w:tcPr>
            <w:tcW w:w="709" w:type="dxa"/>
          </w:tcPr>
          <w:p w14:paraId="7AA0DDC3" w14:textId="77777777" w:rsidR="00E21E9D" w:rsidRDefault="00E21E9D" w:rsidP="00AF1C32">
            <w:pPr>
              <w:pStyle w:val="TAC"/>
            </w:pPr>
            <w:r>
              <w:t>7</w:t>
            </w:r>
          </w:p>
        </w:tc>
        <w:tc>
          <w:tcPr>
            <w:tcW w:w="709" w:type="dxa"/>
          </w:tcPr>
          <w:p w14:paraId="0868878E" w14:textId="77777777" w:rsidR="00E21E9D" w:rsidRDefault="00E21E9D" w:rsidP="00AF1C32">
            <w:pPr>
              <w:pStyle w:val="TAC"/>
            </w:pPr>
            <w:r>
              <w:t>6</w:t>
            </w:r>
          </w:p>
        </w:tc>
        <w:tc>
          <w:tcPr>
            <w:tcW w:w="709" w:type="dxa"/>
          </w:tcPr>
          <w:p w14:paraId="2D24F847" w14:textId="77777777" w:rsidR="00E21E9D" w:rsidRDefault="00E21E9D" w:rsidP="00AF1C32">
            <w:pPr>
              <w:pStyle w:val="TAC"/>
            </w:pPr>
            <w:r>
              <w:t>5</w:t>
            </w:r>
          </w:p>
        </w:tc>
        <w:tc>
          <w:tcPr>
            <w:tcW w:w="709" w:type="dxa"/>
          </w:tcPr>
          <w:p w14:paraId="7E557D47" w14:textId="77777777" w:rsidR="00E21E9D" w:rsidRDefault="00E21E9D" w:rsidP="00AF1C32">
            <w:pPr>
              <w:pStyle w:val="TAC"/>
            </w:pPr>
            <w:r>
              <w:t>4</w:t>
            </w:r>
          </w:p>
        </w:tc>
        <w:tc>
          <w:tcPr>
            <w:tcW w:w="709" w:type="dxa"/>
          </w:tcPr>
          <w:p w14:paraId="30B4038E" w14:textId="77777777" w:rsidR="00E21E9D" w:rsidRDefault="00E21E9D" w:rsidP="00AF1C32">
            <w:pPr>
              <w:pStyle w:val="TAC"/>
            </w:pPr>
            <w:r>
              <w:t>3</w:t>
            </w:r>
          </w:p>
        </w:tc>
        <w:tc>
          <w:tcPr>
            <w:tcW w:w="709" w:type="dxa"/>
          </w:tcPr>
          <w:p w14:paraId="04F934AF" w14:textId="77777777" w:rsidR="00E21E9D" w:rsidRDefault="00E21E9D" w:rsidP="00AF1C32">
            <w:pPr>
              <w:pStyle w:val="TAC"/>
            </w:pPr>
            <w:r>
              <w:t>2</w:t>
            </w:r>
          </w:p>
        </w:tc>
        <w:tc>
          <w:tcPr>
            <w:tcW w:w="709" w:type="dxa"/>
          </w:tcPr>
          <w:p w14:paraId="6766C5BC" w14:textId="77777777" w:rsidR="00E21E9D" w:rsidRDefault="00E21E9D" w:rsidP="00AF1C32">
            <w:pPr>
              <w:pStyle w:val="TAC"/>
            </w:pPr>
            <w:r>
              <w:t>1</w:t>
            </w:r>
          </w:p>
        </w:tc>
        <w:tc>
          <w:tcPr>
            <w:tcW w:w="1416" w:type="dxa"/>
          </w:tcPr>
          <w:p w14:paraId="6CBCA4EC" w14:textId="77777777" w:rsidR="00E21E9D" w:rsidRDefault="00E21E9D" w:rsidP="00AF1C32">
            <w:pPr>
              <w:pStyle w:val="TAL"/>
            </w:pPr>
          </w:p>
        </w:tc>
      </w:tr>
      <w:tr w:rsidR="00E21E9D" w14:paraId="33D44B99"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352A63" w14:textId="77777777" w:rsidR="00E21E9D" w:rsidRDefault="00E21E9D"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A7EC55" w14:textId="77777777" w:rsidR="00E21E9D" w:rsidRDefault="00E21E9D" w:rsidP="00AF1C32">
            <w:pPr>
              <w:pStyle w:val="TAC"/>
            </w:pPr>
            <w:r>
              <w:t>MCC digit 1</w:t>
            </w:r>
          </w:p>
        </w:tc>
        <w:tc>
          <w:tcPr>
            <w:tcW w:w="1416" w:type="dxa"/>
            <w:tcBorders>
              <w:top w:val="nil"/>
              <w:left w:val="single" w:sz="6" w:space="0" w:color="auto"/>
              <w:bottom w:val="nil"/>
              <w:right w:val="nil"/>
            </w:tcBorders>
          </w:tcPr>
          <w:p w14:paraId="252266F3" w14:textId="77777777" w:rsidR="00E21E9D" w:rsidRDefault="00E21E9D" w:rsidP="00AF1C32">
            <w:pPr>
              <w:pStyle w:val="TAL"/>
            </w:pPr>
            <w:r>
              <w:t>octet k+15</w:t>
            </w:r>
          </w:p>
        </w:tc>
      </w:tr>
      <w:tr w:rsidR="00E21E9D" w14:paraId="3FD1F9D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6505D2" w14:textId="77777777" w:rsidR="00E21E9D" w:rsidRDefault="00E21E9D"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89D2FF1" w14:textId="77777777" w:rsidR="00E21E9D" w:rsidRDefault="00E21E9D" w:rsidP="00AF1C32">
            <w:pPr>
              <w:pStyle w:val="TAC"/>
            </w:pPr>
            <w:r>
              <w:t>MCC digit 3</w:t>
            </w:r>
          </w:p>
        </w:tc>
        <w:tc>
          <w:tcPr>
            <w:tcW w:w="1416" w:type="dxa"/>
            <w:tcBorders>
              <w:top w:val="nil"/>
              <w:left w:val="single" w:sz="6" w:space="0" w:color="auto"/>
              <w:bottom w:val="nil"/>
              <w:right w:val="nil"/>
            </w:tcBorders>
          </w:tcPr>
          <w:p w14:paraId="314504B2" w14:textId="77777777" w:rsidR="00E21E9D" w:rsidRDefault="00E21E9D" w:rsidP="00AF1C32">
            <w:pPr>
              <w:pStyle w:val="TAL"/>
            </w:pPr>
            <w:r>
              <w:t>octet k+16</w:t>
            </w:r>
          </w:p>
        </w:tc>
      </w:tr>
      <w:tr w:rsidR="00E21E9D" w14:paraId="238426B3"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6A19B2" w14:textId="77777777" w:rsidR="00E21E9D" w:rsidRDefault="00E21E9D"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268C026" w14:textId="77777777" w:rsidR="00E21E9D" w:rsidRDefault="00E21E9D" w:rsidP="00AF1C32">
            <w:pPr>
              <w:pStyle w:val="TAC"/>
            </w:pPr>
            <w:r>
              <w:t>MNC digit 1</w:t>
            </w:r>
          </w:p>
        </w:tc>
        <w:tc>
          <w:tcPr>
            <w:tcW w:w="1416" w:type="dxa"/>
            <w:tcBorders>
              <w:top w:val="nil"/>
              <w:left w:val="single" w:sz="6" w:space="0" w:color="auto"/>
              <w:bottom w:val="nil"/>
              <w:right w:val="nil"/>
            </w:tcBorders>
          </w:tcPr>
          <w:p w14:paraId="07A0164C" w14:textId="77777777" w:rsidR="00E21E9D" w:rsidRDefault="00E21E9D" w:rsidP="00AF1C32">
            <w:pPr>
              <w:pStyle w:val="TAL"/>
            </w:pPr>
            <w:r>
              <w:t>octet k+17</w:t>
            </w:r>
          </w:p>
        </w:tc>
      </w:tr>
    </w:tbl>
    <w:p w14:paraId="1FCD5745" w14:textId="77777777" w:rsidR="00E21E9D" w:rsidRDefault="00E21E9D" w:rsidP="00E21E9D">
      <w:pPr>
        <w:pStyle w:val="TF"/>
      </w:pPr>
      <w:bookmarkStart w:id="546" w:name="_CRFigure5_10_2_4"/>
      <w:r>
        <w:t>Figure </w:t>
      </w:r>
      <w:bookmarkEnd w:id="546"/>
      <w:r>
        <w:t>5.</w:t>
      </w:r>
      <w:r>
        <w:rPr>
          <w:rFonts w:hint="eastAsia"/>
          <w:lang w:eastAsia="zh-CN"/>
        </w:rPr>
        <w:t>10</w:t>
      </w:r>
      <w:r>
        <w:t>.2.4: PLMN ID</w:t>
      </w:r>
    </w:p>
    <w:p w14:paraId="5912FFDC" w14:textId="77777777" w:rsidR="00E21E9D" w:rsidRDefault="00E21E9D" w:rsidP="00E21E9D">
      <w:pPr>
        <w:pStyle w:val="TH"/>
      </w:pPr>
      <w:bookmarkStart w:id="547" w:name="_CRTable5_10_2_4"/>
      <w:r>
        <w:t>Table </w:t>
      </w:r>
      <w:bookmarkEnd w:id="547"/>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B14D9F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8EE84D5" w14:textId="77777777" w:rsidR="00E21E9D" w:rsidRDefault="00E21E9D" w:rsidP="00AF1C32">
            <w:pPr>
              <w:pStyle w:val="TAL"/>
            </w:pPr>
            <w:r>
              <w:t>Mobile country code (MCC) (octet k+15, octet k+16 bit 1 to 4):</w:t>
            </w:r>
          </w:p>
          <w:p w14:paraId="016AC2BD" w14:textId="77777777" w:rsidR="00E21E9D" w:rsidRDefault="00E21E9D" w:rsidP="00AF1C32">
            <w:pPr>
              <w:pStyle w:val="TAL"/>
            </w:pPr>
            <w:r>
              <w:t>The MCC field is coded as in ITU-T Recommendation E.212 [5], annex A.</w:t>
            </w:r>
          </w:p>
          <w:p w14:paraId="77BD7A97" w14:textId="77777777" w:rsidR="00E21E9D" w:rsidRDefault="00E21E9D" w:rsidP="00AF1C32">
            <w:pPr>
              <w:pStyle w:val="TAL"/>
            </w:pPr>
          </w:p>
        </w:tc>
      </w:tr>
      <w:tr w:rsidR="00E21E9D" w14:paraId="6B08318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9FA6EFC" w14:textId="77777777" w:rsidR="00E21E9D" w:rsidRDefault="00E21E9D" w:rsidP="00AF1C32">
            <w:pPr>
              <w:pStyle w:val="TAL"/>
            </w:pPr>
            <w:r>
              <w:t>Mobile network code (MNC) (octet k+16 bit 5 to 8, octet k+17):</w:t>
            </w:r>
          </w:p>
          <w:p w14:paraId="0780915E" w14:textId="77777777" w:rsidR="00E21E9D" w:rsidRDefault="00E21E9D"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A557220" w14:textId="77777777" w:rsidR="00E21E9D" w:rsidRDefault="00E21E9D" w:rsidP="00AF1C32">
            <w:pPr>
              <w:pStyle w:val="TAL"/>
            </w:pPr>
          </w:p>
        </w:tc>
      </w:tr>
    </w:tbl>
    <w:p w14:paraId="2E82C0A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8F04A0" w14:textId="77777777" w:rsidTr="00AF1C32">
        <w:trPr>
          <w:cantSplit/>
          <w:jc w:val="center"/>
        </w:trPr>
        <w:tc>
          <w:tcPr>
            <w:tcW w:w="708" w:type="dxa"/>
          </w:tcPr>
          <w:p w14:paraId="6924ED0D" w14:textId="77777777" w:rsidR="00E21E9D" w:rsidRDefault="00E21E9D" w:rsidP="00AF1C32">
            <w:pPr>
              <w:pStyle w:val="TAC"/>
            </w:pPr>
            <w:r>
              <w:t>8</w:t>
            </w:r>
          </w:p>
        </w:tc>
        <w:tc>
          <w:tcPr>
            <w:tcW w:w="709" w:type="dxa"/>
          </w:tcPr>
          <w:p w14:paraId="48A702A2" w14:textId="77777777" w:rsidR="00E21E9D" w:rsidRDefault="00E21E9D" w:rsidP="00AF1C32">
            <w:pPr>
              <w:pStyle w:val="TAC"/>
            </w:pPr>
            <w:r>
              <w:t>7</w:t>
            </w:r>
          </w:p>
        </w:tc>
        <w:tc>
          <w:tcPr>
            <w:tcW w:w="709" w:type="dxa"/>
          </w:tcPr>
          <w:p w14:paraId="4A1CE4CE" w14:textId="77777777" w:rsidR="00E21E9D" w:rsidRDefault="00E21E9D" w:rsidP="00AF1C32">
            <w:pPr>
              <w:pStyle w:val="TAC"/>
            </w:pPr>
            <w:r>
              <w:t>6</w:t>
            </w:r>
          </w:p>
        </w:tc>
        <w:tc>
          <w:tcPr>
            <w:tcW w:w="709" w:type="dxa"/>
          </w:tcPr>
          <w:p w14:paraId="51829883" w14:textId="77777777" w:rsidR="00E21E9D" w:rsidRDefault="00E21E9D" w:rsidP="00AF1C32">
            <w:pPr>
              <w:pStyle w:val="TAC"/>
            </w:pPr>
            <w:r>
              <w:t>5</w:t>
            </w:r>
          </w:p>
        </w:tc>
        <w:tc>
          <w:tcPr>
            <w:tcW w:w="709" w:type="dxa"/>
          </w:tcPr>
          <w:p w14:paraId="1A21C617" w14:textId="77777777" w:rsidR="00E21E9D" w:rsidRDefault="00E21E9D" w:rsidP="00AF1C32">
            <w:pPr>
              <w:pStyle w:val="TAC"/>
            </w:pPr>
            <w:r>
              <w:t>4</w:t>
            </w:r>
          </w:p>
        </w:tc>
        <w:tc>
          <w:tcPr>
            <w:tcW w:w="709" w:type="dxa"/>
          </w:tcPr>
          <w:p w14:paraId="1CB9146F" w14:textId="77777777" w:rsidR="00E21E9D" w:rsidRDefault="00E21E9D" w:rsidP="00AF1C32">
            <w:pPr>
              <w:pStyle w:val="TAC"/>
            </w:pPr>
            <w:r>
              <w:t>3</w:t>
            </w:r>
          </w:p>
        </w:tc>
        <w:tc>
          <w:tcPr>
            <w:tcW w:w="709" w:type="dxa"/>
          </w:tcPr>
          <w:p w14:paraId="0351A305" w14:textId="77777777" w:rsidR="00E21E9D" w:rsidRDefault="00E21E9D" w:rsidP="00AF1C32">
            <w:pPr>
              <w:pStyle w:val="TAC"/>
            </w:pPr>
            <w:r>
              <w:t>2</w:t>
            </w:r>
          </w:p>
        </w:tc>
        <w:tc>
          <w:tcPr>
            <w:tcW w:w="709" w:type="dxa"/>
          </w:tcPr>
          <w:p w14:paraId="6DE7AF3C" w14:textId="77777777" w:rsidR="00E21E9D" w:rsidRDefault="00E21E9D" w:rsidP="00AF1C32">
            <w:pPr>
              <w:pStyle w:val="TAC"/>
            </w:pPr>
            <w:r>
              <w:t>1</w:t>
            </w:r>
          </w:p>
        </w:tc>
        <w:tc>
          <w:tcPr>
            <w:tcW w:w="1416" w:type="dxa"/>
          </w:tcPr>
          <w:p w14:paraId="6C3A8862" w14:textId="77777777" w:rsidR="00E21E9D" w:rsidRDefault="00E21E9D" w:rsidP="00AF1C32">
            <w:pPr>
              <w:pStyle w:val="TAL"/>
            </w:pPr>
          </w:p>
        </w:tc>
      </w:tr>
      <w:tr w:rsidR="00E21E9D" w14:paraId="72CFD6B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12CB1" w14:textId="77777777" w:rsidR="00E21E9D" w:rsidRDefault="00E21E9D" w:rsidP="00AF1C32">
            <w:pPr>
              <w:pStyle w:val="TAC"/>
            </w:pPr>
          </w:p>
          <w:p w14:paraId="690C4F7A" w14:textId="77777777" w:rsidR="00E21E9D" w:rsidRDefault="00E21E9D" w:rsidP="00AF1C32">
            <w:pPr>
              <w:pStyle w:val="TAC"/>
            </w:pPr>
            <w:r>
              <w:t>Length of not served by NG-RAN contents</w:t>
            </w:r>
          </w:p>
        </w:tc>
        <w:tc>
          <w:tcPr>
            <w:tcW w:w="1416" w:type="dxa"/>
            <w:tcBorders>
              <w:top w:val="nil"/>
              <w:left w:val="single" w:sz="6" w:space="0" w:color="auto"/>
              <w:bottom w:val="nil"/>
              <w:right w:val="nil"/>
            </w:tcBorders>
          </w:tcPr>
          <w:p w14:paraId="1851D89C" w14:textId="77777777" w:rsidR="00E21E9D" w:rsidRDefault="00E21E9D" w:rsidP="00AF1C32">
            <w:pPr>
              <w:pStyle w:val="TAL"/>
            </w:pPr>
            <w:r>
              <w:t>octet o1+1</w:t>
            </w:r>
          </w:p>
          <w:p w14:paraId="16EF919F" w14:textId="77777777" w:rsidR="00E21E9D" w:rsidRDefault="00E21E9D" w:rsidP="00AF1C32">
            <w:pPr>
              <w:pStyle w:val="TAL"/>
            </w:pPr>
          </w:p>
          <w:p w14:paraId="7FB23608" w14:textId="77777777" w:rsidR="00E21E9D" w:rsidRDefault="00E21E9D" w:rsidP="00AF1C32">
            <w:pPr>
              <w:pStyle w:val="TAL"/>
            </w:pPr>
            <w:r>
              <w:t>octet o1+2</w:t>
            </w:r>
          </w:p>
        </w:tc>
      </w:tr>
      <w:tr w:rsidR="00E21E9D" w14:paraId="5615BC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D874C" w14:textId="77777777" w:rsidR="00E21E9D" w:rsidRDefault="00E21E9D" w:rsidP="00AF1C32">
            <w:pPr>
              <w:pStyle w:val="TAC"/>
            </w:pPr>
          </w:p>
          <w:p w14:paraId="46EC2D79"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D996401" w14:textId="77777777" w:rsidR="00E21E9D" w:rsidRDefault="00E21E9D" w:rsidP="00AF1C32">
            <w:pPr>
              <w:pStyle w:val="TAL"/>
              <w:rPr>
                <w:lang w:eastAsia="zh-CN"/>
              </w:rPr>
            </w:pPr>
            <w:r>
              <w:t>octet o1+3</w:t>
            </w:r>
          </w:p>
          <w:p w14:paraId="309E6D88" w14:textId="77777777" w:rsidR="00E21E9D" w:rsidRDefault="00E21E9D" w:rsidP="00AF1C32">
            <w:pPr>
              <w:pStyle w:val="TAL"/>
              <w:rPr>
                <w:lang w:eastAsia="zh-CN"/>
              </w:rPr>
            </w:pPr>
          </w:p>
          <w:p w14:paraId="48DCB4ED" w14:textId="77777777" w:rsidR="00E21E9D" w:rsidRDefault="00E21E9D" w:rsidP="00AF1C32">
            <w:pPr>
              <w:pStyle w:val="TAL"/>
              <w:rPr>
                <w:lang w:eastAsia="zh-CN"/>
              </w:rPr>
            </w:pPr>
            <w:r>
              <w:t>octet o</w:t>
            </w:r>
            <w:r>
              <w:rPr>
                <w:lang w:eastAsia="zh-CN"/>
              </w:rPr>
              <w:t>51</w:t>
            </w:r>
          </w:p>
        </w:tc>
      </w:tr>
      <w:tr w:rsidR="00E21E9D" w14:paraId="2074ADB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1CF0B" w14:textId="77777777" w:rsidR="00E21E9D" w:rsidRDefault="00E21E9D" w:rsidP="00AF1C32">
            <w:pPr>
              <w:pStyle w:val="TAC"/>
            </w:pPr>
          </w:p>
          <w:p w14:paraId="49A0A413"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32C346E4" w14:textId="77777777" w:rsidR="00E21E9D" w:rsidRDefault="00E21E9D" w:rsidP="00AF1C32">
            <w:pPr>
              <w:pStyle w:val="TAL"/>
              <w:rPr>
                <w:lang w:eastAsia="zh-CN"/>
              </w:rPr>
            </w:pPr>
            <w:r>
              <w:t>octet o51+1</w:t>
            </w:r>
          </w:p>
          <w:p w14:paraId="08837871" w14:textId="77777777" w:rsidR="00E21E9D" w:rsidRDefault="00E21E9D" w:rsidP="00AF1C32">
            <w:pPr>
              <w:pStyle w:val="TAL"/>
              <w:rPr>
                <w:lang w:eastAsia="zh-CN"/>
              </w:rPr>
            </w:pPr>
          </w:p>
          <w:p w14:paraId="36B031D6" w14:textId="77777777" w:rsidR="00E21E9D" w:rsidRDefault="00E21E9D" w:rsidP="00AF1C32">
            <w:pPr>
              <w:pStyle w:val="TAL"/>
            </w:pPr>
            <w:r>
              <w:t>octet o10</w:t>
            </w:r>
          </w:p>
        </w:tc>
      </w:tr>
      <w:tr w:rsidR="00E21E9D" w14:paraId="17DA486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9308E" w14:textId="77777777" w:rsidR="00E21E9D" w:rsidRDefault="00E21E9D" w:rsidP="00AF1C32">
            <w:pPr>
              <w:pStyle w:val="TAC"/>
            </w:pPr>
          </w:p>
          <w:p w14:paraId="280880B8" w14:textId="77777777" w:rsidR="00E21E9D" w:rsidRDefault="00E21E9D" w:rsidP="00AF1C32">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93ED11B" w14:textId="77777777" w:rsidR="00E21E9D" w:rsidRDefault="00E21E9D" w:rsidP="00AF1C32">
            <w:pPr>
              <w:pStyle w:val="TAL"/>
            </w:pPr>
            <w:r>
              <w:t>octet o10+1</w:t>
            </w:r>
          </w:p>
          <w:p w14:paraId="29E8F6D7" w14:textId="77777777" w:rsidR="00E21E9D" w:rsidRDefault="00E21E9D" w:rsidP="00AF1C32">
            <w:pPr>
              <w:pStyle w:val="TAL"/>
            </w:pPr>
          </w:p>
          <w:p w14:paraId="69525D83" w14:textId="77777777" w:rsidR="00E21E9D" w:rsidRDefault="00E21E9D" w:rsidP="00AF1C32">
            <w:pPr>
              <w:pStyle w:val="TAL"/>
            </w:pPr>
            <w:r>
              <w:t>octet o</w:t>
            </w:r>
            <w:r>
              <w:rPr>
                <w:lang w:eastAsia="zh-CN"/>
              </w:rPr>
              <w:t>2</w:t>
            </w:r>
          </w:p>
        </w:tc>
      </w:tr>
    </w:tbl>
    <w:p w14:paraId="2C185AC8" w14:textId="77777777" w:rsidR="00E21E9D" w:rsidRDefault="00E21E9D" w:rsidP="00E21E9D">
      <w:pPr>
        <w:pStyle w:val="TF"/>
      </w:pPr>
      <w:bookmarkStart w:id="548" w:name="_CRFigure5_10_2_5"/>
      <w:r>
        <w:t>Figure </w:t>
      </w:r>
      <w:bookmarkEnd w:id="548"/>
      <w:r>
        <w:t>5.</w:t>
      </w:r>
      <w:r>
        <w:rPr>
          <w:rFonts w:hint="eastAsia"/>
          <w:lang w:eastAsia="zh-CN"/>
        </w:rPr>
        <w:t>10</w:t>
      </w:r>
      <w:r>
        <w:t>.2.5: Not served by NG-RAN</w:t>
      </w:r>
    </w:p>
    <w:p w14:paraId="105D1C80" w14:textId="77777777" w:rsidR="00E21E9D" w:rsidRDefault="00E21E9D" w:rsidP="00E21E9D">
      <w:pPr>
        <w:pStyle w:val="TH"/>
      </w:pPr>
      <w:bookmarkStart w:id="549" w:name="_CRTable5_10_2_5"/>
      <w:r>
        <w:lastRenderedPageBreak/>
        <w:t>Table </w:t>
      </w:r>
      <w:bookmarkEnd w:id="549"/>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934895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F1B050F" w14:textId="77777777" w:rsidR="00E21E9D" w:rsidRDefault="00E21E9D" w:rsidP="00AF1C32">
            <w:pPr>
              <w:pStyle w:val="TAL"/>
            </w:pPr>
            <w:r>
              <w:t xml:space="preserve">NR radio parameters per geographical area list for </w:t>
            </w:r>
            <w:r>
              <w:rPr>
                <w:lang w:eastAsia="zh-CN"/>
              </w:rPr>
              <w:t>multi-hop</w:t>
            </w:r>
            <w:r>
              <w:t xml:space="preserve"> UE-to-network relay discovery (octet o1+3 to o51):</w:t>
            </w:r>
          </w:p>
          <w:p w14:paraId="2A9DF0E2" w14:textId="77777777" w:rsidR="00E21E9D" w:rsidRDefault="00E21E9D" w:rsidP="00AF1C32">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082EDF2D" w14:textId="77777777" w:rsidR="00E21E9D" w:rsidRDefault="00E21E9D" w:rsidP="00AF1C32">
            <w:pPr>
              <w:pStyle w:val="TAL"/>
              <w:rPr>
                <w:lang w:eastAsia="zh-CN"/>
              </w:rPr>
            </w:pPr>
          </w:p>
        </w:tc>
      </w:tr>
      <w:tr w:rsidR="00E21E9D" w14:paraId="232F1711" w14:textId="77777777" w:rsidTr="00AF1C32">
        <w:trPr>
          <w:cantSplit/>
          <w:jc w:val="center"/>
        </w:trPr>
        <w:tc>
          <w:tcPr>
            <w:tcW w:w="7094" w:type="dxa"/>
            <w:tcBorders>
              <w:top w:val="nil"/>
              <w:left w:val="single" w:sz="4" w:space="0" w:color="auto"/>
              <w:bottom w:val="nil"/>
              <w:right w:val="single" w:sz="4" w:space="0" w:color="auto"/>
            </w:tcBorders>
          </w:tcPr>
          <w:p w14:paraId="3F8630E4" w14:textId="77777777" w:rsidR="00E21E9D" w:rsidRDefault="00E21E9D" w:rsidP="00AF1C32">
            <w:pPr>
              <w:pStyle w:val="TAL"/>
            </w:pPr>
            <w:r>
              <w:t xml:space="preserve">NR radio parameters per geographical area list for </w:t>
            </w:r>
            <w:r>
              <w:rPr>
                <w:lang w:eastAsia="zh-CN"/>
              </w:rPr>
              <w:t>multi-hop</w:t>
            </w:r>
            <w:r>
              <w:t xml:space="preserve"> UE-to-network relay communication (octet o51+1 to o2):</w:t>
            </w:r>
          </w:p>
          <w:p w14:paraId="1A0E6396" w14:textId="77777777" w:rsidR="00E21E9D" w:rsidRDefault="00E21E9D" w:rsidP="00AF1C32">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350F3348" w14:textId="77777777" w:rsidR="00E21E9D" w:rsidRDefault="00E21E9D" w:rsidP="00AF1C32">
            <w:pPr>
              <w:pStyle w:val="TAL"/>
            </w:pPr>
          </w:p>
        </w:tc>
      </w:tr>
      <w:tr w:rsidR="00E21E9D" w14:paraId="386339BB" w14:textId="77777777" w:rsidTr="00AF1C32">
        <w:trPr>
          <w:cantSplit/>
          <w:jc w:val="center"/>
        </w:trPr>
        <w:tc>
          <w:tcPr>
            <w:tcW w:w="7094" w:type="dxa"/>
            <w:tcBorders>
              <w:top w:val="nil"/>
              <w:left w:val="single" w:sz="4" w:space="0" w:color="auto"/>
              <w:bottom w:val="nil"/>
              <w:right w:val="single" w:sz="4" w:space="0" w:color="auto"/>
            </w:tcBorders>
          </w:tcPr>
          <w:p w14:paraId="6094ACB5" w14:textId="77777777" w:rsidR="00E21E9D" w:rsidRDefault="00E21E9D" w:rsidP="00AF1C32">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2B28B2C" w14:textId="77777777" w:rsidR="00E21E9D" w:rsidRDefault="00E21E9D" w:rsidP="00AF1C32">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691F4A5" w14:textId="77777777" w:rsidR="00E21E9D" w:rsidRDefault="00E21E9D" w:rsidP="00AF1C32">
            <w:pPr>
              <w:pStyle w:val="TAL"/>
            </w:pPr>
          </w:p>
        </w:tc>
      </w:tr>
      <w:tr w:rsidR="00E21E9D" w14:paraId="2349B7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1AA81F7" w14:textId="77777777" w:rsidR="00E21E9D" w:rsidRDefault="00E21E9D" w:rsidP="00AF1C32">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1548C211" w14:textId="77777777" w:rsidR="00E21E9D" w:rsidRDefault="00E21E9D" w:rsidP="00AF1C32">
            <w:pPr>
              <w:pStyle w:val="TAL"/>
            </w:pPr>
          </w:p>
        </w:tc>
      </w:tr>
    </w:tbl>
    <w:p w14:paraId="7A8044B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D104D09" w14:textId="77777777" w:rsidTr="00AF1C32">
        <w:trPr>
          <w:cantSplit/>
          <w:jc w:val="center"/>
        </w:trPr>
        <w:tc>
          <w:tcPr>
            <w:tcW w:w="708" w:type="dxa"/>
          </w:tcPr>
          <w:p w14:paraId="25D97ECB" w14:textId="77777777" w:rsidR="00E21E9D" w:rsidRDefault="00E21E9D" w:rsidP="00AF1C32">
            <w:pPr>
              <w:pStyle w:val="TAC"/>
            </w:pPr>
            <w:r>
              <w:t>8</w:t>
            </w:r>
          </w:p>
        </w:tc>
        <w:tc>
          <w:tcPr>
            <w:tcW w:w="709" w:type="dxa"/>
          </w:tcPr>
          <w:p w14:paraId="23E208E4" w14:textId="77777777" w:rsidR="00E21E9D" w:rsidRDefault="00E21E9D" w:rsidP="00AF1C32">
            <w:pPr>
              <w:pStyle w:val="TAC"/>
            </w:pPr>
            <w:r>
              <w:t>7</w:t>
            </w:r>
          </w:p>
        </w:tc>
        <w:tc>
          <w:tcPr>
            <w:tcW w:w="709" w:type="dxa"/>
          </w:tcPr>
          <w:p w14:paraId="317BCFD2" w14:textId="77777777" w:rsidR="00E21E9D" w:rsidRDefault="00E21E9D" w:rsidP="00AF1C32">
            <w:pPr>
              <w:pStyle w:val="TAC"/>
            </w:pPr>
            <w:r>
              <w:t>6</w:t>
            </w:r>
          </w:p>
        </w:tc>
        <w:tc>
          <w:tcPr>
            <w:tcW w:w="709" w:type="dxa"/>
          </w:tcPr>
          <w:p w14:paraId="75E07F95" w14:textId="77777777" w:rsidR="00E21E9D" w:rsidRDefault="00E21E9D" w:rsidP="00AF1C32">
            <w:pPr>
              <w:pStyle w:val="TAC"/>
            </w:pPr>
            <w:r>
              <w:t>5</w:t>
            </w:r>
          </w:p>
        </w:tc>
        <w:tc>
          <w:tcPr>
            <w:tcW w:w="709" w:type="dxa"/>
          </w:tcPr>
          <w:p w14:paraId="408B5E3B" w14:textId="77777777" w:rsidR="00E21E9D" w:rsidRDefault="00E21E9D" w:rsidP="00AF1C32">
            <w:pPr>
              <w:pStyle w:val="TAC"/>
            </w:pPr>
            <w:r>
              <w:t>4</w:t>
            </w:r>
          </w:p>
        </w:tc>
        <w:tc>
          <w:tcPr>
            <w:tcW w:w="709" w:type="dxa"/>
          </w:tcPr>
          <w:p w14:paraId="3DAAD4E0" w14:textId="77777777" w:rsidR="00E21E9D" w:rsidRDefault="00E21E9D" w:rsidP="00AF1C32">
            <w:pPr>
              <w:pStyle w:val="TAC"/>
            </w:pPr>
            <w:r>
              <w:t>3</w:t>
            </w:r>
          </w:p>
        </w:tc>
        <w:tc>
          <w:tcPr>
            <w:tcW w:w="709" w:type="dxa"/>
          </w:tcPr>
          <w:p w14:paraId="5DB56E3D" w14:textId="77777777" w:rsidR="00E21E9D" w:rsidRDefault="00E21E9D" w:rsidP="00AF1C32">
            <w:pPr>
              <w:pStyle w:val="TAC"/>
            </w:pPr>
            <w:r>
              <w:t>2</w:t>
            </w:r>
          </w:p>
        </w:tc>
        <w:tc>
          <w:tcPr>
            <w:tcW w:w="709" w:type="dxa"/>
          </w:tcPr>
          <w:p w14:paraId="14530456" w14:textId="77777777" w:rsidR="00E21E9D" w:rsidRDefault="00E21E9D" w:rsidP="00AF1C32">
            <w:pPr>
              <w:pStyle w:val="TAC"/>
            </w:pPr>
            <w:r>
              <w:t>1</w:t>
            </w:r>
          </w:p>
        </w:tc>
        <w:tc>
          <w:tcPr>
            <w:tcW w:w="1346" w:type="dxa"/>
          </w:tcPr>
          <w:p w14:paraId="4FDA197A" w14:textId="77777777" w:rsidR="00E21E9D" w:rsidRDefault="00E21E9D" w:rsidP="00AF1C32">
            <w:pPr>
              <w:pStyle w:val="TAL"/>
            </w:pPr>
          </w:p>
        </w:tc>
      </w:tr>
      <w:tr w:rsidR="00E21E9D" w14:paraId="57BFE7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684BCD" w14:textId="77777777" w:rsidR="00E21E9D" w:rsidRDefault="00E21E9D" w:rsidP="00AF1C32">
            <w:pPr>
              <w:pStyle w:val="TAC"/>
            </w:pPr>
          </w:p>
          <w:p w14:paraId="3D30E94A" w14:textId="77777777" w:rsidR="00E21E9D" w:rsidRDefault="00E21E9D" w:rsidP="00AF1C32">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1872926D" w14:textId="77777777" w:rsidR="00E21E9D" w:rsidRDefault="00E21E9D" w:rsidP="00AF1C32">
            <w:pPr>
              <w:pStyle w:val="TAL"/>
            </w:pPr>
            <w:r>
              <w:t>octet o1+3</w:t>
            </w:r>
          </w:p>
          <w:p w14:paraId="7E683191" w14:textId="77777777" w:rsidR="00E21E9D" w:rsidRDefault="00E21E9D" w:rsidP="00AF1C32">
            <w:pPr>
              <w:pStyle w:val="TAL"/>
            </w:pPr>
          </w:p>
          <w:p w14:paraId="7E427CEF" w14:textId="77777777" w:rsidR="00E21E9D" w:rsidRDefault="00E21E9D" w:rsidP="00AF1C32">
            <w:pPr>
              <w:pStyle w:val="TAL"/>
            </w:pPr>
            <w:r>
              <w:t>octet o1+4</w:t>
            </w:r>
          </w:p>
        </w:tc>
      </w:tr>
      <w:tr w:rsidR="00E21E9D" w14:paraId="2B5E262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BD571" w14:textId="77777777" w:rsidR="00E21E9D" w:rsidRDefault="00E21E9D" w:rsidP="00AF1C32">
            <w:pPr>
              <w:pStyle w:val="TAC"/>
            </w:pPr>
          </w:p>
          <w:p w14:paraId="5ED83727"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27C8AA9C" w14:textId="77777777" w:rsidR="00E21E9D" w:rsidRDefault="00E21E9D" w:rsidP="00AF1C32">
            <w:pPr>
              <w:pStyle w:val="TAL"/>
            </w:pPr>
            <w:r>
              <w:t>octet o1+5</w:t>
            </w:r>
          </w:p>
          <w:p w14:paraId="5845FB89" w14:textId="77777777" w:rsidR="00E21E9D" w:rsidRDefault="00E21E9D" w:rsidP="00AF1C32">
            <w:pPr>
              <w:pStyle w:val="TAL"/>
            </w:pPr>
          </w:p>
          <w:p w14:paraId="0FCFA0F2" w14:textId="77777777" w:rsidR="00E21E9D" w:rsidRDefault="00E21E9D" w:rsidP="00AF1C32">
            <w:pPr>
              <w:pStyle w:val="TAL"/>
            </w:pPr>
            <w:r>
              <w:t>octet o510</w:t>
            </w:r>
          </w:p>
        </w:tc>
      </w:tr>
      <w:tr w:rsidR="00E21E9D" w14:paraId="68F06F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A6F86" w14:textId="77777777" w:rsidR="00E21E9D" w:rsidRDefault="00E21E9D" w:rsidP="00AF1C32">
            <w:pPr>
              <w:pStyle w:val="TAC"/>
            </w:pPr>
          </w:p>
          <w:p w14:paraId="1DC53ADA"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326F8880" w14:textId="77777777" w:rsidR="00E21E9D" w:rsidRDefault="00E21E9D" w:rsidP="00AF1C32">
            <w:pPr>
              <w:pStyle w:val="TAL"/>
            </w:pPr>
            <w:r>
              <w:t>octet (o510+1)*</w:t>
            </w:r>
          </w:p>
          <w:p w14:paraId="7BD45F07" w14:textId="77777777" w:rsidR="00E21E9D" w:rsidRDefault="00E21E9D" w:rsidP="00AF1C32">
            <w:pPr>
              <w:pStyle w:val="TAL"/>
            </w:pPr>
          </w:p>
          <w:p w14:paraId="1D4E8927" w14:textId="77777777" w:rsidR="00E21E9D" w:rsidRDefault="00E21E9D" w:rsidP="00AF1C32">
            <w:pPr>
              <w:pStyle w:val="TAL"/>
            </w:pPr>
            <w:r>
              <w:t>octet o511*</w:t>
            </w:r>
          </w:p>
        </w:tc>
      </w:tr>
      <w:tr w:rsidR="00E21E9D" w14:paraId="273B883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E654" w14:textId="77777777" w:rsidR="00E21E9D" w:rsidRDefault="00E21E9D" w:rsidP="00AF1C32">
            <w:pPr>
              <w:pStyle w:val="TAC"/>
            </w:pPr>
          </w:p>
          <w:p w14:paraId="037B1A62" w14:textId="77777777" w:rsidR="00E21E9D" w:rsidRDefault="00E21E9D" w:rsidP="00AF1C32">
            <w:pPr>
              <w:pStyle w:val="TAC"/>
            </w:pPr>
            <w:r>
              <w:t>...</w:t>
            </w:r>
          </w:p>
        </w:tc>
        <w:tc>
          <w:tcPr>
            <w:tcW w:w="1346" w:type="dxa"/>
            <w:tcBorders>
              <w:top w:val="nil"/>
              <w:left w:val="single" w:sz="6" w:space="0" w:color="auto"/>
              <w:bottom w:val="nil"/>
              <w:right w:val="nil"/>
            </w:tcBorders>
          </w:tcPr>
          <w:p w14:paraId="24AFCA71" w14:textId="77777777" w:rsidR="00E21E9D" w:rsidRDefault="00E21E9D" w:rsidP="00AF1C32">
            <w:pPr>
              <w:pStyle w:val="TAL"/>
            </w:pPr>
            <w:r>
              <w:t>octet (o511+1)*</w:t>
            </w:r>
          </w:p>
          <w:p w14:paraId="06F6044E" w14:textId="77777777" w:rsidR="00E21E9D" w:rsidRDefault="00E21E9D" w:rsidP="00AF1C32">
            <w:pPr>
              <w:pStyle w:val="TAL"/>
            </w:pPr>
          </w:p>
          <w:p w14:paraId="270FE11B" w14:textId="77777777" w:rsidR="00E21E9D" w:rsidRDefault="00E21E9D" w:rsidP="00AF1C32">
            <w:pPr>
              <w:pStyle w:val="TAL"/>
            </w:pPr>
            <w:r>
              <w:t>octet o512*</w:t>
            </w:r>
          </w:p>
        </w:tc>
      </w:tr>
      <w:tr w:rsidR="00E21E9D" w14:paraId="057393A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D9A1" w14:textId="77777777" w:rsidR="00E21E9D" w:rsidRDefault="00E21E9D" w:rsidP="00AF1C32">
            <w:pPr>
              <w:pStyle w:val="TAC"/>
            </w:pPr>
          </w:p>
          <w:p w14:paraId="337DCBCF"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7C008143" w14:textId="77777777" w:rsidR="00E21E9D" w:rsidRDefault="00E21E9D" w:rsidP="00AF1C32">
            <w:pPr>
              <w:pStyle w:val="TAL"/>
            </w:pPr>
            <w:r>
              <w:t>octet (o512+1)*</w:t>
            </w:r>
          </w:p>
          <w:p w14:paraId="3A6BE8F7" w14:textId="77777777" w:rsidR="00E21E9D" w:rsidRDefault="00E21E9D" w:rsidP="00AF1C32">
            <w:pPr>
              <w:pStyle w:val="TAL"/>
            </w:pPr>
          </w:p>
          <w:p w14:paraId="58D52EDC" w14:textId="77777777" w:rsidR="00E21E9D" w:rsidRDefault="00E21E9D" w:rsidP="00AF1C32">
            <w:pPr>
              <w:pStyle w:val="TAL"/>
            </w:pPr>
            <w:r>
              <w:t>octet o51*</w:t>
            </w:r>
          </w:p>
        </w:tc>
      </w:tr>
    </w:tbl>
    <w:p w14:paraId="3DF520F3" w14:textId="77777777" w:rsidR="00E21E9D" w:rsidRDefault="00E21E9D" w:rsidP="00E21E9D">
      <w:pPr>
        <w:pStyle w:val="TF"/>
      </w:pPr>
      <w:bookmarkStart w:id="550" w:name="_CRFigure5_10_2_6"/>
      <w:r>
        <w:t>Figure </w:t>
      </w:r>
      <w:bookmarkEnd w:id="550"/>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499E0AA6" w14:textId="77777777" w:rsidR="00E21E9D" w:rsidRDefault="00E21E9D" w:rsidP="00E21E9D">
      <w:pPr>
        <w:pStyle w:val="TH"/>
      </w:pPr>
      <w:bookmarkStart w:id="551" w:name="_CRTable5_10_2_6"/>
      <w:r>
        <w:t>Table </w:t>
      </w:r>
      <w:bookmarkEnd w:id="551"/>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D83462" w14:textId="77777777" w:rsidTr="00AF1C32">
        <w:trPr>
          <w:cantSplit/>
          <w:jc w:val="center"/>
        </w:trPr>
        <w:tc>
          <w:tcPr>
            <w:tcW w:w="7094" w:type="dxa"/>
          </w:tcPr>
          <w:p w14:paraId="4F0B5DA4" w14:textId="77777777" w:rsidR="00E21E9D" w:rsidRDefault="00E21E9D" w:rsidP="00AF1C32">
            <w:pPr>
              <w:pStyle w:val="TAL"/>
            </w:pPr>
            <w:r>
              <w:t>Radio parameters per geographical area info:</w:t>
            </w:r>
          </w:p>
          <w:p w14:paraId="02144688"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EE27CBC" w14:textId="77777777" w:rsidR="00E21E9D" w:rsidRDefault="00E21E9D" w:rsidP="00AF1C32">
            <w:pPr>
              <w:pStyle w:val="TAL"/>
            </w:pPr>
          </w:p>
        </w:tc>
      </w:tr>
    </w:tbl>
    <w:p w14:paraId="142121B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58A90A5" w14:textId="77777777" w:rsidTr="00AF1C32">
        <w:trPr>
          <w:cantSplit/>
          <w:jc w:val="center"/>
        </w:trPr>
        <w:tc>
          <w:tcPr>
            <w:tcW w:w="708" w:type="dxa"/>
          </w:tcPr>
          <w:p w14:paraId="56161761" w14:textId="77777777" w:rsidR="00E21E9D" w:rsidRDefault="00E21E9D" w:rsidP="00AF1C32">
            <w:pPr>
              <w:pStyle w:val="TAC"/>
            </w:pPr>
            <w:r>
              <w:lastRenderedPageBreak/>
              <w:t>8</w:t>
            </w:r>
          </w:p>
        </w:tc>
        <w:tc>
          <w:tcPr>
            <w:tcW w:w="709" w:type="dxa"/>
          </w:tcPr>
          <w:p w14:paraId="288BD827" w14:textId="77777777" w:rsidR="00E21E9D" w:rsidRDefault="00E21E9D" w:rsidP="00AF1C32">
            <w:pPr>
              <w:pStyle w:val="TAC"/>
            </w:pPr>
            <w:r>
              <w:t>7</w:t>
            </w:r>
          </w:p>
        </w:tc>
        <w:tc>
          <w:tcPr>
            <w:tcW w:w="709" w:type="dxa"/>
          </w:tcPr>
          <w:p w14:paraId="17F029EF" w14:textId="77777777" w:rsidR="00E21E9D" w:rsidRDefault="00E21E9D" w:rsidP="00AF1C32">
            <w:pPr>
              <w:pStyle w:val="TAC"/>
            </w:pPr>
            <w:r>
              <w:t>6</w:t>
            </w:r>
          </w:p>
        </w:tc>
        <w:tc>
          <w:tcPr>
            <w:tcW w:w="709" w:type="dxa"/>
          </w:tcPr>
          <w:p w14:paraId="73858086" w14:textId="77777777" w:rsidR="00E21E9D" w:rsidRDefault="00E21E9D" w:rsidP="00AF1C32">
            <w:pPr>
              <w:pStyle w:val="TAC"/>
            </w:pPr>
            <w:r>
              <w:t>5</w:t>
            </w:r>
          </w:p>
        </w:tc>
        <w:tc>
          <w:tcPr>
            <w:tcW w:w="709" w:type="dxa"/>
          </w:tcPr>
          <w:p w14:paraId="63A0988D" w14:textId="77777777" w:rsidR="00E21E9D" w:rsidRDefault="00E21E9D" w:rsidP="00AF1C32">
            <w:pPr>
              <w:pStyle w:val="TAC"/>
            </w:pPr>
            <w:r>
              <w:t>4</w:t>
            </w:r>
          </w:p>
        </w:tc>
        <w:tc>
          <w:tcPr>
            <w:tcW w:w="709" w:type="dxa"/>
          </w:tcPr>
          <w:p w14:paraId="23094D70" w14:textId="77777777" w:rsidR="00E21E9D" w:rsidRDefault="00E21E9D" w:rsidP="00AF1C32">
            <w:pPr>
              <w:pStyle w:val="TAC"/>
            </w:pPr>
            <w:r>
              <w:t>3</w:t>
            </w:r>
          </w:p>
        </w:tc>
        <w:tc>
          <w:tcPr>
            <w:tcW w:w="709" w:type="dxa"/>
          </w:tcPr>
          <w:p w14:paraId="36EC90F6" w14:textId="77777777" w:rsidR="00E21E9D" w:rsidRDefault="00E21E9D" w:rsidP="00AF1C32">
            <w:pPr>
              <w:pStyle w:val="TAC"/>
            </w:pPr>
            <w:r>
              <w:t>2</w:t>
            </w:r>
          </w:p>
        </w:tc>
        <w:tc>
          <w:tcPr>
            <w:tcW w:w="709" w:type="dxa"/>
          </w:tcPr>
          <w:p w14:paraId="2C820DF4" w14:textId="77777777" w:rsidR="00E21E9D" w:rsidRDefault="00E21E9D" w:rsidP="00AF1C32">
            <w:pPr>
              <w:pStyle w:val="TAC"/>
            </w:pPr>
            <w:r>
              <w:t>1</w:t>
            </w:r>
          </w:p>
        </w:tc>
        <w:tc>
          <w:tcPr>
            <w:tcW w:w="1346" w:type="dxa"/>
          </w:tcPr>
          <w:p w14:paraId="145E024A" w14:textId="77777777" w:rsidR="00E21E9D" w:rsidRDefault="00E21E9D" w:rsidP="00AF1C32">
            <w:pPr>
              <w:pStyle w:val="TAL"/>
            </w:pPr>
          </w:p>
        </w:tc>
      </w:tr>
      <w:tr w:rsidR="00E21E9D" w14:paraId="2C3D7D4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DBF9E2" w14:textId="77777777" w:rsidR="00E21E9D" w:rsidRDefault="00E21E9D" w:rsidP="00AF1C32">
            <w:pPr>
              <w:pStyle w:val="TAC"/>
            </w:pPr>
          </w:p>
          <w:p w14:paraId="150E3B54" w14:textId="77777777" w:rsidR="00E21E9D" w:rsidRDefault="00E21E9D" w:rsidP="00AF1C32">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5E06D264" w14:textId="77777777" w:rsidR="00E21E9D" w:rsidRDefault="00E21E9D" w:rsidP="00AF1C32">
            <w:pPr>
              <w:pStyle w:val="TAL"/>
            </w:pPr>
            <w:r>
              <w:t>octet o51+1</w:t>
            </w:r>
          </w:p>
          <w:p w14:paraId="46C22E1B" w14:textId="77777777" w:rsidR="00E21E9D" w:rsidRDefault="00E21E9D" w:rsidP="00AF1C32">
            <w:pPr>
              <w:pStyle w:val="TAL"/>
            </w:pPr>
          </w:p>
          <w:p w14:paraId="226F8B3E" w14:textId="77777777" w:rsidR="00E21E9D" w:rsidRDefault="00E21E9D" w:rsidP="00AF1C32">
            <w:pPr>
              <w:pStyle w:val="TAL"/>
            </w:pPr>
            <w:r>
              <w:t>octet o51+2</w:t>
            </w:r>
          </w:p>
        </w:tc>
      </w:tr>
      <w:tr w:rsidR="00E21E9D" w14:paraId="50B73DD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CBA27" w14:textId="77777777" w:rsidR="00E21E9D" w:rsidRDefault="00E21E9D" w:rsidP="00AF1C32">
            <w:pPr>
              <w:pStyle w:val="TAC"/>
            </w:pPr>
          </w:p>
          <w:p w14:paraId="737E596F"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5139ED69" w14:textId="77777777" w:rsidR="00E21E9D" w:rsidRDefault="00E21E9D" w:rsidP="00AF1C32">
            <w:pPr>
              <w:pStyle w:val="TAL"/>
            </w:pPr>
            <w:r>
              <w:t>octet o51+3</w:t>
            </w:r>
          </w:p>
          <w:p w14:paraId="3655B92D" w14:textId="77777777" w:rsidR="00E21E9D" w:rsidRDefault="00E21E9D" w:rsidP="00AF1C32">
            <w:pPr>
              <w:pStyle w:val="TAL"/>
            </w:pPr>
          </w:p>
          <w:p w14:paraId="11ADB9A2" w14:textId="77777777" w:rsidR="00E21E9D" w:rsidRDefault="00E21E9D" w:rsidP="00AF1C32">
            <w:pPr>
              <w:pStyle w:val="TAL"/>
            </w:pPr>
            <w:r>
              <w:t>octet o513</w:t>
            </w:r>
          </w:p>
        </w:tc>
      </w:tr>
      <w:tr w:rsidR="00E21E9D" w14:paraId="0D18391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D221A" w14:textId="77777777" w:rsidR="00E21E9D" w:rsidRDefault="00E21E9D" w:rsidP="00AF1C32">
            <w:pPr>
              <w:pStyle w:val="TAC"/>
            </w:pPr>
          </w:p>
          <w:p w14:paraId="78A1F89D"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78CB8F93" w14:textId="77777777" w:rsidR="00E21E9D" w:rsidRDefault="00E21E9D" w:rsidP="00AF1C32">
            <w:pPr>
              <w:pStyle w:val="TAL"/>
            </w:pPr>
            <w:r>
              <w:t>octet (o513+1)*</w:t>
            </w:r>
          </w:p>
          <w:p w14:paraId="344FF403" w14:textId="77777777" w:rsidR="00E21E9D" w:rsidRDefault="00E21E9D" w:rsidP="00AF1C32">
            <w:pPr>
              <w:pStyle w:val="TAL"/>
            </w:pPr>
          </w:p>
          <w:p w14:paraId="7A50E96F" w14:textId="77777777" w:rsidR="00E21E9D" w:rsidRDefault="00E21E9D" w:rsidP="00AF1C32">
            <w:pPr>
              <w:pStyle w:val="TAL"/>
            </w:pPr>
            <w:r>
              <w:t>octet o514*</w:t>
            </w:r>
          </w:p>
        </w:tc>
      </w:tr>
      <w:tr w:rsidR="00E21E9D" w14:paraId="3732FCE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210D2" w14:textId="77777777" w:rsidR="00E21E9D" w:rsidRDefault="00E21E9D" w:rsidP="00AF1C32">
            <w:pPr>
              <w:pStyle w:val="TAC"/>
            </w:pPr>
          </w:p>
          <w:p w14:paraId="685C4BB6" w14:textId="77777777" w:rsidR="00E21E9D" w:rsidRDefault="00E21E9D" w:rsidP="00AF1C32">
            <w:pPr>
              <w:pStyle w:val="TAC"/>
            </w:pPr>
            <w:r>
              <w:t>...</w:t>
            </w:r>
          </w:p>
        </w:tc>
        <w:tc>
          <w:tcPr>
            <w:tcW w:w="1346" w:type="dxa"/>
            <w:tcBorders>
              <w:top w:val="nil"/>
              <w:left w:val="single" w:sz="6" w:space="0" w:color="auto"/>
              <w:bottom w:val="nil"/>
              <w:right w:val="nil"/>
            </w:tcBorders>
          </w:tcPr>
          <w:p w14:paraId="37D17609" w14:textId="77777777" w:rsidR="00E21E9D" w:rsidRDefault="00E21E9D" w:rsidP="00AF1C32">
            <w:pPr>
              <w:pStyle w:val="TAL"/>
            </w:pPr>
            <w:r>
              <w:t>octet (o514+1)*</w:t>
            </w:r>
          </w:p>
          <w:p w14:paraId="79AA06D7" w14:textId="77777777" w:rsidR="00E21E9D" w:rsidRDefault="00E21E9D" w:rsidP="00AF1C32">
            <w:pPr>
              <w:pStyle w:val="TAL"/>
            </w:pPr>
          </w:p>
          <w:p w14:paraId="0AD56291" w14:textId="77777777" w:rsidR="00E21E9D" w:rsidRDefault="00E21E9D" w:rsidP="00AF1C32">
            <w:pPr>
              <w:pStyle w:val="TAL"/>
            </w:pPr>
            <w:r>
              <w:t>octet o515*</w:t>
            </w:r>
          </w:p>
        </w:tc>
      </w:tr>
      <w:tr w:rsidR="00E21E9D" w14:paraId="3888ECE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D653D" w14:textId="77777777" w:rsidR="00E21E9D" w:rsidRDefault="00E21E9D" w:rsidP="00AF1C32">
            <w:pPr>
              <w:pStyle w:val="TAC"/>
            </w:pPr>
          </w:p>
          <w:p w14:paraId="14C1B2E6"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65F8DDF2" w14:textId="77777777" w:rsidR="00E21E9D" w:rsidRDefault="00E21E9D" w:rsidP="00AF1C32">
            <w:pPr>
              <w:pStyle w:val="TAL"/>
            </w:pPr>
            <w:r>
              <w:t>octet (o515+1)*</w:t>
            </w:r>
          </w:p>
          <w:p w14:paraId="17677631" w14:textId="77777777" w:rsidR="00E21E9D" w:rsidRDefault="00E21E9D" w:rsidP="00AF1C32">
            <w:pPr>
              <w:pStyle w:val="TAL"/>
            </w:pPr>
          </w:p>
          <w:p w14:paraId="772DF124" w14:textId="77777777" w:rsidR="00E21E9D" w:rsidRDefault="00E21E9D" w:rsidP="00AF1C32">
            <w:pPr>
              <w:pStyle w:val="TAL"/>
            </w:pPr>
            <w:r>
              <w:t>octet o10*</w:t>
            </w:r>
          </w:p>
        </w:tc>
      </w:tr>
    </w:tbl>
    <w:p w14:paraId="77F48F36" w14:textId="77777777" w:rsidR="00E21E9D" w:rsidRDefault="00E21E9D" w:rsidP="00E21E9D">
      <w:pPr>
        <w:pStyle w:val="TF"/>
      </w:pPr>
      <w:bookmarkStart w:id="552" w:name="_CRFigure5_10_2_7"/>
      <w:r>
        <w:t>Figure </w:t>
      </w:r>
      <w:bookmarkEnd w:id="552"/>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004A1274" w14:textId="77777777" w:rsidR="00E21E9D" w:rsidRDefault="00E21E9D" w:rsidP="00E21E9D">
      <w:pPr>
        <w:pStyle w:val="TH"/>
      </w:pPr>
      <w:bookmarkStart w:id="553" w:name="_CRTable5_10_2_7"/>
      <w:r>
        <w:t>Table </w:t>
      </w:r>
      <w:bookmarkEnd w:id="553"/>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D52491D" w14:textId="77777777" w:rsidTr="00AF1C32">
        <w:trPr>
          <w:cantSplit/>
          <w:jc w:val="center"/>
        </w:trPr>
        <w:tc>
          <w:tcPr>
            <w:tcW w:w="7094" w:type="dxa"/>
          </w:tcPr>
          <w:p w14:paraId="34B290EE" w14:textId="77777777" w:rsidR="00E21E9D" w:rsidRDefault="00E21E9D" w:rsidP="00AF1C32">
            <w:pPr>
              <w:pStyle w:val="TAL"/>
            </w:pPr>
            <w:r>
              <w:t>Radio parameters per geographical area info:</w:t>
            </w:r>
          </w:p>
          <w:p w14:paraId="416EDB6B"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4E481BE" w14:textId="77777777" w:rsidR="00E21E9D" w:rsidRDefault="00E21E9D" w:rsidP="00AF1C32">
            <w:pPr>
              <w:pStyle w:val="TAL"/>
            </w:pPr>
          </w:p>
        </w:tc>
      </w:tr>
    </w:tbl>
    <w:p w14:paraId="7A46AF8B"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5AFDDCB1" w14:textId="77777777" w:rsidTr="00AF1C32">
        <w:trPr>
          <w:cantSplit/>
          <w:jc w:val="center"/>
        </w:trPr>
        <w:tc>
          <w:tcPr>
            <w:tcW w:w="708" w:type="dxa"/>
          </w:tcPr>
          <w:p w14:paraId="04C96741" w14:textId="77777777" w:rsidR="00E21E9D" w:rsidRDefault="00E21E9D" w:rsidP="00AF1C32">
            <w:pPr>
              <w:pStyle w:val="TAC"/>
            </w:pPr>
            <w:r>
              <w:t>8</w:t>
            </w:r>
          </w:p>
        </w:tc>
        <w:tc>
          <w:tcPr>
            <w:tcW w:w="709" w:type="dxa"/>
          </w:tcPr>
          <w:p w14:paraId="3D8AD08D" w14:textId="77777777" w:rsidR="00E21E9D" w:rsidRDefault="00E21E9D" w:rsidP="00AF1C32">
            <w:pPr>
              <w:pStyle w:val="TAC"/>
            </w:pPr>
            <w:r>
              <w:t>7</w:t>
            </w:r>
          </w:p>
        </w:tc>
        <w:tc>
          <w:tcPr>
            <w:tcW w:w="709" w:type="dxa"/>
          </w:tcPr>
          <w:p w14:paraId="116F83F2" w14:textId="77777777" w:rsidR="00E21E9D" w:rsidRDefault="00E21E9D" w:rsidP="00AF1C32">
            <w:pPr>
              <w:pStyle w:val="TAC"/>
            </w:pPr>
            <w:r>
              <w:t>6</w:t>
            </w:r>
          </w:p>
        </w:tc>
        <w:tc>
          <w:tcPr>
            <w:tcW w:w="709" w:type="dxa"/>
          </w:tcPr>
          <w:p w14:paraId="7E25A2C4" w14:textId="77777777" w:rsidR="00E21E9D" w:rsidRDefault="00E21E9D" w:rsidP="00AF1C32">
            <w:pPr>
              <w:pStyle w:val="TAC"/>
            </w:pPr>
            <w:r>
              <w:t>5</w:t>
            </w:r>
          </w:p>
        </w:tc>
        <w:tc>
          <w:tcPr>
            <w:tcW w:w="709" w:type="dxa"/>
          </w:tcPr>
          <w:p w14:paraId="04E240D4" w14:textId="77777777" w:rsidR="00E21E9D" w:rsidRDefault="00E21E9D" w:rsidP="00AF1C32">
            <w:pPr>
              <w:pStyle w:val="TAC"/>
            </w:pPr>
            <w:r>
              <w:t>4</w:t>
            </w:r>
          </w:p>
        </w:tc>
        <w:tc>
          <w:tcPr>
            <w:tcW w:w="709" w:type="dxa"/>
          </w:tcPr>
          <w:p w14:paraId="76DDAFCC" w14:textId="77777777" w:rsidR="00E21E9D" w:rsidRDefault="00E21E9D" w:rsidP="00AF1C32">
            <w:pPr>
              <w:pStyle w:val="TAC"/>
            </w:pPr>
            <w:r>
              <w:t>3</w:t>
            </w:r>
          </w:p>
        </w:tc>
        <w:tc>
          <w:tcPr>
            <w:tcW w:w="709" w:type="dxa"/>
          </w:tcPr>
          <w:p w14:paraId="31AE1A73" w14:textId="77777777" w:rsidR="00E21E9D" w:rsidRDefault="00E21E9D" w:rsidP="00AF1C32">
            <w:pPr>
              <w:pStyle w:val="TAC"/>
            </w:pPr>
            <w:r>
              <w:t>2</w:t>
            </w:r>
          </w:p>
        </w:tc>
        <w:tc>
          <w:tcPr>
            <w:tcW w:w="709" w:type="dxa"/>
          </w:tcPr>
          <w:p w14:paraId="7F3972A2" w14:textId="77777777" w:rsidR="00E21E9D" w:rsidRDefault="00E21E9D" w:rsidP="00AF1C32">
            <w:pPr>
              <w:pStyle w:val="TAC"/>
            </w:pPr>
            <w:r>
              <w:t>1</w:t>
            </w:r>
          </w:p>
        </w:tc>
        <w:tc>
          <w:tcPr>
            <w:tcW w:w="1416" w:type="dxa"/>
          </w:tcPr>
          <w:p w14:paraId="59EFAE48" w14:textId="77777777" w:rsidR="00E21E9D" w:rsidRDefault="00E21E9D" w:rsidP="00AF1C32">
            <w:pPr>
              <w:pStyle w:val="TAL"/>
            </w:pPr>
          </w:p>
        </w:tc>
      </w:tr>
      <w:tr w:rsidR="00E21E9D" w14:paraId="142287B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58A7" w14:textId="77777777" w:rsidR="00E21E9D" w:rsidRDefault="00E21E9D" w:rsidP="00AF1C32">
            <w:pPr>
              <w:pStyle w:val="TAC"/>
            </w:pPr>
          </w:p>
          <w:p w14:paraId="533DDD27" w14:textId="77777777" w:rsidR="00E21E9D" w:rsidRDefault="00E21E9D" w:rsidP="00AF1C32">
            <w:pPr>
              <w:pStyle w:val="TAC"/>
            </w:pPr>
            <w:r>
              <w:t>Length of radio parameters per geographical area contents</w:t>
            </w:r>
          </w:p>
        </w:tc>
        <w:tc>
          <w:tcPr>
            <w:tcW w:w="1416" w:type="dxa"/>
            <w:tcBorders>
              <w:top w:val="nil"/>
              <w:left w:val="single" w:sz="6" w:space="0" w:color="auto"/>
              <w:bottom w:val="nil"/>
              <w:right w:val="nil"/>
            </w:tcBorders>
          </w:tcPr>
          <w:p w14:paraId="0759FCE2" w14:textId="77777777" w:rsidR="00E21E9D" w:rsidRDefault="00E21E9D" w:rsidP="00AF1C32">
            <w:pPr>
              <w:pStyle w:val="TAL"/>
            </w:pPr>
            <w:r>
              <w:t>octet o510+1</w:t>
            </w:r>
          </w:p>
          <w:p w14:paraId="22472A2B" w14:textId="77777777" w:rsidR="00E21E9D" w:rsidRDefault="00E21E9D" w:rsidP="00AF1C32">
            <w:pPr>
              <w:pStyle w:val="TAL"/>
            </w:pPr>
          </w:p>
          <w:p w14:paraId="1F2972B7" w14:textId="77777777" w:rsidR="00E21E9D" w:rsidRDefault="00E21E9D" w:rsidP="00AF1C32">
            <w:pPr>
              <w:pStyle w:val="TAL"/>
            </w:pPr>
            <w:r>
              <w:t>octet o510+2</w:t>
            </w:r>
          </w:p>
        </w:tc>
      </w:tr>
      <w:tr w:rsidR="00E21E9D" w14:paraId="0BB0E0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D118F" w14:textId="77777777" w:rsidR="00E21E9D" w:rsidRDefault="00E21E9D" w:rsidP="00AF1C32">
            <w:pPr>
              <w:pStyle w:val="TAC"/>
            </w:pPr>
          </w:p>
          <w:p w14:paraId="6F575684" w14:textId="77777777" w:rsidR="00E21E9D" w:rsidRDefault="00E21E9D" w:rsidP="00AF1C32">
            <w:pPr>
              <w:pStyle w:val="TAC"/>
            </w:pPr>
            <w:r>
              <w:t>Geographical area</w:t>
            </w:r>
          </w:p>
        </w:tc>
        <w:tc>
          <w:tcPr>
            <w:tcW w:w="1416" w:type="dxa"/>
            <w:tcBorders>
              <w:top w:val="nil"/>
              <w:left w:val="single" w:sz="6" w:space="0" w:color="auto"/>
              <w:bottom w:val="nil"/>
              <w:right w:val="nil"/>
            </w:tcBorders>
          </w:tcPr>
          <w:p w14:paraId="049EEF4E" w14:textId="77777777" w:rsidR="00E21E9D" w:rsidRDefault="00E21E9D" w:rsidP="00AF1C32">
            <w:pPr>
              <w:pStyle w:val="TAL"/>
            </w:pPr>
            <w:r>
              <w:t>octet o510+3</w:t>
            </w:r>
          </w:p>
          <w:p w14:paraId="604F45CC" w14:textId="77777777" w:rsidR="00E21E9D" w:rsidRDefault="00E21E9D" w:rsidP="00AF1C32">
            <w:pPr>
              <w:pStyle w:val="TAL"/>
            </w:pPr>
          </w:p>
          <w:p w14:paraId="5C35815E" w14:textId="77777777" w:rsidR="00E21E9D" w:rsidRDefault="00E21E9D" w:rsidP="00AF1C32">
            <w:pPr>
              <w:pStyle w:val="TAL"/>
            </w:pPr>
            <w:r>
              <w:t>octet o5100</w:t>
            </w:r>
          </w:p>
        </w:tc>
      </w:tr>
      <w:tr w:rsidR="00E21E9D" w14:paraId="1CFF44C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7638" w14:textId="77777777" w:rsidR="00E21E9D" w:rsidRDefault="00E21E9D" w:rsidP="00AF1C32">
            <w:pPr>
              <w:pStyle w:val="TAC"/>
            </w:pPr>
          </w:p>
          <w:p w14:paraId="0FB60050" w14:textId="77777777" w:rsidR="00E21E9D" w:rsidRDefault="00E21E9D" w:rsidP="00AF1C32">
            <w:pPr>
              <w:pStyle w:val="TAC"/>
            </w:pPr>
            <w:r>
              <w:t>Radio parameters</w:t>
            </w:r>
          </w:p>
        </w:tc>
        <w:tc>
          <w:tcPr>
            <w:tcW w:w="1416" w:type="dxa"/>
            <w:tcBorders>
              <w:top w:val="nil"/>
              <w:left w:val="single" w:sz="6" w:space="0" w:color="auto"/>
              <w:bottom w:val="nil"/>
              <w:right w:val="nil"/>
            </w:tcBorders>
          </w:tcPr>
          <w:p w14:paraId="5436B8DB" w14:textId="77777777" w:rsidR="00E21E9D" w:rsidRDefault="00E21E9D" w:rsidP="00AF1C32">
            <w:pPr>
              <w:pStyle w:val="TAL"/>
            </w:pPr>
            <w:r>
              <w:t>octet o5100+1</w:t>
            </w:r>
          </w:p>
          <w:p w14:paraId="525E8173" w14:textId="77777777" w:rsidR="00E21E9D" w:rsidRDefault="00E21E9D" w:rsidP="00AF1C32">
            <w:pPr>
              <w:pStyle w:val="TAL"/>
            </w:pPr>
          </w:p>
          <w:p w14:paraId="0E98F518" w14:textId="77777777" w:rsidR="00E21E9D" w:rsidRDefault="00E21E9D" w:rsidP="00AF1C32">
            <w:pPr>
              <w:pStyle w:val="TAL"/>
            </w:pPr>
            <w:r>
              <w:t>octet o511-1</w:t>
            </w:r>
          </w:p>
        </w:tc>
      </w:tr>
      <w:tr w:rsidR="00E21E9D" w14:paraId="5FC7FF64"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FF5753" w14:textId="77777777" w:rsidR="00E21E9D" w:rsidRDefault="00E21E9D"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9C5BF60" w14:textId="77777777" w:rsidR="00E21E9D" w:rsidRDefault="00E21E9D" w:rsidP="00AF1C32">
            <w:pPr>
              <w:pStyle w:val="TAC"/>
            </w:pPr>
            <w:r>
              <w:t>0</w:t>
            </w:r>
          </w:p>
          <w:p w14:paraId="624BB6DD"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B33932" w14:textId="77777777" w:rsidR="00E21E9D" w:rsidRDefault="00E21E9D" w:rsidP="00AF1C32">
            <w:pPr>
              <w:pStyle w:val="TAC"/>
            </w:pPr>
            <w:r>
              <w:t>0</w:t>
            </w:r>
          </w:p>
          <w:p w14:paraId="2FA5DEC6"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6020D5" w14:textId="77777777" w:rsidR="00E21E9D" w:rsidRDefault="00E21E9D" w:rsidP="00AF1C32">
            <w:pPr>
              <w:pStyle w:val="TAC"/>
            </w:pPr>
            <w:r>
              <w:t>0</w:t>
            </w:r>
          </w:p>
          <w:p w14:paraId="47D8491F"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F79F783" w14:textId="77777777" w:rsidR="00E21E9D" w:rsidRDefault="00E21E9D" w:rsidP="00AF1C32">
            <w:pPr>
              <w:pStyle w:val="TAC"/>
            </w:pPr>
            <w:r>
              <w:t>0</w:t>
            </w:r>
          </w:p>
          <w:p w14:paraId="151940D9"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D979A9" w14:textId="77777777" w:rsidR="00E21E9D" w:rsidRDefault="00E21E9D" w:rsidP="00AF1C32">
            <w:pPr>
              <w:pStyle w:val="TAC"/>
            </w:pPr>
            <w:r>
              <w:t>0</w:t>
            </w:r>
          </w:p>
          <w:p w14:paraId="261CFE0C"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14AC7EF" w14:textId="77777777" w:rsidR="00E21E9D" w:rsidRDefault="00E21E9D" w:rsidP="00AF1C32">
            <w:pPr>
              <w:pStyle w:val="TAC"/>
            </w:pPr>
            <w:r>
              <w:t>0</w:t>
            </w:r>
          </w:p>
          <w:p w14:paraId="6CE4F0CA"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F674D6" w14:textId="77777777" w:rsidR="00E21E9D" w:rsidRDefault="00E21E9D" w:rsidP="00AF1C32">
            <w:pPr>
              <w:pStyle w:val="TAC"/>
            </w:pPr>
            <w:r>
              <w:t>0</w:t>
            </w:r>
          </w:p>
          <w:p w14:paraId="7AED0E87" w14:textId="77777777" w:rsidR="00E21E9D" w:rsidRDefault="00E21E9D" w:rsidP="00AF1C32">
            <w:pPr>
              <w:pStyle w:val="TAC"/>
            </w:pPr>
            <w:r>
              <w:t>Spare</w:t>
            </w:r>
          </w:p>
        </w:tc>
        <w:tc>
          <w:tcPr>
            <w:tcW w:w="1416" w:type="dxa"/>
            <w:tcBorders>
              <w:top w:val="nil"/>
              <w:left w:val="single" w:sz="6" w:space="0" w:color="auto"/>
              <w:bottom w:val="nil"/>
              <w:right w:val="nil"/>
            </w:tcBorders>
          </w:tcPr>
          <w:p w14:paraId="73535A9C" w14:textId="77777777" w:rsidR="00E21E9D" w:rsidRDefault="00E21E9D" w:rsidP="00AF1C32">
            <w:pPr>
              <w:pStyle w:val="TAL"/>
            </w:pPr>
            <w:r>
              <w:t>octet o511</w:t>
            </w:r>
          </w:p>
        </w:tc>
      </w:tr>
    </w:tbl>
    <w:p w14:paraId="169D8EC0" w14:textId="77777777" w:rsidR="00E21E9D" w:rsidRDefault="00E21E9D" w:rsidP="00E21E9D">
      <w:pPr>
        <w:pStyle w:val="TF"/>
      </w:pPr>
      <w:bookmarkStart w:id="554" w:name="_CRFigure5_10_2_8"/>
      <w:r>
        <w:t>Figure </w:t>
      </w:r>
      <w:bookmarkEnd w:id="554"/>
      <w:r>
        <w:t>5.</w:t>
      </w:r>
      <w:r>
        <w:rPr>
          <w:rFonts w:hint="eastAsia"/>
          <w:lang w:eastAsia="zh-CN"/>
        </w:rPr>
        <w:t>10</w:t>
      </w:r>
      <w:r>
        <w:t>.2.8: Radio parameters per geographical area info</w:t>
      </w:r>
    </w:p>
    <w:p w14:paraId="27398F26" w14:textId="77777777" w:rsidR="00E21E9D" w:rsidRDefault="00E21E9D" w:rsidP="00E21E9D">
      <w:pPr>
        <w:pStyle w:val="TH"/>
      </w:pPr>
      <w:bookmarkStart w:id="555" w:name="_CRTable5_10_2_8"/>
      <w:r>
        <w:lastRenderedPageBreak/>
        <w:t>Table </w:t>
      </w:r>
      <w:bookmarkEnd w:id="555"/>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255F9E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6356BD6" w14:textId="77777777" w:rsidR="00E21E9D" w:rsidRDefault="00E21E9D" w:rsidP="00AF1C32">
            <w:pPr>
              <w:pStyle w:val="TAL"/>
            </w:pPr>
            <w:r>
              <w:t>Geographical area (octet o510+3 to o5100):</w:t>
            </w:r>
          </w:p>
          <w:p w14:paraId="2A76D213" w14:textId="77777777" w:rsidR="00E21E9D" w:rsidRDefault="00E21E9D" w:rsidP="00AF1C32">
            <w:pPr>
              <w:pStyle w:val="TAL"/>
            </w:pPr>
            <w:r>
              <w:t>The geographical area field is coded according to figure 5.</w:t>
            </w:r>
            <w:r>
              <w:rPr>
                <w:rFonts w:hint="eastAsia"/>
                <w:lang w:eastAsia="zh-CN"/>
              </w:rPr>
              <w:t>10</w:t>
            </w:r>
            <w:r>
              <w:t>.2.9 and table 5.</w:t>
            </w:r>
            <w:r>
              <w:rPr>
                <w:rFonts w:hint="eastAsia"/>
                <w:lang w:eastAsia="zh-CN"/>
              </w:rPr>
              <w:t>10</w:t>
            </w:r>
            <w:r>
              <w:t>.2.9.</w:t>
            </w:r>
          </w:p>
          <w:p w14:paraId="2B65FADF" w14:textId="77777777" w:rsidR="00E21E9D" w:rsidRDefault="00E21E9D" w:rsidP="00AF1C32">
            <w:pPr>
              <w:pStyle w:val="TAL"/>
            </w:pPr>
          </w:p>
        </w:tc>
      </w:tr>
      <w:tr w:rsidR="00E21E9D" w14:paraId="68FC6889" w14:textId="77777777" w:rsidTr="00AF1C32">
        <w:trPr>
          <w:cantSplit/>
          <w:jc w:val="center"/>
        </w:trPr>
        <w:tc>
          <w:tcPr>
            <w:tcW w:w="7094" w:type="dxa"/>
            <w:tcBorders>
              <w:top w:val="nil"/>
              <w:left w:val="single" w:sz="4" w:space="0" w:color="auto"/>
              <w:bottom w:val="nil"/>
              <w:right w:val="single" w:sz="4" w:space="0" w:color="auto"/>
            </w:tcBorders>
          </w:tcPr>
          <w:p w14:paraId="3761ECCA" w14:textId="77777777" w:rsidR="00E21E9D" w:rsidRDefault="00E21E9D" w:rsidP="00AF1C32">
            <w:pPr>
              <w:pStyle w:val="TAL"/>
            </w:pPr>
            <w:r>
              <w:t>Radio parameters (octet o5100+1 to o511-1):</w:t>
            </w:r>
          </w:p>
          <w:p w14:paraId="42C5C63F" w14:textId="77777777" w:rsidR="00E21E9D" w:rsidRDefault="00E21E9D" w:rsidP="00AF1C32">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38532698" w14:textId="77777777" w:rsidR="00E21E9D" w:rsidRDefault="00E21E9D" w:rsidP="00AF1C32">
            <w:pPr>
              <w:pStyle w:val="TAL"/>
            </w:pPr>
          </w:p>
        </w:tc>
      </w:tr>
      <w:tr w:rsidR="00E21E9D" w14:paraId="066C9657" w14:textId="77777777" w:rsidTr="00AF1C32">
        <w:trPr>
          <w:cantSplit/>
          <w:jc w:val="center"/>
        </w:trPr>
        <w:tc>
          <w:tcPr>
            <w:tcW w:w="7094" w:type="dxa"/>
            <w:tcBorders>
              <w:top w:val="nil"/>
              <w:left w:val="single" w:sz="4" w:space="0" w:color="auto"/>
              <w:bottom w:val="nil"/>
              <w:right w:val="single" w:sz="4" w:space="0" w:color="auto"/>
            </w:tcBorders>
          </w:tcPr>
          <w:p w14:paraId="36434F60" w14:textId="77777777" w:rsidR="00E21E9D" w:rsidRDefault="00E21E9D" w:rsidP="00AF1C32">
            <w:pPr>
              <w:pStyle w:val="TAL"/>
            </w:pPr>
            <w:r>
              <w:t>Managed indicator (MI) (octet o511 bit 8):</w:t>
            </w:r>
          </w:p>
          <w:p w14:paraId="4F48D62A" w14:textId="77777777" w:rsidR="00E21E9D" w:rsidRDefault="00E21E9D" w:rsidP="00AF1C32">
            <w:pPr>
              <w:pStyle w:val="TAL"/>
            </w:pPr>
            <w:r>
              <w:t>The managed indicator indicates how the radio parameters indicated in the radio parameters field in the geographical area indicated by the geographical area field are managed.</w:t>
            </w:r>
          </w:p>
          <w:p w14:paraId="384CDD41" w14:textId="77777777" w:rsidR="00E21E9D" w:rsidRDefault="00E21E9D" w:rsidP="00AF1C32">
            <w:pPr>
              <w:pStyle w:val="TAL"/>
            </w:pPr>
            <w:r>
              <w:t>Bit</w:t>
            </w:r>
          </w:p>
          <w:p w14:paraId="77D0D1D7" w14:textId="77777777" w:rsidR="00E21E9D" w:rsidRDefault="00E21E9D" w:rsidP="00AF1C32">
            <w:pPr>
              <w:pStyle w:val="TAL"/>
              <w:rPr>
                <w:b/>
              </w:rPr>
            </w:pPr>
            <w:r>
              <w:rPr>
                <w:b/>
              </w:rPr>
              <w:t>8</w:t>
            </w:r>
          </w:p>
          <w:p w14:paraId="210F0D09" w14:textId="77777777" w:rsidR="00E21E9D" w:rsidRDefault="00E21E9D" w:rsidP="00AF1C32">
            <w:pPr>
              <w:pStyle w:val="TAL"/>
            </w:pPr>
            <w:r>
              <w:t>0</w:t>
            </w:r>
            <w:r>
              <w:tab/>
              <w:t>Non-operator managed</w:t>
            </w:r>
          </w:p>
          <w:p w14:paraId="5973C359" w14:textId="77777777" w:rsidR="00E21E9D" w:rsidRDefault="00E21E9D" w:rsidP="00AF1C32">
            <w:pPr>
              <w:pStyle w:val="TAL"/>
            </w:pPr>
            <w:r>
              <w:t>1</w:t>
            </w:r>
            <w:r>
              <w:tab/>
              <w:t>Operator managed</w:t>
            </w:r>
          </w:p>
          <w:p w14:paraId="491A0632" w14:textId="77777777" w:rsidR="00E21E9D" w:rsidRDefault="00E21E9D" w:rsidP="00AF1C32">
            <w:pPr>
              <w:pStyle w:val="TAL"/>
            </w:pPr>
          </w:p>
        </w:tc>
      </w:tr>
      <w:tr w:rsidR="00E21E9D" w14:paraId="0CCBEDD4"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D049D8" w14:textId="77777777" w:rsidR="00E21E9D" w:rsidRDefault="00E21E9D" w:rsidP="00AF1C32">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67ADACD2" w14:textId="77777777" w:rsidR="00E21E9D" w:rsidRDefault="00E21E9D" w:rsidP="00AF1C32">
            <w:pPr>
              <w:pStyle w:val="TAL"/>
            </w:pPr>
          </w:p>
        </w:tc>
      </w:tr>
    </w:tbl>
    <w:p w14:paraId="7EFFB988"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0EFDE07" w14:textId="77777777" w:rsidTr="00AF1C32">
        <w:trPr>
          <w:cantSplit/>
          <w:jc w:val="center"/>
        </w:trPr>
        <w:tc>
          <w:tcPr>
            <w:tcW w:w="708" w:type="dxa"/>
          </w:tcPr>
          <w:p w14:paraId="337D9004" w14:textId="77777777" w:rsidR="00E21E9D" w:rsidRDefault="00E21E9D" w:rsidP="00AF1C32">
            <w:pPr>
              <w:pStyle w:val="TAC"/>
            </w:pPr>
            <w:r>
              <w:t>8</w:t>
            </w:r>
          </w:p>
        </w:tc>
        <w:tc>
          <w:tcPr>
            <w:tcW w:w="709" w:type="dxa"/>
          </w:tcPr>
          <w:p w14:paraId="730ABBCC" w14:textId="77777777" w:rsidR="00E21E9D" w:rsidRDefault="00E21E9D" w:rsidP="00AF1C32">
            <w:pPr>
              <w:pStyle w:val="TAC"/>
            </w:pPr>
            <w:r>
              <w:t>7</w:t>
            </w:r>
          </w:p>
        </w:tc>
        <w:tc>
          <w:tcPr>
            <w:tcW w:w="709" w:type="dxa"/>
          </w:tcPr>
          <w:p w14:paraId="7DD372D9" w14:textId="77777777" w:rsidR="00E21E9D" w:rsidRDefault="00E21E9D" w:rsidP="00AF1C32">
            <w:pPr>
              <w:pStyle w:val="TAC"/>
            </w:pPr>
            <w:r>
              <w:t>6</w:t>
            </w:r>
          </w:p>
        </w:tc>
        <w:tc>
          <w:tcPr>
            <w:tcW w:w="709" w:type="dxa"/>
          </w:tcPr>
          <w:p w14:paraId="33E9E4D8" w14:textId="77777777" w:rsidR="00E21E9D" w:rsidRDefault="00E21E9D" w:rsidP="00AF1C32">
            <w:pPr>
              <w:pStyle w:val="TAC"/>
            </w:pPr>
            <w:r>
              <w:t>5</w:t>
            </w:r>
          </w:p>
        </w:tc>
        <w:tc>
          <w:tcPr>
            <w:tcW w:w="709" w:type="dxa"/>
          </w:tcPr>
          <w:p w14:paraId="2EFD0F9B" w14:textId="77777777" w:rsidR="00E21E9D" w:rsidRDefault="00E21E9D" w:rsidP="00AF1C32">
            <w:pPr>
              <w:pStyle w:val="TAC"/>
            </w:pPr>
            <w:r>
              <w:t>4</w:t>
            </w:r>
          </w:p>
        </w:tc>
        <w:tc>
          <w:tcPr>
            <w:tcW w:w="709" w:type="dxa"/>
          </w:tcPr>
          <w:p w14:paraId="3D4C7EAE" w14:textId="77777777" w:rsidR="00E21E9D" w:rsidRDefault="00E21E9D" w:rsidP="00AF1C32">
            <w:pPr>
              <w:pStyle w:val="TAC"/>
            </w:pPr>
            <w:r>
              <w:t>3</w:t>
            </w:r>
          </w:p>
        </w:tc>
        <w:tc>
          <w:tcPr>
            <w:tcW w:w="709" w:type="dxa"/>
          </w:tcPr>
          <w:p w14:paraId="3AA4BD17" w14:textId="77777777" w:rsidR="00E21E9D" w:rsidRDefault="00E21E9D" w:rsidP="00AF1C32">
            <w:pPr>
              <w:pStyle w:val="TAC"/>
            </w:pPr>
            <w:r>
              <w:t>2</w:t>
            </w:r>
          </w:p>
        </w:tc>
        <w:tc>
          <w:tcPr>
            <w:tcW w:w="709" w:type="dxa"/>
          </w:tcPr>
          <w:p w14:paraId="5CF6FA10" w14:textId="77777777" w:rsidR="00E21E9D" w:rsidRDefault="00E21E9D" w:rsidP="00AF1C32">
            <w:pPr>
              <w:pStyle w:val="TAC"/>
            </w:pPr>
            <w:r>
              <w:t>1</w:t>
            </w:r>
          </w:p>
        </w:tc>
        <w:tc>
          <w:tcPr>
            <w:tcW w:w="1346" w:type="dxa"/>
          </w:tcPr>
          <w:p w14:paraId="09E4286F" w14:textId="77777777" w:rsidR="00E21E9D" w:rsidRDefault="00E21E9D" w:rsidP="00AF1C32">
            <w:pPr>
              <w:pStyle w:val="TAL"/>
            </w:pPr>
          </w:p>
        </w:tc>
      </w:tr>
      <w:tr w:rsidR="00E21E9D" w14:paraId="41EE8FE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572C1" w14:textId="77777777" w:rsidR="00E21E9D" w:rsidRDefault="00E21E9D" w:rsidP="00AF1C32">
            <w:pPr>
              <w:pStyle w:val="TAC"/>
            </w:pPr>
          </w:p>
          <w:p w14:paraId="00B04982" w14:textId="77777777" w:rsidR="00E21E9D" w:rsidRDefault="00E21E9D" w:rsidP="00AF1C32">
            <w:pPr>
              <w:pStyle w:val="TAC"/>
            </w:pPr>
            <w:r>
              <w:t>Length of geographical area contents</w:t>
            </w:r>
          </w:p>
        </w:tc>
        <w:tc>
          <w:tcPr>
            <w:tcW w:w="1346" w:type="dxa"/>
          </w:tcPr>
          <w:p w14:paraId="0600A937" w14:textId="77777777" w:rsidR="00E21E9D" w:rsidRDefault="00E21E9D" w:rsidP="00AF1C32">
            <w:pPr>
              <w:pStyle w:val="TAL"/>
            </w:pPr>
            <w:r>
              <w:t>octet o510+3</w:t>
            </w:r>
          </w:p>
          <w:p w14:paraId="6268642B" w14:textId="77777777" w:rsidR="00E21E9D" w:rsidRDefault="00E21E9D" w:rsidP="00AF1C32">
            <w:pPr>
              <w:pStyle w:val="TAL"/>
            </w:pPr>
          </w:p>
          <w:p w14:paraId="59D7AC01" w14:textId="77777777" w:rsidR="00E21E9D" w:rsidRDefault="00E21E9D" w:rsidP="00AF1C32">
            <w:pPr>
              <w:pStyle w:val="TAL"/>
            </w:pPr>
            <w:r>
              <w:t>octet o510+4</w:t>
            </w:r>
          </w:p>
        </w:tc>
      </w:tr>
      <w:tr w:rsidR="00E21E9D" w14:paraId="4A5CD1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3A68C" w14:textId="77777777" w:rsidR="00E21E9D" w:rsidRDefault="00E21E9D" w:rsidP="00AF1C32">
            <w:pPr>
              <w:pStyle w:val="TAC"/>
            </w:pPr>
          </w:p>
          <w:p w14:paraId="24E93EF3" w14:textId="77777777" w:rsidR="00E21E9D" w:rsidRDefault="00E21E9D" w:rsidP="00AF1C32">
            <w:pPr>
              <w:pStyle w:val="TAC"/>
            </w:pPr>
            <w:r>
              <w:t>Coordinate 1</w:t>
            </w:r>
          </w:p>
        </w:tc>
        <w:tc>
          <w:tcPr>
            <w:tcW w:w="1346" w:type="dxa"/>
            <w:tcBorders>
              <w:top w:val="nil"/>
              <w:left w:val="single" w:sz="6" w:space="0" w:color="auto"/>
              <w:bottom w:val="nil"/>
              <w:right w:val="nil"/>
            </w:tcBorders>
          </w:tcPr>
          <w:p w14:paraId="2320ADF2" w14:textId="77777777" w:rsidR="00E21E9D" w:rsidRDefault="00E21E9D" w:rsidP="00AF1C32">
            <w:pPr>
              <w:pStyle w:val="TAL"/>
            </w:pPr>
            <w:r>
              <w:t>octet (o510+5)*</w:t>
            </w:r>
          </w:p>
          <w:p w14:paraId="37BDE333" w14:textId="77777777" w:rsidR="00E21E9D" w:rsidRDefault="00E21E9D" w:rsidP="00AF1C32">
            <w:pPr>
              <w:pStyle w:val="TAL"/>
            </w:pPr>
          </w:p>
          <w:p w14:paraId="0AC1DD8B" w14:textId="77777777" w:rsidR="00E21E9D" w:rsidRDefault="00E21E9D" w:rsidP="00AF1C32">
            <w:pPr>
              <w:pStyle w:val="TAL"/>
            </w:pPr>
            <w:r>
              <w:t>octet (o510+10)*</w:t>
            </w:r>
          </w:p>
        </w:tc>
      </w:tr>
      <w:tr w:rsidR="00E21E9D" w14:paraId="161882A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F1072" w14:textId="77777777" w:rsidR="00E21E9D" w:rsidRDefault="00E21E9D" w:rsidP="00AF1C32">
            <w:pPr>
              <w:pStyle w:val="TAC"/>
            </w:pPr>
          </w:p>
          <w:p w14:paraId="1F56D5F5" w14:textId="77777777" w:rsidR="00E21E9D" w:rsidRDefault="00E21E9D" w:rsidP="00AF1C32">
            <w:pPr>
              <w:pStyle w:val="TAC"/>
            </w:pPr>
            <w:r>
              <w:t>Coordinate 2</w:t>
            </w:r>
          </w:p>
        </w:tc>
        <w:tc>
          <w:tcPr>
            <w:tcW w:w="1346" w:type="dxa"/>
            <w:tcBorders>
              <w:top w:val="nil"/>
              <w:left w:val="single" w:sz="6" w:space="0" w:color="auto"/>
              <w:bottom w:val="nil"/>
              <w:right w:val="nil"/>
            </w:tcBorders>
          </w:tcPr>
          <w:p w14:paraId="615AEB19" w14:textId="77777777" w:rsidR="00E21E9D" w:rsidRDefault="00E21E9D" w:rsidP="00AF1C32">
            <w:pPr>
              <w:pStyle w:val="TAL"/>
            </w:pPr>
            <w:r>
              <w:t>octet (o510+11)*</w:t>
            </w:r>
          </w:p>
          <w:p w14:paraId="77FA08C7" w14:textId="77777777" w:rsidR="00E21E9D" w:rsidRDefault="00E21E9D" w:rsidP="00AF1C32">
            <w:pPr>
              <w:pStyle w:val="TAL"/>
            </w:pPr>
          </w:p>
          <w:p w14:paraId="4E2FAD4F" w14:textId="77777777" w:rsidR="00E21E9D" w:rsidRDefault="00E21E9D" w:rsidP="00AF1C32">
            <w:pPr>
              <w:pStyle w:val="TAL"/>
            </w:pPr>
            <w:r>
              <w:t>octet (o510+16)*</w:t>
            </w:r>
          </w:p>
        </w:tc>
      </w:tr>
      <w:tr w:rsidR="00E21E9D" w14:paraId="7535888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8D0B4" w14:textId="77777777" w:rsidR="00E21E9D" w:rsidRDefault="00E21E9D" w:rsidP="00AF1C32">
            <w:pPr>
              <w:pStyle w:val="TAC"/>
            </w:pPr>
          </w:p>
          <w:p w14:paraId="7B4B5E48" w14:textId="77777777" w:rsidR="00E21E9D" w:rsidRDefault="00E21E9D" w:rsidP="00AF1C32">
            <w:pPr>
              <w:pStyle w:val="TAC"/>
            </w:pPr>
            <w:r>
              <w:t>...</w:t>
            </w:r>
          </w:p>
        </w:tc>
        <w:tc>
          <w:tcPr>
            <w:tcW w:w="1346" w:type="dxa"/>
            <w:tcBorders>
              <w:top w:val="nil"/>
              <w:left w:val="single" w:sz="6" w:space="0" w:color="auto"/>
              <w:bottom w:val="nil"/>
              <w:right w:val="nil"/>
            </w:tcBorders>
          </w:tcPr>
          <w:p w14:paraId="156CE8A5" w14:textId="77777777" w:rsidR="00E21E9D" w:rsidRDefault="00E21E9D" w:rsidP="00AF1C32">
            <w:pPr>
              <w:pStyle w:val="TAL"/>
            </w:pPr>
            <w:r>
              <w:t>octet (o510+17)*</w:t>
            </w:r>
          </w:p>
          <w:p w14:paraId="0E25B86B" w14:textId="77777777" w:rsidR="00E21E9D" w:rsidRDefault="00E21E9D" w:rsidP="00AF1C32">
            <w:pPr>
              <w:pStyle w:val="TAL"/>
            </w:pPr>
          </w:p>
          <w:p w14:paraId="5820965E" w14:textId="77777777" w:rsidR="00E21E9D" w:rsidRDefault="00E21E9D" w:rsidP="00AF1C32">
            <w:pPr>
              <w:pStyle w:val="TAL"/>
            </w:pPr>
            <w:r>
              <w:t>octet (o510-2+6*n)*</w:t>
            </w:r>
          </w:p>
        </w:tc>
      </w:tr>
      <w:tr w:rsidR="00E21E9D" w14:paraId="7A8DEC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2E6CE" w14:textId="77777777" w:rsidR="00E21E9D" w:rsidRDefault="00E21E9D" w:rsidP="00AF1C32">
            <w:pPr>
              <w:pStyle w:val="TAC"/>
            </w:pPr>
          </w:p>
          <w:p w14:paraId="4D1D1ED0" w14:textId="77777777" w:rsidR="00E21E9D" w:rsidRDefault="00E21E9D" w:rsidP="00AF1C32">
            <w:pPr>
              <w:pStyle w:val="TAC"/>
            </w:pPr>
            <w:r>
              <w:t>Coordinate n</w:t>
            </w:r>
          </w:p>
        </w:tc>
        <w:tc>
          <w:tcPr>
            <w:tcW w:w="1346" w:type="dxa"/>
            <w:tcBorders>
              <w:top w:val="nil"/>
              <w:left w:val="single" w:sz="6" w:space="0" w:color="auto"/>
              <w:bottom w:val="nil"/>
              <w:right w:val="nil"/>
            </w:tcBorders>
          </w:tcPr>
          <w:p w14:paraId="7133F151" w14:textId="77777777" w:rsidR="00E21E9D" w:rsidRDefault="00E21E9D" w:rsidP="00AF1C32">
            <w:pPr>
              <w:pStyle w:val="TAL"/>
            </w:pPr>
            <w:r>
              <w:t>octet (o510-1+6*n)*</w:t>
            </w:r>
          </w:p>
          <w:p w14:paraId="70BDB5DF" w14:textId="77777777" w:rsidR="00E21E9D" w:rsidRDefault="00E21E9D" w:rsidP="00AF1C32">
            <w:pPr>
              <w:pStyle w:val="TAL"/>
            </w:pPr>
          </w:p>
          <w:p w14:paraId="38F7192F" w14:textId="77777777" w:rsidR="00E21E9D" w:rsidRDefault="00E21E9D" w:rsidP="00AF1C32">
            <w:pPr>
              <w:pStyle w:val="TAL"/>
            </w:pPr>
            <w:r>
              <w:t>octet (o510+4+6*n)* = octet o5100*</w:t>
            </w:r>
          </w:p>
        </w:tc>
      </w:tr>
    </w:tbl>
    <w:p w14:paraId="31B9AEB3" w14:textId="77777777" w:rsidR="00E21E9D" w:rsidRDefault="00E21E9D" w:rsidP="00E21E9D">
      <w:pPr>
        <w:pStyle w:val="TF"/>
      </w:pPr>
      <w:bookmarkStart w:id="556" w:name="_CRFigure5_10_2_9"/>
      <w:r>
        <w:t>Figure </w:t>
      </w:r>
      <w:bookmarkEnd w:id="556"/>
      <w:r>
        <w:t>5.</w:t>
      </w:r>
      <w:r>
        <w:rPr>
          <w:rFonts w:hint="eastAsia"/>
          <w:lang w:eastAsia="zh-CN"/>
        </w:rPr>
        <w:t>10</w:t>
      </w:r>
      <w:r>
        <w:t>.2.9: Geographical area</w:t>
      </w:r>
    </w:p>
    <w:p w14:paraId="4F002914" w14:textId="77777777" w:rsidR="00E21E9D" w:rsidRDefault="00E21E9D" w:rsidP="00E21E9D">
      <w:pPr>
        <w:pStyle w:val="TH"/>
      </w:pPr>
      <w:bookmarkStart w:id="557" w:name="_CRTable5_10_2_9"/>
      <w:r>
        <w:t>Table </w:t>
      </w:r>
      <w:bookmarkEnd w:id="557"/>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75CEA749" w14:textId="77777777" w:rsidTr="00AF1C32">
        <w:trPr>
          <w:cantSplit/>
          <w:jc w:val="center"/>
        </w:trPr>
        <w:tc>
          <w:tcPr>
            <w:tcW w:w="7094" w:type="dxa"/>
          </w:tcPr>
          <w:p w14:paraId="5434BD0E" w14:textId="77777777" w:rsidR="00E21E9D" w:rsidRDefault="00E21E9D" w:rsidP="00AF1C32">
            <w:pPr>
              <w:pStyle w:val="TAL"/>
            </w:pPr>
            <w:r>
              <w:t>Coordinate:</w:t>
            </w:r>
          </w:p>
          <w:p w14:paraId="0645A54B" w14:textId="77777777" w:rsidR="00E21E9D" w:rsidRDefault="00E21E9D" w:rsidP="00AF1C32">
            <w:pPr>
              <w:pStyle w:val="TAL"/>
            </w:pPr>
            <w:r>
              <w:t>The coordinate field is coded according to figure 5.</w:t>
            </w:r>
            <w:r>
              <w:rPr>
                <w:rFonts w:hint="eastAsia"/>
                <w:lang w:eastAsia="zh-CN"/>
              </w:rPr>
              <w:t>10</w:t>
            </w:r>
            <w:r>
              <w:t>.2.10 and table 5.</w:t>
            </w:r>
            <w:r>
              <w:rPr>
                <w:rFonts w:hint="eastAsia"/>
                <w:lang w:eastAsia="zh-CN"/>
              </w:rPr>
              <w:t>10</w:t>
            </w:r>
            <w:r>
              <w:t>.2.10.</w:t>
            </w:r>
          </w:p>
          <w:p w14:paraId="38E2F49B" w14:textId="77777777" w:rsidR="00E21E9D" w:rsidRDefault="00E21E9D" w:rsidP="00AF1C32">
            <w:pPr>
              <w:pStyle w:val="TAL"/>
            </w:pPr>
          </w:p>
        </w:tc>
      </w:tr>
    </w:tbl>
    <w:p w14:paraId="298E1F6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62B1C31" w14:textId="77777777" w:rsidTr="00AF1C32">
        <w:trPr>
          <w:cantSplit/>
          <w:jc w:val="center"/>
        </w:trPr>
        <w:tc>
          <w:tcPr>
            <w:tcW w:w="708" w:type="dxa"/>
          </w:tcPr>
          <w:p w14:paraId="4C56E697" w14:textId="77777777" w:rsidR="00E21E9D" w:rsidRDefault="00E21E9D" w:rsidP="00AF1C32">
            <w:pPr>
              <w:pStyle w:val="TAC"/>
            </w:pPr>
            <w:r>
              <w:lastRenderedPageBreak/>
              <w:t>8</w:t>
            </w:r>
          </w:p>
        </w:tc>
        <w:tc>
          <w:tcPr>
            <w:tcW w:w="709" w:type="dxa"/>
          </w:tcPr>
          <w:p w14:paraId="3CD90F97" w14:textId="77777777" w:rsidR="00E21E9D" w:rsidRDefault="00E21E9D" w:rsidP="00AF1C32">
            <w:pPr>
              <w:pStyle w:val="TAC"/>
            </w:pPr>
            <w:r>
              <w:t>7</w:t>
            </w:r>
          </w:p>
        </w:tc>
        <w:tc>
          <w:tcPr>
            <w:tcW w:w="709" w:type="dxa"/>
          </w:tcPr>
          <w:p w14:paraId="6E37DA6F" w14:textId="77777777" w:rsidR="00E21E9D" w:rsidRDefault="00E21E9D" w:rsidP="00AF1C32">
            <w:pPr>
              <w:pStyle w:val="TAC"/>
            </w:pPr>
            <w:r>
              <w:t>6</w:t>
            </w:r>
          </w:p>
        </w:tc>
        <w:tc>
          <w:tcPr>
            <w:tcW w:w="709" w:type="dxa"/>
          </w:tcPr>
          <w:p w14:paraId="6FC3D892" w14:textId="77777777" w:rsidR="00E21E9D" w:rsidRDefault="00E21E9D" w:rsidP="00AF1C32">
            <w:pPr>
              <w:pStyle w:val="TAC"/>
            </w:pPr>
            <w:r>
              <w:t>5</w:t>
            </w:r>
          </w:p>
        </w:tc>
        <w:tc>
          <w:tcPr>
            <w:tcW w:w="709" w:type="dxa"/>
          </w:tcPr>
          <w:p w14:paraId="475849CE" w14:textId="77777777" w:rsidR="00E21E9D" w:rsidRDefault="00E21E9D" w:rsidP="00AF1C32">
            <w:pPr>
              <w:pStyle w:val="TAC"/>
            </w:pPr>
            <w:r>
              <w:t>4</w:t>
            </w:r>
          </w:p>
        </w:tc>
        <w:tc>
          <w:tcPr>
            <w:tcW w:w="709" w:type="dxa"/>
          </w:tcPr>
          <w:p w14:paraId="21144BEA" w14:textId="77777777" w:rsidR="00E21E9D" w:rsidRDefault="00E21E9D" w:rsidP="00AF1C32">
            <w:pPr>
              <w:pStyle w:val="TAC"/>
            </w:pPr>
            <w:r>
              <w:t>3</w:t>
            </w:r>
          </w:p>
        </w:tc>
        <w:tc>
          <w:tcPr>
            <w:tcW w:w="709" w:type="dxa"/>
          </w:tcPr>
          <w:p w14:paraId="22B10EF3" w14:textId="77777777" w:rsidR="00E21E9D" w:rsidRDefault="00E21E9D" w:rsidP="00AF1C32">
            <w:pPr>
              <w:pStyle w:val="TAC"/>
            </w:pPr>
            <w:r>
              <w:t>2</w:t>
            </w:r>
          </w:p>
        </w:tc>
        <w:tc>
          <w:tcPr>
            <w:tcW w:w="709" w:type="dxa"/>
          </w:tcPr>
          <w:p w14:paraId="7D9749EE" w14:textId="77777777" w:rsidR="00E21E9D" w:rsidRDefault="00E21E9D" w:rsidP="00AF1C32">
            <w:pPr>
              <w:pStyle w:val="TAC"/>
            </w:pPr>
            <w:r>
              <w:t>1</w:t>
            </w:r>
          </w:p>
        </w:tc>
        <w:tc>
          <w:tcPr>
            <w:tcW w:w="1346" w:type="dxa"/>
          </w:tcPr>
          <w:p w14:paraId="2FFC1E82" w14:textId="77777777" w:rsidR="00E21E9D" w:rsidRDefault="00E21E9D" w:rsidP="00AF1C32">
            <w:pPr>
              <w:pStyle w:val="TAL"/>
            </w:pPr>
          </w:p>
        </w:tc>
      </w:tr>
      <w:tr w:rsidR="00E21E9D" w14:paraId="7B4DC61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58221" w14:textId="77777777" w:rsidR="00E21E9D" w:rsidRDefault="00E21E9D" w:rsidP="00AF1C32">
            <w:pPr>
              <w:pStyle w:val="TAC"/>
            </w:pPr>
          </w:p>
          <w:p w14:paraId="75BE0F6A" w14:textId="77777777" w:rsidR="00E21E9D" w:rsidRDefault="00E21E9D" w:rsidP="00AF1C32">
            <w:pPr>
              <w:pStyle w:val="TAC"/>
            </w:pPr>
            <w:r>
              <w:t>Latitude</w:t>
            </w:r>
          </w:p>
        </w:tc>
        <w:tc>
          <w:tcPr>
            <w:tcW w:w="1346" w:type="dxa"/>
          </w:tcPr>
          <w:p w14:paraId="17625736" w14:textId="77777777" w:rsidR="00E21E9D" w:rsidRDefault="00E21E9D" w:rsidP="00AF1C32">
            <w:pPr>
              <w:pStyle w:val="TAL"/>
            </w:pPr>
            <w:r>
              <w:t>octet o510+11</w:t>
            </w:r>
          </w:p>
          <w:p w14:paraId="32B87647" w14:textId="77777777" w:rsidR="00E21E9D" w:rsidRDefault="00E21E9D" w:rsidP="00AF1C32">
            <w:pPr>
              <w:pStyle w:val="TAL"/>
            </w:pPr>
          </w:p>
          <w:p w14:paraId="699E5C74" w14:textId="77777777" w:rsidR="00E21E9D" w:rsidRDefault="00E21E9D" w:rsidP="00AF1C32">
            <w:pPr>
              <w:pStyle w:val="TAL"/>
            </w:pPr>
            <w:r>
              <w:t>octet o510+13</w:t>
            </w:r>
          </w:p>
        </w:tc>
      </w:tr>
      <w:tr w:rsidR="00E21E9D" w14:paraId="622D6E2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5A5DD" w14:textId="77777777" w:rsidR="00E21E9D" w:rsidRDefault="00E21E9D" w:rsidP="00AF1C32">
            <w:pPr>
              <w:pStyle w:val="TAC"/>
            </w:pPr>
          </w:p>
          <w:p w14:paraId="60A907FE" w14:textId="77777777" w:rsidR="00E21E9D" w:rsidRDefault="00E21E9D" w:rsidP="00AF1C32">
            <w:pPr>
              <w:pStyle w:val="TAC"/>
            </w:pPr>
            <w:r>
              <w:t>Longitude</w:t>
            </w:r>
          </w:p>
        </w:tc>
        <w:tc>
          <w:tcPr>
            <w:tcW w:w="1346" w:type="dxa"/>
            <w:tcBorders>
              <w:top w:val="nil"/>
              <w:left w:val="single" w:sz="6" w:space="0" w:color="auto"/>
              <w:bottom w:val="nil"/>
              <w:right w:val="nil"/>
            </w:tcBorders>
          </w:tcPr>
          <w:p w14:paraId="4FA48D17" w14:textId="77777777" w:rsidR="00E21E9D" w:rsidRDefault="00E21E9D" w:rsidP="00AF1C32">
            <w:pPr>
              <w:pStyle w:val="TAL"/>
            </w:pPr>
            <w:r>
              <w:t>octet o510+14</w:t>
            </w:r>
          </w:p>
          <w:p w14:paraId="76C581D2" w14:textId="77777777" w:rsidR="00E21E9D" w:rsidRDefault="00E21E9D" w:rsidP="00AF1C32">
            <w:pPr>
              <w:pStyle w:val="TAL"/>
            </w:pPr>
          </w:p>
          <w:p w14:paraId="121246A9" w14:textId="77777777" w:rsidR="00E21E9D" w:rsidRDefault="00E21E9D" w:rsidP="00AF1C32">
            <w:pPr>
              <w:pStyle w:val="TAL"/>
            </w:pPr>
            <w:r>
              <w:t>octet o510+17</w:t>
            </w:r>
          </w:p>
        </w:tc>
      </w:tr>
    </w:tbl>
    <w:p w14:paraId="03E6AC54" w14:textId="77777777" w:rsidR="00E21E9D" w:rsidRDefault="00E21E9D" w:rsidP="00E21E9D">
      <w:pPr>
        <w:pStyle w:val="TF"/>
      </w:pPr>
      <w:bookmarkStart w:id="558" w:name="_CRFigure5_10_2_10"/>
      <w:r>
        <w:t>Figure </w:t>
      </w:r>
      <w:bookmarkEnd w:id="558"/>
      <w:r>
        <w:t>5.</w:t>
      </w:r>
      <w:r>
        <w:rPr>
          <w:rFonts w:hint="eastAsia"/>
          <w:lang w:eastAsia="zh-CN"/>
        </w:rPr>
        <w:t>10</w:t>
      </w:r>
      <w:r>
        <w:t>.2.10: Coordinate area</w:t>
      </w:r>
    </w:p>
    <w:p w14:paraId="635789B4" w14:textId="77777777" w:rsidR="00E21E9D" w:rsidRDefault="00E21E9D" w:rsidP="00E21E9D">
      <w:pPr>
        <w:pStyle w:val="TH"/>
      </w:pPr>
      <w:bookmarkStart w:id="559" w:name="_CRTable5_10_2_10"/>
      <w:r>
        <w:t>Table </w:t>
      </w:r>
      <w:bookmarkEnd w:id="559"/>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B8C99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04ABA8C" w14:textId="77777777" w:rsidR="00E21E9D" w:rsidRDefault="00E21E9D" w:rsidP="00AF1C32">
            <w:pPr>
              <w:pStyle w:val="TAL"/>
            </w:pPr>
            <w:r>
              <w:t>Latitude (octet o510+11 to o510+13):</w:t>
            </w:r>
          </w:p>
          <w:p w14:paraId="3DE365E0" w14:textId="77777777" w:rsidR="00E21E9D" w:rsidRDefault="00E21E9D" w:rsidP="00AF1C32">
            <w:pPr>
              <w:pStyle w:val="TAL"/>
            </w:pPr>
            <w:r>
              <w:t>The latitude field is coded according to clause 6.1 of 3GPP TS 23.032 [6].</w:t>
            </w:r>
          </w:p>
          <w:p w14:paraId="57C8141F" w14:textId="77777777" w:rsidR="00E21E9D" w:rsidRDefault="00E21E9D" w:rsidP="00AF1C32">
            <w:pPr>
              <w:pStyle w:val="TAL"/>
            </w:pPr>
          </w:p>
        </w:tc>
      </w:tr>
      <w:tr w:rsidR="00E21E9D" w14:paraId="2F943E0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91BA2DE" w14:textId="77777777" w:rsidR="00E21E9D" w:rsidRDefault="00E21E9D" w:rsidP="00AF1C32">
            <w:pPr>
              <w:pStyle w:val="TAL"/>
            </w:pPr>
            <w:r>
              <w:t>Longitude (octet o510+14 to o510+17):</w:t>
            </w:r>
          </w:p>
          <w:p w14:paraId="5443EAC6" w14:textId="77777777" w:rsidR="00E21E9D" w:rsidRDefault="00E21E9D" w:rsidP="00AF1C32">
            <w:pPr>
              <w:pStyle w:val="TAL"/>
            </w:pPr>
            <w:r>
              <w:t>The longitude field is coded according to clause 6.1 of 3GPP TS 23.032 [6].</w:t>
            </w:r>
          </w:p>
          <w:p w14:paraId="4C929CC0" w14:textId="77777777" w:rsidR="00E21E9D" w:rsidRDefault="00E21E9D" w:rsidP="00AF1C32">
            <w:pPr>
              <w:pStyle w:val="TAL"/>
            </w:pPr>
          </w:p>
        </w:tc>
      </w:tr>
    </w:tbl>
    <w:p w14:paraId="0DF2833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30C82754" w14:textId="77777777" w:rsidTr="00AF1C32">
        <w:trPr>
          <w:cantSplit/>
          <w:jc w:val="center"/>
        </w:trPr>
        <w:tc>
          <w:tcPr>
            <w:tcW w:w="708" w:type="dxa"/>
          </w:tcPr>
          <w:p w14:paraId="2BA0F8DA" w14:textId="77777777" w:rsidR="00E21E9D" w:rsidRDefault="00E21E9D" w:rsidP="00AF1C32">
            <w:pPr>
              <w:pStyle w:val="TAC"/>
            </w:pPr>
            <w:r>
              <w:t>8</w:t>
            </w:r>
          </w:p>
        </w:tc>
        <w:tc>
          <w:tcPr>
            <w:tcW w:w="709" w:type="dxa"/>
          </w:tcPr>
          <w:p w14:paraId="59778030" w14:textId="77777777" w:rsidR="00E21E9D" w:rsidRDefault="00E21E9D" w:rsidP="00AF1C32">
            <w:pPr>
              <w:pStyle w:val="TAC"/>
            </w:pPr>
            <w:r>
              <w:t>7</w:t>
            </w:r>
          </w:p>
        </w:tc>
        <w:tc>
          <w:tcPr>
            <w:tcW w:w="709" w:type="dxa"/>
          </w:tcPr>
          <w:p w14:paraId="587D85BB" w14:textId="77777777" w:rsidR="00E21E9D" w:rsidRDefault="00E21E9D" w:rsidP="00AF1C32">
            <w:pPr>
              <w:pStyle w:val="TAC"/>
            </w:pPr>
            <w:r>
              <w:t>6</w:t>
            </w:r>
          </w:p>
        </w:tc>
        <w:tc>
          <w:tcPr>
            <w:tcW w:w="709" w:type="dxa"/>
          </w:tcPr>
          <w:p w14:paraId="62803E08" w14:textId="77777777" w:rsidR="00E21E9D" w:rsidRDefault="00E21E9D" w:rsidP="00AF1C32">
            <w:pPr>
              <w:pStyle w:val="TAC"/>
            </w:pPr>
            <w:r>
              <w:t>5</w:t>
            </w:r>
          </w:p>
        </w:tc>
        <w:tc>
          <w:tcPr>
            <w:tcW w:w="709" w:type="dxa"/>
          </w:tcPr>
          <w:p w14:paraId="6CD8B6B5" w14:textId="77777777" w:rsidR="00E21E9D" w:rsidRDefault="00E21E9D" w:rsidP="00AF1C32">
            <w:pPr>
              <w:pStyle w:val="TAC"/>
            </w:pPr>
            <w:r>
              <w:t>4</w:t>
            </w:r>
          </w:p>
        </w:tc>
        <w:tc>
          <w:tcPr>
            <w:tcW w:w="709" w:type="dxa"/>
          </w:tcPr>
          <w:p w14:paraId="50E63CFB" w14:textId="77777777" w:rsidR="00E21E9D" w:rsidRDefault="00E21E9D" w:rsidP="00AF1C32">
            <w:pPr>
              <w:pStyle w:val="TAC"/>
            </w:pPr>
            <w:r>
              <w:t>3</w:t>
            </w:r>
          </w:p>
        </w:tc>
        <w:tc>
          <w:tcPr>
            <w:tcW w:w="709" w:type="dxa"/>
          </w:tcPr>
          <w:p w14:paraId="2BBE5382" w14:textId="77777777" w:rsidR="00E21E9D" w:rsidRDefault="00E21E9D" w:rsidP="00AF1C32">
            <w:pPr>
              <w:pStyle w:val="TAC"/>
            </w:pPr>
            <w:r>
              <w:t>2</w:t>
            </w:r>
          </w:p>
        </w:tc>
        <w:tc>
          <w:tcPr>
            <w:tcW w:w="709" w:type="dxa"/>
          </w:tcPr>
          <w:p w14:paraId="3F967266" w14:textId="77777777" w:rsidR="00E21E9D" w:rsidRDefault="00E21E9D" w:rsidP="00AF1C32">
            <w:pPr>
              <w:pStyle w:val="TAC"/>
            </w:pPr>
            <w:r>
              <w:t>1</w:t>
            </w:r>
          </w:p>
        </w:tc>
        <w:tc>
          <w:tcPr>
            <w:tcW w:w="1346" w:type="dxa"/>
          </w:tcPr>
          <w:p w14:paraId="09AF9A89" w14:textId="77777777" w:rsidR="00E21E9D" w:rsidRDefault="00E21E9D" w:rsidP="00AF1C32">
            <w:pPr>
              <w:pStyle w:val="TAL"/>
            </w:pPr>
          </w:p>
        </w:tc>
      </w:tr>
      <w:tr w:rsidR="00E21E9D" w14:paraId="4E76573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985C7" w14:textId="77777777" w:rsidR="00E21E9D" w:rsidRDefault="00E21E9D" w:rsidP="00AF1C32">
            <w:pPr>
              <w:pStyle w:val="TAC"/>
            </w:pPr>
          </w:p>
          <w:p w14:paraId="61ADE8F9" w14:textId="77777777" w:rsidR="00E21E9D" w:rsidRDefault="00E21E9D" w:rsidP="00AF1C32">
            <w:pPr>
              <w:pStyle w:val="TAC"/>
            </w:pPr>
            <w:r>
              <w:t>Length of radio parameters contents</w:t>
            </w:r>
          </w:p>
        </w:tc>
        <w:tc>
          <w:tcPr>
            <w:tcW w:w="1346" w:type="dxa"/>
          </w:tcPr>
          <w:p w14:paraId="67CF95CF" w14:textId="77777777" w:rsidR="00E21E9D" w:rsidRDefault="00E21E9D" w:rsidP="00AF1C32">
            <w:pPr>
              <w:pStyle w:val="TAL"/>
            </w:pPr>
            <w:r>
              <w:t>octet o5100+1</w:t>
            </w:r>
          </w:p>
          <w:p w14:paraId="21B321FC" w14:textId="77777777" w:rsidR="00E21E9D" w:rsidRDefault="00E21E9D" w:rsidP="00AF1C32">
            <w:pPr>
              <w:pStyle w:val="TAL"/>
            </w:pPr>
          </w:p>
          <w:p w14:paraId="702B76B8" w14:textId="77777777" w:rsidR="00E21E9D" w:rsidRDefault="00E21E9D" w:rsidP="00AF1C32">
            <w:pPr>
              <w:pStyle w:val="TAL"/>
            </w:pPr>
            <w:r>
              <w:t>octet o5100+2</w:t>
            </w:r>
          </w:p>
        </w:tc>
      </w:tr>
      <w:tr w:rsidR="00E21E9D" w14:paraId="0E4F62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BF7CD" w14:textId="77777777" w:rsidR="00E21E9D" w:rsidRDefault="00E21E9D" w:rsidP="00AF1C32">
            <w:pPr>
              <w:pStyle w:val="TAC"/>
            </w:pPr>
          </w:p>
          <w:p w14:paraId="595E36C2" w14:textId="77777777" w:rsidR="00E21E9D" w:rsidRDefault="00E21E9D" w:rsidP="00AF1C32">
            <w:pPr>
              <w:pStyle w:val="TAC"/>
            </w:pPr>
            <w:r>
              <w:t>Radio parameters contents</w:t>
            </w:r>
          </w:p>
        </w:tc>
        <w:tc>
          <w:tcPr>
            <w:tcW w:w="1346" w:type="dxa"/>
            <w:tcBorders>
              <w:top w:val="nil"/>
              <w:left w:val="single" w:sz="6" w:space="0" w:color="auto"/>
              <w:bottom w:val="nil"/>
              <w:right w:val="nil"/>
            </w:tcBorders>
          </w:tcPr>
          <w:p w14:paraId="0E678EAA" w14:textId="77777777" w:rsidR="00E21E9D" w:rsidRDefault="00E21E9D" w:rsidP="00AF1C32">
            <w:pPr>
              <w:pStyle w:val="TAL"/>
            </w:pPr>
            <w:r>
              <w:t>octet o5100+3</w:t>
            </w:r>
          </w:p>
          <w:p w14:paraId="35D8CF99" w14:textId="77777777" w:rsidR="00E21E9D" w:rsidRDefault="00E21E9D" w:rsidP="00AF1C32">
            <w:pPr>
              <w:pStyle w:val="TAL"/>
            </w:pPr>
          </w:p>
          <w:p w14:paraId="59A0F121" w14:textId="77777777" w:rsidR="00E21E9D" w:rsidRDefault="00E21E9D" w:rsidP="00AF1C32">
            <w:pPr>
              <w:pStyle w:val="TAL"/>
            </w:pPr>
            <w:r>
              <w:t>octet o511-1</w:t>
            </w:r>
          </w:p>
        </w:tc>
      </w:tr>
    </w:tbl>
    <w:p w14:paraId="16939D3B" w14:textId="77777777" w:rsidR="00E21E9D" w:rsidRDefault="00E21E9D" w:rsidP="00E21E9D">
      <w:pPr>
        <w:pStyle w:val="TF"/>
      </w:pPr>
      <w:bookmarkStart w:id="560" w:name="_CRFigure5_10_2_11"/>
      <w:r>
        <w:t>Figure </w:t>
      </w:r>
      <w:bookmarkEnd w:id="560"/>
      <w:r>
        <w:t>5.</w:t>
      </w:r>
      <w:r>
        <w:rPr>
          <w:rFonts w:hint="eastAsia"/>
          <w:lang w:eastAsia="zh-CN"/>
        </w:rPr>
        <w:t>10</w:t>
      </w:r>
      <w:r>
        <w:t>.2.11: Radio parameters</w:t>
      </w:r>
    </w:p>
    <w:p w14:paraId="7F19E31C" w14:textId="77777777" w:rsidR="00E21E9D" w:rsidRDefault="00E21E9D" w:rsidP="00E21E9D">
      <w:pPr>
        <w:pStyle w:val="TH"/>
      </w:pPr>
      <w:bookmarkStart w:id="561" w:name="_CRTable5_10_2_11"/>
      <w:r>
        <w:t>Table </w:t>
      </w:r>
      <w:bookmarkEnd w:id="561"/>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2ACE732" w14:textId="77777777" w:rsidTr="00AF1C32">
        <w:trPr>
          <w:cantSplit/>
          <w:jc w:val="center"/>
        </w:trPr>
        <w:tc>
          <w:tcPr>
            <w:tcW w:w="7094" w:type="dxa"/>
          </w:tcPr>
          <w:p w14:paraId="1F2AB298" w14:textId="77777777" w:rsidR="00E21E9D" w:rsidRDefault="00E21E9D" w:rsidP="00AF1C32">
            <w:pPr>
              <w:pStyle w:val="TAL"/>
            </w:pPr>
            <w:r>
              <w:t>Radio parameters contents:</w:t>
            </w:r>
          </w:p>
          <w:p w14:paraId="441229CA" w14:textId="77777777" w:rsidR="00E21E9D" w:rsidRDefault="00E21E9D" w:rsidP="00AF1C3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7DA098C" w14:textId="77777777" w:rsidR="00E21E9D" w:rsidRDefault="00E21E9D" w:rsidP="00AF1C32">
            <w:pPr>
              <w:pStyle w:val="TAL"/>
            </w:pPr>
          </w:p>
        </w:tc>
      </w:tr>
    </w:tbl>
    <w:p w14:paraId="61E1171C"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61564348" w14:textId="77777777" w:rsidTr="00AF1C32">
        <w:trPr>
          <w:cantSplit/>
          <w:jc w:val="center"/>
        </w:trPr>
        <w:tc>
          <w:tcPr>
            <w:tcW w:w="708" w:type="dxa"/>
          </w:tcPr>
          <w:p w14:paraId="13406B6F" w14:textId="77777777" w:rsidR="00E21E9D" w:rsidRDefault="00E21E9D" w:rsidP="00AF1C32">
            <w:pPr>
              <w:pStyle w:val="TAC"/>
            </w:pPr>
            <w:r>
              <w:t>8</w:t>
            </w:r>
          </w:p>
        </w:tc>
        <w:tc>
          <w:tcPr>
            <w:tcW w:w="709" w:type="dxa"/>
          </w:tcPr>
          <w:p w14:paraId="29664822" w14:textId="77777777" w:rsidR="00E21E9D" w:rsidRDefault="00E21E9D" w:rsidP="00AF1C32">
            <w:pPr>
              <w:pStyle w:val="TAC"/>
            </w:pPr>
            <w:r>
              <w:t>7</w:t>
            </w:r>
          </w:p>
        </w:tc>
        <w:tc>
          <w:tcPr>
            <w:tcW w:w="709" w:type="dxa"/>
          </w:tcPr>
          <w:p w14:paraId="53EA0CC7" w14:textId="77777777" w:rsidR="00E21E9D" w:rsidRDefault="00E21E9D" w:rsidP="00AF1C32">
            <w:pPr>
              <w:pStyle w:val="TAC"/>
            </w:pPr>
            <w:r>
              <w:t>6</w:t>
            </w:r>
          </w:p>
        </w:tc>
        <w:tc>
          <w:tcPr>
            <w:tcW w:w="709" w:type="dxa"/>
          </w:tcPr>
          <w:p w14:paraId="54F9129F" w14:textId="77777777" w:rsidR="00E21E9D" w:rsidRDefault="00E21E9D" w:rsidP="00AF1C32">
            <w:pPr>
              <w:pStyle w:val="TAC"/>
            </w:pPr>
            <w:r>
              <w:t>5</w:t>
            </w:r>
          </w:p>
        </w:tc>
        <w:tc>
          <w:tcPr>
            <w:tcW w:w="709" w:type="dxa"/>
          </w:tcPr>
          <w:p w14:paraId="724C3FEA" w14:textId="77777777" w:rsidR="00E21E9D" w:rsidRDefault="00E21E9D" w:rsidP="00AF1C32">
            <w:pPr>
              <w:pStyle w:val="TAC"/>
            </w:pPr>
            <w:r>
              <w:t>4</w:t>
            </w:r>
          </w:p>
        </w:tc>
        <w:tc>
          <w:tcPr>
            <w:tcW w:w="709" w:type="dxa"/>
          </w:tcPr>
          <w:p w14:paraId="723CF242" w14:textId="77777777" w:rsidR="00E21E9D" w:rsidRDefault="00E21E9D" w:rsidP="00AF1C32">
            <w:pPr>
              <w:pStyle w:val="TAC"/>
            </w:pPr>
            <w:r>
              <w:t>3</w:t>
            </w:r>
          </w:p>
        </w:tc>
        <w:tc>
          <w:tcPr>
            <w:tcW w:w="709" w:type="dxa"/>
          </w:tcPr>
          <w:p w14:paraId="2726D0BA" w14:textId="77777777" w:rsidR="00E21E9D" w:rsidRDefault="00E21E9D" w:rsidP="00AF1C32">
            <w:pPr>
              <w:pStyle w:val="TAC"/>
            </w:pPr>
            <w:r>
              <w:t>2</w:t>
            </w:r>
          </w:p>
        </w:tc>
        <w:tc>
          <w:tcPr>
            <w:tcW w:w="709" w:type="dxa"/>
          </w:tcPr>
          <w:p w14:paraId="17224810" w14:textId="77777777" w:rsidR="00E21E9D" w:rsidRDefault="00E21E9D" w:rsidP="00AF1C32">
            <w:pPr>
              <w:pStyle w:val="TAC"/>
            </w:pPr>
            <w:r>
              <w:t>1</w:t>
            </w:r>
          </w:p>
        </w:tc>
        <w:tc>
          <w:tcPr>
            <w:tcW w:w="1346" w:type="dxa"/>
          </w:tcPr>
          <w:p w14:paraId="19335526" w14:textId="77777777" w:rsidR="00E21E9D" w:rsidRDefault="00E21E9D" w:rsidP="00AF1C32">
            <w:pPr>
              <w:pStyle w:val="TAL"/>
            </w:pPr>
          </w:p>
        </w:tc>
      </w:tr>
      <w:tr w:rsidR="00E21E9D" w14:paraId="6E873F0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0F00" w14:textId="77777777" w:rsidR="00E21E9D" w:rsidRDefault="00E21E9D" w:rsidP="00AF1C32">
            <w:pPr>
              <w:pStyle w:val="TAC"/>
            </w:pPr>
          </w:p>
          <w:p w14:paraId="112C57C8" w14:textId="77777777" w:rsidR="00E21E9D" w:rsidRDefault="00E21E9D" w:rsidP="00AF1C32">
            <w:pPr>
              <w:pStyle w:val="TAC"/>
            </w:pPr>
            <w:r>
              <w:t xml:space="preserve">Length of default PC5 DRX configuration for </w:t>
            </w:r>
            <w:r>
              <w:rPr>
                <w:lang w:eastAsia="zh-CN"/>
              </w:rPr>
              <w:t>multi-hop</w:t>
            </w:r>
            <w:r>
              <w:t xml:space="preserve"> UE-to-network relay discovery contents</w:t>
            </w:r>
          </w:p>
        </w:tc>
        <w:tc>
          <w:tcPr>
            <w:tcW w:w="1346" w:type="dxa"/>
          </w:tcPr>
          <w:p w14:paraId="6D3052E5" w14:textId="77777777" w:rsidR="00E21E9D" w:rsidRDefault="00E21E9D" w:rsidP="00AF1C32">
            <w:pPr>
              <w:pStyle w:val="TAL"/>
            </w:pPr>
            <w:r>
              <w:t>octet o10+1</w:t>
            </w:r>
          </w:p>
          <w:p w14:paraId="71E900B7" w14:textId="77777777" w:rsidR="00E21E9D" w:rsidRDefault="00E21E9D" w:rsidP="00AF1C32">
            <w:pPr>
              <w:pStyle w:val="TAL"/>
            </w:pPr>
          </w:p>
          <w:p w14:paraId="12CD717B" w14:textId="77777777" w:rsidR="00E21E9D" w:rsidRDefault="00E21E9D" w:rsidP="00AF1C32">
            <w:pPr>
              <w:pStyle w:val="TAL"/>
            </w:pPr>
            <w:r>
              <w:t>octet o10+2</w:t>
            </w:r>
          </w:p>
        </w:tc>
      </w:tr>
      <w:tr w:rsidR="00E21E9D" w14:paraId="7415C2B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6E26" w14:textId="77777777" w:rsidR="00E21E9D" w:rsidRDefault="00E21E9D" w:rsidP="00AF1C32">
            <w:pPr>
              <w:pStyle w:val="TAC"/>
            </w:pPr>
          </w:p>
          <w:p w14:paraId="3AB08A09" w14:textId="77777777" w:rsidR="00E21E9D" w:rsidRDefault="00E21E9D" w:rsidP="00AF1C32">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21AC5A22" w14:textId="77777777" w:rsidR="00E21E9D" w:rsidRDefault="00E21E9D" w:rsidP="00AF1C32">
            <w:pPr>
              <w:pStyle w:val="TAL"/>
            </w:pPr>
            <w:r>
              <w:t>octet o10+3</w:t>
            </w:r>
          </w:p>
          <w:p w14:paraId="6C0A7C2D" w14:textId="77777777" w:rsidR="00E21E9D" w:rsidRDefault="00E21E9D" w:rsidP="00AF1C32">
            <w:pPr>
              <w:pStyle w:val="TAL"/>
            </w:pPr>
          </w:p>
          <w:p w14:paraId="694AC288" w14:textId="77777777" w:rsidR="00E21E9D" w:rsidRDefault="00E21E9D" w:rsidP="00AF1C32">
            <w:pPr>
              <w:pStyle w:val="TAL"/>
            </w:pPr>
            <w:r>
              <w:t>octet o2</w:t>
            </w:r>
          </w:p>
        </w:tc>
      </w:tr>
    </w:tbl>
    <w:p w14:paraId="01DC6C49" w14:textId="77777777" w:rsidR="00E21E9D" w:rsidRDefault="00E21E9D" w:rsidP="00E21E9D">
      <w:pPr>
        <w:pStyle w:val="TF"/>
      </w:pPr>
      <w:bookmarkStart w:id="562" w:name="_CRFigure5_10_2_11a"/>
      <w:r>
        <w:t xml:space="preserve">Figure </w:t>
      </w:r>
      <w:bookmarkEnd w:id="562"/>
      <w:r>
        <w:t>5.</w:t>
      </w:r>
      <w:r>
        <w:rPr>
          <w:rFonts w:hint="eastAsia"/>
          <w:lang w:eastAsia="zh-CN"/>
        </w:rPr>
        <w:t>10</w:t>
      </w:r>
      <w:r>
        <w:t xml:space="preserve">.2.11a: Default PC5 DRX configuration for </w:t>
      </w:r>
      <w:r>
        <w:rPr>
          <w:lang w:eastAsia="zh-CN"/>
        </w:rPr>
        <w:t>multi-hop</w:t>
      </w:r>
      <w:r>
        <w:t xml:space="preserve"> UE-to-network relay discovery</w:t>
      </w:r>
    </w:p>
    <w:p w14:paraId="38CE2213" w14:textId="77777777" w:rsidR="00E21E9D" w:rsidRDefault="00E21E9D" w:rsidP="00E21E9D">
      <w:pPr>
        <w:pStyle w:val="TH"/>
      </w:pPr>
      <w:bookmarkStart w:id="563" w:name="_CRTable5_10_2_11a"/>
      <w:r>
        <w:t xml:space="preserve">Table </w:t>
      </w:r>
      <w:bookmarkEnd w:id="563"/>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10A30A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6FDF954" w14:textId="77777777" w:rsidR="00E21E9D" w:rsidRDefault="00E21E9D" w:rsidP="00AF1C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6852F191" w14:textId="77777777" w:rsidR="00E21E9D" w:rsidRDefault="00E21E9D" w:rsidP="00AF1C32">
            <w:pPr>
              <w:pStyle w:val="TAL"/>
            </w:pPr>
            <w:r>
              <w:t xml:space="preserve">Default PC5 DRX configuration for multi-hop UE-to-network relay discovery field is coded as </w:t>
            </w:r>
            <w:r>
              <w:rPr>
                <w:i/>
                <w:iCs/>
              </w:rPr>
              <w:t>sl-DefaultDRX-GC-BC-r17</w:t>
            </w:r>
            <w:r>
              <w:t xml:space="preserve"> in clause 6.3.5 of 3GPP TS 38.331 [7].</w:t>
            </w:r>
          </w:p>
        </w:tc>
      </w:tr>
      <w:tr w:rsidR="00E21E9D" w14:paraId="0A92DF6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F93C81" w14:textId="77777777" w:rsidR="00E21E9D" w:rsidRDefault="00E21E9D" w:rsidP="00AF1C32">
            <w:pPr>
              <w:pStyle w:val="TAL"/>
            </w:pPr>
          </w:p>
        </w:tc>
      </w:tr>
    </w:tbl>
    <w:p w14:paraId="6A7FB80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04F12CDD" w14:textId="77777777" w:rsidTr="00AF1C32">
        <w:trPr>
          <w:cantSplit/>
          <w:jc w:val="center"/>
        </w:trPr>
        <w:tc>
          <w:tcPr>
            <w:tcW w:w="708" w:type="dxa"/>
          </w:tcPr>
          <w:p w14:paraId="40C2B74F" w14:textId="77777777" w:rsidR="00E21E9D" w:rsidRDefault="00E21E9D" w:rsidP="00AF1C32">
            <w:pPr>
              <w:pStyle w:val="TAC"/>
            </w:pPr>
            <w:r>
              <w:lastRenderedPageBreak/>
              <w:t>8</w:t>
            </w:r>
          </w:p>
        </w:tc>
        <w:tc>
          <w:tcPr>
            <w:tcW w:w="709" w:type="dxa"/>
          </w:tcPr>
          <w:p w14:paraId="08FF2D57" w14:textId="77777777" w:rsidR="00E21E9D" w:rsidRDefault="00E21E9D" w:rsidP="00AF1C32">
            <w:pPr>
              <w:pStyle w:val="TAC"/>
            </w:pPr>
            <w:r>
              <w:t>7</w:t>
            </w:r>
          </w:p>
        </w:tc>
        <w:tc>
          <w:tcPr>
            <w:tcW w:w="709" w:type="dxa"/>
          </w:tcPr>
          <w:p w14:paraId="407B1BB3" w14:textId="77777777" w:rsidR="00E21E9D" w:rsidRDefault="00E21E9D" w:rsidP="00AF1C32">
            <w:pPr>
              <w:pStyle w:val="TAC"/>
            </w:pPr>
            <w:r>
              <w:t>6</w:t>
            </w:r>
          </w:p>
        </w:tc>
        <w:tc>
          <w:tcPr>
            <w:tcW w:w="709" w:type="dxa"/>
          </w:tcPr>
          <w:p w14:paraId="4DE28B9A" w14:textId="77777777" w:rsidR="00E21E9D" w:rsidRDefault="00E21E9D" w:rsidP="00AF1C32">
            <w:pPr>
              <w:pStyle w:val="TAC"/>
            </w:pPr>
            <w:r>
              <w:t>5</w:t>
            </w:r>
          </w:p>
        </w:tc>
        <w:tc>
          <w:tcPr>
            <w:tcW w:w="709" w:type="dxa"/>
          </w:tcPr>
          <w:p w14:paraId="07126A2A" w14:textId="77777777" w:rsidR="00E21E9D" w:rsidRDefault="00E21E9D" w:rsidP="00AF1C32">
            <w:pPr>
              <w:pStyle w:val="TAC"/>
            </w:pPr>
            <w:r>
              <w:t>4</w:t>
            </w:r>
          </w:p>
        </w:tc>
        <w:tc>
          <w:tcPr>
            <w:tcW w:w="709" w:type="dxa"/>
          </w:tcPr>
          <w:p w14:paraId="687F9137" w14:textId="77777777" w:rsidR="00E21E9D" w:rsidRDefault="00E21E9D" w:rsidP="00AF1C32">
            <w:pPr>
              <w:pStyle w:val="TAC"/>
            </w:pPr>
            <w:r>
              <w:t>3</w:t>
            </w:r>
          </w:p>
        </w:tc>
        <w:tc>
          <w:tcPr>
            <w:tcW w:w="709" w:type="dxa"/>
          </w:tcPr>
          <w:p w14:paraId="00F2E185" w14:textId="77777777" w:rsidR="00E21E9D" w:rsidRDefault="00E21E9D" w:rsidP="00AF1C32">
            <w:pPr>
              <w:pStyle w:val="TAC"/>
            </w:pPr>
            <w:r>
              <w:t>2</w:t>
            </w:r>
          </w:p>
        </w:tc>
        <w:tc>
          <w:tcPr>
            <w:tcW w:w="709" w:type="dxa"/>
          </w:tcPr>
          <w:p w14:paraId="00C26C6F" w14:textId="77777777" w:rsidR="00E21E9D" w:rsidRDefault="00E21E9D" w:rsidP="00AF1C32">
            <w:pPr>
              <w:pStyle w:val="TAC"/>
            </w:pPr>
            <w:r>
              <w:t>1</w:t>
            </w:r>
          </w:p>
        </w:tc>
        <w:tc>
          <w:tcPr>
            <w:tcW w:w="1346" w:type="dxa"/>
          </w:tcPr>
          <w:p w14:paraId="3DC68BE2" w14:textId="77777777" w:rsidR="00E21E9D" w:rsidRDefault="00E21E9D" w:rsidP="00AF1C32">
            <w:pPr>
              <w:pStyle w:val="TAL"/>
            </w:pPr>
          </w:p>
        </w:tc>
      </w:tr>
      <w:tr w:rsidR="00E21E9D" w14:paraId="626426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2D7A7" w14:textId="77777777" w:rsidR="00E21E9D" w:rsidRDefault="00E21E9D" w:rsidP="00AF1C32">
            <w:pPr>
              <w:pStyle w:val="TAC"/>
            </w:pPr>
          </w:p>
          <w:p w14:paraId="0C27F272" w14:textId="77777777" w:rsidR="00E21E9D" w:rsidRDefault="00E21E9D" w:rsidP="00AF1C32">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738CAB8B" w14:textId="77777777" w:rsidR="00E21E9D" w:rsidRDefault="00E21E9D" w:rsidP="00AF1C32">
            <w:pPr>
              <w:pStyle w:val="TAL"/>
            </w:pPr>
            <w:r>
              <w:t>octet o2+1</w:t>
            </w:r>
          </w:p>
          <w:p w14:paraId="769DF32C" w14:textId="77777777" w:rsidR="00E21E9D" w:rsidRDefault="00E21E9D" w:rsidP="00AF1C32">
            <w:pPr>
              <w:pStyle w:val="TAL"/>
            </w:pPr>
          </w:p>
          <w:p w14:paraId="2486CC9B" w14:textId="77777777" w:rsidR="00E21E9D" w:rsidRDefault="00E21E9D" w:rsidP="00AF1C32">
            <w:pPr>
              <w:pStyle w:val="TAL"/>
            </w:pPr>
            <w:r>
              <w:t>octet o2+2</w:t>
            </w:r>
          </w:p>
        </w:tc>
      </w:tr>
      <w:tr w:rsidR="00E21E9D" w14:paraId="03C587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848C" w14:textId="77777777" w:rsidR="00E21E9D" w:rsidRDefault="00E21E9D" w:rsidP="00AF1C32">
            <w:pPr>
              <w:pStyle w:val="TAC"/>
            </w:pPr>
          </w:p>
          <w:p w14:paraId="5C15CF24" w14:textId="77777777" w:rsidR="00E21E9D" w:rsidRDefault="00E21E9D"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B88194" w14:textId="77777777" w:rsidR="00E21E9D" w:rsidRDefault="00E21E9D" w:rsidP="00AF1C32">
            <w:pPr>
              <w:pStyle w:val="TAL"/>
            </w:pPr>
            <w:r>
              <w:t>octet o2+3</w:t>
            </w:r>
          </w:p>
          <w:p w14:paraId="004FDB05" w14:textId="77777777" w:rsidR="00E21E9D" w:rsidRDefault="00E21E9D" w:rsidP="00AF1C32">
            <w:pPr>
              <w:pStyle w:val="TAL"/>
            </w:pPr>
          </w:p>
          <w:p w14:paraId="1291F08A" w14:textId="77777777" w:rsidR="00E21E9D" w:rsidRDefault="00E21E9D" w:rsidP="00AF1C32">
            <w:pPr>
              <w:pStyle w:val="TAL"/>
            </w:pPr>
            <w:r>
              <w:t>octet o2+5</w:t>
            </w:r>
          </w:p>
        </w:tc>
      </w:tr>
      <w:tr w:rsidR="00E21E9D" w14:paraId="350AFD0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EBF0A" w14:textId="77777777" w:rsidR="00E21E9D" w:rsidRDefault="00E21E9D" w:rsidP="00AF1C32">
            <w:pPr>
              <w:pStyle w:val="TAC"/>
            </w:pPr>
          </w:p>
          <w:p w14:paraId="2123CE37" w14:textId="77777777" w:rsidR="00E21E9D" w:rsidRDefault="00E21E9D"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5AAC907" w14:textId="77777777" w:rsidR="00E21E9D" w:rsidRDefault="00E21E9D" w:rsidP="00AF1C32">
            <w:pPr>
              <w:pStyle w:val="TAL"/>
            </w:pPr>
            <w:r>
              <w:t>octet (o2+6)*</w:t>
            </w:r>
          </w:p>
          <w:p w14:paraId="33EF0276" w14:textId="77777777" w:rsidR="00E21E9D" w:rsidRDefault="00E21E9D" w:rsidP="00AF1C32">
            <w:pPr>
              <w:pStyle w:val="TAL"/>
            </w:pPr>
          </w:p>
          <w:p w14:paraId="733E3883" w14:textId="77777777" w:rsidR="00E21E9D" w:rsidRDefault="00E21E9D" w:rsidP="00AF1C32">
            <w:pPr>
              <w:pStyle w:val="TAL"/>
            </w:pPr>
            <w:r>
              <w:t>octet (o2+8)*</w:t>
            </w:r>
          </w:p>
        </w:tc>
      </w:tr>
      <w:tr w:rsidR="00E21E9D" w14:paraId="513C46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4D03" w14:textId="77777777" w:rsidR="00E21E9D" w:rsidRDefault="00E21E9D" w:rsidP="00AF1C32">
            <w:pPr>
              <w:pStyle w:val="TAC"/>
            </w:pPr>
          </w:p>
          <w:p w14:paraId="712C154C" w14:textId="77777777" w:rsidR="00E21E9D" w:rsidRDefault="00E21E9D" w:rsidP="00AF1C32">
            <w:pPr>
              <w:pStyle w:val="TAC"/>
            </w:pPr>
            <w:r>
              <w:t>...</w:t>
            </w:r>
          </w:p>
        </w:tc>
        <w:tc>
          <w:tcPr>
            <w:tcW w:w="1346" w:type="dxa"/>
            <w:tcBorders>
              <w:top w:val="nil"/>
              <w:left w:val="single" w:sz="6" w:space="0" w:color="auto"/>
              <w:bottom w:val="nil"/>
              <w:right w:val="nil"/>
            </w:tcBorders>
          </w:tcPr>
          <w:p w14:paraId="433A0111" w14:textId="77777777" w:rsidR="00E21E9D" w:rsidRDefault="00E21E9D" w:rsidP="00AF1C32">
            <w:pPr>
              <w:pStyle w:val="TAL"/>
            </w:pPr>
            <w:r>
              <w:t>octet (o2+9)*</w:t>
            </w:r>
          </w:p>
          <w:p w14:paraId="2347C351" w14:textId="77777777" w:rsidR="00E21E9D" w:rsidRDefault="00E21E9D" w:rsidP="00AF1C32">
            <w:pPr>
              <w:pStyle w:val="TAL"/>
            </w:pPr>
          </w:p>
          <w:p w14:paraId="131CC19C" w14:textId="77777777" w:rsidR="00E21E9D" w:rsidRDefault="00E21E9D" w:rsidP="00AF1C32">
            <w:pPr>
              <w:pStyle w:val="TAL"/>
            </w:pPr>
            <w:r>
              <w:t>octet (o3-3)*</w:t>
            </w:r>
          </w:p>
        </w:tc>
      </w:tr>
      <w:tr w:rsidR="00E21E9D" w14:paraId="5492410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C6B7E" w14:textId="77777777" w:rsidR="00E21E9D" w:rsidRDefault="00E21E9D" w:rsidP="00AF1C32">
            <w:pPr>
              <w:pStyle w:val="TAC"/>
            </w:pPr>
          </w:p>
          <w:p w14:paraId="2A647E71" w14:textId="77777777" w:rsidR="00E21E9D" w:rsidRDefault="00E21E9D"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6C537B55" w14:textId="77777777" w:rsidR="00E21E9D" w:rsidRDefault="00E21E9D" w:rsidP="00AF1C32">
            <w:pPr>
              <w:pStyle w:val="TAL"/>
            </w:pPr>
            <w:r>
              <w:t>octet (o3-2)*</w:t>
            </w:r>
          </w:p>
          <w:p w14:paraId="59AF5441" w14:textId="77777777" w:rsidR="00E21E9D" w:rsidRDefault="00E21E9D" w:rsidP="00AF1C32">
            <w:pPr>
              <w:pStyle w:val="TAL"/>
            </w:pPr>
          </w:p>
          <w:p w14:paraId="36401C81" w14:textId="77777777" w:rsidR="00E21E9D" w:rsidRDefault="00E21E9D" w:rsidP="00AF1C32">
            <w:pPr>
              <w:pStyle w:val="TAL"/>
            </w:pPr>
            <w:r>
              <w:t>octet o3*</w:t>
            </w:r>
          </w:p>
        </w:tc>
      </w:tr>
    </w:tbl>
    <w:p w14:paraId="09D4896D" w14:textId="77777777" w:rsidR="00E21E9D" w:rsidRDefault="00E21E9D" w:rsidP="00E21E9D">
      <w:pPr>
        <w:pStyle w:val="TF"/>
      </w:pPr>
      <w:bookmarkStart w:id="564" w:name="_CRFigure5_10_2_11b"/>
      <w:r>
        <w:t>Figure </w:t>
      </w:r>
      <w:bookmarkEnd w:id="564"/>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1B022B92" w14:textId="77777777" w:rsidR="00E21E9D" w:rsidRDefault="00E21E9D" w:rsidP="00E21E9D">
      <w:pPr>
        <w:pStyle w:val="TH"/>
      </w:pPr>
      <w:bookmarkStart w:id="565" w:name="_CRTable5_10_2_11b"/>
      <w:r>
        <w:t>Table </w:t>
      </w:r>
      <w:bookmarkEnd w:id="565"/>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FEE79B3" w14:textId="77777777" w:rsidTr="00AF1C32">
        <w:trPr>
          <w:cantSplit/>
          <w:jc w:val="center"/>
        </w:trPr>
        <w:tc>
          <w:tcPr>
            <w:tcW w:w="7094" w:type="dxa"/>
          </w:tcPr>
          <w:p w14:paraId="3D4E3816" w14:textId="77777777" w:rsidR="00E21E9D" w:rsidRDefault="00E21E9D" w:rsidP="00AF1C32">
            <w:pPr>
              <w:pStyle w:val="TAL"/>
            </w:pPr>
            <w:r>
              <w:t>Default destination layer-2 ID (octet o2+3 to o2+5):</w:t>
            </w:r>
          </w:p>
          <w:p w14:paraId="7CCA78BC" w14:textId="77777777" w:rsidR="00E21E9D" w:rsidRDefault="00E21E9D" w:rsidP="00AF1C32">
            <w:pPr>
              <w:pStyle w:val="TAL"/>
              <w:rPr>
                <w:lang w:eastAsia="ko-KR"/>
              </w:rPr>
            </w:pPr>
            <w:r>
              <w:t xml:space="preserve">The default </w:t>
            </w:r>
            <w:r>
              <w:rPr>
                <w:lang w:eastAsia="zh-CN"/>
              </w:rPr>
              <w:t>destination layer-2 ID is a 24-bit long bit string</w:t>
            </w:r>
            <w:r>
              <w:rPr>
                <w:lang w:eastAsia="ko-KR"/>
              </w:rPr>
              <w:t>.</w:t>
            </w:r>
          </w:p>
          <w:p w14:paraId="7E86AED7" w14:textId="77777777" w:rsidR="00E21E9D" w:rsidRDefault="00E21E9D" w:rsidP="00AF1C32">
            <w:pPr>
              <w:pStyle w:val="TAL"/>
            </w:pPr>
          </w:p>
        </w:tc>
      </w:tr>
    </w:tbl>
    <w:p w14:paraId="313C3B2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51E1BC75" w14:textId="77777777" w:rsidTr="00AF1C32">
        <w:trPr>
          <w:gridAfter w:val="1"/>
          <w:wAfter w:w="8" w:type="dxa"/>
          <w:cantSplit/>
          <w:jc w:val="center"/>
        </w:trPr>
        <w:tc>
          <w:tcPr>
            <w:tcW w:w="708" w:type="dxa"/>
            <w:gridSpan w:val="2"/>
          </w:tcPr>
          <w:p w14:paraId="6EB623DA" w14:textId="77777777" w:rsidR="00E21E9D" w:rsidRDefault="00E21E9D" w:rsidP="00AF1C32">
            <w:pPr>
              <w:pStyle w:val="TAC"/>
            </w:pPr>
            <w:r>
              <w:t>8</w:t>
            </w:r>
          </w:p>
        </w:tc>
        <w:tc>
          <w:tcPr>
            <w:tcW w:w="709" w:type="dxa"/>
          </w:tcPr>
          <w:p w14:paraId="5C8A567C" w14:textId="77777777" w:rsidR="00E21E9D" w:rsidRDefault="00E21E9D" w:rsidP="00AF1C32">
            <w:pPr>
              <w:pStyle w:val="TAC"/>
            </w:pPr>
            <w:r>
              <w:t>7</w:t>
            </w:r>
          </w:p>
        </w:tc>
        <w:tc>
          <w:tcPr>
            <w:tcW w:w="709" w:type="dxa"/>
          </w:tcPr>
          <w:p w14:paraId="4224A94A" w14:textId="77777777" w:rsidR="00E21E9D" w:rsidRDefault="00E21E9D" w:rsidP="00AF1C32">
            <w:pPr>
              <w:pStyle w:val="TAC"/>
            </w:pPr>
            <w:r>
              <w:t>6</w:t>
            </w:r>
          </w:p>
        </w:tc>
        <w:tc>
          <w:tcPr>
            <w:tcW w:w="709" w:type="dxa"/>
          </w:tcPr>
          <w:p w14:paraId="137F5859" w14:textId="77777777" w:rsidR="00E21E9D" w:rsidRDefault="00E21E9D" w:rsidP="00AF1C32">
            <w:pPr>
              <w:pStyle w:val="TAC"/>
            </w:pPr>
            <w:r>
              <w:t>5</w:t>
            </w:r>
          </w:p>
        </w:tc>
        <w:tc>
          <w:tcPr>
            <w:tcW w:w="709" w:type="dxa"/>
          </w:tcPr>
          <w:p w14:paraId="176D075B" w14:textId="77777777" w:rsidR="00E21E9D" w:rsidRDefault="00E21E9D" w:rsidP="00AF1C32">
            <w:pPr>
              <w:pStyle w:val="TAC"/>
            </w:pPr>
            <w:r>
              <w:t>4</w:t>
            </w:r>
          </w:p>
        </w:tc>
        <w:tc>
          <w:tcPr>
            <w:tcW w:w="709" w:type="dxa"/>
          </w:tcPr>
          <w:p w14:paraId="4CBFEA4D" w14:textId="77777777" w:rsidR="00E21E9D" w:rsidRDefault="00E21E9D" w:rsidP="00AF1C32">
            <w:pPr>
              <w:pStyle w:val="TAC"/>
            </w:pPr>
            <w:r>
              <w:t>3</w:t>
            </w:r>
          </w:p>
        </w:tc>
        <w:tc>
          <w:tcPr>
            <w:tcW w:w="709" w:type="dxa"/>
          </w:tcPr>
          <w:p w14:paraId="798C674F" w14:textId="77777777" w:rsidR="00E21E9D" w:rsidRDefault="00E21E9D" w:rsidP="00AF1C32">
            <w:pPr>
              <w:pStyle w:val="TAC"/>
            </w:pPr>
            <w:r>
              <w:t>2</w:t>
            </w:r>
          </w:p>
        </w:tc>
        <w:tc>
          <w:tcPr>
            <w:tcW w:w="709" w:type="dxa"/>
          </w:tcPr>
          <w:p w14:paraId="1A642BA7" w14:textId="77777777" w:rsidR="00E21E9D" w:rsidRDefault="00E21E9D" w:rsidP="00AF1C32">
            <w:pPr>
              <w:pStyle w:val="TAC"/>
            </w:pPr>
            <w:r>
              <w:t>1</w:t>
            </w:r>
          </w:p>
        </w:tc>
        <w:tc>
          <w:tcPr>
            <w:tcW w:w="1346" w:type="dxa"/>
            <w:gridSpan w:val="2"/>
          </w:tcPr>
          <w:p w14:paraId="0FEB5327" w14:textId="77777777" w:rsidR="00E21E9D" w:rsidRDefault="00E21E9D" w:rsidP="00AF1C32">
            <w:pPr>
              <w:pStyle w:val="TAL"/>
            </w:pPr>
          </w:p>
        </w:tc>
      </w:tr>
      <w:tr w:rsidR="00E21E9D" w14:paraId="53609E55"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7C4AC" w14:textId="77777777" w:rsidR="00E21E9D" w:rsidRDefault="00E21E9D" w:rsidP="00AF1C32">
            <w:pPr>
              <w:pStyle w:val="TAC"/>
            </w:pPr>
          </w:p>
          <w:p w14:paraId="3110D11A" w14:textId="77777777" w:rsidR="00E21E9D" w:rsidRDefault="00E21E9D" w:rsidP="00AF1C32">
            <w:pPr>
              <w:pStyle w:val="TAC"/>
            </w:pPr>
            <w:r>
              <w:t>Length of RSC info list contents</w:t>
            </w:r>
          </w:p>
        </w:tc>
        <w:tc>
          <w:tcPr>
            <w:tcW w:w="1346" w:type="dxa"/>
            <w:gridSpan w:val="2"/>
          </w:tcPr>
          <w:p w14:paraId="6D32AB62" w14:textId="77777777" w:rsidR="00E21E9D" w:rsidRDefault="00E21E9D" w:rsidP="00AF1C32">
            <w:pPr>
              <w:pStyle w:val="TAL"/>
            </w:pPr>
            <w:r>
              <w:t>octet o3+7</w:t>
            </w:r>
          </w:p>
          <w:p w14:paraId="4BE5BFBE" w14:textId="77777777" w:rsidR="00E21E9D" w:rsidRDefault="00E21E9D" w:rsidP="00AF1C32">
            <w:pPr>
              <w:pStyle w:val="TAL"/>
            </w:pPr>
          </w:p>
          <w:p w14:paraId="47F9C0A7" w14:textId="77777777" w:rsidR="00E21E9D" w:rsidRDefault="00E21E9D" w:rsidP="00AF1C32">
            <w:pPr>
              <w:pStyle w:val="TAL"/>
            </w:pPr>
            <w:r>
              <w:t>octet o3+8</w:t>
            </w:r>
          </w:p>
        </w:tc>
      </w:tr>
      <w:tr w:rsidR="00E21E9D" w14:paraId="4B25DA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710A6" w14:textId="77777777" w:rsidR="00E21E9D" w:rsidRDefault="00E21E9D" w:rsidP="00AF1C32">
            <w:pPr>
              <w:pStyle w:val="TAC"/>
            </w:pPr>
          </w:p>
          <w:p w14:paraId="70368E1D" w14:textId="77777777" w:rsidR="00E21E9D" w:rsidRDefault="00E21E9D" w:rsidP="00AF1C32">
            <w:pPr>
              <w:pStyle w:val="TAC"/>
            </w:pPr>
            <w:r>
              <w:t>RSC info 1</w:t>
            </w:r>
          </w:p>
        </w:tc>
        <w:tc>
          <w:tcPr>
            <w:tcW w:w="1346" w:type="dxa"/>
            <w:gridSpan w:val="2"/>
            <w:tcBorders>
              <w:top w:val="nil"/>
              <w:left w:val="single" w:sz="6" w:space="0" w:color="auto"/>
              <w:bottom w:val="nil"/>
              <w:right w:val="nil"/>
            </w:tcBorders>
          </w:tcPr>
          <w:p w14:paraId="77F6D842" w14:textId="77777777" w:rsidR="00E21E9D" w:rsidRDefault="00E21E9D" w:rsidP="00AF1C32">
            <w:pPr>
              <w:pStyle w:val="TAL"/>
            </w:pPr>
            <w:r>
              <w:t>octet o3+9</w:t>
            </w:r>
          </w:p>
          <w:p w14:paraId="53D34134" w14:textId="77777777" w:rsidR="00E21E9D" w:rsidRDefault="00E21E9D" w:rsidP="00AF1C32">
            <w:pPr>
              <w:pStyle w:val="TAL"/>
            </w:pPr>
          </w:p>
          <w:p w14:paraId="6A795103" w14:textId="77777777" w:rsidR="00E21E9D" w:rsidRDefault="00E21E9D" w:rsidP="00AF1C32">
            <w:pPr>
              <w:pStyle w:val="TAL"/>
            </w:pPr>
            <w:r>
              <w:t>octet o52</w:t>
            </w:r>
          </w:p>
        </w:tc>
      </w:tr>
      <w:tr w:rsidR="00E21E9D" w14:paraId="2229131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19966" w14:textId="77777777" w:rsidR="00E21E9D" w:rsidRDefault="00E21E9D" w:rsidP="00AF1C32">
            <w:pPr>
              <w:pStyle w:val="TAC"/>
            </w:pPr>
          </w:p>
          <w:p w14:paraId="37D6859E" w14:textId="77777777" w:rsidR="00E21E9D" w:rsidRDefault="00E21E9D" w:rsidP="00AF1C32">
            <w:pPr>
              <w:pStyle w:val="TAC"/>
            </w:pPr>
            <w:r>
              <w:t>RSC info 2</w:t>
            </w:r>
          </w:p>
        </w:tc>
        <w:tc>
          <w:tcPr>
            <w:tcW w:w="1346" w:type="dxa"/>
            <w:gridSpan w:val="2"/>
            <w:tcBorders>
              <w:top w:val="nil"/>
              <w:left w:val="single" w:sz="6" w:space="0" w:color="auto"/>
              <w:bottom w:val="nil"/>
              <w:right w:val="nil"/>
            </w:tcBorders>
          </w:tcPr>
          <w:p w14:paraId="3BD0D4A4" w14:textId="77777777" w:rsidR="00E21E9D" w:rsidRDefault="00E21E9D" w:rsidP="00AF1C32">
            <w:pPr>
              <w:pStyle w:val="TAL"/>
            </w:pPr>
            <w:r>
              <w:t>octet (o52+1)*</w:t>
            </w:r>
          </w:p>
          <w:p w14:paraId="557A740A" w14:textId="77777777" w:rsidR="00E21E9D" w:rsidRDefault="00E21E9D" w:rsidP="00AF1C32">
            <w:pPr>
              <w:pStyle w:val="TAL"/>
            </w:pPr>
          </w:p>
          <w:p w14:paraId="55C28304" w14:textId="77777777" w:rsidR="00E21E9D" w:rsidRDefault="00E21E9D" w:rsidP="00AF1C32">
            <w:pPr>
              <w:pStyle w:val="TAL"/>
            </w:pPr>
            <w:r>
              <w:t>octet (o53)*</w:t>
            </w:r>
          </w:p>
        </w:tc>
      </w:tr>
      <w:tr w:rsidR="00E21E9D" w14:paraId="25EB358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01CA" w14:textId="77777777" w:rsidR="00E21E9D" w:rsidRDefault="00E21E9D" w:rsidP="00AF1C32">
            <w:pPr>
              <w:pStyle w:val="TAC"/>
            </w:pPr>
          </w:p>
          <w:p w14:paraId="7FCA65F7"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2B6AECB" w14:textId="77777777" w:rsidR="00E21E9D" w:rsidRDefault="00E21E9D" w:rsidP="00AF1C32">
            <w:pPr>
              <w:pStyle w:val="TAL"/>
            </w:pPr>
            <w:r>
              <w:t>octet (o53+1)*</w:t>
            </w:r>
          </w:p>
          <w:p w14:paraId="055C512E" w14:textId="77777777" w:rsidR="00E21E9D" w:rsidRDefault="00E21E9D" w:rsidP="00AF1C32">
            <w:pPr>
              <w:pStyle w:val="TAL"/>
            </w:pPr>
          </w:p>
          <w:p w14:paraId="41A3045D" w14:textId="77777777" w:rsidR="00E21E9D" w:rsidRDefault="00E21E9D" w:rsidP="00AF1C32">
            <w:pPr>
              <w:pStyle w:val="TAL"/>
            </w:pPr>
            <w:r>
              <w:t>octet (o54)*</w:t>
            </w:r>
          </w:p>
        </w:tc>
      </w:tr>
      <w:tr w:rsidR="00E21E9D" w14:paraId="193CFC5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182C3" w14:textId="77777777" w:rsidR="00E21E9D" w:rsidRDefault="00E21E9D" w:rsidP="00AF1C32">
            <w:pPr>
              <w:pStyle w:val="TAC"/>
            </w:pPr>
          </w:p>
          <w:p w14:paraId="5CB2634E" w14:textId="77777777" w:rsidR="00E21E9D" w:rsidRDefault="00E21E9D" w:rsidP="00AF1C32">
            <w:pPr>
              <w:pStyle w:val="TAC"/>
            </w:pPr>
            <w:r>
              <w:t>RSC info n</w:t>
            </w:r>
          </w:p>
        </w:tc>
        <w:tc>
          <w:tcPr>
            <w:tcW w:w="1346" w:type="dxa"/>
            <w:gridSpan w:val="2"/>
            <w:tcBorders>
              <w:top w:val="nil"/>
              <w:left w:val="single" w:sz="6" w:space="0" w:color="auto"/>
              <w:bottom w:val="nil"/>
              <w:right w:val="nil"/>
            </w:tcBorders>
          </w:tcPr>
          <w:p w14:paraId="429899D4" w14:textId="77777777" w:rsidR="00E21E9D" w:rsidRDefault="00E21E9D" w:rsidP="00AF1C32">
            <w:pPr>
              <w:pStyle w:val="TAL"/>
            </w:pPr>
            <w:r>
              <w:t>octet (o54+1)*</w:t>
            </w:r>
          </w:p>
          <w:p w14:paraId="73522278" w14:textId="77777777" w:rsidR="00E21E9D" w:rsidRDefault="00E21E9D" w:rsidP="00AF1C32">
            <w:pPr>
              <w:pStyle w:val="TAL"/>
            </w:pPr>
          </w:p>
          <w:p w14:paraId="3101483C" w14:textId="77777777" w:rsidR="00E21E9D" w:rsidRDefault="00E21E9D" w:rsidP="00AF1C32">
            <w:pPr>
              <w:pStyle w:val="TAL"/>
            </w:pPr>
            <w:r>
              <w:t>octet o4*</w:t>
            </w:r>
          </w:p>
        </w:tc>
      </w:tr>
    </w:tbl>
    <w:p w14:paraId="53A96793" w14:textId="77777777" w:rsidR="00E21E9D" w:rsidRDefault="00E21E9D" w:rsidP="00E21E9D">
      <w:pPr>
        <w:pStyle w:val="TF"/>
      </w:pPr>
      <w:bookmarkStart w:id="566" w:name="_CRFigure5_10_2_12"/>
      <w:r>
        <w:t>Figure </w:t>
      </w:r>
      <w:bookmarkEnd w:id="566"/>
      <w:r>
        <w:t>5.</w:t>
      </w:r>
      <w:r>
        <w:rPr>
          <w:rFonts w:hint="eastAsia"/>
          <w:lang w:eastAsia="zh-CN"/>
        </w:rPr>
        <w:t>10</w:t>
      </w:r>
      <w:r>
        <w:t>.2.12: RSC info list</w:t>
      </w:r>
    </w:p>
    <w:p w14:paraId="4250C8DD" w14:textId="77777777" w:rsidR="00E21E9D" w:rsidRDefault="00E21E9D" w:rsidP="00E21E9D">
      <w:pPr>
        <w:pStyle w:val="TH"/>
      </w:pPr>
      <w:bookmarkStart w:id="567" w:name="_CRTable5_10_2_12"/>
      <w:r>
        <w:t>Table </w:t>
      </w:r>
      <w:bookmarkEnd w:id="567"/>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4A2BA29" w14:textId="77777777" w:rsidTr="00AF1C32">
        <w:trPr>
          <w:cantSplit/>
          <w:jc w:val="center"/>
        </w:trPr>
        <w:tc>
          <w:tcPr>
            <w:tcW w:w="7094" w:type="dxa"/>
          </w:tcPr>
          <w:p w14:paraId="3036938A" w14:textId="77777777" w:rsidR="00E21E9D" w:rsidRDefault="00E21E9D" w:rsidP="00AF1C32">
            <w:pPr>
              <w:pStyle w:val="TAL"/>
            </w:pPr>
            <w:r>
              <w:t>RSC info:</w:t>
            </w:r>
          </w:p>
          <w:p w14:paraId="38C6D306" w14:textId="77777777" w:rsidR="00E21E9D" w:rsidRDefault="00E21E9D" w:rsidP="00AF1C32">
            <w:pPr>
              <w:pStyle w:val="TAL"/>
            </w:pPr>
            <w:r>
              <w:t>The RSC info field is coded according to figure 5.</w:t>
            </w:r>
            <w:r>
              <w:rPr>
                <w:rFonts w:hint="eastAsia"/>
                <w:lang w:eastAsia="zh-CN"/>
              </w:rPr>
              <w:t>10</w:t>
            </w:r>
            <w:r>
              <w:t>.2.13 and table 5.</w:t>
            </w:r>
            <w:r>
              <w:rPr>
                <w:rFonts w:hint="eastAsia"/>
                <w:lang w:eastAsia="zh-CN"/>
              </w:rPr>
              <w:t>10</w:t>
            </w:r>
            <w:r>
              <w:t>.2.13.</w:t>
            </w:r>
          </w:p>
          <w:p w14:paraId="3E9A685E" w14:textId="77777777" w:rsidR="00E21E9D" w:rsidRDefault="00E21E9D" w:rsidP="00AF1C32">
            <w:pPr>
              <w:pStyle w:val="TAL"/>
            </w:pPr>
          </w:p>
        </w:tc>
      </w:tr>
    </w:tbl>
    <w:p w14:paraId="1029CA5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E21E9D" w14:paraId="4AB1D768" w14:textId="77777777" w:rsidTr="00010F45">
        <w:trPr>
          <w:gridBefore w:val="1"/>
          <w:gridAfter w:val="1"/>
          <w:wBefore w:w="42" w:type="dxa"/>
          <w:wAfter w:w="8" w:type="dxa"/>
          <w:cantSplit/>
          <w:jc w:val="center"/>
        </w:trPr>
        <w:tc>
          <w:tcPr>
            <w:tcW w:w="708" w:type="dxa"/>
            <w:gridSpan w:val="2"/>
          </w:tcPr>
          <w:p w14:paraId="2E44916C" w14:textId="77777777" w:rsidR="00E21E9D" w:rsidRDefault="00E21E9D" w:rsidP="00AF1C32">
            <w:pPr>
              <w:pStyle w:val="TAC"/>
            </w:pPr>
            <w:r>
              <w:lastRenderedPageBreak/>
              <w:t>8</w:t>
            </w:r>
          </w:p>
        </w:tc>
        <w:tc>
          <w:tcPr>
            <w:tcW w:w="709" w:type="dxa"/>
            <w:gridSpan w:val="2"/>
          </w:tcPr>
          <w:p w14:paraId="178BB4F4" w14:textId="77777777" w:rsidR="00E21E9D" w:rsidRDefault="00E21E9D" w:rsidP="00AF1C32">
            <w:pPr>
              <w:pStyle w:val="TAC"/>
            </w:pPr>
            <w:r>
              <w:t>7</w:t>
            </w:r>
          </w:p>
        </w:tc>
        <w:tc>
          <w:tcPr>
            <w:tcW w:w="709" w:type="dxa"/>
            <w:gridSpan w:val="2"/>
          </w:tcPr>
          <w:p w14:paraId="65A9AA83" w14:textId="77777777" w:rsidR="00E21E9D" w:rsidRDefault="00E21E9D" w:rsidP="00AF1C32">
            <w:pPr>
              <w:pStyle w:val="TAC"/>
            </w:pPr>
            <w:r>
              <w:t>6</w:t>
            </w:r>
          </w:p>
        </w:tc>
        <w:tc>
          <w:tcPr>
            <w:tcW w:w="709" w:type="dxa"/>
            <w:gridSpan w:val="2"/>
          </w:tcPr>
          <w:p w14:paraId="38FF546F" w14:textId="77777777" w:rsidR="00E21E9D" w:rsidRDefault="00E21E9D" w:rsidP="00AF1C32">
            <w:pPr>
              <w:pStyle w:val="TAC"/>
            </w:pPr>
            <w:r>
              <w:t>5</w:t>
            </w:r>
          </w:p>
        </w:tc>
        <w:tc>
          <w:tcPr>
            <w:tcW w:w="709" w:type="dxa"/>
            <w:gridSpan w:val="2"/>
          </w:tcPr>
          <w:p w14:paraId="3656EEEE" w14:textId="77777777" w:rsidR="00E21E9D" w:rsidRDefault="00E21E9D" w:rsidP="00AF1C32">
            <w:pPr>
              <w:pStyle w:val="TAC"/>
            </w:pPr>
            <w:r>
              <w:t>4</w:t>
            </w:r>
          </w:p>
        </w:tc>
        <w:tc>
          <w:tcPr>
            <w:tcW w:w="709" w:type="dxa"/>
            <w:gridSpan w:val="2"/>
          </w:tcPr>
          <w:p w14:paraId="4018FAAD" w14:textId="77777777" w:rsidR="00E21E9D" w:rsidRDefault="00E21E9D" w:rsidP="00AF1C32">
            <w:pPr>
              <w:pStyle w:val="TAC"/>
            </w:pPr>
            <w:r>
              <w:t>3</w:t>
            </w:r>
          </w:p>
        </w:tc>
        <w:tc>
          <w:tcPr>
            <w:tcW w:w="709" w:type="dxa"/>
            <w:gridSpan w:val="2"/>
          </w:tcPr>
          <w:p w14:paraId="19558D00" w14:textId="77777777" w:rsidR="00E21E9D" w:rsidRDefault="00E21E9D" w:rsidP="00AF1C32">
            <w:pPr>
              <w:pStyle w:val="TAC"/>
            </w:pPr>
            <w:r>
              <w:t>2</w:t>
            </w:r>
          </w:p>
        </w:tc>
        <w:tc>
          <w:tcPr>
            <w:tcW w:w="709" w:type="dxa"/>
            <w:gridSpan w:val="2"/>
          </w:tcPr>
          <w:p w14:paraId="020EFDCA" w14:textId="77777777" w:rsidR="00E21E9D" w:rsidRDefault="00E21E9D" w:rsidP="00AF1C32">
            <w:pPr>
              <w:pStyle w:val="TAC"/>
            </w:pPr>
            <w:r>
              <w:t>1</w:t>
            </w:r>
          </w:p>
        </w:tc>
        <w:tc>
          <w:tcPr>
            <w:tcW w:w="1346" w:type="dxa"/>
            <w:gridSpan w:val="3"/>
          </w:tcPr>
          <w:p w14:paraId="142AD81F" w14:textId="77777777" w:rsidR="00E21E9D" w:rsidRDefault="00E21E9D" w:rsidP="00AF1C32">
            <w:pPr>
              <w:pStyle w:val="TAL"/>
            </w:pPr>
          </w:p>
        </w:tc>
      </w:tr>
      <w:tr w:rsidR="00E21E9D" w14:paraId="1BD41BBB" w14:textId="77777777" w:rsidTr="00010F45">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3A19FD4" w14:textId="77777777" w:rsidR="00E21E9D" w:rsidRDefault="00E21E9D" w:rsidP="00AF1C32">
            <w:pPr>
              <w:pStyle w:val="TAC"/>
            </w:pPr>
          </w:p>
          <w:p w14:paraId="0A7D42D7" w14:textId="77777777" w:rsidR="00E21E9D" w:rsidRDefault="00E21E9D" w:rsidP="00AF1C32">
            <w:pPr>
              <w:pStyle w:val="TAC"/>
            </w:pPr>
            <w:r>
              <w:t>Length of RSC info contents</w:t>
            </w:r>
          </w:p>
        </w:tc>
        <w:tc>
          <w:tcPr>
            <w:tcW w:w="1346" w:type="dxa"/>
            <w:gridSpan w:val="3"/>
          </w:tcPr>
          <w:p w14:paraId="0279D5C7" w14:textId="77777777" w:rsidR="00E21E9D" w:rsidRDefault="00E21E9D" w:rsidP="00AF1C32">
            <w:pPr>
              <w:pStyle w:val="TAL"/>
            </w:pPr>
            <w:r>
              <w:t>octet o52+1</w:t>
            </w:r>
          </w:p>
          <w:p w14:paraId="170AD217" w14:textId="77777777" w:rsidR="00E21E9D" w:rsidRDefault="00E21E9D" w:rsidP="00AF1C32">
            <w:pPr>
              <w:pStyle w:val="TAL"/>
            </w:pPr>
          </w:p>
          <w:p w14:paraId="152A88F0" w14:textId="77777777" w:rsidR="00E21E9D" w:rsidRDefault="00E21E9D" w:rsidP="00AF1C32">
            <w:pPr>
              <w:pStyle w:val="TAL"/>
            </w:pPr>
            <w:r>
              <w:t>octet o52+2</w:t>
            </w:r>
          </w:p>
        </w:tc>
      </w:tr>
      <w:tr w:rsidR="00E21E9D" w14:paraId="09D3CD8A"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38A5C8" w14:textId="77777777" w:rsidR="00E21E9D" w:rsidRDefault="00E21E9D" w:rsidP="00AF1C32">
            <w:pPr>
              <w:pStyle w:val="TAC"/>
            </w:pPr>
          </w:p>
          <w:p w14:paraId="1F3CC31F" w14:textId="77777777" w:rsidR="00E21E9D" w:rsidRDefault="00E21E9D" w:rsidP="00AF1C32">
            <w:pPr>
              <w:pStyle w:val="TAC"/>
            </w:pPr>
            <w:r>
              <w:t>RSC list</w:t>
            </w:r>
          </w:p>
        </w:tc>
        <w:tc>
          <w:tcPr>
            <w:tcW w:w="1346" w:type="dxa"/>
            <w:gridSpan w:val="3"/>
            <w:tcBorders>
              <w:top w:val="nil"/>
              <w:left w:val="single" w:sz="6" w:space="0" w:color="auto"/>
              <w:bottom w:val="nil"/>
              <w:right w:val="nil"/>
            </w:tcBorders>
          </w:tcPr>
          <w:p w14:paraId="79165174" w14:textId="77777777" w:rsidR="00E21E9D" w:rsidRDefault="00E21E9D" w:rsidP="00AF1C32">
            <w:pPr>
              <w:pStyle w:val="TAL"/>
            </w:pPr>
            <w:r>
              <w:t>octet o52+3</w:t>
            </w:r>
          </w:p>
          <w:p w14:paraId="683FBD22" w14:textId="77777777" w:rsidR="00E21E9D" w:rsidRDefault="00E21E9D" w:rsidP="00AF1C32">
            <w:pPr>
              <w:pStyle w:val="TAL"/>
            </w:pPr>
          </w:p>
          <w:p w14:paraId="7047B410" w14:textId="77777777" w:rsidR="00E21E9D" w:rsidRDefault="00E21E9D" w:rsidP="00AF1C32">
            <w:pPr>
              <w:pStyle w:val="TAL"/>
            </w:pPr>
            <w:r>
              <w:t>octet o520</w:t>
            </w:r>
          </w:p>
        </w:tc>
      </w:tr>
      <w:tr w:rsidR="00E21E9D" w14:paraId="719B3999"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0E733" w14:textId="77777777" w:rsidR="00E21E9D" w:rsidRDefault="00E21E9D" w:rsidP="00AF1C32">
            <w:pPr>
              <w:pStyle w:val="TAC"/>
            </w:pPr>
          </w:p>
          <w:p w14:paraId="75324E9D" w14:textId="77777777" w:rsidR="00E21E9D" w:rsidRDefault="00E21E9D" w:rsidP="00AF1C32">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3"/>
            <w:tcBorders>
              <w:top w:val="nil"/>
              <w:left w:val="single" w:sz="6" w:space="0" w:color="auto"/>
              <w:bottom w:val="nil"/>
              <w:right w:val="nil"/>
            </w:tcBorders>
          </w:tcPr>
          <w:p w14:paraId="25FEDAFE" w14:textId="77777777" w:rsidR="00E21E9D" w:rsidRDefault="00E21E9D" w:rsidP="00AF1C32">
            <w:pPr>
              <w:pStyle w:val="TAL"/>
            </w:pPr>
            <w:r>
              <w:t>octet o520+1</w:t>
            </w:r>
          </w:p>
          <w:p w14:paraId="3D2402CA" w14:textId="77777777" w:rsidR="00E21E9D" w:rsidRDefault="00E21E9D" w:rsidP="00AF1C32">
            <w:pPr>
              <w:pStyle w:val="TAL"/>
            </w:pPr>
          </w:p>
          <w:p w14:paraId="298BC1EC" w14:textId="77777777" w:rsidR="00E21E9D" w:rsidRDefault="00E21E9D" w:rsidP="00AF1C32">
            <w:pPr>
              <w:pStyle w:val="TAL"/>
            </w:pPr>
            <w:r>
              <w:t>octet o511</w:t>
            </w:r>
          </w:p>
        </w:tc>
      </w:tr>
      <w:tr w:rsidR="00E21E9D" w14:paraId="0DC4601C" w14:textId="77777777" w:rsidTr="00010F45">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FD8BA1" w14:textId="77777777" w:rsidR="00E21E9D" w:rsidRDefault="00E21E9D" w:rsidP="00AF1C32">
            <w:pPr>
              <w:pStyle w:val="TAC"/>
              <w:rPr>
                <w:lang w:eastAsia="zh-CN"/>
              </w:rPr>
            </w:pPr>
            <w:r>
              <w:rPr>
                <w:lang w:eastAsia="zh-CN"/>
              </w:rPr>
              <w:t>0</w:t>
            </w:r>
          </w:p>
          <w:p w14:paraId="1BE292CE"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E26B14A" w14:textId="77777777" w:rsidR="00E21E9D" w:rsidRDefault="00E21E9D" w:rsidP="00AF1C32">
            <w:pPr>
              <w:pStyle w:val="TAC"/>
              <w:rPr>
                <w:lang w:eastAsia="zh-CN"/>
              </w:rPr>
            </w:pPr>
            <w:r>
              <w:rPr>
                <w:lang w:eastAsia="zh-CN"/>
              </w:rPr>
              <w:t>0</w:t>
            </w:r>
          </w:p>
          <w:p w14:paraId="0D6C5687"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402913" w14:textId="77777777" w:rsidR="00E21E9D" w:rsidRDefault="00E21E9D" w:rsidP="00AF1C32">
            <w:pPr>
              <w:pStyle w:val="TAC"/>
              <w:rPr>
                <w:lang w:eastAsia="zh-CN"/>
              </w:rPr>
            </w:pPr>
            <w:r>
              <w:rPr>
                <w:lang w:eastAsia="zh-CN"/>
              </w:rPr>
              <w:t>0</w:t>
            </w:r>
          </w:p>
          <w:p w14:paraId="087481F1"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01E98DF" w14:textId="18931C85" w:rsidR="00E21E9D" w:rsidRDefault="00010F45" w:rsidP="00AF1C32">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50DB7775" w14:textId="77777777" w:rsidR="00E21E9D" w:rsidRDefault="00E21E9D"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82922F" w14:textId="77777777" w:rsidR="00E21E9D" w:rsidRDefault="00E21E9D" w:rsidP="00AF1C32">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422EBDE9" w14:textId="77777777" w:rsidR="00E21E9D" w:rsidRDefault="00E21E9D" w:rsidP="00AF1C32">
            <w:pPr>
              <w:pStyle w:val="TAC"/>
              <w:rPr>
                <w:lang w:eastAsia="zh-CN"/>
              </w:rPr>
            </w:pPr>
            <w:r>
              <w:rPr>
                <w:lang w:eastAsia="zh-CN"/>
              </w:rPr>
              <w:t>LI</w:t>
            </w:r>
          </w:p>
        </w:tc>
        <w:tc>
          <w:tcPr>
            <w:tcW w:w="1346" w:type="dxa"/>
            <w:gridSpan w:val="3"/>
            <w:tcBorders>
              <w:top w:val="nil"/>
              <w:left w:val="single" w:sz="6" w:space="0" w:color="auto"/>
              <w:bottom w:val="nil"/>
              <w:right w:val="nil"/>
            </w:tcBorders>
          </w:tcPr>
          <w:p w14:paraId="16386D43" w14:textId="77777777" w:rsidR="00E21E9D" w:rsidRDefault="00E21E9D" w:rsidP="00AF1C32">
            <w:pPr>
              <w:pStyle w:val="TAL"/>
              <w:rPr>
                <w:lang w:eastAsia="zh-CN"/>
              </w:rPr>
            </w:pPr>
            <w:r>
              <w:rPr>
                <w:lang w:eastAsia="zh-CN"/>
              </w:rPr>
              <w:t>octet o511+1</w:t>
            </w:r>
          </w:p>
        </w:tc>
      </w:tr>
      <w:tr w:rsidR="00010F45" w14:paraId="4711A332" w14:textId="77777777" w:rsidTr="00010F45">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1089E8DE" w14:textId="77777777" w:rsidR="00010F45" w:rsidRDefault="00010F45" w:rsidP="001F7213">
            <w:pPr>
              <w:pStyle w:val="TAC"/>
              <w:rPr>
                <w:lang w:eastAsia="zh-CN"/>
              </w:rPr>
            </w:pPr>
          </w:p>
          <w:p w14:paraId="15B7594E" w14:textId="77777777" w:rsidR="00010F45" w:rsidRDefault="00010F45" w:rsidP="001F7213">
            <w:pPr>
              <w:pStyle w:val="TAC"/>
              <w:rPr>
                <w:lang w:eastAsia="zh-CN"/>
              </w:rPr>
            </w:pPr>
            <w:r>
              <w:t xml:space="preserve">NR-PC5 </w:t>
            </w:r>
            <w:r>
              <w:rPr>
                <w:rFonts w:hint="eastAsia"/>
                <w:lang w:eastAsia="zh-CN"/>
              </w:rPr>
              <w:t xml:space="preserve">multi-hop </w:t>
            </w:r>
            <w:r>
              <w:t>UE-to-network relay security policies</w:t>
            </w:r>
          </w:p>
          <w:p w14:paraId="35E9B1D8" w14:textId="77777777" w:rsidR="00010F45" w:rsidRPr="00F206ED" w:rsidRDefault="00010F45" w:rsidP="001F7213">
            <w:pPr>
              <w:pStyle w:val="TAC"/>
              <w:rPr>
                <w:lang w:eastAsia="zh-CN"/>
              </w:rPr>
            </w:pPr>
          </w:p>
        </w:tc>
        <w:tc>
          <w:tcPr>
            <w:tcW w:w="1346" w:type="dxa"/>
            <w:gridSpan w:val="3"/>
            <w:tcBorders>
              <w:top w:val="nil"/>
              <w:left w:val="single" w:sz="6" w:space="0" w:color="auto"/>
              <w:bottom w:val="nil"/>
              <w:right w:val="nil"/>
            </w:tcBorders>
          </w:tcPr>
          <w:p w14:paraId="61588143" w14:textId="77777777" w:rsidR="00010F45" w:rsidRPr="00042094" w:rsidRDefault="00010F45" w:rsidP="001F7213">
            <w:pPr>
              <w:pStyle w:val="TAL"/>
            </w:pPr>
            <w:r w:rsidRPr="00042094">
              <w:t>octet (o511+2)</w:t>
            </w:r>
          </w:p>
          <w:p w14:paraId="1B63C05B" w14:textId="77777777" w:rsidR="00010F45" w:rsidRPr="00042094" w:rsidRDefault="00010F45" w:rsidP="001F7213">
            <w:pPr>
              <w:pStyle w:val="TAL"/>
            </w:pPr>
          </w:p>
          <w:p w14:paraId="5CD734CE" w14:textId="77777777" w:rsidR="00010F45" w:rsidRDefault="00010F45" w:rsidP="001F7213">
            <w:pPr>
              <w:pStyle w:val="TAL"/>
              <w:rPr>
                <w:lang w:eastAsia="zh-CN"/>
              </w:rPr>
            </w:pPr>
            <w:r w:rsidRPr="00042094">
              <w:t>octet o530</w:t>
            </w:r>
          </w:p>
        </w:tc>
      </w:tr>
      <w:tr w:rsidR="00E21E9D" w14:paraId="4F2E45C1"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A7D190" w14:textId="77777777" w:rsidR="00E21E9D" w:rsidRDefault="00E21E9D" w:rsidP="00AF1C32">
            <w:pPr>
              <w:pStyle w:val="TAC"/>
            </w:pPr>
          </w:p>
          <w:p w14:paraId="5E1F4E6A" w14:textId="77777777" w:rsidR="00E21E9D" w:rsidRDefault="00E21E9D" w:rsidP="00AF1C32">
            <w:pPr>
              <w:pStyle w:val="TAC"/>
            </w:pPr>
            <w:r>
              <w:t>PDU session parameters for</w:t>
            </w:r>
            <w:r>
              <w:rPr>
                <w:lang w:eastAsia="zh-CN"/>
              </w:rPr>
              <w:t xml:space="preserve"> multi-hop</w:t>
            </w:r>
            <w:r>
              <w:t xml:space="preserve"> layer-3 relay UE</w:t>
            </w:r>
          </w:p>
        </w:tc>
        <w:tc>
          <w:tcPr>
            <w:tcW w:w="1346" w:type="dxa"/>
            <w:gridSpan w:val="3"/>
            <w:tcBorders>
              <w:top w:val="nil"/>
              <w:left w:val="single" w:sz="6" w:space="0" w:color="auto"/>
              <w:bottom w:val="nil"/>
              <w:right w:val="nil"/>
            </w:tcBorders>
          </w:tcPr>
          <w:p w14:paraId="72100ED3" w14:textId="77777777" w:rsidR="00E21E9D" w:rsidRDefault="00E21E9D" w:rsidP="00AF1C32">
            <w:pPr>
              <w:pStyle w:val="TAL"/>
            </w:pPr>
            <w:r>
              <w:t>octet (o530+1)*</w:t>
            </w:r>
          </w:p>
          <w:p w14:paraId="6D159814" w14:textId="77777777" w:rsidR="00E21E9D" w:rsidRDefault="00E21E9D" w:rsidP="00AF1C32">
            <w:pPr>
              <w:pStyle w:val="TAL"/>
            </w:pPr>
          </w:p>
          <w:p w14:paraId="707838F7" w14:textId="77777777" w:rsidR="00E21E9D" w:rsidRDefault="00E21E9D" w:rsidP="00AF1C32">
            <w:pPr>
              <w:pStyle w:val="TAL"/>
            </w:pPr>
            <w:r>
              <w:t>octet o53*</w:t>
            </w:r>
          </w:p>
        </w:tc>
      </w:tr>
      <w:tr w:rsidR="00E21E9D" w14:paraId="31EE6D24"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36D7DA" w14:textId="77777777" w:rsidR="00E21E9D" w:rsidRDefault="00E21E9D" w:rsidP="00AF1C32">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7C039EC2" w14:textId="77777777" w:rsidR="00E21E9D" w:rsidRDefault="00E21E9D" w:rsidP="00AF1C32">
            <w:pPr>
              <w:pStyle w:val="TAL"/>
              <w:rPr>
                <w:lang w:eastAsia="zh-CN"/>
              </w:rPr>
            </w:pPr>
            <w:r>
              <w:t xml:space="preserve">octet </w:t>
            </w:r>
            <w:r>
              <w:rPr>
                <w:rFonts w:hint="eastAsia"/>
                <w:lang w:eastAsia="zh-CN"/>
              </w:rPr>
              <w:t>(</w:t>
            </w:r>
            <w:r>
              <w:t>o53</w:t>
            </w:r>
            <w:r>
              <w:rPr>
                <w:rFonts w:hint="eastAsia"/>
                <w:lang w:eastAsia="zh-CN"/>
              </w:rPr>
              <w:t>+1)</w:t>
            </w:r>
          </w:p>
        </w:tc>
      </w:tr>
    </w:tbl>
    <w:p w14:paraId="22DDD0E0" w14:textId="77777777" w:rsidR="00E21E9D" w:rsidRDefault="00E21E9D" w:rsidP="00E21E9D">
      <w:pPr>
        <w:pStyle w:val="TF"/>
      </w:pPr>
      <w:bookmarkStart w:id="568" w:name="_CRFigure5_10_2_13"/>
      <w:r>
        <w:t>Figure </w:t>
      </w:r>
      <w:bookmarkEnd w:id="568"/>
      <w:r>
        <w:t>5.</w:t>
      </w:r>
      <w:r>
        <w:rPr>
          <w:rFonts w:hint="eastAsia"/>
          <w:lang w:eastAsia="zh-CN"/>
        </w:rPr>
        <w:t>10</w:t>
      </w:r>
      <w:r>
        <w:t>.2.13: RSC info</w:t>
      </w:r>
    </w:p>
    <w:p w14:paraId="2FE5B1AA" w14:textId="77777777" w:rsidR="00E21E9D" w:rsidRDefault="00E21E9D" w:rsidP="00E21E9D">
      <w:pPr>
        <w:pStyle w:val="TH"/>
      </w:pPr>
      <w:bookmarkStart w:id="569" w:name="_CRTable5_10_2_13"/>
      <w:r>
        <w:lastRenderedPageBreak/>
        <w:t>Table </w:t>
      </w:r>
      <w:bookmarkEnd w:id="569"/>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E21E9D" w14:paraId="12647FAE" w14:textId="77777777" w:rsidTr="00604D34">
        <w:trPr>
          <w:cantSplit/>
          <w:jc w:val="center"/>
        </w:trPr>
        <w:tc>
          <w:tcPr>
            <w:tcW w:w="7099" w:type="dxa"/>
            <w:gridSpan w:val="2"/>
            <w:tcBorders>
              <w:top w:val="single" w:sz="4" w:space="0" w:color="auto"/>
              <w:left w:val="single" w:sz="4" w:space="0" w:color="auto"/>
              <w:bottom w:val="nil"/>
              <w:right w:val="single" w:sz="4" w:space="0" w:color="auto"/>
            </w:tcBorders>
          </w:tcPr>
          <w:p w14:paraId="19DD9822" w14:textId="77777777" w:rsidR="00E21E9D" w:rsidRDefault="00E21E9D" w:rsidP="00AF1C32">
            <w:pPr>
              <w:pStyle w:val="TAL"/>
            </w:pPr>
            <w:r>
              <w:t>RSC list (octet o52+3 to o520):</w:t>
            </w:r>
          </w:p>
          <w:p w14:paraId="65220DDE" w14:textId="77777777" w:rsidR="00E21E9D" w:rsidRDefault="00E21E9D" w:rsidP="00AF1C32">
            <w:pPr>
              <w:pStyle w:val="TAL"/>
            </w:pPr>
            <w:r>
              <w:t>The RSC list field is coded according to figure 5.</w:t>
            </w:r>
            <w:r>
              <w:rPr>
                <w:rFonts w:hint="eastAsia"/>
                <w:lang w:eastAsia="zh-CN"/>
              </w:rPr>
              <w:t>10</w:t>
            </w:r>
            <w:r>
              <w:t>.2.14 and table 5.</w:t>
            </w:r>
            <w:r>
              <w:rPr>
                <w:rFonts w:hint="eastAsia"/>
                <w:lang w:eastAsia="zh-CN"/>
              </w:rPr>
              <w:t>10</w:t>
            </w:r>
            <w:r>
              <w:t>.2.14.</w:t>
            </w:r>
          </w:p>
          <w:p w14:paraId="7AB74123" w14:textId="77777777" w:rsidR="00E21E9D" w:rsidRDefault="00E21E9D" w:rsidP="00AF1C32">
            <w:pPr>
              <w:pStyle w:val="TAL"/>
            </w:pPr>
          </w:p>
          <w:p w14:paraId="6FCA4F9E" w14:textId="77777777" w:rsidR="00604D34" w:rsidRPr="00042094" w:rsidRDefault="00604D34" w:rsidP="00604D34">
            <w:pPr>
              <w:pStyle w:val="TAL"/>
            </w:pPr>
            <w:bookmarkStart w:id="570" w:name="OLE_LINK187"/>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5A024106" w14:textId="300EA553" w:rsidR="00010F45" w:rsidRDefault="00604D34" w:rsidP="00AF1C32">
            <w:pPr>
              <w:pStyle w:val="TAL"/>
              <w:rPr>
                <w:lang w:eastAsia="zh-CN"/>
              </w:rPr>
            </w:pPr>
            <w:r w:rsidRPr="00042094">
              <w:t>The security related parameters for</w:t>
            </w:r>
            <w:r>
              <w:rPr>
                <w:rFonts w:hint="eastAsia"/>
                <w:lang w:eastAsia="zh-CN"/>
              </w:rPr>
              <w:t xml:space="preserve"> multi-hop</w:t>
            </w:r>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bookmarkEnd w:id="570"/>
          </w:p>
          <w:p w14:paraId="667ADC5B" w14:textId="77777777" w:rsidR="00010F45" w:rsidRDefault="00010F45" w:rsidP="00AF1C32">
            <w:pPr>
              <w:pStyle w:val="TAL"/>
            </w:pPr>
          </w:p>
        </w:tc>
      </w:tr>
      <w:tr w:rsidR="00E21E9D" w14:paraId="77F9AF9C" w14:textId="77777777" w:rsidTr="00604D34">
        <w:trPr>
          <w:cantSplit/>
          <w:jc w:val="center"/>
        </w:trPr>
        <w:tc>
          <w:tcPr>
            <w:tcW w:w="7099" w:type="dxa"/>
            <w:gridSpan w:val="2"/>
            <w:tcBorders>
              <w:top w:val="nil"/>
              <w:left w:val="single" w:sz="4" w:space="0" w:color="auto"/>
              <w:bottom w:val="nil"/>
              <w:right w:val="single" w:sz="4" w:space="0" w:color="auto"/>
            </w:tcBorders>
          </w:tcPr>
          <w:p w14:paraId="3482E9EA" w14:textId="77777777" w:rsidR="00E21E9D" w:rsidRDefault="00E21E9D" w:rsidP="00AF1C32">
            <w:pPr>
              <w:pStyle w:val="TAL"/>
              <w:rPr>
                <w:lang w:eastAsia="zh-CN"/>
              </w:rPr>
            </w:pPr>
            <w:r>
              <w:rPr>
                <w:lang w:eastAsia="zh-CN"/>
              </w:rPr>
              <w:t>Layer indication (LI) (octet o511+1 bit 1 to 2):</w:t>
            </w:r>
          </w:p>
          <w:p w14:paraId="1D547639" w14:textId="77777777" w:rsidR="00E21E9D" w:rsidRDefault="00E21E9D" w:rsidP="00AF1C32">
            <w:pPr>
              <w:pStyle w:val="TAL"/>
              <w:rPr>
                <w:lang w:eastAsia="zh-CN"/>
              </w:rPr>
            </w:pPr>
            <w:r>
              <w:rPr>
                <w:lang w:eastAsia="zh-CN"/>
              </w:rPr>
              <w:t>Bits</w:t>
            </w:r>
          </w:p>
          <w:p w14:paraId="4C4835BC" w14:textId="77777777" w:rsidR="00E21E9D" w:rsidRDefault="00E21E9D" w:rsidP="00AF1C32">
            <w:pPr>
              <w:pStyle w:val="TAL"/>
              <w:rPr>
                <w:lang w:eastAsia="zh-CN"/>
              </w:rPr>
            </w:pPr>
            <w:r>
              <w:rPr>
                <w:lang w:eastAsia="zh-CN"/>
              </w:rPr>
              <w:t>2 1</w:t>
            </w:r>
          </w:p>
          <w:p w14:paraId="09423CA6" w14:textId="77777777" w:rsidR="00E21E9D" w:rsidRDefault="00E21E9D" w:rsidP="00AF1C32">
            <w:pPr>
              <w:pStyle w:val="TAL"/>
              <w:rPr>
                <w:lang w:eastAsia="zh-CN"/>
              </w:rPr>
            </w:pPr>
            <w:r>
              <w:rPr>
                <w:lang w:eastAsia="zh-CN"/>
              </w:rPr>
              <w:t>0 1</w:t>
            </w:r>
            <w:r>
              <w:rPr>
                <w:lang w:eastAsia="zh-CN"/>
              </w:rPr>
              <w:tab/>
              <w:t>Layer 3</w:t>
            </w:r>
          </w:p>
          <w:p w14:paraId="4D1D6D7E" w14:textId="77777777" w:rsidR="00E21E9D" w:rsidRDefault="00E21E9D" w:rsidP="00AF1C32">
            <w:pPr>
              <w:pStyle w:val="TAL"/>
              <w:rPr>
                <w:lang w:eastAsia="zh-CN"/>
              </w:rPr>
            </w:pPr>
            <w:r>
              <w:rPr>
                <w:lang w:eastAsia="zh-CN"/>
              </w:rPr>
              <w:t>1 0</w:t>
            </w:r>
            <w:r>
              <w:rPr>
                <w:lang w:eastAsia="zh-CN"/>
              </w:rPr>
              <w:tab/>
              <w:t>Layer 2</w:t>
            </w:r>
          </w:p>
          <w:p w14:paraId="7CFE55A8" w14:textId="77777777" w:rsidR="00E21E9D" w:rsidRDefault="00E21E9D" w:rsidP="00AF1C32">
            <w:pPr>
              <w:pStyle w:val="TAL"/>
              <w:rPr>
                <w:lang w:eastAsia="zh-CN"/>
              </w:rPr>
            </w:pPr>
            <w:r>
              <w:rPr>
                <w:lang w:eastAsia="zh-CN"/>
              </w:rPr>
              <w:t>The other values are reserved.</w:t>
            </w:r>
          </w:p>
          <w:p w14:paraId="44291AE6" w14:textId="77777777" w:rsidR="00E21E9D" w:rsidRDefault="00E21E9D" w:rsidP="00AF1C32">
            <w:pPr>
              <w:pStyle w:val="TAL"/>
              <w:rPr>
                <w:lang w:eastAsia="zh-CN"/>
              </w:rPr>
            </w:pPr>
          </w:p>
        </w:tc>
      </w:tr>
      <w:tr w:rsidR="00E21E9D" w14:paraId="3046FEC9" w14:textId="77777777" w:rsidTr="00604D34">
        <w:trPr>
          <w:cantSplit/>
          <w:jc w:val="center"/>
        </w:trPr>
        <w:tc>
          <w:tcPr>
            <w:tcW w:w="7099" w:type="dxa"/>
            <w:gridSpan w:val="2"/>
            <w:tcBorders>
              <w:top w:val="nil"/>
              <w:left w:val="single" w:sz="4" w:space="0" w:color="auto"/>
              <w:bottom w:val="nil"/>
              <w:right w:val="single" w:sz="4" w:space="0" w:color="auto"/>
            </w:tcBorders>
          </w:tcPr>
          <w:p w14:paraId="40D2ED81" w14:textId="77777777" w:rsidR="00E21E9D" w:rsidRDefault="00E21E9D" w:rsidP="00AF1C32">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6EE5530" w14:textId="77777777" w:rsidR="00E21E9D" w:rsidRDefault="00E21E9D" w:rsidP="00AF1C32">
            <w:pPr>
              <w:pStyle w:val="TAL"/>
              <w:rPr>
                <w:lang w:eastAsia="zh-CN"/>
              </w:rPr>
            </w:pPr>
          </w:p>
        </w:tc>
      </w:tr>
      <w:tr w:rsidR="00E21E9D" w14:paraId="5222F05D" w14:textId="77777777" w:rsidTr="00604D34">
        <w:trPr>
          <w:cantSplit/>
          <w:jc w:val="center"/>
        </w:trPr>
        <w:tc>
          <w:tcPr>
            <w:tcW w:w="7099" w:type="dxa"/>
            <w:gridSpan w:val="2"/>
            <w:tcBorders>
              <w:top w:val="nil"/>
              <w:left w:val="single" w:sz="4" w:space="0" w:color="auto"/>
              <w:bottom w:val="nil"/>
              <w:right w:val="single" w:sz="4" w:space="0" w:color="auto"/>
            </w:tcBorders>
          </w:tcPr>
          <w:p w14:paraId="2EA931AC" w14:textId="77777777" w:rsidR="00E21E9D" w:rsidRDefault="00E21E9D"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2BE3665B" w14:textId="77777777" w:rsidR="00E21E9D" w:rsidRDefault="00E21E9D" w:rsidP="00AF1C32">
            <w:pPr>
              <w:pStyle w:val="TAL"/>
              <w:rPr>
                <w:lang w:eastAsia="zh-CN"/>
              </w:rPr>
            </w:pPr>
            <w:r>
              <w:rPr>
                <w:lang w:eastAsia="zh-CN"/>
              </w:rPr>
              <w:t>Bits</w:t>
            </w:r>
          </w:p>
          <w:p w14:paraId="4DDA86DA" w14:textId="77777777" w:rsidR="00E21E9D" w:rsidRDefault="00E21E9D" w:rsidP="00AF1C32">
            <w:pPr>
              <w:pStyle w:val="TAL"/>
              <w:rPr>
                <w:rFonts w:eastAsia="SimSun"/>
                <w:lang w:eastAsia="zh-CN"/>
              </w:rPr>
            </w:pPr>
            <w:r>
              <w:rPr>
                <w:rFonts w:eastAsia="SimSun" w:hint="eastAsia"/>
                <w:lang w:eastAsia="zh-CN"/>
              </w:rPr>
              <w:t>3</w:t>
            </w:r>
          </w:p>
          <w:p w14:paraId="53743236" w14:textId="77777777" w:rsidR="00E21E9D" w:rsidRDefault="00E21E9D" w:rsidP="00AF1C32">
            <w:pPr>
              <w:pStyle w:val="TAL"/>
              <w:rPr>
                <w:lang w:eastAsia="zh-CN"/>
              </w:rPr>
            </w:pPr>
            <w:r>
              <w:rPr>
                <w:lang w:eastAsia="zh-CN"/>
              </w:rPr>
              <w:t>0</w:t>
            </w:r>
            <w:r>
              <w:rPr>
                <w:lang w:eastAsia="zh-CN"/>
              </w:rPr>
              <w:tab/>
            </w:r>
            <w:r>
              <w:rPr>
                <w:rFonts w:hint="eastAsia"/>
                <w:lang w:eastAsia="zh-CN"/>
              </w:rPr>
              <w:t>Multi-hop relay is not allowed</w:t>
            </w:r>
          </w:p>
          <w:p w14:paraId="2BB7135E" w14:textId="77777777" w:rsidR="00E21E9D" w:rsidRDefault="00E21E9D" w:rsidP="00AF1C32">
            <w:pPr>
              <w:pStyle w:val="TAL"/>
              <w:rPr>
                <w:lang w:eastAsia="zh-CN"/>
              </w:rPr>
            </w:pPr>
            <w:r>
              <w:rPr>
                <w:lang w:eastAsia="zh-CN"/>
              </w:rPr>
              <w:t>1</w:t>
            </w:r>
            <w:r>
              <w:rPr>
                <w:lang w:eastAsia="zh-CN"/>
              </w:rPr>
              <w:tab/>
            </w:r>
            <w:r>
              <w:rPr>
                <w:rFonts w:hint="eastAsia"/>
                <w:lang w:eastAsia="zh-CN"/>
              </w:rPr>
              <w:t>Multi-hop relay is allowed</w:t>
            </w:r>
          </w:p>
          <w:p w14:paraId="296EB725" w14:textId="77777777" w:rsidR="00E21E9D" w:rsidRDefault="00E21E9D" w:rsidP="00AF1C32">
            <w:pPr>
              <w:pStyle w:val="TAL"/>
              <w:rPr>
                <w:lang w:eastAsia="zh-CN"/>
              </w:rPr>
            </w:pPr>
          </w:p>
          <w:p w14:paraId="1774D08C" w14:textId="77777777" w:rsidR="00E21E9D" w:rsidRDefault="00E21E9D"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77156FC" w14:textId="77777777" w:rsidR="00E21E9D" w:rsidRDefault="00E21E9D" w:rsidP="00AF1C32">
            <w:pPr>
              <w:pStyle w:val="TAL"/>
              <w:rPr>
                <w:lang w:eastAsia="zh-CN"/>
              </w:rPr>
            </w:pPr>
          </w:p>
        </w:tc>
      </w:tr>
      <w:tr w:rsidR="00E21E9D" w14:paraId="79399C4C" w14:textId="77777777" w:rsidTr="00604D34">
        <w:trPr>
          <w:cantSplit/>
          <w:jc w:val="center"/>
        </w:trPr>
        <w:tc>
          <w:tcPr>
            <w:tcW w:w="7099" w:type="dxa"/>
            <w:gridSpan w:val="2"/>
            <w:tcBorders>
              <w:top w:val="nil"/>
              <w:left w:val="single" w:sz="4" w:space="0" w:color="auto"/>
              <w:bottom w:val="nil"/>
              <w:right w:val="single" w:sz="4" w:space="0" w:color="auto"/>
            </w:tcBorders>
          </w:tcPr>
          <w:p w14:paraId="216C1281" w14:textId="77777777" w:rsidR="00E21E9D" w:rsidRDefault="00E21E9D"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4A0E95DC" w14:textId="77777777" w:rsidR="00E21E9D" w:rsidRDefault="00E21E9D" w:rsidP="00AF1C32">
            <w:pPr>
              <w:pStyle w:val="TAL"/>
              <w:rPr>
                <w:lang w:eastAsia="zh-CN"/>
              </w:rPr>
            </w:pPr>
            <w:r>
              <w:rPr>
                <w:lang w:eastAsia="zh-CN"/>
              </w:rPr>
              <w:t>Bits</w:t>
            </w:r>
          </w:p>
          <w:p w14:paraId="2C97FF33" w14:textId="77777777" w:rsidR="00E21E9D" w:rsidRDefault="00E21E9D" w:rsidP="00AF1C32">
            <w:pPr>
              <w:pStyle w:val="TAL"/>
              <w:rPr>
                <w:lang w:val="en-US" w:eastAsia="zh-CN"/>
              </w:rPr>
            </w:pPr>
            <w:r>
              <w:rPr>
                <w:rFonts w:hint="eastAsia"/>
                <w:lang w:val="en-US" w:eastAsia="zh-CN"/>
              </w:rPr>
              <w:t>4</w:t>
            </w:r>
          </w:p>
          <w:p w14:paraId="5E261F0B" w14:textId="77777777" w:rsidR="00E21E9D" w:rsidRDefault="00E21E9D"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81C8D4" w14:textId="77777777" w:rsidR="00E21E9D" w:rsidRDefault="00E21E9D"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9025311" w14:textId="77777777" w:rsidR="00E21E9D" w:rsidRDefault="00E21E9D" w:rsidP="00AF1C32">
            <w:pPr>
              <w:pStyle w:val="TAL"/>
              <w:rPr>
                <w:lang w:eastAsia="zh-CN"/>
              </w:rPr>
            </w:pPr>
          </w:p>
        </w:tc>
      </w:tr>
      <w:tr w:rsidR="00604D34" w14:paraId="0AFB0BCD"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7E80B1F4" w14:textId="77777777" w:rsidR="00604D34" w:rsidRDefault="00604D34" w:rsidP="001F7213">
            <w:pPr>
              <w:pStyle w:val="TAL"/>
              <w:rPr>
                <w:lang w:eastAsia="zh-CN"/>
              </w:rPr>
            </w:pPr>
            <w:r>
              <w:rPr>
                <w:lang w:eastAsia="zh-CN"/>
              </w:rPr>
              <w:t xml:space="preserve">Control plane security indication (CPSI) (octet o511+1 bit </w:t>
            </w:r>
            <w:r>
              <w:rPr>
                <w:rFonts w:hint="eastAsia"/>
                <w:lang w:eastAsia="zh-CN"/>
              </w:rPr>
              <w:t>5</w:t>
            </w:r>
            <w:r>
              <w:rPr>
                <w:lang w:eastAsia="zh-CN"/>
              </w:rPr>
              <w:t>):</w:t>
            </w:r>
          </w:p>
          <w:p w14:paraId="2A37E8C9" w14:textId="77777777" w:rsidR="00604D34" w:rsidRDefault="00604D34" w:rsidP="001F7213">
            <w:pPr>
              <w:pStyle w:val="TAL"/>
              <w:rPr>
                <w:lang w:eastAsia="zh-CN"/>
              </w:rPr>
            </w:pPr>
            <w:r>
              <w:rPr>
                <w:lang w:eastAsia="zh-CN"/>
              </w:rPr>
              <w:t>The control plane security indication field indicates whether to use the security procedure over control plane as specified in 3GPP TS 33.503 [13] or not.</w:t>
            </w:r>
          </w:p>
          <w:p w14:paraId="3DEA2656" w14:textId="77777777" w:rsidR="00604D34" w:rsidRDefault="00604D34" w:rsidP="001F7213">
            <w:pPr>
              <w:pStyle w:val="TAL"/>
              <w:rPr>
                <w:lang w:eastAsia="zh-CN"/>
              </w:rPr>
            </w:pPr>
            <w:r>
              <w:rPr>
                <w:lang w:eastAsia="zh-CN"/>
              </w:rPr>
              <w:t>Bit</w:t>
            </w:r>
          </w:p>
          <w:p w14:paraId="5ACD7760" w14:textId="77777777" w:rsidR="00604D34" w:rsidRDefault="00604D34" w:rsidP="001F7213">
            <w:pPr>
              <w:pStyle w:val="TAL"/>
              <w:rPr>
                <w:lang w:eastAsia="zh-CN"/>
              </w:rPr>
            </w:pPr>
            <w:r>
              <w:rPr>
                <w:rFonts w:hint="eastAsia"/>
                <w:lang w:eastAsia="zh-CN"/>
              </w:rPr>
              <w:t>5</w:t>
            </w:r>
          </w:p>
          <w:p w14:paraId="17697851" w14:textId="77777777" w:rsidR="00604D34" w:rsidRDefault="00604D34" w:rsidP="001F7213">
            <w:pPr>
              <w:pStyle w:val="TAL"/>
              <w:rPr>
                <w:lang w:eastAsia="zh-CN"/>
              </w:rPr>
            </w:pPr>
            <w:r>
              <w:rPr>
                <w:lang w:eastAsia="zh-CN"/>
              </w:rPr>
              <w:t>0</w:t>
            </w:r>
            <w:r>
              <w:rPr>
                <w:lang w:eastAsia="zh-CN"/>
              </w:rPr>
              <w:tab/>
              <w:t>security procedure over control plane is not used</w:t>
            </w:r>
          </w:p>
          <w:p w14:paraId="4439781E" w14:textId="77777777" w:rsidR="00604D34" w:rsidRDefault="00604D34" w:rsidP="001F7213">
            <w:pPr>
              <w:pStyle w:val="TAL"/>
              <w:rPr>
                <w:lang w:eastAsia="zh-CN"/>
              </w:rPr>
            </w:pPr>
            <w:r>
              <w:rPr>
                <w:lang w:eastAsia="zh-CN"/>
              </w:rPr>
              <w:t>1</w:t>
            </w:r>
            <w:r>
              <w:rPr>
                <w:lang w:eastAsia="zh-CN"/>
              </w:rPr>
              <w:tab/>
              <w:t>security procedure over control plane is used</w:t>
            </w:r>
          </w:p>
          <w:p w14:paraId="6BC1F5AE" w14:textId="77777777" w:rsidR="00604D34" w:rsidRDefault="00604D34" w:rsidP="001F7213">
            <w:pPr>
              <w:pStyle w:val="TAL"/>
              <w:rPr>
                <w:lang w:eastAsia="zh-CN"/>
              </w:rPr>
            </w:pPr>
          </w:p>
        </w:tc>
      </w:tr>
      <w:tr w:rsidR="00604D34" w:rsidRPr="00F206ED" w14:paraId="5485DFCD"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5C00670D" w14:textId="77777777" w:rsidR="00604D34" w:rsidRDefault="00604D34" w:rsidP="001F7213">
            <w:pPr>
              <w:pStyle w:val="TAL"/>
              <w:rPr>
                <w:lang w:eastAsia="zh-CN"/>
              </w:rPr>
            </w:pPr>
            <w:bookmarkStart w:id="571" w:name="OLE_LINK188"/>
            <w:r>
              <w:rPr>
                <w:lang w:eastAsia="zh-CN"/>
              </w:rPr>
              <w:t xml:space="preserve">NR-PC5 </w:t>
            </w:r>
            <w:r>
              <w:rPr>
                <w:rFonts w:hint="eastAsia"/>
                <w:lang w:eastAsia="zh-CN"/>
              </w:rPr>
              <w:t xml:space="preserve">multi-hop </w:t>
            </w:r>
            <w:r>
              <w:rPr>
                <w:lang w:eastAsia="zh-CN"/>
              </w:rPr>
              <w:t>UE-to-network relay security policies (octet o511+2 to o530):</w:t>
            </w:r>
          </w:p>
          <w:p w14:paraId="167E44AD" w14:textId="77777777" w:rsidR="00604D34" w:rsidRDefault="00604D34"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571"/>
          </w:p>
          <w:p w14:paraId="051D6A5B" w14:textId="77777777" w:rsidR="00604D34" w:rsidRPr="00F206ED" w:rsidRDefault="00604D34" w:rsidP="001F7213">
            <w:pPr>
              <w:pStyle w:val="TAL"/>
              <w:rPr>
                <w:lang w:eastAsia="zh-CN"/>
              </w:rPr>
            </w:pPr>
          </w:p>
        </w:tc>
      </w:tr>
      <w:tr w:rsidR="00E21E9D" w14:paraId="67457E05" w14:textId="77777777" w:rsidTr="00604D34">
        <w:trPr>
          <w:cantSplit/>
          <w:jc w:val="center"/>
        </w:trPr>
        <w:tc>
          <w:tcPr>
            <w:tcW w:w="7099" w:type="dxa"/>
            <w:gridSpan w:val="2"/>
            <w:tcBorders>
              <w:top w:val="nil"/>
              <w:left w:val="single" w:sz="4" w:space="0" w:color="auto"/>
              <w:bottom w:val="nil"/>
              <w:right w:val="single" w:sz="4" w:space="0" w:color="auto"/>
            </w:tcBorders>
          </w:tcPr>
          <w:p w14:paraId="322E09BE" w14:textId="77777777" w:rsidR="00E21E9D" w:rsidRDefault="00E21E9D" w:rsidP="00AF1C32">
            <w:pPr>
              <w:pStyle w:val="TAL"/>
            </w:pPr>
            <w:r>
              <w:t xml:space="preserve">PDU session parameters for </w:t>
            </w:r>
            <w:r>
              <w:rPr>
                <w:lang w:eastAsia="zh-CN"/>
              </w:rPr>
              <w:t>multi-hop</w:t>
            </w:r>
            <w:r>
              <w:t xml:space="preserve"> layer-3 relay UE (octet o530+1 to octet o53)</w:t>
            </w:r>
          </w:p>
          <w:p w14:paraId="2B389ADC" w14:textId="77777777" w:rsidR="00E21E9D" w:rsidRDefault="00E21E9D" w:rsidP="00AF1C32">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3599C5C9" w14:textId="77777777" w:rsidR="00E21E9D" w:rsidRDefault="00E21E9D" w:rsidP="00AF1C32">
            <w:pPr>
              <w:pStyle w:val="TAL"/>
            </w:pPr>
          </w:p>
        </w:tc>
      </w:tr>
      <w:tr w:rsidR="00E21E9D" w14:paraId="15774CF0" w14:textId="77777777" w:rsidTr="00604D34">
        <w:trPr>
          <w:cantSplit/>
          <w:jc w:val="center"/>
        </w:trPr>
        <w:tc>
          <w:tcPr>
            <w:tcW w:w="7099" w:type="dxa"/>
            <w:gridSpan w:val="2"/>
            <w:tcBorders>
              <w:top w:val="nil"/>
              <w:left w:val="single" w:sz="4" w:space="0" w:color="auto"/>
              <w:bottom w:val="single" w:sz="4" w:space="0" w:color="auto"/>
              <w:right w:val="single" w:sz="4" w:space="0" w:color="auto"/>
            </w:tcBorders>
          </w:tcPr>
          <w:p w14:paraId="70006306"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9E3DBE2"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58AB4459"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19D7DED7" w14:textId="77777777" w:rsidTr="00AF1C32">
        <w:trPr>
          <w:gridAfter w:val="1"/>
          <w:wAfter w:w="8" w:type="dxa"/>
          <w:cantSplit/>
          <w:jc w:val="center"/>
        </w:trPr>
        <w:tc>
          <w:tcPr>
            <w:tcW w:w="708" w:type="dxa"/>
            <w:gridSpan w:val="2"/>
          </w:tcPr>
          <w:p w14:paraId="3D69F687" w14:textId="77777777" w:rsidR="00E21E9D" w:rsidRDefault="00E21E9D" w:rsidP="00AF1C32">
            <w:pPr>
              <w:pStyle w:val="TAC"/>
            </w:pPr>
            <w:r>
              <w:lastRenderedPageBreak/>
              <w:t>8</w:t>
            </w:r>
          </w:p>
        </w:tc>
        <w:tc>
          <w:tcPr>
            <w:tcW w:w="709" w:type="dxa"/>
          </w:tcPr>
          <w:p w14:paraId="25237DF9" w14:textId="77777777" w:rsidR="00E21E9D" w:rsidRDefault="00E21E9D" w:rsidP="00AF1C32">
            <w:pPr>
              <w:pStyle w:val="TAC"/>
            </w:pPr>
            <w:r>
              <w:t>7</w:t>
            </w:r>
          </w:p>
        </w:tc>
        <w:tc>
          <w:tcPr>
            <w:tcW w:w="709" w:type="dxa"/>
          </w:tcPr>
          <w:p w14:paraId="5DA486A2" w14:textId="77777777" w:rsidR="00E21E9D" w:rsidRDefault="00E21E9D" w:rsidP="00AF1C32">
            <w:pPr>
              <w:pStyle w:val="TAC"/>
            </w:pPr>
            <w:r>
              <w:t>6</w:t>
            </w:r>
          </w:p>
        </w:tc>
        <w:tc>
          <w:tcPr>
            <w:tcW w:w="709" w:type="dxa"/>
          </w:tcPr>
          <w:p w14:paraId="0BCDD224" w14:textId="77777777" w:rsidR="00E21E9D" w:rsidRDefault="00E21E9D" w:rsidP="00AF1C32">
            <w:pPr>
              <w:pStyle w:val="TAC"/>
            </w:pPr>
            <w:r>
              <w:t>5</w:t>
            </w:r>
          </w:p>
        </w:tc>
        <w:tc>
          <w:tcPr>
            <w:tcW w:w="709" w:type="dxa"/>
          </w:tcPr>
          <w:p w14:paraId="72036805" w14:textId="77777777" w:rsidR="00E21E9D" w:rsidRDefault="00E21E9D" w:rsidP="00AF1C32">
            <w:pPr>
              <w:pStyle w:val="TAC"/>
            </w:pPr>
            <w:r>
              <w:t>4</w:t>
            </w:r>
          </w:p>
        </w:tc>
        <w:tc>
          <w:tcPr>
            <w:tcW w:w="709" w:type="dxa"/>
          </w:tcPr>
          <w:p w14:paraId="07BA89D2" w14:textId="77777777" w:rsidR="00E21E9D" w:rsidRDefault="00E21E9D" w:rsidP="00AF1C32">
            <w:pPr>
              <w:pStyle w:val="TAC"/>
            </w:pPr>
            <w:r>
              <w:t>3</w:t>
            </w:r>
          </w:p>
        </w:tc>
        <w:tc>
          <w:tcPr>
            <w:tcW w:w="709" w:type="dxa"/>
          </w:tcPr>
          <w:p w14:paraId="1A45F676" w14:textId="77777777" w:rsidR="00E21E9D" w:rsidRDefault="00E21E9D" w:rsidP="00AF1C32">
            <w:pPr>
              <w:pStyle w:val="TAC"/>
            </w:pPr>
            <w:r>
              <w:t>2</w:t>
            </w:r>
          </w:p>
        </w:tc>
        <w:tc>
          <w:tcPr>
            <w:tcW w:w="709" w:type="dxa"/>
          </w:tcPr>
          <w:p w14:paraId="090CD70D" w14:textId="77777777" w:rsidR="00E21E9D" w:rsidRDefault="00E21E9D" w:rsidP="00AF1C32">
            <w:pPr>
              <w:pStyle w:val="TAC"/>
            </w:pPr>
            <w:r>
              <w:t>1</w:t>
            </w:r>
          </w:p>
        </w:tc>
        <w:tc>
          <w:tcPr>
            <w:tcW w:w="1346" w:type="dxa"/>
            <w:gridSpan w:val="2"/>
          </w:tcPr>
          <w:p w14:paraId="4CA2BA74" w14:textId="77777777" w:rsidR="00E21E9D" w:rsidRDefault="00E21E9D" w:rsidP="00AF1C32">
            <w:pPr>
              <w:pStyle w:val="TAL"/>
            </w:pPr>
          </w:p>
        </w:tc>
      </w:tr>
      <w:tr w:rsidR="00E21E9D" w14:paraId="2C2C6267"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8CAAC3" w14:textId="77777777" w:rsidR="00E21E9D" w:rsidRDefault="00E21E9D" w:rsidP="00AF1C32">
            <w:pPr>
              <w:pStyle w:val="TAC"/>
            </w:pPr>
          </w:p>
          <w:p w14:paraId="747FA758" w14:textId="77777777" w:rsidR="00E21E9D" w:rsidRDefault="00E21E9D" w:rsidP="00AF1C32">
            <w:pPr>
              <w:pStyle w:val="TAC"/>
            </w:pPr>
            <w:r>
              <w:t>Length of RSC list contents</w:t>
            </w:r>
          </w:p>
        </w:tc>
        <w:tc>
          <w:tcPr>
            <w:tcW w:w="1346" w:type="dxa"/>
            <w:gridSpan w:val="2"/>
          </w:tcPr>
          <w:p w14:paraId="6043D720" w14:textId="77777777" w:rsidR="00E21E9D" w:rsidRDefault="00E21E9D" w:rsidP="00AF1C32">
            <w:pPr>
              <w:pStyle w:val="TAL"/>
            </w:pPr>
            <w:r>
              <w:t>octet o52+3</w:t>
            </w:r>
          </w:p>
          <w:p w14:paraId="25A0BFB7" w14:textId="77777777" w:rsidR="00E21E9D" w:rsidRDefault="00E21E9D" w:rsidP="00AF1C32">
            <w:pPr>
              <w:pStyle w:val="TAL"/>
            </w:pPr>
          </w:p>
          <w:p w14:paraId="22E7A833" w14:textId="77777777" w:rsidR="00E21E9D" w:rsidRDefault="00E21E9D" w:rsidP="00AF1C32">
            <w:pPr>
              <w:pStyle w:val="TAL"/>
            </w:pPr>
            <w:r>
              <w:t>octet o52+4</w:t>
            </w:r>
          </w:p>
        </w:tc>
      </w:tr>
      <w:tr w:rsidR="00E21E9D" w14:paraId="19491D3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7D3E6" w14:textId="77777777" w:rsidR="00E21E9D" w:rsidRDefault="00E21E9D" w:rsidP="00AF1C32">
            <w:pPr>
              <w:pStyle w:val="TAC"/>
            </w:pPr>
          </w:p>
          <w:p w14:paraId="3618E729" w14:textId="77777777" w:rsidR="00E21E9D" w:rsidRDefault="00E21E9D" w:rsidP="00AF1C32">
            <w:pPr>
              <w:pStyle w:val="TAC"/>
            </w:pPr>
            <w:r>
              <w:t>RSC 1</w:t>
            </w:r>
          </w:p>
        </w:tc>
        <w:tc>
          <w:tcPr>
            <w:tcW w:w="1346" w:type="dxa"/>
            <w:gridSpan w:val="2"/>
            <w:tcBorders>
              <w:top w:val="nil"/>
              <w:left w:val="single" w:sz="6" w:space="0" w:color="auto"/>
              <w:bottom w:val="nil"/>
              <w:right w:val="nil"/>
            </w:tcBorders>
          </w:tcPr>
          <w:p w14:paraId="7468EA1B" w14:textId="77777777" w:rsidR="00E21E9D" w:rsidRDefault="00E21E9D" w:rsidP="00AF1C32">
            <w:pPr>
              <w:pStyle w:val="TAL"/>
            </w:pPr>
            <w:r>
              <w:t>octet o52+5</w:t>
            </w:r>
          </w:p>
          <w:p w14:paraId="77EA0252" w14:textId="77777777" w:rsidR="00E21E9D" w:rsidRDefault="00E21E9D" w:rsidP="00AF1C32">
            <w:pPr>
              <w:pStyle w:val="TAL"/>
            </w:pPr>
          </w:p>
          <w:p w14:paraId="6767EF02" w14:textId="77777777" w:rsidR="00E21E9D" w:rsidRDefault="00E21E9D" w:rsidP="00AF1C32">
            <w:pPr>
              <w:pStyle w:val="TAL"/>
            </w:pPr>
            <w:r>
              <w:t>octet o52+7</w:t>
            </w:r>
          </w:p>
        </w:tc>
      </w:tr>
      <w:tr w:rsidR="00E21E9D" w14:paraId="7DA660C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343CA" w14:textId="77777777" w:rsidR="00E21E9D" w:rsidRDefault="00E21E9D" w:rsidP="00AF1C32">
            <w:pPr>
              <w:pStyle w:val="TAC"/>
            </w:pPr>
          </w:p>
          <w:p w14:paraId="237C70AE" w14:textId="77777777" w:rsidR="00E21E9D" w:rsidRDefault="00E21E9D" w:rsidP="00AF1C32">
            <w:pPr>
              <w:pStyle w:val="TAC"/>
            </w:pPr>
            <w:r>
              <w:t>RSC 2</w:t>
            </w:r>
          </w:p>
        </w:tc>
        <w:tc>
          <w:tcPr>
            <w:tcW w:w="1346" w:type="dxa"/>
            <w:gridSpan w:val="2"/>
            <w:tcBorders>
              <w:top w:val="nil"/>
              <w:left w:val="single" w:sz="6" w:space="0" w:color="auto"/>
              <w:bottom w:val="nil"/>
              <w:right w:val="nil"/>
            </w:tcBorders>
          </w:tcPr>
          <w:p w14:paraId="77FB83F2" w14:textId="77777777" w:rsidR="00E21E9D" w:rsidRDefault="00E21E9D" w:rsidP="00AF1C32">
            <w:pPr>
              <w:pStyle w:val="TAL"/>
            </w:pPr>
            <w:r>
              <w:t>octet (o52+8)*</w:t>
            </w:r>
          </w:p>
          <w:p w14:paraId="0701D8B9" w14:textId="77777777" w:rsidR="00E21E9D" w:rsidRDefault="00E21E9D" w:rsidP="00AF1C32">
            <w:pPr>
              <w:pStyle w:val="TAL"/>
            </w:pPr>
          </w:p>
          <w:p w14:paraId="6CE3E3C8" w14:textId="77777777" w:rsidR="00E21E9D" w:rsidRDefault="00E21E9D" w:rsidP="00AF1C32">
            <w:pPr>
              <w:pStyle w:val="TAL"/>
            </w:pPr>
            <w:r>
              <w:t>octet (o52+10)*</w:t>
            </w:r>
          </w:p>
        </w:tc>
      </w:tr>
      <w:tr w:rsidR="00E21E9D" w14:paraId="10B1832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C56BC" w14:textId="77777777" w:rsidR="00E21E9D" w:rsidRDefault="00E21E9D" w:rsidP="00AF1C32">
            <w:pPr>
              <w:pStyle w:val="TAC"/>
            </w:pPr>
          </w:p>
          <w:p w14:paraId="09F86868"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9CA05DF" w14:textId="77777777" w:rsidR="00E21E9D" w:rsidRDefault="00E21E9D" w:rsidP="00AF1C32">
            <w:pPr>
              <w:pStyle w:val="TAL"/>
            </w:pPr>
            <w:r>
              <w:t>octet (o52+11)*</w:t>
            </w:r>
          </w:p>
          <w:p w14:paraId="764FF64E" w14:textId="77777777" w:rsidR="00E21E9D" w:rsidRDefault="00E21E9D" w:rsidP="00AF1C32">
            <w:pPr>
              <w:pStyle w:val="TAL"/>
            </w:pPr>
          </w:p>
          <w:p w14:paraId="74A8F44F" w14:textId="77777777" w:rsidR="00E21E9D" w:rsidRDefault="00E21E9D" w:rsidP="00AF1C32">
            <w:pPr>
              <w:pStyle w:val="TAL"/>
            </w:pPr>
            <w:r>
              <w:t>octet (o520-3)*</w:t>
            </w:r>
          </w:p>
        </w:tc>
      </w:tr>
      <w:tr w:rsidR="00E21E9D" w14:paraId="7A7FF7E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F371" w14:textId="77777777" w:rsidR="00E21E9D" w:rsidRDefault="00E21E9D"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087F717" w14:textId="77777777" w:rsidR="00E21E9D" w:rsidRDefault="00E21E9D" w:rsidP="00AF1C32">
            <w:pPr>
              <w:pStyle w:val="TAL"/>
            </w:pPr>
            <w:r>
              <w:t>octet (o520-2)*</w:t>
            </w:r>
          </w:p>
          <w:p w14:paraId="4B1EFA4E" w14:textId="77777777" w:rsidR="00E21E9D" w:rsidRDefault="00E21E9D" w:rsidP="00AF1C32">
            <w:pPr>
              <w:pStyle w:val="TAL"/>
            </w:pPr>
          </w:p>
          <w:p w14:paraId="7E757114" w14:textId="77777777" w:rsidR="00E21E9D" w:rsidRDefault="00E21E9D" w:rsidP="00AF1C32">
            <w:pPr>
              <w:pStyle w:val="TAL"/>
            </w:pPr>
            <w:r>
              <w:t>octet o520*</w:t>
            </w:r>
          </w:p>
        </w:tc>
      </w:tr>
    </w:tbl>
    <w:p w14:paraId="1A578CC7" w14:textId="77777777" w:rsidR="00E21E9D" w:rsidRDefault="00E21E9D" w:rsidP="00E21E9D">
      <w:pPr>
        <w:pStyle w:val="TF"/>
      </w:pPr>
      <w:bookmarkStart w:id="572" w:name="_CRFigure5_10_2_14"/>
      <w:r>
        <w:t>Figure </w:t>
      </w:r>
      <w:bookmarkEnd w:id="572"/>
      <w:r>
        <w:t>5.</w:t>
      </w:r>
      <w:r>
        <w:rPr>
          <w:rFonts w:hint="eastAsia"/>
          <w:lang w:eastAsia="zh-CN"/>
        </w:rPr>
        <w:t>10</w:t>
      </w:r>
      <w:r>
        <w:t>.2.14: RSC list</w:t>
      </w:r>
    </w:p>
    <w:p w14:paraId="11EEAC26" w14:textId="77777777" w:rsidR="00E21E9D" w:rsidRDefault="00E21E9D" w:rsidP="00E21E9D">
      <w:pPr>
        <w:pStyle w:val="TH"/>
      </w:pPr>
      <w:bookmarkStart w:id="573" w:name="_CRTable5_10_2_14"/>
      <w:r>
        <w:t>Table </w:t>
      </w:r>
      <w:bookmarkEnd w:id="573"/>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AFE2961" w14:textId="77777777" w:rsidTr="00AF1C32">
        <w:trPr>
          <w:cantSplit/>
          <w:jc w:val="center"/>
        </w:trPr>
        <w:tc>
          <w:tcPr>
            <w:tcW w:w="7094" w:type="dxa"/>
          </w:tcPr>
          <w:p w14:paraId="0C4EFBA9" w14:textId="77777777" w:rsidR="00E21E9D" w:rsidRDefault="00E21E9D" w:rsidP="00AF1C32">
            <w:pPr>
              <w:pStyle w:val="TAL"/>
            </w:pPr>
            <w:r>
              <w:t>RSC (octet o52+5 to o52+7):</w:t>
            </w:r>
          </w:p>
          <w:p w14:paraId="4D192B4E" w14:textId="77777777" w:rsidR="00E21E9D" w:rsidRDefault="00E21E9D" w:rsidP="00AF1C32">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99F2FEB" w14:textId="77777777" w:rsidR="00E21E9D" w:rsidRDefault="00E21E9D" w:rsidP="00AF1C32">
            <w:pPr>
              <w:pStyle w:val="TAL"/>
            </w:pPr>
          </w:p>
        </w:tc>
      </w:tr>
    </w:tbl>
    <w:p w14:paraId="00B63C2E" w14:textId="553B9097" w:rsidR="00E21E9D" w:rsidRPr="007B0D8C" w:rsidRDefault="00E21E9D" w:rsidP="007B0D8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04D34" w:rsidRPr="00042094" w14:paraId="355976C3" w14:textId="77777777" w:rsidTr="001F7213">
        <w:trPr>
          <w:gridAfter w:val="1"/>
          <w:wAfter w:w="8" w:type="dxa"/>
          <w:cantSplit/>
          <w:jc w:val="center"/>
        </w:trPr>
        <w:tc>
          <w:tcPr>
            <w:tcW w:w="708" w:type="dxa"/>
            <w:gridSpan w:val="2"/>
            <w:hideMark/>
          </w:tcPr>
          <w:p w14:paraId="40A07F06" w14:textId="77777777" w:rsidR="00604D34" w:rsidRPr="00042094" w:rsidRDefault="00604D34" w:rsidP="001F7213">
            <w:pPr>
              <w:pStyle w:val="TAC"/>
            </w:pPr>
            <w:r w:rsidRPr="00042094">
              <w:t>8</w:t>
            </w:r>
          </w:p>
        </w:tc>
        <w:tc>
          <w:tcPr>
            <w:tcW w:w="709" w:type="dxa"/>
            <w:hideMark/>
          </w:tcPr>
          <w:p w14:paraId="6835E138" w14:textId="77777777" w:rsidR="00604D34" w:rsidRPr="00042094" w:rsidRDefault="00604D34" w:rsidP="001F7213">
            <w:pPr>
              <w:pStyle w:val="TAC"/>
            </w:pPr>
            <w:r w:rsidRPr="00042094">
              <w:t>7</w:t>
            </w:r>
          </w:p>
        </w:tc>
        <w:tc>
          <w:tcPr>
            <w:tcW w:w="709" w:type="dxa"/>
            <w:hideMark/>
          </w:tcPr>
          <w:p w14:paraId="760E0B97" w14:textId="77777777" w:rsidR="00604D34" w:rsidRPr="00042094" w:rsidRDefault="00604D34" w:rsidP="001F7213">
            <w:pPr>
              <w:pStyle w:val="TAC"/>
            </w:pPr>
            <w:r w:rsidRPr="00042094">
              <w:t>6</w:t>
            </w:r>
          </w:p>
        </w:tc>
        <w:tc>
          <w:tcPr>
            <w:tcW w:w="709" w:type="dxa"/>
            <w:hideMark/>
          </w:tcPr>
          <w:p w14:paraId="13DF8F6D" w14:textId="77777777" w:rsidR="00604D34" w:rsidRPr="00042094" w:rsidRDefault="00604D34" w:rsidP="001F7213">
            <w:pPr>
              <w:pStyle w:val="TAC"/>
            </w:pPr>
            <w:r w:rsidRPr="00042094">
              <w:t>5</w:t>
            </w:r>
          </w:p>
        </w:tc>
        <w:tc>
          <w:tcPr>
            <w:tcW w:w="709" w:type="dxa"/>
            <w:hideMark/>
          </w:tcPr>
          <w:p w14:paraId="028E0DE9" w14:textId="77777777" w:rsidR="00604D34" w:rsidRPr="00042094" w:rsidRDefault="00604D34" w:rsidP="001F7213">
            <w:pPr>
              <w:pStyle w:val="TAC"/>
            </w:pPr>
            <w:r w:rsidRPr="00042094">
              <w:t>4</w:t>
            </w:r>
          </w:p>
        </w:tc>
        <w:tc>
          <w:tcPr>
            <w:tcW w:w="709" w:type="dxa"/>
            <w:hideMark/>
          </w:tcPr>
          <w:p w14:paraId="1EB857CC" w14:textId="77777777" w:rsidR="00604D34" w:rsidRPr="00042094" w:rsidRDefault="00604D34" w:rsidP="001F7213">
            <w:pPr>
              <w:pStyle w:val="TAC"/>
            </w:pPr>
            <w:r w:rsidRPr="00042094">
              <w:t>3</w:t>
            </w:r>
          </w:p>
        </w:tc>
        <w:tc>
          <w:tcPr>
            <w:tcW w:w="709" w:type="dxa"/>
            <w:hideMark/>
          </w:tcPr>
          <w:p w14:paraId="210CF0C6" w14:textId="77777777" w:rsidR="00604D34" w:rsidRPr="00042094" w:rsidRDefault="00604D34" w:rsidP="001F7213">
            <w:pPr>
              <w:pStyle w:val="TAC"/>
            </w:pPr>
            <w:r w:rsidRPr="00042094">
              <w:t>2</w:t>
            </w:r>
          </w:p>
        </w:tc>
        <w:tc>
          <w:tcPr>
            <w:tcW w:w="709" w:type="dxa"/>
            <w:hideMark/>
          </w:tcPr>
          <w:p w14:paraId="087DA73D" w14:textId="77777777" w:rsidR="00604D34" w:rsidRPr="00042094" w:rsidRDefault="00604D34" w:rsidP="001F7213">
            <w:pPr>
              <w:pStyle w:val="TAC"/>
            </w:pPr>
            <w:r w:rsidRPr="00042094">
              <w:t>1</w:t>
            </w:r>
          </w:p>
        </w:tc>
        <w:tc>
          <w:tcPr>
            <w:tcW w:w="1346" w:type="dxa"/>
            <w:gridSpan w:val="2"/>
          </w:tcPr>
          <w:p w14:paraId="57857154" w14:textId="77777777" w:rsidR="00604D34" w:rsidRPr="00042094" w:rsidRDefault="00604D34" w:rsidP="001F7213">
            <w:pPr>
              <w:pStyle w:val="TAL"/>
            </w:pPr>
          </w:p>
        </w:tc>
      </w:tr>
      <w:tr w:rsidR="00604D34" w:rsidRPr="00042094" w14:paraId="6C8F288A" w14:textId="77777777" w:rsidTr="001F721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DE91C" w14:textId="77777777" w:rsidR="00604D34" w:rsidRDefault="00604D34" w:rsidP="001F7213">
            <w:pPr>
              <w:pStyle w:val="TAC"/>
            </w:pPr>
          </w:p>
          <w:p w14:paraId="3054C1F2" w14:textId="77777777" w:rsidR="00604D34" w:rsidRPr="00042094" w:rsidRDefault="00604D34" w:rsidP="001F7213">
            <w:pPr>
              <w:pStyle w:val="TAC"/>
            </w:pPr>
            <w:r w:rsidRPr="00791E4B">
              <w:t xml:space="preserve">Security related parameters </w:t>
            </w:r>
            <w:r>
              <w:t>validity timer</w:t>
            </w:r>
          </w:p>
        </w:tc>
        <w:tc>
          <w:tcPr>
            <w:tcW w:w="1346" w:type="dxa"/>
            <w:gridSpan w:val="2"/>
          </w:tcPr>
          <w:p w14:paraId="3EA13489" w14:textId="77777777" w:rsidR="00604D34" w:rsidRPr="000A4F39" w:rsidRDefault="00604D34" w:rsidP="001F7213">
            <w:pPr>
              <w:pStyle w:val="TAL"/>
              <w:rPr>
                <w:lang w:val="sv-SE"/>
              </w:rPr>
            </w:pPr>
            <w:r w:rsidRPr="000A4F39">
              <w:rPr>
                <w:lang w:val="sv-SE"/>
              </w:rPr>
              <w:t>octet o520+</w:t>
            </w:r>
            <w:r>
              <w:rPr>
                <w:lang w:val="sv-SE"/>
              </w:rPr>
              <w:t>1</w:t>
            </w:r>
          </w:p>
          <w:p w14:paraId="49693A85" w14:textId="77777777" w:rsidR="00604D34" w:rsidRPr="000A4F39" w:rsidRDefault="00604D34" w:rsidP="001F7213">
            <w:pPr>
              <w:pStyle w:val="TAL"/>
              <w:rPr>
                <w:lang w:val="sv-SE"/>
              </w:rPr>
            </w:pPr>
          </w:p>
          <w:p w14:paraId="64F6D67B" w14:textId="77777777" w:rsidR="00604D34" w:rsidRPr="00042094" w:rsidRDefault="00604D34" w:rsidP="001F7213">
            <w:pPr>
              <w:pStyle w:val="TAL"/>
            </w:pPr>
            <w:r w:rsidRPr="000A4F39">
              <w:rPr>
                <w:lang w:val="sv-SE"/>
              </w:rPr>
              <w:t>octet o52</w:t>
            </w:r>
            <w:r>
              <w:rPr>
                <w:lang w:val="sv-SE"/>
              </w:rPr>
              <w:t>0+5</w:t>
            </w:r>
          </w:p>
        </w:tc>
      </w:tr>
      <w:tr w:rsidR="00604D34" w:rsidRPr="00042094" w14:paraId="6D825174"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319A3" w14:textId="77777777" w:rsidR="00604D34" w:rsidRDefault="00604D34" w:rsidP="001F7213">
            <w:pPr>
              <w:pStyle w:val="TAC"/>
              <w:rPr>
                <w:lang w:val="sv-SE"/>
              </w:rPr>
            </w:pPr>
          </w:p>
          <w:p w14:paraId="36CB6472" w14:textId="77777777" w:rsidR="00604D34" w:rsidRPr="00042094" w:rsidRDefault="00604D34" w:rsidP="001F7213">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3D94846" w14:textId="77777777" w:rsidR="00604D34" w:rsidRDefault="00604D34" w:rsidP="001F7213">
            <w:pPr>
              <w:pStyle w:val="TAL"/>
              <w:rPr>
                <w:lang w:val="sv-SE"/>
              </w:rPr>
            </w:pPr>
            <w:r>
              <w:rPr>
                <w:lang w:val="sv-SE"/>
              </w:rPr>
              <w:t>octet (o520+6)*</w:t>
            </w:r>
          </w:p>
          <w:p w14:paraId="31B67D9F" w14:textId="77777777" w:rsidR="00604D34" w:rsidRDefault="00604D34" w:rsidP="001F7213">
            <w:pPr>
              <w:pStyle w:val="TAL"/>
              <w:rPr>
                <w:lang w:val="sv-SE"/>
              </w:rPr>
            </w:pPr>
          </w:p>
          <w:p w14:paraId="40FE0E95" w14:textId="77777777" w:rsidR="00604D34" w:rsidRPr="00042094" w:rsidRDefault="00604D34" w:rsidP="001F7213">
            <w:pPr>
              <w:pStyle w:val="TAL"/>
            </w:pPr>
            <w:r>
              <w:rPr>
                <w:lang w:val="sv-SE"/>
              </w:rPr>
              <w:t>octet o524*</w:t>
            </w:r>
          </w:p>
        </w:tc>
      </w:tr>
      <w:tr w:rsidR="00604D34" w:rsidRPr="00042094" w14:paraId="3C75F601"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BBB7D" w14:textId="77777777" w:rsidR="00604D34" w:rsidRDefault="00604D34" w:rsidP="001F7213">
            <w:pPr>
              <w:pStyle w:val="TAC"/>
              <w:rPr>
                <w:lang w:val="sv-SE"/>
              </w:rPr>
            </w:pPr>
          </w:p>
          <w:p w14:paraId="14D47711" w14:textId="77777777" w:rsidR="00604D34" w:rsidRPr="00042094" w:rsidRDefault="00604D34" w:rsidP="001F7213">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5E873AF" w14:textId="77777777" w:rsidR="00604D34" w:rsidRDefault="00604D34" w:rsidP="001F7213">
            <w:pPr>
              <w:pStyle w:val="TAL"/>
              <w:rPr>
                <w:lang w:val="sv-SE"/>
              </w:rPr>
            </w:pPr>
            <w:r>
              <w:rPr>
                <w:lang w:val="sv-SE"/>
              </w:rPr>
              <w:t>octet (o524+1)*</w:t>
            </w:r>
          </w:p>
          <w:p w14:paraId="31AAD65E" w14:textId="77777777" w:rsidR="00604D34" w:rsidRDefault="00604D34" w:rsidP="001F7213">
            <w:pPr>
              <w:pStyle w:val="TAL"/>
              <w:rPr>
                <w:lang w:val="sv-SE"/>
              </w:rPr>
            </w:pPr>
          </w:p>
          <w:p w14:paraId="01EEAD2B" w14:textId="77777777" w:rsidR="00604D34" w:rsidRPr="00042094" w:rsidRDefault="00604D34" w:rsidP="001F7213">
            <w:pPr>
              <w:pStyle w:val="TAL"/>
            </w:pPr>
            <w:r>
              <w:rPr>
                <w:lang w:val="sv-SE"/>
              </w:rPr>
              <w:t>octet o511*</w:t>
            </w:r>
          </w:p>
        </w:tc>
      </w:tr>
    </w:tbl>
    <w:p w14:paraId="3FDD34E7" w14:textId="146B64BA" w:rsidR="00604D34" w:rsidRDefault="00604D34" w:rsidP="00604D34">
      <w:pPr>
        <w:pStyle w:val="TF"/>
        <w:overflowPunct/>
        <w:autoSpaceDE/>
        <w:autoSpaceDN/>
        <w:adjustRightInd/>
        <w:textAlignment w:val="auto"/>
        <w:rPr>
          <w:rFonts w:eastAsiaTheme="minorEastAsia"/>
          <w:lang w:eastAsia="en-US"/>
        </w:rPr>
      </w:pPr>
      <w:bookmarkStart w:id="574" w:name="_CRFigure5_10_2_15"/>
      <w:r w:rsidRPr="00604D34">
        <w:rPr>
          <w:rFonts w:eastAsiaTheme="minorEastAsia"/>
          <w:lang w:eastAsia="en-US"/>
        </w:rPr>
        <w:t>Figure </w:t>
      </w:r>
      <w:bookmarkEnd w:id="574"/>
      <w:r w:rsidRPr="00604D34">
        <w:rPr>
          <w:rFonts w:eastAsiaTheme="minorEastAsia"/>
          <w:lang w:eastAsia="en-US"/>
        </w:rPr>
        <w:t>5.</w:t>
      </w:r>
      <w:r w:rsidRPr="00604D34">
        <w:rPr>
          <w:rFonts w:eastAsiaTheme="minorEastAsia" w:hint="eastAsia"/>
          <w:lang w:eastAsia="en-US"/>
        </w:rPr>
        <w:t>10</w:t>
      </w:r>
      <w:r w:rsidRPr="00604D34">
        <w:rPr>
          <w:rFonts w:eastAsiaTheme="minorEastAsia"/>
          <w:lang w:eastAsia="en-US"/>
        </w:rPr>
        <w:t xml:space="preserve">.2.15: Security related parameters for </w:t>
      </w:r>
      <w:r w:rsidRPr="00604D34">
        <w:rPr>
          <w:rFonts w:eastAsiaTheme="minorEastAsia" w:hint="eastAsia"/>
          <w:lang w:eastAsia="en-US"/>
        </w:rPr>
        <w:t>multi-hop UE-to-network</w:t>
      </w:r>
      <w:r w:rsidRPr="00604D34">
        <w:rPr>
          <w:rFonts w:eastAsiaTheme="minorEastAsia"/>
          <w:lang w:eastAsia="en-US"/>
        </w:rPr>
        <w:t xml:space="preserve"> </w:t>
      </w:r>
      <w:r w:rsidRPr="00604D34">
        <w:rPr>
          <w:rFonts w:eastAsiaTheme="minorEastAsia" w:hint="eastAsia"/>
          <w:lang w:eastAsia="en-US"/>
        </w:rPr>
        <w:t xml:space="preserve">relay </w:t>
      </w:r>
      <w:r w:rsidRPr="00604D34">
        <w:rPr>
          <w:rFonts w:eastAsiaTheme="minorEastAsia"/>
          <w:lang w:eastAsia="en-US"/>
        </w:rPr>
        <w:t>discovery</w:t>
      </w:r>
    </w:p>
    <w:p w14:paraId="3D163437" w14:textId="77777777" w:rsidR="00604D34"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042094" w14:paraId="18F42CF0" w14:textId="77777777" w:rsidTr="001F7213">
        <w:trPr>
          <w:gridAfter w:val="1"/>
          <w:wAfter w:w="8" w:type="dxa"/>
          <w:jc w:val="center"/>
        </w:trPr>
        <w:tc>
          <w:tcPr>
            <w:tcW w:w="728" w:type="dxa"/>
            <w:tcBorders>
              <w:top w:val="nil"/>
              <w:left w:val="nil"/>
              <w:bottom w:val="single" w:sz="4" w:space="0" w:color="auto"/>
              <w:right w:val="nil"/>
            </w:tcBorders>
            <w:hideMark/>
          </w:tcPr>
          <w:p w14:paraId="17DDE44B" w14:textId="77777777" w:rsidR="00604D34" w:rsidRPr="00042094" w:rsidRDefault="00604D34" w:rsidP="001F7213">
            <w:pPr>
              <w:pStyle w:val="TAC"/>
            </w:pPr>
            <w:r w:rsidRPr="00042094">
              <w:t>8</w:t>
            </w:r>
          </w:p>
        </w:tc>
        <w:tc>
          <w:tcPr>
            <w:tcW w:w="709" w:type="dxa"/>
            <w:tcBorders>
              <w:top w:val="nil"/>
              <w:left w:val="nil"/>
              <w:bottom w:val="single" w:sz="4" w:space="0" w:color="auto"/>
              <w:right w:val="nil"/>
            </w:tcBorders>
            <w:hideMark/>
          </w:tcPr>
          <w:p w14:paraId="368BE192" w14:textId="77777777" w:rsidR="00604D34" w:rsidRPr="00042094" w:rsidRDefault="00604D34" w:rsidP="001F7213">
            <w:pPr>
              <w:pStyle w:val="TAC"/>
            </w:pPr>
            <w:r w:rsidRPr="00042094">
              <w:t>7</w:t>
            </w:r>
          </w:p>
        </w:tc>
        <w:tc>
          <w:tcPr>
            <w:tcW w:w="709" w:type="dxa"/>
            <w:tcBorders>
              <w:top w:val="nil"/>
              <w:left w:val="nil"/>
              <w:bottom w:val="single" w:sz="4" w:space="0" w:color="auto"/>
              <w:right w:val="nil"/>
            </w:tcBorders>
            <w:hideMark/>
          </w:tcPr>
          <w:p w14:paraId="2F596D17" w14:textId="77777777" w:rsidR="00604D34" w:rsidRPr="00042094" w:rsidRDefault="00604D34" w:rsidP="001F7213">
            <w:pPr>
              <w:pStyle w:val="TAC"/>
            </w:pPr>
            <w:r w:rsidRPr="00042094">
              <w:t>6</w:t>
            </w:r>
          </w:p>
        </w:tc>
        <w:tc>
          <w:tcPr>
            <w:tcW w:w="709" w:type="dxa"/>
            <w:tcBorders>
              <w:top w:val="nil"/>
              <w:left w:val="nil"/>
              <w:bottom w:val="single" w:sz="4" w:space="0" w:color="auto"/>
              <w:right w:val="nil"/>
            </w:tcBorders>
            <w:hideMark/>
          </w:tcPr>
          <w:p w14:paraId="14BAD709" w14:textId="77777777" w:rsidR="00604D34" w:rsidRPr="00042094" w:rsidRDefault="00604D34" w:rsidP="001F7213">
            <w:pPr>
              <w:pStyle w:val="TAC"/>
            </w:pPr>
            <w:r w:rsidRPr="00042094">
              <w:t>5</w:t>
            </w:r>
          </w:p>
        </w:tc>
        <w:tc>
          <w:tcPr>
            <w:tcW w:w="709" w:type="dxa"/>
            <w:tcBorders>
              <w:top w:val="nil"/>
              <w:left w:val="nil"/>
              <w:bottom w:val="single" w:sz="4" w:space="0" w:color="auto"/>
              <w:right w:val="nil"/>
            </w:tcBorders>
            <w:hideMark/>
          </w:tcPr>
          <w:p w14:paraId="5ED83947" w14:textId="77777777" w:rsidR="00604D34" w:rsidRPr="00042094" w:rsidRDefault="00604D34" w:rsidP="001F7213">
            <w:pPr>
              <w:pStyle w:val="TAC"/>
            </w:pPr>
            <w:r w:rsidRPr="00042094">
              <w:t>4</w:t>
            </w:r>
          </w:p>
        </w:tc>
        <w:tc>
          <w:tcPr>
            <w:tcW w:w="709" w:type="dxa"/>
            <w:gridSpan w:val="2"/>
            <w:tcBorders>
              <w:top w:val="nil"/>
              <w:left w:val="nil"/>
              <w:bottom w:val="single" w:sz="4" w:space="0" w:color="auto"/>
              <w:right w:val="nil"/>
            </w:tcBorders>
            <w:hideMark/>
          </w:tcPr>
          <w:p w14:paraId="281A3DCC" w14:textId="77777777" w:rsidR="00604D34" w:rsidRPr="00042094" w:rsidRDefault="00604D34" w:rsidP="001F7213">
            <w:pPr>
              <w:pStyle w:val="TAC"/>
            </w:pPr>
            <w:r w:rsidRPr="00042094">
              <w:t>3</w:t>
            </w:r>
          </w:p>
        </w:tc>
        <w:tc>
          <w:tcPr>
            <w:tcW w:w="709" w:type="dxa"/>
            <w:gridSpan w:val="3"/>
            <w:tcBorders>
              <w:top w:val="nil"/>
              <w:left w:val="nil"/>
              <w:bottom w:val="single" w:sz="4" w:space="0" w:color="auto"/>
              <w:right w:val="nil"/>
            </w:tcBorders>
            <w:hideMark/>
          </w:tcPr>
          <w:p w14:paraId="11C18F42" w14:textId="77777777" w:rsidR="00604D34" w:rsidRPr="00042094" w:rsidRDefault="00604D34" w:rsidP="001F7213">
            <w:pPr>
              <w:pStyle w:val="TAC"/>
            </w:pPr>
            <w:r w:rsidRPr="00042094">
              <w:t>2</w:t>
            </w:r>
          </w:p>
        </w:tc>
        <w:tc>
          <w:tcPr>
            <w:tcW w:w="688" w:type="dxa"/>
            <w:tcBorders>
              <w:top w:val="nil"/>
              <w:left w:val="nil"/>
              <w:bottom w:val="single" w:sz="4" w:space="0" w:color="auto"/>
              <w:right w:val="nil"/>
            </w:tcBorders>
            <w:hideMark/>
          </w:tcPr>
          <w:p w14:paraId="49A189C7" w14:textId="77777777" w:rsidR="00604D34" w:rsidRPr="00042094" w:rsidRDefault="00604D34" w:rsidP="001F7213">
            <w:pPr>
              <w:pStyle w:val="TAC"/>
            </w:pPr>
            <w:r w:rsidRPr="00042094">
              <w:t>1</w:t>
            </w:r>
          </w:p>
        </w:tc>
        <w:tc>
          <w:tcPr>
            <w:tcW w:w="1437" w:type="dxa"/>
            <w:gridSpan w:val="2"/>
          </w:tcPr>
          <w:p w14:paraId="552F76FA" w14:textId="77777777" w:rsidR="00604D34" w:rsidRPr="00042094" w:rsidRDefault="00604D34" w:rsidP="001F7213">
            <w:pPr>
              <w:pStyle w:val="TAL"/>
            </w:pPr>
          </w:p>
        </w:tc>
      </w:tr>
      <w:tr w:rsidR="00604D34" w:rsidRPr="00340BBD" w14:paraId="41511643"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A6CBE0A" w14:textId="77777777" w:rsidR="00604D34" w:rsidRPr="00340BBD" w:rsidRDefault="00604D34" w:rsidP="001F721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C37114" w14:textId="77777777" w:rsidR="00604D34" w:rsidDel="00997CE7" w:rsidRDefault="00604D34" w:rsidP="001F7213">
            <w:pPr>
              <w:spacing w:after="0"/>
              <w:rPr>
                <w:rFonts w:ascii="Arial" w:hAnsi="Arial"/>
                <w:sz w:val="18"/>
              </w:rPr>
            </w:pPr>
            <w:r>
              <w:rPr>
                <w:rFonts w:ascii="Arial" w:hAnsi="Arial"/>
                <w:sz w:val="18"/>
              </w:rPr>
              <w:t>P</w:t>
            </w:r>
            <w:r w:rsidRPr="00997CE7">
              <w:rPr>
                <w:rFonts w:ascii="Arial" w:hAnsi="Arial"/>
                <w:sz w:val="18"/>
              </w:rPr>
              <w:t>DUCK</w:t>
            </w:r>
          </w:p>
          <w:p w14:paraId="2CD5F83D" w14:textId="77777777" w:rsidR="00604D34" w:rsidRPr="00340BBD" w:rsidRDefault="00604D34" w:rsidP="001F7213">
            <w:pPr>
              <w:pStyle w:val="TAC"/>
            </w:pPr>
          </w:p>
        </w:tc>
        <w:tc>
          <w:tcPr>
            <w:tcW w:w="694" w:type="dxa"/>
            <w:tcBorders>
              <w:top w:val="single" w:sz="6" w:space="0" w:color="auto"/>
              <w:left w:val="single" w:sz="6" w:space="0" w:color="auto"/>
              <w:bottom w:val="single" w:sz="6" w:space="0" w:color="auto"/>
              <w:right w:val="single" w:sz="6" w:space="0" w:color="auto"/>
            </w:tcBorders>
          </w:tcPr>
          <w:p w14:paraId="27A10C2F" w14:textId="77777777" w:rsidR="00604D34" w:rsidDel="00997CE7" w:rsidRDefault="00604D34" w:rsidP="001F7213">
            <w:pPr>
              <w:pStyle w:val="TAC"/>
            </w:pPr>
            <w:r>
              <w:t>P</w:t>
            </w:r>
            <w:r w:rsidRPr="00997CE7">
              <w:t>DUIK</w:t>
            </w:r>
          </w:p>
          <w:p w14:paraId="685D409D" w14:textId="77777777" w:rsidR="00604D34" w:rsidRPr="00340BBD" w:rsidRDefault="00604D34" w:rsidP="001F7213">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C84A332" w14:textId="77777777" w:rsidR="00604D34" w:rsidDel="00997CE7" w:rsidRDefault="00604D34" w:rsidP="001F7213">
            <w:pPr>
              <w:pStyle w:val="TAC"/>
            </w:pPr>
            <w:r>
              <w:t>P</w:t>
            </w:r>
            <w:r w:rsidRPr="00997CE7">
              <w:t>DUSK</w:t>
            </w:r>
          </w:p>
          <w:p w14:paraId="67759F09" w14:textId="77777777" w:rsidR="00604D34" w:rsidRPr="001D06A2" w:rsidRDefault="00604D34" w:rsidP="001F7213">
            <w:pPr>
              <w:pStyle w:val="TAC"/>
            </w:pPr>
          </w:p>
        </w:tc>
        <w:tc>
          <w:tcPr>
            <w:tcW w:w="1445" w:type="dxa"/>
            <w:gridSpan w:val="3"/>
            <w:tcBorders>
              <w:top w:val="nil"/>
              <w:left w:val="single" w:sz="6" w:space="0" w:color="auto"/>
              <w:bottom w:val="nil"/>
              <w:right w:val="nil"/>
            </w:tcBorders>
          </w:tcPr>
          <w:p w14:paraId="26630F5C" w14:textId="77777777" w:rsidR="00604D34" w:rsidRPr="001D06A2" w:rsidRDefault="00604D34" w:rsidP="001F7213">
            <w:pPr>
              <w:pStyle w:val="TAC"/>
              <w:jc w:val="left"/>
            </w:pPr>
            <w:r w:rsidRPr="009C4B76">
              <w:rPr>
                <w:lang w:val="sv-SE"/>
              </w:rPr>
              <w:t>octet o520+</w:t>
            </w:r>
            <w:r>
              <w:rPr>
                <w:lang w:val="sv-SE"/>
              </w:rPr>
              <w:t>6</w:t>
            </w:r>
          </w:p>
        </w:tc>
      </w:tr>
      <w:tr w:rsidR="00604D34" w:rsidRPr="00042094" w14:paraId="63A684A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CFDA03" w14:textId="77777777" w:rsidR="00604D34" w:rsidRDefault="00604D34" w:rsidP="001F7213">
            <w:pPr>
              <w:pStyle w:val="TAC"/>
              <w:rPr>
                <w:lang w:val="sv-SE"/>
              </w:rPr>
            </w:pPr>
          </w:p>
          <w:p w14:paraId="66EB7E7A" w14:textId="77777777" w:rsidR="00604D34" w:rsidRPr="00042094" w:rsidRDefault="00604D34" w:rsidP="001F7213">
            <w:pPr>
              <w:pStyle w:val="TAC"/>
            </w:pPr>
            <w:r w:rsidRPr="001C337C">
              <w:t>DUSK</w:t>
            </w:r>
          </w:p>
        </w:tc>
        <w:tc>
          <w:tcPr>
            <w:tcW w:w="1417" w:type="dxa"/>
            <w:tcBorders>
              <w:top w:val="nil"/>
              <w:left w:val="single" w:sz="6" w:space="0" w:color="auto"/>
              <w:bottom w:val="nil"/>
              <w:right w:val="nil"/>
            </w:tcBorders>
          </w:tcPr>
          <w:p w14:paraId="736002E8" w14:textId="77777777" w:rsidR="00604D34" w:rsidRDefault="00604D34" w:rsidP="001F7213">
            <w:pPr>
              <w:pStyle w:val="TAL"/>
              <w:rPr>
                <w:lang w:val="sv-SE"/>
              </w:rPr>
            </w:pPr>
            <w:r>
              <w:rPr>
                <w:lang w:val="sv-SE"/>
              </w:rPr>
              <w:t>octet (o520+7)*</w:t>
            </w:r>
          </w:p>
          <w:p w14:paraId="455C7066" w14:textId="77777777" w:rsidR="00604D34" w:rsidRDefault="00604D34" w:rsidP="001F7213">
            <w:pPr>
              <w:pStyle w:val="TAL"/>
              <w:rPr>
                <w:lang w:val="sv-SE"/>
              </w:rPr>
            </w:pPr>
          </w:p>
          <w:p w14:paraId="0650C51C" w14:textId="77777777" w:rsidR="00604D34" w:rsidRPr="00042094" w:rsidRDefault="00604D34" w:rsidP="001F7213">
            <w:pPr>
              <w:pStyle w:val="TAL"/>
            </w:pPr>
            <w:r>
              <w:rPr>
                <w:lang w:val="sv-SE"/>
              </w:rPr>
              <w:t>octet o521*</w:t>
            </w:r>
          </w:p>
        </w:tc>
      </w:tr>
      <w:tr w:rsidR="00604D34" w:rsidRPr="00042094" w14:paraId="7BE1DB56"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3C17CC" w14:textId="77777777" w:rsidR="00604D34" w:rsidRDefault="00604D34" w:rsidP="001F7213">
            <w:pPr>
              <w:pStyle w:val="TAC"/>
              <w:rPr>
                <w:lang w:val="sv-SE"/>
              </w:rPr>
            </w:pPr>
          </w:p>
          <w:p w14:paraId="4A699CC3" w14:textId="77777777" w:rsidR="00604D34" w:rsidRPr="00042094" w:rsidRDefault="00604D34" w:rsidP="001F7213">
            <w:pPr>
              <w:pStyle w:val="TAC"/>
            </w:pPr>
            <w:r w:rsidRPr="001C337C">
              <w:t>DUIK</w:t>
            </w:r>
          </w:p>
        </w:tc>
        <w:tc>
          <w:tcPr>
            <w:tcW w:w="1417" w:type="dxa"/>
            <w:tcBorders>
              <w:top w:val="nil"/>
              <w:left w:val="single" w:sz="6" w:space="0" w:color="auto"/>
              <w:bottom w:val="nil"/>
              <w:right w:val="nil"/>
            </w:tcBorders>
          </w:tcPr>
          <w:p w14:paraId="50AFD2C2" w14:textId="77777777" w:rsidR="00604D34" w:rsidRDefault="00604D34" w:rsidP="001F7213">
            <w:pPr>
              <w:pStyle w:val="TAL"/>
              <w:rPr>
                <w:lang w:val="sv-SE"/>
              </w:rPr>
            </w:pPr>
            <w:r>
              <w:rPr>
                <w:lang w:val="sv-SE"/>
              </w:rPr>
              <w:t>octet (o521+1)*</w:t>
            </w:r>
          </w:p>
          <w:p w14:paraId="0435483A" w14:textId="77777777" w:rsidR="00604D34" w:rsidRDefault="00604D34" w:rsidP="001F7213">
            <w:pPr>
              <w:pStyle w:val="TAL"/>
              <w:rPr>
                <w:lang w:val="sv-SE"/>
              </w:rPr>
            </w:pPr>
          </w:p>
          <w:p w14:paraId="0B209431" w14:textId="77777777" w:rsidR="00604D34" w:rsidRPr="00042094" w:rsidRDefault="00604D34" w:rsidP="001F7213">
            <w:pPr>
              <w:pStyle w:val="TAL"/>
            </w:pPr>
            <w:r>
              <w:rPr>
                <w:lang w:val="sv-SE"/>
              </w:rPr>
              <w:t>octet o522*</w:t>
            </w:r>
          </w:p>
        </w:tc>
      </w:tr>
      <w:tr w:rsidR="00604D34" w:rsidRPr="00042094" w14:paraId="6FDAA66A"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2A873A5" w14:textId="77777777" w:rsidR="00604D34" w:rsidRDefault="00604D34" w:rsidP="001F7213">
            <w:pPr>
              <w:pStyle w:val="TAC"/>
              <w:rPr>
                <w:lang w:val="sv-SE"/>
              </w:rPr>
            </w:pPr>
          </w:p>
          <w:p w14:paraId="33694F18" w14:textId="77777777" w:rsidR="00604D34" w:rsidRPr="00042094" w:rsidRDefault="00604D34" w:rsidP="001F7213">
            <w:pPr>
              <w:pStyle w:val="TAC"/>
            </w:pPr>
            <w:r w:rsidRPr="00A3728F">
              <w:t>DUCK</w:t>
            </w:r>
          </w:p>
        </w:tc>
        <w:tc>
          <w:tcPr>
            <w:tcW w:w="1417" w:type="dxa"/>
            <w:tcBorders>
              <w:top w:val="nil"/>
              <w:left w:val="single" w:sz="6" w:space="0" w:color="auto"/>
              <w:bottom w:val="nil"/>
              <w:right w:val="nil"/>
            </w:tcBorders>
          </w:tcPr>
          <w:p w14:paraId="6A0C1080" w14:textId="77777777" w:rsidR="00604D34" w:rsidRDefault="00604D34" w:rsidP="001F7213">
            <w:pPr>
              <w:pStyle w:val="TAL"/>
            </w:pPr>
            <w:r>
              <w:t>octet (o522+1)*</w:t>
            </w:r>
          </w:p>
          <w:p w14:paraId="6BE1F4F6" w14:textId="77777777" w:rsidR="00604D34" w:rsidRDefault="00604D34" w:rsidP="001F7213">
            <w:pPr>
              <w:pStyle w:val="TAL"/>
            </w:pPr>
          </w:p>
          <w:p w14:paraId="567F61E0" w14:textId="77777777" w:rsidR="00604D34" w:rsidRPr="00042094" w:rsidRDefault="00604D34" w:rsidP="001F7213">
            <w:pPr>
              <w:pStyle w:val="TAL"/>
            </w:pPr>
            <w:r>
              <w:t>octet o523*</w:t>
            </w:r>
          </w:p>
        </w:tc>
      </w:tr>
      <w:tr w:rsidR="00604D34" w:rsidRPr="00042094" w14:paraId="7CBCD0A5"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22F1AC2" w14:textId="77777777" w:rsidR="00604D34" w:rsidRDefault="00604D34" w:rsidP="001F7213">
            <w:pPr>
              <w:pStyle w:val="TAC"/>
              <w:rPr>
                <w:lang w:eastAsia="zh-CN"/>
              </w:rPr>
            </w:pPr>
          </w:p>
          <w:p w14:paraId="54224DD5" w14:textId="77777777" w:rsidR="00604D34" w:rsidRPr="00042094" w:rsidRDefault="00604D34" w:rsidP="001F721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310B78D" w14:textId="77777777" w:rsidR="00604D34" w:rsidRDefault="00604D34" w:rsidP="001F7213">
            <w:pPr>
              <w:pStyle w:val="TAL"/>
            </w:pPr>
            <w:r>
              <w:t>octet (o523+1)*</w:t>
            </w:r>
          </w:p>
          <w:p w14:paraId="735E6786" w14:textId="77777777" w:rsidR="00604D34" w:rsidRDefault="00604D34" w:rsidP="001F7213">
            <w:pPr>
              <w:pStyle w:val="TAL"/>
            </w:pPr>
          </w:p>
          <w:p w14:paraId="07B66E94" w14:textId="77777777" w:rsidR="00604D34" w:rsidRPr="00042094" w:rsidRDefault="00604D34" w:rsidP="001F7213">
            <w:pPr>
              <w:pStyle w:val="TAL"/>
            </w:pPr>
            <w:r>
              <w:t>octet o524*</w:t>
            </w:r>
          </w:p>
        </w:tc>
      </w:tr>
    </w:tbl>
    <w:p w14:paraId="729D4293" w14:textId="77777777" w:rsidR="00604D34" w:rsidRPr="00042094" w:rsidRDefault="00604D34" w:rsidP="00604D34">
      <w:pPr>
        <w:pStyle w:val="TF"/>
      </w:pPr>
      <w:bookmarkStart w:id="575" w:name="_CRFigure5_10_2_15a"/>
      <w:r>
        <w:t>Figure </w:t>
      </w:r>
      <w:bookmarkEnd w:id="575"/>
      <w:r>
        <w:t>5.</w:t>
      </w:r>
      <w:r>
        <w:rPr>
          <w:rFonts w:hint="eastAsia"/>
          <w:lang w:eastAsia="zh-CN"/>
        </w:rPr>
        <w:t>10</w:t>
      </w:r>
      <w:r>
        <w:t>.2.15a: Code-sending security parameters</w:t>
      </w:r>
    </w:p>
    <w:p w14:paraId="7BEA0DC8" w14:textId="77777777" w:rsidR="00604D34" w:rsidRPr="00042094"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042094" w14:paraId="034B6838" w14:textId="77777777" w:rsidTr="001F7213">
        <w:trPr>
          <w:gridAfter w:val="1"/>
          <w:wAfter w:w="8" w:type="dxa"/>
          <w:jc w:val="center"/>
        </w:trPr>
        <w:tc>
          <w:tcPr>
            <w:tcW w:w="728" w:type="dxa"/>
            <w:tcBorders>
              <w:top w:val="nil"/>
              <w:left w:val="nil"/>
              <w:bottom w:val="single" w:sz="4" w:space="0" w:color="auto"/>
              <w:right w:val="nil"/>
            </w:tcBorders>
            <w:hideMark/>
          </w:tcPr>
          <w:p w14:paraId="5D1FA57E" w14:textId="77777777" w:rsidR="00604D34" w:rsidRPr="00042094" w:rsidRDefault="00604D34" w:rsidP="001F7213">
            <w:pPr>
              <w:pStyle w:val="TAC"/>
            </w:pPr>
            <w:r w:rsidRPr="00042094">
              <w:t>8</w:t>
            </w:r>
          </w:p>
        </w:tc>
        <w:tc>
          <w:tcPr>
            <w:tcW w:w="709" w:type="dxa"/>
            <w:tcBorders>
              <w:top w:val="nil"/>
              <w:left w:val="nil"/>
              <w:bottom w:val="single" w:sz="4" w:space="0" w:color="auto"/>
              <w:right w:val="nil"/>
            </w:tcBorders>
            <w:hideMark/>
          </w:tcPr>
          <w:p w14:paraId="221CCC16" w14:textId="77777777" w:rsidR="00604D34" w:rsidRPr="00042094" w:rsidRDefault="00604D34" w:rsidP="001F7213">
            <w:pPr>
              <w:pStyle w:val="TAC"/>
            </w:pPr>
            <w:r w:rsidRPr="00042094">
              <w:t>7</w:t>
            </w:r>
          </w:p>
        </w:tc>
        <w:tc>
          <w:tcPr>
            <w:tcW w:w="709" w:type="dxa"/>
            <w:tcBorders>
              <w:top w:val="nil"/>
              <w:left w:val="nil"/>
              <w:bottom w:val="single" w:sz="4" w:space="0" w:color="auto"/>
              <w:right w:val="nil"/>
            </w:tcBorders>
            <w:hideMark/>
          </w:tcPr>
          <w:p w14:paraId="45CE1E64" w14:textId="77777777" w:rsidR="00604D34" w:rsidRPr="00042094" w:rsidRDefault="00604D34" w:rsidP="001F7213">
            <w:pPr>
              <w:pStyle w:val="TAC"/>
            </w:pPr>
            <w:r w:rsidRPr="00042094">
              <w:t>6</w:t>
            </w:r>
          </w:p>
        </w:tc>
        <w:tc>
          <w:tcPr>
            <w:tcW w:w="709" w:type="dxa"/>
            <w:tcBorders>
              <w:top w:val="nil"/>
              <w:left w:val="nil"/>
              <w:bottom w:val="single" w:sz="4" w:space="0" w:color="auto"/>
              <w:right w:val="nil"/>
            </w:tcBorders>
            <w:hideMark/>
          </w:tcPr>
          <w:p w14:paraId="0F70B73A" w14:textId="77777777" w:rsidR="00604D34" w:rsidRPr="00042094" w:rsidRDefault="00604D34" w:rsidP="001F7213">
            <w:pPr>
              <w:pStyle w:val="TAC"/>
            </w:pPr>
            <w:r w:rsidRPr="00042094">
              <w:t>5</w:t>
            </w:r>
          </w:p>
        </w:tc>
        <w:tc>
          <w:tcPr>
            <w:tcW w:w="709" w:type="dxa"/>
            <w:tcBorders>
              <w:top w:val="nil"/>
              <w:left w:val="nil"/>
              <w:bottom w:val="single" w:sz="4" w:space="0" w:color="auto"/>
              <w:right w:val="nil"/>
            </w:tcBorders>
            <w:hideMark/>
          </w:tcPr>
          <w:p w14:paraId="7231D7D3" w14:textId="77777777" w:rsidR="00604D34" w:rsidRPr="00042094" w:rsidRDefault="00604D34" w:rsidP="001F7213">
            <w:pPr>
              <w:pStyle w:val="TAC"/>
            </w:pPr>
            <w:r w:rsidRPr="00042094">
              <w:t>4</w:t>
            </w:r>
          </w:p>
        </w:tc>
        <w:tc>
          <w:tcPr>
            <w:tcW w:w="709" w:type="dxa"/>
            <w:gridSpan w:val="2"/>
            <w:tcBorders>
              <w:top w:val="nil"/>
              <w:left w:val="nil"/>
              <w:bottom w:val="single" w:sz="4" w:space="0" w:color="auto"/>
              <w:right w:val="nil"/>
            </w:tcBorders>
            <w:hideMark/>
          </w:tcPr>
          <w:p w14:paraId="7D31BCD9" w14:textId="77777777" w:rsidR="00604D34" w:rsidRPr="00042094" w:rsidRDefault="00604D34" w:rsidP="001F7213">
            <w:pPr>
              <w:pStyle w:val="TAC"/>
            </w:pPr>
            <w:r w:rsidRPr="00042094">
              <w:t>3</w:t>
            </w:r>
          </w:p>
        </w:tc>
        <w:tc>
          <w:tcPr>
            <w:tcW w:w="709" w:type="dxa"/>
            <w:gridSpan w:val="3"/>
            <w:tcBorders>
              <w:top w:val="nil"/>
              <w:left w:val="nil"/>
              <w:bottom w:val="single" w:sz="4" w:space="0" w:color="auto"/>
              <w:right w:val="nil"/>
            </w:tcBorders>
            <w:hideMark/>
          </w:tcPr>
          <w:p w14:paraId="7826D321" w14:textId="77777777" w:rsidR="00604D34" w:rsidRPr="00042094" w:rsidRDefault="00604D34" w:rsidP="001F7213">
            <w:pPr>
              <w:pStyle w:val="TAC"/>
            </w:pPr>
            <w:r w:rsidRPr="00042094">
              <w:t>2</w:t>
            </w:r>
          </w:p>
        </w:tc>
        <w:tc>
          <w:tcPr>
            <w:tcW w:w="688" w:type="dxa"/>
            <w:tcBorders>
              <w:top w:val="nil"/>
              <w:left w:val="nil"/>
              <w:bottom w:val="single" w:sz="4" w:space="0" w:color="auto"/>
              <w:right w:val="nil"/>
            </w:tcBorders>
            <w:hideMark/>
          </w:tcPr>
          <w:p w14:paraId="047E9466" w14:textId="77777777" w:rsidR="00604D34" w:rsidRPr="00042094" w:rsidRDefault="00604D34" w:rsidP="001F7213">
            <w:pPr>
              <w:pStyle w:val="TAC"/>
            </w:pPr>
            <w:r w:rsidRPr="00042094">
              <w:t>1</w:t>
            </w:r>
          </w:p>
        </w:tc>
        <w:tc>
          <w:tcPr>
            <w:tcW w:w="1437" w:type="dxa"/>
            <w:gridSpan w:val="2"/>
          </w:tcPr>
          <w:p w14:paraId="070FC6D4" w14:textId="77777777" w:rsidR="00604D34" w:rsidRPr="00042094" w:rsidRDefault="00604D34" w:rsidP="001F7213">
            <w:pPr>
              <w:pStyle w:val="TAL"/>
            </w:pPr>
          </w:p>
        </w:tc>
      </w:tr>
      <w:tr w:rsidR="00604D34" w:rsidRPr="00C665B5" w14:paraId="5DE37651"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E9DE78" w14:textId="77777777" w:rsidR="00604D34" w:rsidRPr="00C665B5" w:rsidRDefault="00604D34" w:rsidP="001F721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088F4A" w14:textId="77777777" w:rsidR="00604D34" w:rsidRPr="00C665B5" w:rsidRDefault="00604D34" w:rsidP="001F7213">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C6DF7CD" w14:textId="77777777" w:rsidR="00604D34" w:rsidRPr="00C665B5" w:rsidRDefault="00604D34" w:rsidP="001F7213">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1C85F4C" w14:textId="77777777" w:rsidR="00604D34" w:rsidRPr="00C665B5" w:rsidRDefault="00604D34" w:rsidP="001F7213">
            <w:pPr>
              <w:pStyle w:val="TAC"/>
            </w:pPr>
            <w:r>
              <w:t>P</w:t>
            </w:r>
            <w:r w:rsidRPr="00997CE7">
              <w:t>DUSK</w:t>
            </w:r>
          </w:p>
        </w:tc>
        <w:tc>
          <w:tcPr>
            <w:tcW w:w="1445" w:type="dxa"/>
            <w:gridSpan w:val="3"/>
            <w:tcBorders>
              <w:top w:val="nil"/>
              <w:left w:val="single" w:sz="6" w:space="0" w:color="auto"/>
              <w:bottom w:val="nil"/>
              <w:right w:val="nil"/>
            </w:tcBorders>
          </w:tcPr>
          <w:p w14:paraId="1EFCA8C6" w14:textId="77777777" w:rsidR="00604D34" w:rsidRPr="00C665B5" w:rsidRDefault="00604D34" w:rsidP="001F7213">
            <w:pPr>
              <w:pStyle w:val="TAC"/>
              <w:jc w:val="left"/>
            </w:pPr>
            <w:r w:rsidRPr="009C4B76">
              <w:rPr>
                <w:lang w:val="sv-SE"/>
              </w:rPr>
              <w:t>octet o52</w:t>
            </w:r>
            <w:r>
              <w:rPr>
                <w:lang w:val="sv-SE"/>
              </w:rPr>
              <w:t>4</w:t>
            </w:r>
            <w:r w:rsidRPr="009C4B76">
              <w:rPr>
                <w:lang w:val="sv-SE"/>
              </w:rPr>
              <w:t>+</w:t>
            </w:r>
            <w:r>
              <w:rPr>
                <w:lang w:val="sv-SE"/>
              </w:rPr>
              <w:t>1</w:t>
            </w:r>
          </w:p>
        </w:tc>
      </w:tr>
      <w:tr w:rsidR="00604D34" w:rsidRPr="00042094" w14:paraId="613BBFE1"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A3ED8B7" w14:textId="77777777" w:rsidR="00604D34" w:rsidRDefault="00604D34" w:rsidP="001F7213">
            <w:pPr>
              <w:pStyle w:val="TAC"/>
              <w:rPr>
                <w:lang w:val="sv-SE"/>
              </w:rPr>
            </w:pPr>
          </w:p>
          <w:p w14:paraId="580CD5C5" w14:textId="77777777" w:rsidR="00604D34" w:rsidRPr="00042094" w:rsidRDefault="00604D34" w:rsidP="001F7213">
            <w:pPr>
              <w:pStyle w:val="TAC"/>
            </w:pPr>
            <w:r w:rsidRPr="001C337C">
              <w:t>DUSK</w:t>
            </w:r>
          </w:p>
        </w:tc>
        <w:tc>
          <w:tcPr>
            <w:tcW w:w="1417" w:type="dxa"/>
            <w:tcBorders>
              <w:top w:val="nil"/>
              <w:left w:val="single" w:sz="6" w:space="0" w:color="auto"/>
              <w:bottom w:val="nil"/>
              <w:right w:val="nil"/>
            </w:tcBorders>
          </w:tcPr>
          <w:p w14:paraId="7F71D8FA" w14:textId="77777777" w:rsidR="00604D34" w:rsidRDefault="00604D34" w:rsidP="001F7213">
            <w:pPr>
              <w:pStyle w:val="TAL"/>
              <w:rPr>
                <w:lang w:val="sv-SE"/>
              </w:rPr>
            </w:pPr>
            <w:r>
              <w:rPr>
                <w:lang w:val="sv-SE"/>
              </w:rPr>
              <w:t>octet (o524+2)*</w:t>
            </w:r>
          </w:p>
          <w:p w14:paraId="4D9DFD09" w14:textId="77777777" w:rsidR="00604D34" w:rsidRDefault="00604D34" w:rsidP="001F7213">
            <w:pPr>
              <w:pStyle w:val="TAL"/>
              <w:rPr>
                <w:lang w:val="sv-SE"/>
              </w:rPr>
            </w:pPr>
          </w:p>
          <w:p w14:paraId="410112D1" w14:textId="77777777" w:rsidR="00604D34" w:rsidRPr="00042094" w:rsidRDefault="00604D34" w:rsidP="001F7213">
            <w:pPr>
              <w:pStyle w:val="TAL"/>
            </w:pPr>
            <w:r>
              <w:rPr>
                <w:lang w:val="sv-SE"/>
              </w:rPr>
              <w:t>octet o525*</w:t>
            </w:r>
          </w:p>
        </w:tc>
      </w:tr>
      <w:tr w:rsidR="00604D34" w:rsidRPr="00042094" w14:paraId="351C5D3D"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3D006A" w14:textId="77777777" w:rsidR="00604D34" w:rsidRDefault="00604D34" w:rsidP="001F7213">
            <w:pPr>
              <w:pStyle w:val="TAC"/>
              <w:rPr>
                <w:lang w:val="sv-SE"/>
              </w:rPr>
            </w:pPr>
          </w:p>
          <w:p w14:paraId="5B45CF01" w14:textId="77777777" w:rsidR="00604D34" w:rsidRPr="00042094" w:rsidRDefault="00604D34" w:rsidP="001F7213">
            <w:pPr>
              <w:pStyle w:val="TAC"/>
            </w:pPr>
            <w:r w:rsidRPr="001C337C">
              <w:t>DUIK</w:t>
            </w:r>
          </w:p>
        </w:tc>
        <w:tc>
          <w:tcPr>
            <w:tcW w:w="1417" w:type="dxa"/>
            <w:tcBorders>
              <w:top w:val="nil"/>
              <w:left w:val="single" w:sz="6" w:space="0" w:color="auto"/>
              <w:bottom w:val="nil"/>
              <w:right w:val="nil"/>
            </w:tcBorders>
          </w:tcPr>
          <w:p w14:paraId="202333CE" w14:textId="77777777" w:rsidR="00604D34" w:rsidRDefault="00604D34" w:rsidP="001F7213">
            <w:pPr>
              <w:pStyle w:val="TAL"/>
              <w:rPr>
                <w:lang w:val="sv-SE"/>
              </w:rPr>
            </w:pPr>
            <w:r>
              <w:rPr>
                <w:lang w:val="sv-SE"/>
              </w:rPr>
              <w:t>octet (o525+1)*</w:t>
            </w:r>
          </w:p>
          <w:p w14:paraId="01872288" w14:textId="77777777" w:rsidR="00604D34" w:rsidRDefault="00604D34" w:rsidP="001F7213">
            <w:pPr>
              <w:pStyle w:val="TAL"/>
              <w:rPr>
                <w:lang w:val="sv-SE"/>
              </w:rPr>
            </w:pPr>
          </w:p>
          <w:p w14:paraId="384473D4" w14:textId="77777777" w:rsidR="00604D34" w:rsidRPr="00042094" w:rsidRDefault="00604D34" w:rsidP="001F7213">
            <w:pPr>
              <w:pStyle w:val="TAL"/>
            </w:pPr>
            <w:r>
              <w:rPr>
                <w:lang w:val="sv-SE"/>
              </w:rPr>
              <w:t>octet o526*</w:t>
            </w:r>
          </w:p>
        </w:tc>
      </w:tr>
      <w:tr w:rsidR="00604D34" w:rsidRPr="00042094" w14:paraId="57ED958E"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31CE92" w14:textId="77777777" w:rsidR="00604D34" w:rsidRDefault="00604D34" w:rsidP="001F7213">
            <w:pPr>
              <w:pStyle w:val="TAC"/>
              <w:rPr>
                <w:lang w:val="sv-SE"/>
              </w:rPr>
            </w:pPr>
          </w:p>
          <w:p w14:paraId="3DCE6F9C" w14:textId="77777777" w:rsidR="00604D34" w:rsidRPr="00042094" w:rsidRDefault="00604D34" w:rsidP="001F7213">
            <w:pPr>
              <w:pStyle w:val="TAC"/>
            </w:pPr>
            <w:r w:rsidRPr="00A3728F">
              <w:t>DUCK</w:t>
            </w:r>
          </w:p>
        </w:tc>
        <w:tc>
          <w:tcPr>
            <w:tcW w:w="1417" w:type="dxa"/>
            <w:tcBorders>
              <w:top w:val="nil"/>
              <w:left w:val="single" w:sz="6" w:space="0" w:color="auto"/>
              <w:bottom w:val="nil"/>
              <w:right w:val="nil"/>
            </w:tcBorders>
          </w:tcPr>
          <w:p w14:paraId="339C92D5" w14:textId="77777777" w:rsidR="00604D34" w:rsidRDefault="00604D34" w:rsidP="001F7213">
            <w:pPr>
              <w:pStyle w:val="TAL"/>
            </w:pPr>
            <w:r>
              <w:t>octet (o526+1)*</w:t>
            </w:r>
          </w:p>
          <w:p w14:paraId="18B9C315" w14:textId="77777777" w:rsidR="00604D34" w:rsidRDefault="00604D34" w:rsidP="001F7213">
            <w:pPr>
              <w:pStyle w:val="TAL"/>
            </w:pPr>
          </w:p>
          <w:p w14:paraId="297DBDF8" w14:textId="77777777" w:rsidR="00604D34" w:rsidRPr="00042094" w:rsidRDefault="00604D34" w:rsidP="001F7213">
            <w:pPr>
              <w:pStyle w:val="TAL"/>
            </w:pPr>
            <w:r>
              <w:t>octet o527*</w:t>
            </w:r>
          </w:p>
        </w:tc>
      </w:tr>
      <w:tr w:rsidR="00604D34" w:rsidRPr="00042094" w14:paraId="296ECB5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08F46D8" w14:textId="77777777" w:rsidR="00604D34" w:rsidRDefault="00604D34" w:rsidP="001F7213">
            <w:pPr>
              <w:pStyle w:val="TAC"/>
              <w:rPr>
                <w:lang w:eastAsia="zh-CN"/>
              </w:rPr>
            </w:pPr>
          </w:p>
          <w:p w14:paraId="239DB9A4" w14:textId="77777777" w:rsidR="00604D34" w:rsidRPr="00042094" w:rsidRDefault="00604D34" w:rsidP="001F721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4E79501" w14:textId="77777777" w:rsidR="00604D34" w:rsidRDefault="00604D34" w:rsidP="001F7213">
            <w:pPr>
              <w:pStyle w:val="TAL"/>
            </w:pPr>
            <w:r>
              <w:t>octet (o527+1)*</w:t>
            </w:r>
          </w:p>
          <w:p w14:paraId="734C2BB1" w14:textId="77777777" w:rsidR="00604D34" w:rsidRDefault="00604D34" w:rsidP="001F7213">
            <w:pPr>
              <w:pStyle w:val="TAL"/>
            </w:pPr>
          </w:p>
          <w:p w14:paraId="4C350788" w14:textId="77777777" w:rsidR="00604D34" w:rsidRPr="00042094" w:rsidRDefault="00604D34" w:rsidP="001F7213">
            <w:pPr>
              <w:pStyle w:val="TAL"/>
            </w:pPr>
            <w:r>
              <w:t>octet o511*</w:t>
            </w:r>
          </w:p>
        </w:tc>
      </w:tr>
    </w:tbl>
    <w:p w14:paraId="1A7BA7C4" w14:textId="77777777" w:rsidR="00604D34" w:rsidRPr="00042094" w:rsidRDefault="00604D34" w:rsidP="00604D34">
      <w:pPr>
        <w:pStyle w:val="TF"/>
      </w:pPr>
      <w:bookmarkStart w:id="576" w:name="_CRFigure5_10_2_15b"/>
      <w:r>
        <w:t>Figure </w:t>
      </w:r>
      <w:bookmarkEnd w:id="576"/>
      <w:r>
        <w:t>5.</w:t>
      </w:r>
      <w:r>
        <w:rPr>
          <w:rFonts w:hint="eastAsia"/>
          <w:lang w:eastAsia="zh-CN"/>
        </w:rPr>
        <w:t>10</w:t>
      </w:r>
      <w:r>
        <w:t>.2.15b: Code-receiving security parameters</w:t>
      </w:r>
    </w:p>
    <w:p w14:paraId="6A6AA09E" w14:textId="77777777" w:rsidR="00604D34" w:rsidRPr="00042094" w:rsidRDefault="00604D34" w:rsidP="00604D34">
      <w:pPr>
        <w:pStyle w:val="TH"/>
      </w:pPr>
      <w:bookmarkStart w:id="577" w:name="_CRTable5_10_2_15"/>
      <w:r>
        <w:lastRenderedPageBreak/>
        <w:t>Table </w:t>
      </w:r>
      <w:bookmarkEnd w:id="577"/>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04D34" w:rsidRPr="00042094" w14:paraId="0B7B86F8" w14:textId="77777777" w:rsidTr="001F7213">
        <w:trPr>
          <w:cantSplit/>
          <w:jc w:val="center"/>
        </w:trPr>
        <w:tc>
          <w:tcPr>
            <w:tcW w:w="7094" w:type="dxa"/>
            <w:hideMark/>
          </w:tcPr>
          <w:p w14:paraId="17A0B63A" w14:textId="77777777" w:rsidR="00604D34" w:rsidRPr="00042094" w:rsidRDefault="00604D34" w:rsidP="001F7213">
            <w:pPr>
              <w:pStyle w:val="TAL"/>
              <w:rPr>
                <w:noProof/>
              </w:rPr>
            </w:pPr>
            <w:r w:rsidRPr="00F86DCF">
              <w:lastRenderedPageBreak/>
              <w:t>Security related parameters validity timer</w:t>
            </w:r>
            <w:r>
              <w:t>:</w:t>
            </w:r>
          </w:p>
        </w:tc>
      </w:tr>
      <w:tr w:rsidR="00604D34" w:rsidRPr="00042094" w14:paraId="798EA44B" w14:textId="77777777" w:rsidTr="001F7213">
        <w:trPr>
          <w:cantSplit/>
          <w:jc w:val="center"/>
        </w:trPr>
        <w:tc>
          <w:tcPr>
            <w:tcW w:w="7094" w:type="dxa"/>
          </w:tcPr>
          <w:p w14:paraId="1CF59EE7" w14:textId="77777777" w:rsidR="00604D34" w:rsidRDefault="00604D34" w:rsidP="001F7213">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15DDD059" w14:textId="77777777" w:rsidR="00604D34" w:rsidRPr="00042094" w:rsidRDefault="00604D34" w:rsidP="001F7213">
            <w:pPr>
              <w:pStyle w:val="TAL"/>
              <w:rPr>
                <w:noProof/>
              </w:rPr>
            </w:pPr>
          </w:p>
        </w:tc>
      </w:tr>
      <w:tr w:rsidR="00604D34" w:rsidRPr="00042094" w14:paraId="294C0C3F" w14:textId="77777777" w:rsidTr="001F7213">
        <w:trPr>
          <w:cantSplit/>
          <w:jc w:val="center"/>
        </w:trPr>
        <w:tc>
          <w:tcPr>
            <w:tcW w:w="7094" w:type="dxa"/>
          </w:tcPr>
          <w:p w14:paraId="7041D9C3" w14:textId="77777777" w:rsidR="00604D34" w:rsidRPr="00042094" w:rsidRDefault="00604D34" w:rsidP="001F7213">
            <w:pPr>
              <w:pStyle w:val="TAL"/>
              <w:rPr>
                <w:noProof/>
              </w:rPr>
            </w:pPr>
            <w:r w:rsidRPr="00F2428C">
              <w:rPr>
                <w:lang w:val="en-US"/>
              </w:rPr>
              <w:t>Code-sending security parameters</w:t>
            </w:r>
            <w:r>
              <w:rPr>
                <w:lang w:val="en-US"/>
              </w:rPr>
              <w:t>:</w:t>
            </w:r>
          </w:p>
        </w:tc>
      </w:tr>
      <w:tr w:rsidR="00604D34" w:rsidRPr="00042094" w14:paraId="45D1FED7" w14:textId="77777777" w:rsidTr="001F7213">
        <w:trPr>
          <w:cantSplit/>
          <w:jc w:val="center"/>
        </w:trPr>
        <w:tc>
          <w:tcPr>
            <w:tcW w:w="7094" w:type="dxa"/>
          </w:tcPr>
          <w:p w14:paraId="657E90D8" w14:textId="77777777" w:rsidR="00604D34" w:rsidRDefault="00604D34" w:rsidP="001F7213">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4387A501" w14:textId="77777777" w:rsidR="00604D34" w:rsidRPr="00042094" w:rsidRDefault="00604D34" w:rsidP="001F7213">
            <w:pPr>
              <w:pStyle w:val="TAL"/>
              <w:rPr>
                <w:noProof/>
              </w:rPr>
            </w:pPr>
          </w:p>
        </w:tc>
      </w:tr>
      <w:tr w:rsidR="00604D34" w:rsidRPr="00042094" w14:paraId="06999ACE" w14:textId="77777777" w:rsidTr="001F7213">
        <w:trPr>
          <w:cantSplit/>
          <w:jc w:val="center"/>
        </w:trPr>
        <w:tc>
          <w:tcPr>
            <w:tcW w:w="7094" w:type="dxa"/>
          </w:tcPr>
          <w:p w14:paraId="242A5207" w14:textId="77777777" w:rsidR="00604D34" w:rsidRDefault="00604D34" w:rsidP="001F7213">
            <w:pPr>
              <w:pStyle w:val="TAL"/>
              <w:rPr>
                <w:noProof/>
              </w:rPr>
            </w:pPr>
            <w:r w:rsidRPr="000E0CDE">
              <w:t>Code-receiving security parameters</w:t>
            </w:r>
          </w:p>
        </w:tc>
      </w:tr>
      <w:tr w:rsidR="00604D34" w:rsidRPr="00042094" w14:paraId="4BE6031E" w14:textId="77777777" w:rsidTr="001F7213">
        <w:trPr>
          <w:cantSplit/>
          <w:jc w:val="center"/>
        </w:trPr>
        <w:tc>
          <w:tcPr>
            <w:tcW w:w="7094" w:type="dxa"/>
          </w:tcPr>
          <w:p w14:paraId="4DD49685" w14:textId="77777777" w:rsidR="00604D34" w:rsidRDefault="00604D34" w:rsidP="001F7213">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6F9F434E" w14:textId="77777777" w:rsidR="00604D34" w:rsidRDefault="00604D34" w:rsidP="001F7213">
            <w:pPr>
              <w:pStyle w:val="TAL"/>
              <w:rPr>
                <w:noProof/>
              </w:rPr>
            </w:pPr>
          </w:p>
        </w:tc>
      </w:tr>
      <w:tr w:rsidR="00604D34" w:rsidRPr="00042094" w14:paraId="28BCF2AE" w14:textId="77777777" w:rsidTr="001F7213">
        <w:trPr>
          <w:cantSplit/>
          <w:jc w:val="center"/>
        </w:trPr>
        <w:tc>
          <w:tcPr>
            <w:tcW w:w="7094" w:type="dxa"/>
          </w:tcPr>
          <w:p w14:paraId="5212726F" w14:textId="77777777" w:rsidR="00604D34" w:rsidRDefault="00604D34" w:rsidP="001F7213">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604D34" w:rsidRPr="00042094" w14:paraId="43575997" w14:textId="77777777" w:rsidTr="001F7213">
        <w:trPr>
          <w:cantSplit/>
          <w:jc w:val="center"/>
        </w:trPr>
        <w:tc>
          <w:tcPr>
            <w:tcW w:w="7094" w:type="dxa"/>
          </w:tcPr>
          <w:p w14:paraId="73B6B554" w14:textId="77777777" w:rsidR="00604D34" w:rsidRDefault="00604D34" w:rsidP="001F7213">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604D34" w:rsidRPr="00042094" w14:paraId="00539B9D" w14:textId="77777777" w:rsidTr="001F7213">
        <w:trPr>
          <w:cantSplit/>
          <w:jc w:val="center"/>
        </w:trPr>
        <w:tc>
          <w:tcPr>
            <w:tcW w:w="7094" w:type="dxa"/>
          </w:tcPr>
          <w:p w14:paraId="0914DC49" w14:textId="77777777" w:rsidR="00604D34" w:rsidRDefault="00604D34" w:rsidP="001F7213">
            <w:pPr>
              <w:pStyle w:val="TAL"/>
              <w:rPr>
                <w:noProof/>
              </w:rPr>
            </w:pPr>
            <w:r>
              <w:t>Bit</w:t>
            </w:r>
          </w:p>
        </w:tc>
      </w:tr>
      <w:tr w:rsidR="00604D34" w:rsidRPr="00042094" w14:paraId="77A2FC24" w14:textId="77777777" w:rsidTr="001F7213">
        <w:trPr>
          <w:cantSplit/>
          <w:jc w:val="center"/>
        </w:trPr>
        <w:tc>
          <w:tcPr>
            <w:tcW w:w="7094" w:type="dxa"/>
          </w:tcPr>
          <w:p w14:paraId="22858744" w14:textId="77777777" w:rsidR="00604D34" w:rsidRDefault="00604D34" w:rsidP="001F7213">
            <w:pPr>
              <w:pStyle w:val="TAL"/>
              <w:rPr>
                <w:noProof/>
              </w:rPr>
            </w:pPr>
            <w:r w:rsidRPr="001D06A2">
              <w:rPr>
                <w:b/>
                <w:bCs/>
              </w:rPr>
              <w:t>1</w:t>
            </w:r>
          </w:p>
        </w:tc>
      </w:tr>
      <w:tr w:rsidR="00604D34" w:rsidRPr="00042094" w14:paraId="7066C451" w14:textId="77777777" w:rsidTr="001F7213">
        <w:trPr>
          <w:cantSplit/>
          <w:jc w:val="center"/>
        </w:trPr>
        <w:tc>
          <w:tcPr>
            <w:tcW w:w="7094" w:type="dxa"/>
          </w:tcPr>
          <w:p w14:paraId="42AFE165" w14:textId="77777777" w:rsidR="00604D34" w:rsidRDefault="00604D34" w:rsidP="001F7213">
            <w:pPr>
              <w:pStyle w:val="TAL"/>
              <w:rPr>
                <w:noProof/>
              </w:rPr>
            </w:pPr>
            <w:r>
              <w:rPr>
                <w:noProof/>
              </w:rPr>
              <w:t>0</w:t>
            </w:r>
            <w:r>
              <w:rPr>
                <w:noProof/>
              </w:rPr>
              <w:tab/>
            </w:r>
            <w:r w:rsidRPr="00B32D45">
              <w:t>DU</w:t>
            </w:r>
            <w:r>
              <w:t>S</w:t>
            </w:r>
            <w:r w:rsidRPr="00B32D45">
              <w:t xml:space="preserve">K </w:t>
            </w:r>
            <w:r w:rsidRPr="00E1337A">
              <w:t>field is not included</w:t>
            </w:r>
          </w:p>
        </w:tc>
      </w:tr>
      <w:tr w:rsidR="00604D34" w:rsidRPr="00042094" w14:paraId="6F2BF832" w14:textId="77777777" w:rsidTr="001F7213">
        <w:trPr>
          <w:cantSplit/>
          <w:jc w:val="center"/>
        </w:trPr>
        <w:tc>
          <w:tcPr>
            <w:tcW w:w="7094" w:type="dxa"/>
          </w:tcPr>
          <w:p w14:paraId="31865575" w14:textId="77777777" w:rsidR="00604D34" w:rsidRDefault="00604D34" w:rsidP="001F7213">
            <w:pPr>
              <w:pStyle w:val="TAL"/>
            </w:pPr>
            <w:r>
              <w:rPr>
                <w:noProof/>
              </w:rPr>
              <w:t>1</w:t>
            </w:r>
            <w:r>
              <w:rPr>
                <w:noProof/>
              </w:rPr>
              <w:tab/>
            </w:r>
            <w:r w:rsidRPr="00B32D45">
              <w:t>DU</w:t>
            </w:r>
            <w:r>
              <w:t>S</w:t>
            </w:r>
            <w:r w:rsidRPr="00B32D45">
              <w:t>K</w:t>
            </w:r>
            <w:r>
              <w:t xml:space="preserve"> </w:t>
            </w:r>
            <w:r w:rsidRPr="00E1337A">
              <w:t>field is included</w:t>
            </w:r>
          </w:p>
          <w:p w14:paraId="09893110" w14:textId="77777777" w:rsidR="00604D34" w:rsidRDefault="00604D34" w:rsidP="001F7213">
            <w:pPr>
              <w:pStyle w:val="TAL"/>
              <w:rPr>
                <w:noProof/>
              </w:rPr>
            </w:pPr>
          </w:p>
        </w:tc>
      </w:tr>
      <w:tr w:rsidR="00604D34" w:rsidRPr="00042094" w14:paraId="3F43DAEB" w14:textId="77777777" w:rsidTr="001F7213">
        <w:trPr>
          <w:cantSplit/>
          <w:jc w:val="center"/>
        </w:trPr>
        <w:tc>
          <w:tcPr>
            <w:tcW w:w="7094" w:type="dxa"/>
          </w:tcPr>
          <w:p w14:paraId="04DD77A6" w14:textId="77777777" w:rsidR="00604D34" w:rsidRDefault="00604D34" w:rsidP="001F7213">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604D34" w:rsidRPr="00042094" w14:paraId="09829232" w14:textId="77777777" w:rsidTr="001F7213">
        <w:trPr>
          <w:cantSplit/>
          <w:jc w:val="center"/>
        </w:trPr>
        <w:tc>
          <w:tcPr>
            <w:tcW w:w="7094" w:type="dxa"/>
          </w:tcPr>
          <w:p w14:paraId="29324B61" w14:textId="77777777" w:rsidR="00604D34" w:rsidRDefault="00604D34" w:rsidP="001F7213">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604D34" w:rsidRPr="00042094" w14:paraId="3DAAE1C2" w14:textId="77777777" w:rsidTr="001F7213">
        <w:trPr>
          <w:cantSplit/>
          <w:jc w:val="center"/>
        </w:trPr>
        <w:tc>
          <w:tcPr>
            <w:tcW w:w="7094" w:type="dxa"/>
          </w:tcPr>
          <w:p w14:paraId="712F465A" w14:textId="77777777" w:rsidR="00604D34" w:rsidRDefault="00604D34" w:rsidP="001F7213">
            <w:pPr>
              <w:pStyle w:val="TAL"/>
              <w:rPr>
                <w:noProof/>
              </w:rPr>
            </w:pPr>
            <w:r>
              <w:t>Bit</w:t>
            </w:r>
          </w:p>
        </w:tc>
      </w:tr>
      <w:tr w:rsidR="00604D34" w:rsidRPr="00042094" w14:paraId="228132AC" w14:textId="77777777" w:rsidTr="001F7213">
        <w:trPr>
          <w:cantSplit/>
          <w:jc w:val="center"/>
        </w:trPr>
        <w:tc>
          <w:tcPr>
            <w:tcW w:w="7094" w:type="dxa"/>
          </w:tcPr>
          <w:p w14:paraId="5FA39B14" w14:textId="77777777" w:rsidR="00604D34" w:rsidRDefault="00604D34" w:rsidP="001F7213">
            <w:pPr>
              <w:pStyle w:val="TAL"/>
              <w:rPr>
                <w:noProof/>
              </w:rPr>
            </w:pPr>
            <w:r>
              <w:rPr>
                <w:b/>
                <w:bCs/>
              </w:rPr>
              <w:t>2</w:t>
            </w:r>
          </w:p>
        </w:tc>
      </w:tr>
      <w:tr w:rsidR="00604D34" w:rsidRPr="00042094" w14:paraId="77C64BA7" w14:textId="77777777" w:rsidTr="001F7213">
        <w:trPr>
          <w:cantSplit/>
          <w:jc w:val="center"/>
        </w:trPr>
        <w:tc>
          <w:tcPr>
            <w:tcW w:w="7094" w:type="dxa"/>
          </w:tcPr>
          <w:p w14:paraId="5181B33F" w14:textId="77777777" w:rsidR="00604D34" w:rsidRDefault="00604D34" w:rsidP="001F7213">
            <w:pPr>
              <w:pStyle w:val="TAL"/>
              <w:rPr>
                <w:noProof/>
              </w:rPr>
            </w:pPr>
            <w:r>
              <w:rPr>
                <w:noProof/>
              </w:rPr>
              <w:t>0</w:t>
            </w:r>
            <w:r>
              <w:rPr>
                <w:noProof/>
              </w:rPr>
              <w:tab/>
            </w:r>
            <w:r w:rsidRPr="0018466A">
              <w:t>DUIK</w:t>
            </w:r>
            <w:r>
              <w:t xml:space="preserve"> </w:t>
            </w:r>
            <w:r w:rsidRPr="00E1337A">
              <w:t>field is not included</w:t>
            </w:r>
          </w:p>
        </w:tc>
      </w:tr>
      <w:tr w:rsidR="00604D34" w:rsidRPr="00042094" w14:paraId="2611A3AE" w14:textId="77777777" w:rsidTr="001F7213">
        <w:trPr>
          <w:cantSplit/>
          <w:jc w:val="center"/>
        </w:trPr>
        <w:tc>
          <w:tcPr>
            <w:tcW w:w="7094" w:type="dxa"/>
          </w:tcPr>
          <w:p w14:paraId="0D5148B9" w14:textId="77777777" w:rsidR="00604D34" w:rsidRDefault="00604D34" w:rsidP="001F7213">
            <w:pPr>
              <w:pStyle w:val="TAL"/>
            </w:pPr>
            <w:r>
              <w:rPr>
                <w:noProof/>
              </w:rPr>
              <w:t>1</w:t>
            </w:r>
            <w:r>
              <w:rPr>
                <w:noProof/>
              </w:rPr>
              <w:tab/>
            </w:r>
            <w:r w:rsidRPr="0018466A">
              <w:t>DUIK</w:t>
            </w:r>
            <w:r>
              <w:t xml:space="preserve"> </w:t>
            </w:r>
            <w:r w:rsidRPr="00E1337A">
              <w:t>field is included</w:t>
            </w:r>
          </w:p>
          <w:p w14:paraId="025F88D9" w14:textId="77777777" w:rsidR="00604D34" w:rsidRDefault="00604D34" w:rsidP="001F7213">
            <w:pPr>
              <w:pStyle w:val="TAL"/>
              <w:rPr>
                <w:noProof/>
              </w:rPr>
            </w:pPr>
          </w:p>
        </w:tc>
      </w:tr>
      <w:tr w:rsidR="00604D34" w:rsidRPr="00042094" w14:paraId="455771FC" w14:textId="77777777" w:rsidTr="001F7213">
        <w:trPr>
          <w:cantSplit/>
          <w:jc w:val="center"/>
        </w:trPr>
        <w:tc>
          <w:tcPr>
            <w:tcW w:w="7094" w:type="dxa"/>
          </w:tcPr>
          <w:p w14:paraId="0DC1228F" w14:textId="77777777" w:rsidR="00604D34" w:rsidRDefault="00604D34" w:rsidP="001F7213">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604D34" w:rsidRPr="00042094" w14:paraId="4E4ED03B" w14:textId="77777777" w:rsidTr="001F7213">
        <w:trPr>
          <w:cantSplit/>
          <w:jc w:val="center"/>
        </w:trPr>
        <w:tc>
          <w:tcPr>
            <w:tcW w:w="7094" w:type="dxa"/>
          </w:tcPr>
          <w:p w14:paraId="46BCA691" w14:textId="77777777" w:rsidR="00604D34" w:rsidRDefault="00604D34" w:rsidP="001F7213">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604D34" w:rsidRPr="00042094" w14:paraId="085EED32" w14:textId="77777777" w:rsidTr="001F7213">
        <w:trPr>
          <w:cantSplit/>
          <w:jc w:val="center"/>
        </w:trPr>
        <w:tc>
          <w:tcPr>
            <w:tcW w:w="7094" w:type="dxa"/>
          </w:tcPr>
          <w:p w14:paraId="4097532E" w14:textId="77777777" w:rsidR="00604D34" w:rsidRDefault="00604D34" w:rsidP="001F7213">
            <w:pPr>
              <w:pStyle w:val="TAL"/>
              <w:rPr>
                <w:noProof/>
              </w:rPr>
            </w:pPr>
            <w:r>
              <w:rPr>
                <w:noProof/>
              </w:rPr>
              <w:t>Bot</w:t>
            </w:r>
          </w:p>
        </w:tc>
      </w:tr>
      <w:tr w:rsidR="00604D34" w:rsidRPr="00042094" w14:paraId="6D11126D" w14:textId="77777777" w:rsidTr="001F7213">
        <w:trPr>
          <w:cantSplit/>
          <w:jc w:val="center"/>
        </w:trPr>
        <w:tc>
          <w:tcPr>
            <w:tcW w:w="7094" w:type="dxa"/>
          </w:tcPr>
          <w:p w14:paraId="3CBE56B4" w14:textId="77777777" w:rsidR="00604D34" w:rsidRPr="001D06A2" w:rsidRDefault="00604D34" w:rsidP="001F7213">
            <w:pPr>
              <w:pStyle w:val="TAL"/>
              <w:rPr>
                <w:b/>
                <w:bCs/>
                <w:noProof/>
              </w:rPr>
            </w:pPr>
            <w:r w:rsidRPr="001D06A2">
              <w:rPr>
                <w:b/>
                <w:bCs/>
                <w:noProof/>
              </w:rPr>
              <w:t>3</w:t>
            </w:r>
          </w:p>
        </w:tc>
      </w:tr>
      <w:tr w:rsidR="00604D34" w:rsidRPr="00042094" w14:paraId="785F4198" w14:textId="77777777" w:rsidTr="001F7213">
        <w:trPr>
          <w:cantSplit/>
          <w:jc w:val="center"/>
        </w:trPr>
        <w:tc>
          <w:tcPr>
            <w:tcW w:w="7094" w:type="dxa"/>
          </w:tcPr>
          <w:p w14:paraId="42FCD409" w14:textId="77777777" w:rsidR="00604D34" w:rsidRDefault="00604D34" w:rsidP="001F7213">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604D34" w:rsidRPr="00042094" w14:paraId="1CECCB5A" w14:textId="77777777" w:rsidTr="001F7213">
        <w:trPr>
          <w:cantSplit/>
          <w:jc w:val="center"/>
        </w:trPr>
        <w:tc>
          <w:tcPr>
            <w:tcW w:w="7094" w:type="dxa"/>
          </w:tcPr>
          <w:p w14:paraId="79646CBC" w14:textId="77777777" w:rsidR="00604D34" w:rsidRDefault="00604D34" w:rsidP="001F7213">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1CAC66B4" w14:textId="77777777" w:rsidR="00604D34" w:rsidRDefault="00604D34" w:rsidP="001F7213">
            <w:pPr>
              <w:pStyle w:val="TAL"/>
              <w:rPr>
                <w:noProof/>
              </w:rPr>
            </w:pPr>
          </w:p>
        </w:tc>
      </w:tr>
      <w:tr w:rsidR="00604D34" w:rsidRPr="00042094" w14:paraId="57CE2B20" w14:textId="77777777" w:rsidTr="001F7213">
        <w:trPr>
          <w:cantSplit/>
          <w:jc w:val="center"/>
        </w:trPr>
        <w:tc>
          <w:tcPr>
            <w:tcW w:w="7094" w:type="dxa"/>
          </w:tcPr>
          <w:p w14:paraId="43420BDE" w14:textId="77777777" w:rsidR="00604D34" w:rsidRDefault="00604D34" w:rsidP="001F7213">
            <w:pPr>
              <w:pStyle w:val="TAL"/>
              <w:rPr>
                <w:noProof/>
              </w:rPr>
            </w:pPr>
            <w:r w:rsidRPr="00B847A9">
              <w:t>DUSK</w:t>
            </w:r>
            <w:r>
              <w:t>:</w:t>
            </w:r>
          </w:p>
        </w:tc>
      </w:tr>
      <w:tr w:rsidR="00604D34" w:rsidRPr="00042094" w14:paraId="16857BF3" w14:textId="77777777" w:rsidTr="001F7213">
        <w:trPr>
          <w:cantSplit/>
          <w:jc w:val="center"/>
        </w:trPr>
        <w:tc>
          <w:tcPr>
            <w:tcW w:w="7094" w:type="dxa"/>
          </w:tcPr>
          <w:p w14:paraId="1B593E8C" w14:textId="77777777" w:rsidR="00604D34" w:rsidRDefault="00604D34" w:rsidP="001F7213">
            <w:pPr>
              <w:pStyle w:val="TAL"/>
              <w:rPr>
                <w:noProof/>
              </w:rPr>
            </w:pPr>
            <w:r>
              <w:rPr>
                <w:noProof/>
              </w:rPr>
              <w:t>The DUSK field contains the value of the DUSK. The use of the DUSK is defined in 3GPP TS 33.503 [13].</w:t>
            </w:r>
          </w:p>
          <w:p w14:paraId="49C1451E" w14:textId="77777777" w:rsidR="00604D34" w:rsidRDefault="00604D34" w:rsidP="001F7213">
            <w:pPr>
              <w:pStyle w:val="TAL"/>
              <w:rPr>
                <w:noProof/>
              </w:rPr>
            </w:pPr>
          </w:p>
        </w:tc>
      </w:tr>
      <w:tr w:rsidR="00604D34" w:rsidRPr="00042094" w14:paraId="457E9EB3" w14:textId="77777777" w:rsidTr="001F7213">
        <w:trPr>
          <w:cantSplit/>
          <w:jc w:val="center"/>
        </w:trPr>
        <w:tc>
          <w:tcPr>
            <w:tcW w:w="7094" w:type="dxa"/>
          </w:tcPr>
          <w:p w14:paraId="19F0C9E9" w14:textId="77777777" w:rsidR="00604D34" w:rsidRDefault="00604D34" w:rsidP="001F7213">
            <w:pPr>
              <w:pStyle w:val="TAL"/>
              <w:rPr>
                <w:noProof/>
              </w:rPr>
            </w:pPr>
            <w:r w:rsidRPr="00A566E6">
              <w:t>DUIK</w:t>
            </w:r>
            <w:r w:rsidRPr="00351E18">
              <w:t>:</w:t>
            </w:r>
          </w:p>
        </w:tc>
      </w:tr>
      <w:tr w:rsidR="00604D34" w:rsidRPr="00042094" w14:paraId="450D273E" w14:textId="77777777" w:rsidTr="001F7213">
        <w:trPr>
          <w:cantSplit/>
          <w:jc w:val="center"/>
        </w:trPr>
        <w:tc>
          <w:tcPr>
            <w:tcW w:w="7094" w:type="dxa"/>
          </w:tcPr>
          <w:p w14:paraId="259B1591" w14:textId="77777777" w:rsidR="00604D34" w:rsidRDefault="00604D34" w:rsidP="001F7213">
            <w:pPr>
              <w:pStyle w:val="TAL"/>
              <w:rPr>
                <w:noProof/>
              </w:rPr>
            </w:pPr>
            <w:r>
              <w:rPr>
                <w:noProof/>
              </w:rPr>
              <w:t>The DUIK field contains the value of the DUIK. The use of the DUIK is defined in 3GPP TS 33.503 [13].</w:t>
            </w:r>
          </w:p>
          <w:p w14:paraId="49971BAA" w14:textId="77777777" w:rsidR="00604D34" w:rsidRDefault="00604D34" w:rsidP="001F7213">
            <w:pPr>
              <w:pStyle w:val="TAL"/>
              <w:rPr>
                <w:noProof/>
              </w:rPr>
            </w:pPr>
          </w:p>
        </w:tc>
      </w:tr>
      <w:tr w:rsidR="00604D34" w:rsidRPr="00042094" w14:paraId="41E45139" w14:textId="77777777" w:rsidTr="001F7213">
        <w:trPr>
          <w:cantSplit/>
          <w:jc w:val="center"/>
        </w:trPr>
        <w:tc>
          <w:tcPr>
            <w:tcW w:w="7094" w:type="dxa"/>
          </w:tcPr>
          <w:p w14:paraId="24A7513D" w14:textId="77777777" w:rsidR="00604D34" w:rsidRDefault="00604D34" w:rsidP="001F7213">
            <w:pPr>
              <w:pStyle w:val="TAL"/>
              <w:rPr>
                <w:noProof/>
              </w:rPr>
            </w:pPr>
            <w:r w:rsidRPr="00A566E6">
              <w:t>DUCK</w:t>
            </w:r>
            <w:r w:rsidRPr="00351E18">
              <w:t>:</w:t>
            </w:r>
          </w:p>
        </w:tc>
      </w:tr>
      <w:tr w:rsidR="00604D34" w:rsidRPr="00042094" w14:paraId="55AF8CEC" w14:textId="77777777" w:rsidTr="001F7213">
        <w:trPr>
          <w:cantSplit/>
          <w:jc w:val="center"/>
        </w:trPr>
        <w:tc>
          <w:tcPr>
            <w:tcW w:w="7094" w:type="dxa"/>
          </w:tcPr>
          <w:p w14:paraId="6F0CDD28" w14:textId="77777777" w:rsidR="00604D34" w:rsidRDefault="00604D34" w:rsidP="001F7213">
            <w:pPr>
              <w:pStyle w:val="TAL"/>
              <w:rPr>
                <w:noProof/>
              </w:rPr>
            </w:pPr>
            <w:r>
              <w:rPr>
                <w:noProof/>
              </w:rPr>
              <w:t>The DUCK field contains the value of the DUCK. The use of the DUCK is defined in 3GPP TS 33.503 [13].</w:t>
            </w:r>
          </w:p>
          <w:p w14:paraId="5B8D457C" w14:textId="77777777" w:rsidR="00604D34" w:rsidRDefault="00604D34" w:rsidP="001F7213">
            <w:pPr>
              <w:pStyle w:val="TAL"/>
              <w:rPr>
                <w:noProof/>
              </w:rPr>
            </w:pPr>
          </w:p>
        </w:tc>
      </w:tr>
      <w:tr w:rsidR="00604D34" w:rsidRPr="00042094" w14:paraId="7B438614" w14:textId="77777777" w:rsidTr="001F7213">
        <w:trPr>
          <w:cantSplit/>
          <w:jc w:val="center"/>
        </w:trPr>
        <w:tc>
          <w:tcPr>
            <w:tcW w:w="7094" w:type="dxa"/>
          </w:tcPr>
          <w:p w14:paraId="4ABE22A2" w14:textId="77777777" w:rsidR="00604D34" w:rsidRDefault="00604D34" w:rsidP="001F7213">
            <w:pPr>
              <w:pStyle w:val="TAL"/>
              <w:rPr>
                <w:noProof/>
              </w:rPr>
            </w:pPr>
            <w:r>
              <w:rPr>
                <w:noProof/>
              </w:rPr>
              <w:t>Encrypted bitmask:</w:t>
            </w:r>
          </w:p>
        </w:tc>
      </w:tr>
      <w:tr w:rsidR="00604D34" w:rsidRPr="00042094" w14:paraId="5791479E" w14:textId="77777777" w:rsidTr="001F7213">
        <w:trPr>
          <w:cantSplit/>
          <w:jc w:val="center"/>
        </w:trPr>
        <w:tc>
          <w:tcPr>
            <w:tcW w:w="7094" w:type="dxa"/>
          </w:tcPr>
          <w:p w14:paraId="687B9650" w14:textId="77777777" w:rsidR="00604D34" w:rsidRDefault="00604D34" w:rsidP="001F7213">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68426E60" w14:textId="77777777" w:rsidR="00604D34" w:rsidRDefault="00604D34" w:rsidP="001F7213">
            <w:pPr>
              <w:pStyle w:val="TAL"/>
              <w:rPr>
                <w:noProof/>
              </w:rPr>
            </w:pPr>
          </w:p>
        </w:tc>
      </w:tr>
      <w:tr w:rsidR="00604D34" w:rsidRPr="00351E18" w14:paraId="618CE10D" w14:textId="77777777" w:rsidTr="001F7213">
        <w:trPr>
          <w:cantSplit/>
          <w:jc w:val="center"/>
        </w:trPr>
        <w:tc>
          <w:tcPr>
            <w:tcW w:w="7094" w:type="dxa"/>
          </w:tcPr>
          <w:p w14:paraId="7B756411" w14:textId="77777777" w:rsidR="00604D34" w:rsidRPr="00351E18" w:rsidRDefault="00604D34" w:rsidP="001F7213">
            <w:pPr>
              <w:pStyle w:val="TAN"/>
            </w:pPr>
            <w:r w:rsidRPr="00B3572A">
              <w:lastRenderedPageBreak/>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A322B6">
              <w:t xml:space="preserve"> o520+1 to </w:t>
            </w:r>
            <w:r w:rsidRPr="00B7309D">
              <w:t>octet</w:t>
            </w:r>
            <w:r w:rsidRPr="00A322B6">
              <w:t xml:space="preserve"> o520+5</w:t>
            </w:r>
            <w:r w:rsidRPr="00B7309D">
              <w:t>) to zero value. If the security related parameters validity timer field is set to zero value, the UE shall ignore the security related parameters validity timer</w:t>
            </w:r>
            <w:r>
              <w:t>.</w:t>
            </w:r>
          </w:p>
        </w:tc>
      </w:tr>
      <w:tr w:rsidR="00604D34" w14:paraId="1CF10F0D" w14:textId="77777777" w:rsidTr="001F7213">
        <w:trPr>
          <w:cantSplit/>
          <w:jc w:val="center"/>
        </w:trPr>
        <w:tc>
          <w:tcPr>
            <w:tcW w:w="7094" w:type="dxa"/>
          </w:tcPr>
          <w:p w14:paraId="74A299BE" w14:textId="77777777" w:rsidR="00604D34" w:rsidRDefault="00604D34" w:rsidP="001F7213">
            <w:pPr>
              <w:pStyle w:val="TAN"/>
            </w:pPr>
            <w:r>
              <w:t>NOTE</w:t>
            </w:r>
            <w:r>
              <w:rPr>
                <w:lang w:val="en-US"/>
              </w:rPr>
              <w:t> 2</w:t>
            </w:r>
            <w:r>
              <w:t>:</w:t>
            </w:r>
            <w:r>
              <w:tab/>
              <w:t>The network shall set the s</w:t>
            </w:r>
            <w:r w:rsidRPr="00B3572A">
              <w:t>ecurity related parameters validity timer</w:t>
            </w:r>
            <w:r>
              <w:t xml:space="preserve"> field (i.e. octet </w:t>
            </w:r>
            <w:r w:rsidRPr="00A322B6">
              <w:t xml:space="preserve">o520+1 to </w:t>
            </w:r>
            <w:r w:rsidRPr="00D509C1">
              <w:t>octet</w:t>
            </w:r>
            <w:r w:rsidRPr="00A322B6">
              <w:t> o520+5</w:t>
            </w:r>
            <w:r>
              <w:t>) to zero value if the RSCs are for emergency services and there is no discovery security requirement based on regulation and the operator policy.</w:t>
            </w:r>
          </w:p>
        </w:tc>
      </w:tr>
    </w:tbl>
    <w:p w14:paraId="7B3F235E" w14:textId="77777777" w:rsidR="00604D34" w:rsidRPr="007B0D8C" w:rsidRDefault="00604D34" w:rsidP="007B0D8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21E9D" w14:paraId="6BA9887C" w14:textId="77777777" w:rsidTr="00AF1C32">
        <w:trPr>
          <w:gridAfter w:val="1"/>
          <w:wAfter w:w="8" w:type="dxa"/>
          <w:cantSplit/>
          <w:jc w:val="center"/>
        </w:trPr>
        <w:tc>
          <w:tcPr>
            <w:tcW w:w="708" w:type="dxa"/>
            <w:gridSpan w:val="2"/>
          </w:tcPr>
          <w:p w14:paraId="18C63B50" w14:textId="77777777" w:rsidR="00E21E9D" w:rsidRDefault="00E21E9D" w:rsidP="00AF1C32">
            <w:pPr>
              <w:pStyle w:val="TAC"/>
            </w:pPr>
            <w:r>
              <w:t>8</w:t>
            </w:r>
          </w:p>
        </w:tc>
        <w:tc>
          <w:tcPr>
            <w:tcW w:w="709" w:type="dxa"/>
            <w:gridSpan w:val="2"/>
          </w:tcPr>
          <w:p w14:paraId="07DE30A0" w14:textId="77777777" w:rsidR="00E21E9D" w:rsidRDefault="00E21E9D" w:rsidP="00AF1C32">
            <w:pPr>
              <w:pStyle w:val="TAC"/>
            </w:pPr>
            <w:r>
              <w:t>7</w:t>
            </w:r>
          </w:p>
        </w:tc>
        <w:tc>
          <w:tcPr>
            <w:tcW w:w="709" w:type="dxa"/>
            <w:gridSpan w:val="3"/>
          </w:tcPr>
          <w:p w14:paraId="71FC2551" w14:textId="77777777" w:rsidR="00E21E9D" w:rsidRDefault="00E21E9D" w:rsidP="00AF1C32">
            <w:pPr>
              <w:pStyle w:val="TAC"/>
            </w:pPr>
            <w:r>
              <w:t>6</w:t>
            </w:r>
          </w:p>
        </w:tc>
        <w:tc>
          <w:tcPr>
            <w:tcW w:w="709" w:type="dxa"/>
            <w:gridSpan w:val="2"/>
          </w:tcPr>
          <w:p w14:paraId="7130814B" w14:textId="77777777" w:rsidR="00E21E9D" w:rsidRDefault="00E21E9D" w:rsidP="00AF1C32">
            <w:pPr>
              <w:pStyle w:val="TAC"/>
            </w:pPr>
            <w:r>
              <w:t>5</w:t>
            </w:r>
          </w:p>
        </w:tc>
        <w:tc>
          <w:tcPr>
            <w:tcW w:w="709" w:type="dxa"/>
            <w:gridSpan w:val="2"/>
          </w:tcPr>
          <w:p w14:paraId="6CDD1799" w14:textId="77777777" w:rsidR="00E21E9D" w:rsidRDefault="00E21E9D" w:rsidP="00AF1C32">
            <w:pPr>
              <w:pStyle w:val="TAC"/>
            </w:pPr>
            <w:r>
              <w:t>4</w:t>
            </w:r>
          </w:p>
        </w:tc>
        <w:tc>
          <w:tcPr>
            <w:tcW w:w="709" w:type="dxa"/>
            <w:gridSpan w:val="3"/>
          </w:tcPr>
          <w:p w14:paraId="78DF446F" w14:textId="77777777" w:rsidR="00E21E9D" w:rsidRDefault="00E21E9D" w:rsidP="00AF1C32">
            <w:pPr>
              <w:pStyle w:val="TAC"/>
            </w:pPr>
            <w:r>
              <w:t>3</w:t>
            </w:r>
          </w:p>
        </w:tc>
        <w:tc>
          <w:tcPr>
            <w:tcW w:w="709" w:type="dxa"/>
          </w:tcPr>
          <w:p w14:paraId="28516045" w14:textId="77777777" w:rsidR="00E21E9D" w:rsidRDefault="00E21E9D" w:rsidP="00AF1C32">
            <w:pPr>
              <w:pStyle w:val="TAC"/>
            </w:pPr>
            <w:r>
              <w:t>2</w:t>
            </w:r>
          </w:p>
        </w:tc>
        <w:tc>
          <w:tcPr>
            <w:tcW w:w="709" w:type="dxa"/>
          </w:tcPr>
          <w:p w14:paraId="54E6F9FA" w14:textId="77777777" w:rsidR="00E21E9D" w:rsidRDefault="00E21E9D" w:rsidP="00AF1C32">
            <w:pPr>
              <w:pStyle w:val="TAC"/>
            </w:pPr>
            <w:r>
              <w:t>1</w:t>
            </w:r>
          </w:p>
        </w:tc>
        <w:tc>
          <w:tcPr>
            <w:tcW w:w="1346" w:type="dxa"/>
            <w:gridSpan w:val="2"/>
          </w:tcPr>
          <w:p w14:paraId="3C10CD87" w14:textId="77777777" w:rsidR="00E21E9D" w:rsidRDefault="00E21E9D" w:rsidP="00AF1C32">
            <w:pPr>
              <w:pStyle w:val="TAL"/>
            </w:pPr>
          </w:p>
        </w:tc>
      </w:tr>
      <w:tr w:rsidR="00E21E9D" w14:paraId="307F3DF0"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5F215" w14:textId="77777777" w:rsidR="00E21E9D" w:rsidRDefault="00E21E9D" w:rsidP="00AF1C32">
            <w:pPr>
              <w:pStyle w:val="TAC"/>
            </w:pPr>
          </w:p>
          <w:p w14:paraId="4D850557" w14:textId="77777777" w:rsidR="00E21E9D" w:rsidRDefault="00E21E9D" w:rsidP="00AF1C32">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032AC229" w14:textId="77777777" w:rsidR="00E21E9D" w:rsidRDefault="00E21E9D" w:rsidP="00AF1C32">
            <w:pPr>
              <w:pStyle w:val="TAL"/>
            </w:pPr>
            <w:r>
              <w:t>octet o530+1</w:t>
            </w:r>
          </w:p>
          <w:p w14:paraId="1A67536C" w14:textId="77777777" w:rsidR="00E21E9D" w:rsidRDefault="00E21E9D" w:rsidP="00AF1C32">
            <w:pPr>
              <w:pStyle w:val="TAL"/>
            </w:pPr>
          </w:p>
          <w:p w14:paraId="08F81661" w14:textId="77777777" w:rsidR="00E21E9D" w:rsidRDefault="00E21E9D" w:rsidP="00AF1C32">
            <w:pPr>
              <w:pStyle w:val="TAL"/>
            </w:pPr>
            <w:r>
              <w:t>octet o530+2</w:t>
            </w:r>
          </w:p>
        </w:tc>
      </w:tr>
      <w:tr w:rsidR="00E21E9D" w14:paraId="7B219B7F"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77EA98" w14:textId="77777777" w:rsidR="00E21E9D" w:rsidRDefault="00E21E9D" w:rsidP="00AF1C32">
            <w:pPr>
              <w:pStyle w:val="TAC"/>
              <w:rPr>
                <w:lang w:eastAsia="zh-CN"/>
              </w:rPr>
            </w:pPr>
            <w:r>
              <w:rPr>
                <w:lang w:eastAsia="zh-CN"/>
              </w:rPr>
              <w:t>Spare</w:t>
            </w:r>
          </w:p>
          <w:p w14:paraId="3F6F8ADB"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52ED1E5" w14:textId="77777777" w:rsidR="00E21E9D" w:rsidRDefault="00E21E9D" w:rsidP="00AF1C32">
            <w:pPr>
              <w:pStyle w:val="TAC"/>
              <w:rPr>
                <w:lang w:eastAsia="zh-CN"/>
              </w:rPr>
            </w:pPr>
            <w:r>
              <w:rPr>
                <w:lang w:eastAsia="zh-CN"/>
              </w:rPr>
              <w:t>PATP</w:t>
            </w:r>
          </w:p>
          <w:p w14:paraId="60370BF7" w14:textId="77777777" w:rsidR="00E21E9D" w:rsidRDefault="00E21E9D"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AD2F166" w14:textId="77777777" w:rsidR="00E21E9D" w:rsidRDefault="00E21E9D" w:rsidP="00AF1C32">
            <w:pPr>
              <w:pStyle w:val="TAC"/>
              <w:rPr>
                <w:lang w:eastAsia="zh-CN"/>
              </w:rPr>
            </w:pPr>
            <w:r>
              <w:rPr>
                <w:lang w:eastAsia="zh-CN"/>
              </w:rPr>
              <w:t>PSSCM</w:t>
            </w:r>
          </w:p>
          <w:p w14:paraId="4983BAC2"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DA0831C" w14:textId="77777777" w:rsidR="00E21E9D" w:rsidRDefault="00E21E9D" w:rsidP="00AF1C32">
            <w:pPr>
              <w:pStyle w:val="TAC"/>
              <w:rPr>
                <w:lang w:eastAsia="zh-CN"/>
              </w:rPr>
            </w:pPr>
            <w:r>
              <w:rPr>
                <w:lang w:eastAsia="zh-CN"/>
              </w:rPr>
              <w:t>PSNSSAI</w:t>
            </w:r>
          </w:p>
          <w:p w14:paraId="71D2B2D1"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230079" w14:textId="77777777" w:rsidR="00E21E9D" w:rsidRDefault="00E21E9D" w:rsidP="00AF1C32">
            <w:pPr>
              <w:pStyle w:val="TAC"/>
              <w:rPr>
                <w:lang w:eastAsia="zh-CN"/>
              </w:rPr>
            </w:pPr>
            <w:r>
              <w:rPr>
                <w:lang w:eastAsia="zh-CN"/>
              </w:rPr>
              <w:t>PDNN</w:t>
            </w:r>
          </w:p>
          <w:p w14:paraId="48D6083C" w14:textId="77777777" w:rsidR="00E21E9D" w:rsidRDefault="00E21E9D"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606BD50" w14:textId="77777777" w:rsidR="00E21E9D" w:rsidRDefault="00E21E9D" w:rsidP="00AF1C32">
            <w:pPr>
              <w:pStyle w:val="TAC"/>
              <w:rPr>
                <w:lang w:eastAsia="zh-CN"/>
              </w:rPr>
            </w:pPr>
          </w:p>
          <w:p w14:paraId="5B9985E5" w14:textId="77777777" w:rsidR="00E21E9D" w:rsidRDefault="00E21E9D"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BB2883F" w14:textId="77777777" w:rsidR="00E21E9D" w:rsidRDefault="00E21E9D" w:rsidP="00AF1C32">
            <w:pPr>
              <w:pStyle w:val="TAL"/>
            </w:pPr>
            <w:r>
              <w:t>octet o530+3</w:t>
            </w:r>
          </w:p>
        </w:tc>
      </w:tr>
      <w:tr w:rsidR="00E21E9D" w14:paraId="1AD5EC88"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574355" w14:textId="77777777" w:rsidR="00E21E9D" w:rsidRDefault="00E21E9D" w:rsidP="00AF1C32">
            <w:pPr>
              <w:pStyle w:val="TAC"/>
            </w:pPr>
          </w:p>
          <w:p w14:paraId="55BEF8CE" w14:textId="77777777" w:rsidR="00E21E9D" w:rsidRDefault="00E21E9D" w:rsidP="00AF1C32">
            <w:pPr>
              <w:pStyle w:val="TAC"/>
            </w:pPr>
            <w:r>
              <w:t>DNN</w:t>
            </w:r>
          </w:p>
        </w:tc>
        <w:tc>
          <w:tcPr>
            <w:tcW w:w="1346" w:type="dxa"/>
            <w:gridSpan w:val="2"/>
            <w:tcBorders>
              <w:top w:val="nil"/>
              <w:left w:val="single" w:sz="6" w:space="0" w:color="auto"/>
              <w:bottom w:val="nil"/>
              <w:right w:val="nil"/>
            </w:tcBorders>
          </w:tcPr>
          <w:p w14:paraId="1A5BEA61" w14:textId="77777777" w:rsidR="00E21E9D" w:rsidRDefault="00E21E9D" w:rsidP="00AF1C32">
            <w:pPr>
              <w:pStyle w:val="TAL"/>
              <w:rPr>
                <w:lang w:eastAsia="zh-CN"/>
              </w:rPr>
            </w:pPr>
            <w:r>
              <w:t>(octet o530+4)*</w:t>
            </w:r>
          </w:p>
          <w:p w14:paraId="533B4229" w14:textId="77777777" w:rsidR="00E21E9D" w:rsidRDefault="00E21E9D" w:rsidP="00AF1C32">
            <w:pPr>
              <w:pStyle w:val="TAL"/>
            </w:pPr>
          </w:p>
          <w:p w14:paraId="2365FE35" w14:textId="77777777" w:rsidR="00E21E9D" w:rsidRDefault="00E21E9D" w:rsidP="00AF1C32">
            <w:pPr>
              <w:pStyle w:val="TAL"/>
              <w:rPr>
                <w:lang w:eastAsia="zh-CN"/>
              </w:rPr>
            </w:pPr>
            <w:r>
              <w:t>octet o531*</w:t>
            </w:r>
          </w:p>
        </w:tc>
      </w:tr>
      <w:tr w:rsidR="00E21E9D" w14:paraId="1A87E85E"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FD681" w14:textId="77777777" w:rsidR="00E21E9D" w:rsidRDefault="00E21E9D" w:rsidP="00AF1C32">
            <w:pPr>
              <w:pStyle w:val="TAC"/>
            </w:pPr>
          </w:p>
          <w:p w14:paraId="7534D612" w14:textId="77777777" w:rsidR="00E21E9D" w:rsidRDefault="00E21E9D" w:rsidP="00AF1C32">
            <w:pPr>
              <w:pStyle w:val="TAC"/>
            </w:pPr>
            <w:r>
              <w:t>S-NSSAI</w:t>
            </w:r>
          </w:p>
        </w:tc>
        <w:tc>
          <w:tcPr>
            <w:tcW w:w="1346" w:type="dxa"/>
            <w:gridSpan w:val="2"/>
            <w:tcBorders>
              <w:top w:val="nil"/>
              <w:left w:val="single" w:sz="6" w:space="0" w:color="auto"/>
              <w:bottom w:val="nil"/>
              <w:right w:val="nil"/>
            </w:tcBorders>
          </w:tcPr>
          <w:p w14:paraId="07056E1F" w14:textId="77777777" w:rsidR="00E21E9D" w:rsidRDefault="00E21E9D" w:rsidP="00AF1C32">
            <w:pPr>
              <w:pStyle w:val="TAL"/>
            </w:pPr>
            <w:r>
              <w:t>octet (o531+1)*</w:t>
            </w:r>
          </w:p>
          <w:p w14:paraId="765E5F38" w14:textId="77777777" w:rsidR="00E21E9D" w:rsidRDefault="00E21E9D" w:rsidP="00AF1C32">
            <w:pPr>
              <w:pStyle w:val="TAL"/>
            </w:pPr>
          </w:p>
          <w:p w14:paraId="1D77DDE2" w14:textId="77777777" w:rsidR="00E21E9D" w:rsidRDefault="00E21E9D" w:rsidP="00AF1C32">
            <w:pPr>
              <w:pStyle w:val="TAL"/>
            </w:pPr>
            <w:r>
              <w:t>octet (o53-1)*</w:t>
            </w:r>
          </w:p>
        </w:tc>
      </w:tr>
      <w:tr w:rsidR="00E21E9D" w14:paraId="54A7A692"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AEA19A4" w14:textId="77777777" w:rsidR="00E21E9D" w:rsidRDefault="00E21E9D" w:rsidP="00AF1C32">
            <w:pPr>
              <w:pStyle w:val="TAC"/>
              <w:rPr>
                <w:lang w:eastAsia="zh-CN"/>
              </w:rPr>
            </w:pPr>
          </w:p>
          <w:p w14:paraId="31E68AF6" w14:textId="77777777" w:rsidR="00E21E9D" w:rsidRDefault="00E21E9D"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6DC5DF" w14:textId="77777777" w:rsidR="00E21E9D" w:rsidRDefault="00E21E9D" w:rsidP="00AF1C32">
            <w:pPr>
              <w:pStyle w:val="TAC"/>
              <w:rPr>
                <w:lang w:eastAsia="zh-CN"/>
              </w:rPr>
            </w:pPr>
          </w:p>
          <w:p w14:paraId="324CF94B" w14:textId="77777777" w:rsidR="00E21E9D" w:rsidRDefault="00E21E9D"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E0480B2" w14:textId="77777777" w:rsidR="00E21E9D" w:rsidRDefault="00E21E9D" w:rsidP="00AF1C32">
            <w:pPr>
              <w:pStyle w:val="TAC"/>
              <w:rPr>
                <w:lang w:eastAsia="zh-CN"/>
              </w:rPr>
            </w:pPr>
          </w:p>
          <w:p w14:paraId="1DCA0D53" w14:textId="77777777" w:rsidR="00E21E9D" w:rsidRDefault="00E21E9D"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6DE8C4" w14:textId="77777777" w:rsidR="00E21E9D" w:rsidRDefault="00E21E9D" w:rsidP="00AF1C32">
            <w:pPr>
              <w:pStyle w:val="TAL"/>
            </w:pPr>
            <w:r>
              <w:t>octet o53*</w:t>
            </w:r>
          </w:p>
          <w:p w14:paraId="72878935" w14:textId="77777777" w:rsidR="00E21E9D" w:rsidRDefault="00E21E9D" w:rsidP="00AF1C32">
            <w:pPr>
              <w:pStyle w:val="TAL"/>
            </w:pPr>
          </w:p>
        </w:tc>
      </w:tr>
    </w:tbl>
    <w:p w14:paraId="3EAE13AB" w14:textId="77777777" w:rsidR="00E21E9D" w:rsidRDefault="00E21E9D" w:rsidP="00E21E9D">
      <w:pPr>
        <w:pStyle w:val="TF"/>
      </w:pPr>
      <w:bookmarkStart w:id="578" w:name="_CRFigure5_10_2_16"/>
      <w:r>
        <w:t>Figure </w:t>
      </w:r>
      <w:bookmarkEnd w:id="578"/>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158232CB" w14:textId="77777777" w:rsidR="00E21E9D" w:rsidRDefault="00E21E9D" w:rsidP="00E21E9D">
      <w:pPr>
        <w:pStyle w:val="TH"/>
      </w:pPr>
      <w:bookmarkStart w:id="579" w:name="_CRTable5_10_2_16"/>
      <w:r>
        <w:lastRenderedPageBreak/>
        <w:t>Table </w:t>
      </w:r>
      <w:bookmarkEnd w:id="579"/>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21E9D" w14:paraId="5699CC76" w14:textId="77777777" w:rsidTr="00AF1C32">
        <w:trPr>
          <w:cantSplit/>
          <w:jc w:val="center"/>
        </w:trPr>
        <w:tc>
          <w:tcPr>
            <w:tcW w:w="7088" w:type="dxa"/>
            <w:gridSpan w:val="2"/>
            <w:tcBorders>
              <w:top w:val="single" w:sz="4" w:space="0" w:color="auto"/>
              <w:left w:val="single" w:sz="4" w:space="0" w:color="auto"/>
              <w:bottom w:val="nil"/>
              <w:right w:val="single" w:sz="4" w:space="0" w:color="auto"/>
            </w:tcBorders>
          </w:tcPr>
          <w:p w14:paraId="3EE34D32" w14:textId="77777777" w:rsidR="00E21E9D" w:rsidRDefault="00E21E9D" w:rsidP="00AF1C32">
            <w:pPr>
              <w:pStyle w:val="TAL"/>
            </w:pPr>
            <w:r>
              <w:t>PDU session type (bits 3 to 1 of octet o530+3):</w:t>
            </w:r>
          </w:p>
          <w:p w14:paraId="31153A87" w14:textId="77777777" w:rsidR="00E21E9D" w:rsidRDefault="00E21E9D" w:rsidP="00AF1C32">
            <w:pPr>
              <w:pStyle w:val="TAL"/>
            </w:pPr>
            <w:r>
              <w:t>The PDU session type field shall be encoded as the PDU session type value part of the PDU session type information element defined in clause 9.11.4.11 of 3GPP TS 24.501 [4].</w:t>
            </w:r>
          </w:p>
          <w:p w14:paraId="16730BD6" w14:textId="77777777" w:rsidR="00E21E9D" w:rsidRDefault="00E21E9D" w:rsidP="00AF1C32">
            <w:pPr>
              <w:pStyle w:val="TAL"/>
            </w:pPr>
          </w:p>
        </w:tc>
      </w:tr>
      <w:tr w:rsidR="00E21E9D" w14:paraId="3A7674D1" w14:textId="77777777" w:rsidTr="00AF1C32">
        <w:trPr>
          <w:cantSplit/>
          <w:jc w:val="center"/>
        </w:trPr>
        <w:tc>
          <w:tcPr>
            <w:tcW w:w="7088" w:type="dxa"/>
            <w:gridSpan w:val="2"/>
            <w:tcBorders>
              <w:top w:val="nil"/>
              <w:left w:val="single" w:sz="4" w:space="0" w:color="auto"/>
              <w:bottom w:val="nil"/>
              <w:right w:val="single" w:sz="4" w:space="0" w:color="auto"/>
            </w:tcBorders>
          </w:tcPr>
          <w:p w14:paraId="65459BCA" w14:textId="77777777" w:rsidR="00E21E9D" w:rsidRDefault="00E21E9D" w:rsidP="00AF1C32">
            <w:pPr>
              <w:pStyle w:val="TAL"/>
              <w:rPr>
                <w:lang w:eastAsia="zh-CN"/>
              </w:rPr>
            </w:pPr>
            <w:r>
              <w:rPr>
                <w:lang w:eastAsia="zh-CN"/>
              </w:rPr>
              <w:t>Presence of DNN (PDNN) (bit 4 of octet o530+3)</w:t>
            </w:r>
          </w:p>
        </w:tc>
      </w:tr>
      <w:tr w:rsidR="00E21E9D" w14:paraId="27D07CA2" w14:textId="77777777" w:rsidTr="00AF1C32">
        <w:trPr>
          <w:cantSplit/>
          <w:jc w:val="center"/>
        </w:trPr>
        <w:tc>
          <w:tcPr>
            <w:tcW w:w="7088" w:type="dxa"/>
            <w:gridSpan w:val="2"/>
            <w:tcBorders>
              <w:top w:val="nil"/>
              <w:left w:val="single" w:sz="4" w:space="0" w:color="auto"/>
              <w:bottom w:val="nil"/>
              <w:right w:val="single" w:sz="4" w:space="0" w:color="auto"/>
            </w:tcBorders>
          </w:tcPr>
          <w:p w14:paraId="6D6C46FF" w14:textId="77777777" w:rsidR="00E21E9D" w:rsidRDefault="00E21E9D" w:rsidP="00AF1C32">
            <w:pPr>
              <w:pStyle w:val="TAL"/>
              <w:rPr>
                <w:lang w:eastAsia="zh-CN"/>
              </w:rPr>
            </w:pPr>
            <w:r>
              <w:t>PDNN indicates whether the DNN field is present or not (NOTE 1).</w:t>
            </w:r>
          </w:p>
          <w:p w14:paraId="6DEC9301" w14:textId="77777777" w:rsidR="00E21E9D" w:rsidRDefault="00E21E9D" w:rsidP="00AF1C32">
            <w:pPr>
              <w:pStyle w:val="TAL"/>
              <w:rPr>
                <w:lang w:eastAsia="zh-CN"/>
              </w:rPr>
            </w:pPr>
          </w:p>
        </w:tc>
      </w:tr>
      <w:tr w:rsidR="00E21E9D" w14:paraId="2B20254E" w14:textId="77777777" w:rsidTr="00AF1C32">
        <w:trPr>
          <w:cantSplit/>
          <w:jc w:val="center"/>
        </w:trPr>
        <w:tc>
          <w:tcPr>
            <w:tcW w:w="7088" w:type="dxa"/>
            <w:gridSpan w:val="2"/>
            <w:tcBorders>
              <w:top w:val="nil"/>
              <w:left w:val="single" w:sz="4" w:space="0" w:color="auto"/>
              <w:bottom w:val="nil"/>
              <w:right w:val="single" w:sz="4" w:space="0" w:color="auto"/>
            </w:tcBorders>
          </w:tcPr>
          <w:p w14:paraId="044A22A7" w14:textId="77777777" w:rsidR="00E21E9D" w:rsidRDefault="00E21E9D" w:rsidP="00AF1C32">
            <w:pPr>
              <w:pStyle w:val="TAL"/>
            </w:pPr>
            <w:r>
              <w:t>Bit</w:t>
            </w:r>
          </w:p>
        </w:tc>
      </w:tr>
      <w:tr w:rsidR="00E21E9D" w14:paraId="074D46C3" w14:textId="77777777" w:rsidTr="00AF1C32">
        <w:trPr>
          <w:cantSplit/>
          <w:jc w:val="center"/>
        </w:trPr>
        <w:tc>
          <w:tcPr>
            <w:tcW w:w="161" w:type="dxa"/>
            <w:tcBorders>
              <w:top w:val="nil"/>
              <w:left w:val="single" w:sz="4" w:space="0" w:color="auto"/>
              <w:bottom w:val="nil"/>
              <w:right w:val="nil"/>
            </w:tcBorders>
          </w:tcPr>
          <w:p w14:paraId="0B43E380" w14:textId="77777777" w:rsidR="00E21E9D" w:rsidRDefault="00E21E9D" w:rsidP="00AF1C32">
            <w:pPr>
              <w:pStyle w:val="TAL"/>
              <w:rPr>
                <w:b/>
                <w:lang w:eastAsia="zh-CN"/>
              </w:rPr>
            </w:pPr>
            <w:r>
              <w:rPr>
                <w:b/>
                <w:lang w:eastAsia="zh-CN"/>
              </w:rPr>
              <w:t>4</w:t>
            </w:r>
          </w:p>
        </w:tc>
        <w:tc>
          <w:tcPr>
            <w:tcW w:w="6927" w:type="dxa"/>
            <w:tcBorders>
              <w:top w:val="nil"/>
              <w:left w:val="nil"/>
              <w:bottom w:val="nil"/>
              <w:right w:val="single" w:sz="4" w:space="0" w:color="auto"/>
            </w:tcBorders>
          </w:tcPr>
          <w:p w14:paraId="467B67E3" w14:textId="77777777" w:rsidR="00E21E9D" w:rsidRDefault="00E21E9D" w:rsidP="00AF1C32">
            <w:pPr>
              <w:pStyle w:val="TAL"/>
              <w:rPr>
                <w:b/>
                <w:lang w:eastAsia="zh-CN"/>
              </w:rPr>
            </w:pPr>
          </w:p>
        </w:tc>
      </w:tr>
      <w:tr w:rsidR="00E21E9D" w14:paraId="7F1BF33A" w14:textId="77777777" w:rsidTr="00AF1C32">
        <w:trPr>
          <w:cantSplit/>
          <w:jc w:val="center"/>
        </w:trPr>
        <w:tc>
          <w:tcPr>
            <w:tcW w:w="161" w:type="dxa"/>
            <w:tcBorders>
              <w:top w:val="nil"/>
              <w:left w:val="single" w:sz="4" w:space="0" w:color="auto"/>
              <w:bottom w:val="nil"/>
              <w:right w:val="nil"/>
            </w:tcBorders>
          </w:tcPr>
          <w:p w14:paraId="3AA04B68"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279A0D6" w14:textId="77777777" w:rsidR="00E21E9D" w:rsidRDefault="00E21E9D" w:rsidP="00AF1C32">
            <w:pPr>
              <w:pStyle w:val="TAL"/>
              <w:rPr>
                <w:lang w:eastAsia="zh-CN"/>
              </w:rPr>
            </w:pPr>
            <w:r>
              <w:t>DNN field is not included</w:t>
            </w:r>
          </w:p>
        </w:tc>
      </w:tr>
      <w:tr w:rsidR="00E21E9D" w14:paraId="12B5EB8F" w14:textId="77777777" w:rsidTr="00AF1C32">
        <w:trPr>
          <w:cantSplit/>
          <w:jc w:val="center"/>
        </w:trPr>
        <w:tc>
          <w:tcPr>
            <w:tcW w:w="161" w:type="dxa"/>
            <w:tcBorders>
              <w:top w:val="nil"/>
              <w:left w:val="single" w:sz="4" w:space="0" w:color="auto"/>
              <w:bottom w:val="nil"/>
              <w:right w:val="nil"/>
            </w:tcBorders>
          </w:tcPr>
          <w:p w14:paraId="6E4EEED4"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652D3778" w14:textId="77777777" w:rsidR="00E21E9D" w:rsidRDefault="00E21E9D" w:rsidP="00AF1C32">
            <w:pPr>
              <w:pStyle w:val="TAL"/>
              <w:rPr>
                <w:lang w:eastAsia="zh-CN"/>
              </w:rPr>
            </w:pPr>
            <w:r>
              <w:rPr>
                <w:lang w:eastAsia="zh-CN"/>
              </w:rPr>
              <w:t>DNN field is included</w:t>
            </w:r>
          </w:p>
        </w:tc>
      </w:tr>
      <w:tr w:rsidR="00E21E9D" w14:paraId="5ED9E372" w14:textId="77777777" w:rsidTr="00AF1C32">
        <w:trPr>
          <w:cantSplit/>
          <w:jc w:val="center"/>
        </w:trPr>
        <w:tc>
          <w:tcPr>
            <w:tcW w:w="7088" w:type="dxa"/>
            <w:gridSpan w:val="2"/>
            <w:tcBorders>
              <w:top w:val="nil"/>
              <w:left w:val="single" w:sz="4" w:space="0" w:color="auto"/>
              <w:bottom w:val="nil"/>
              <w:right w:val="single" w:sz="4" w:space="0" w:color="auto"/>
            </w:tcBorders>
          </w:tcPr>
          <w:p w14:paraId="681A952E" w14:textId="77777777" w:rsidR="00E21E9D" w:rsidRDefault="00E21E9D" w:rsidP="00AF1C32">
            <w:pPr>
              <w:pStyle w:val="TAL"/>
              <w:rPr>
                <w:lang w:eastAsia="zh-CN"/>
              </w:rPr>
            </w:pPr>
          </w:p>
        </w:tc>
      </w:tr>
      <w:tr w:rsidR="00E21E9D" w14:paraId="1A70ADE6" w14:textId="77777777" w:rsidTr="00AF1C32">
        <w:trPr>
          <w:cantSplit/>
          <w:jc w:val="center"/>
        </w:trPr>
        <w:tc>
          <w:tcPr>
            <w:tcW w:w="7088" w:type="dxa"/>
            <w:gridSpan w:val="2"/>
            <w:tcBorders>
              <w:top w:val="nil"/>
              <w:left w:val="single" w:sz="4" w:space="0" w:color="auto"/>
              <w:bottom w:val="nil"/>
              <w:right w:val="single" w:sz="4" w:space="0" w:color="auto"/>
            </w:tcBorders>
          </w:tcPr>
          <w:p w14:paraId="67F76F2B" w14:textId="77777777" w:rsidR="00E21E9D" w:rsidRDefault="00E21E9D" w:rsidP="00AF1C32">
            <w:pPr>
              <w:pStyle w:val="TAL"/>
              <w:rPr>
                <w:lang w:eastAsia="zh-CN"/>
              </w:rPr>
            </w:pPr>
            <w:r>
              <w:rPr>
                <w:lang w:eastAsia="zh-CN"/>
              </w:rPr>
              <w:t>Presence of S-NSSAI (PSNSSAI) (bit 5 of octet o53+3)</w:t>
            </w:r>
          </w:p>
        </w:tc>
      </w:tr>
      <w:tr w:rsidR="00E21E9D" w14:paraId="01F14B01" w14:textId="77777777" w:rsidTr="00AF1C32">
        <w:trPr>
          <w:cantSplit/>
          <w:jc w:val="center"/>
        </w:trPr>
        <w:tc>
          <w:tcPr>
            <w:tcW w:w="7088" w:type="dxa"/>
            <w:gridSpan w:val="2"/>
            <w:tcBorders>
              <w:top w:val="nil"/>
              <w:left w:val="single" w:sz="4" w:space="0" w:color="auto"/>
              <w:bottom w:val="nil"/>
              <w:right w:val="single" w:sz="4" w:space="0" w:color="auto"/>
            </w:tcBorders>
          </w:tcPr>
          <w:p w14:paraId="6FCC0BE5" w14:textId="77777777" w:rsidR="00E21E9D" w:rsidRDefault="00E21E9D" w:rsidP="00AF1C32">
            <w:pPr>
              <w:pStyle w:val="TAL"/>
            </w:pPr>
            <w:r>
              <w:rPr>
                <w:lang w:eastAsia="zh-CN"/>
              </w:rPr>
              <w:t>PSNSSAI</w:t>
            </w:r>
            <w:r>
              <w:t xml:space="preserve"> indicates whether the </w:t>
            </w:r>
            <w:r>
              <w:rPr>
                <w:lang w:eastAsia="zh-CN"/>
              </w:rPr>
              <w:t>S-NSSAI</w:t>
            </w:r>
            <w:r>
              <w:t xml:space="preserve"> field is present or not.</w:t>
            </w:r>
          </w:p>
        </w:tc>
      </w:tr>
      <w:tr w:rsidR="00E21E9D" w14:paraId="753754EB" w14:textId="77777777" w:rsidTr="00AF1C32">
        <w:trPr>
          <w:cantSplit/>
          <w:jc w:val="center"/>
        </w:trPr>
        <w:tc>
          <w:tcPr>
            <w:tcW w:w="7088" w:type="dxa"/>
            <w:gridSpan w:val="2"/>
            <w:tcBorders>
              <w:top w:val="nil"/>
              <w:left w:val="single" w:sz="4" w:space="0" w:color="auto"/>
              <w:bottom w:val="nil"/>
              <w:right w:val="single" w:sz="4" w:space="0" w:color="auto"/>
            </w:tcBorders>
          </w:tcPr>
          <w:p w14:paraId="20D70DC0" w14:textId="77777777" w:rsidR="00E21E9D" w:rsidRDefault="00E21E9D" w:rsidP="00AF1C32">
            <w:pPr>
              <w:pStyle w:val="TAL"/>
              <w:rPr>
                <w:lang w:eastAsia="zh-CN"/>
              </w:rPr>
            </w:pPr>
            <w:r>
              <w:rPr>
                <w:lang w:eastAsia="zh-CN"/>
              </w:rPr>
              <w:t>Bit</w:t>
            </w:r>
          </w:p>
        </w:tc>
      </w:tr>
      <w:tr w:rsidR="00E21E9D" w14:paraId="12C2910D" w14:textId="77777777" w:rsidTr="00AF1C32">
        <w:trPr>
          <w:cantSplit/>
          <w:jc w:val="center"/>
        </w:trPr>
        <w:tc>
          <w:tcPr>
            <w:tcW w:w="161" w:type="dxa"/>
            <w:tcBorders>
              <w:top w:val="nil"/>
              <w:left w:val="single" w:sz="4" w:space="0" w:color="auto"/>
              <w:bottom w:val="nil"/>
              <w:right w:val="nil"/>
            </w:tcBorders>
          </w:tcPr>
          <w:p w14:paraId="66C1A7DD" w14:textId="77777777" w:rsidR="00E21E9D" w:rsidRDefault="00E21E9D"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2E51CA17" w14:textId="77777777" w:rsidR="00E21E9D" w:rsidRDefault="00E21E9D" w:rsidP="00AF1C32">
            <w:pPr>
              <w:pStyle w:val="TAL"/>
              <w:rPr>
                <w:b/>
                <w:lang w:eastAsia="zh-CN"/>
              </w:rPr>
            </w:pPr>
          </w:p>
        </w:tc>
      </w:tr>
      <w:tr w:rsidR="00E21E9D" w14:paraId="3451D3B4" w14:textId="77777777" w:rsidTr="00AF1C32">
        <w:trPr>
          <w:cantSplit/>
          <w:jc w:val="center"/>
        </w:trPr>
        <w:tc>
          <w:tcPr>
            <w:tcW w:w="161" w:type="dxa"/>
            <w:tcBorders>
              <w:top w:val="nil"/>
              <w:left w:val="single" w:sz="4" w:space="0" w:color="auto"/>
              <w:bottom w:val="nil"/>
              <w:right w:val="nil"/>
            </w:tcBorders>
          </w:tcPr>
          <w:p w14:paraId="4D435825"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2B9954AA" w14:textId="77777777" w:rsidR="00E21E9D" w:rsidRDefault="00E21E9D" w:rsidP="00AF1C32">
            <w:pPr>
              <w:pStyle w:val="TAL"/>
            </w:pPr>
            <w:r>
              <w:t>S-NSSAI field is not included</w:t>
            </w:r>
          </w:p>
        </w:tc>
      </w:tr>
      <w:tr w:rsidR="00E21E9D" w14:paraId="03D8226D" w14:textId="77777777" w:rsidTr="00AF1C32">
        <w:trPr>
          <w:cantSplit/>
          <w:jc w:val="center"/>
        </w:trPr>
        <w:tc>
          <w:tcPr>
            <w:tcW w:w="161" w:type="dxa"/>
            <w:tcBorders>
              <w:top w:val="nil"/>
              <w:left w:val="single" w:sz="4" w:space="0" w:color="auto"/>
              <w:bottom w:val="nil"/>
              <w:right w:val="nil"/>
            </w:tcBorders>
          </w:tcPr>
          <w:p w14:paraId="423360FB"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481C46B0" w14:textId="77777777" w:rsidR="00E21E9D" w:rsidRDefault="00E21E9D" w:rsidP="00AF1C32">
            <w:pPr>
              <w:pStyle w:val="TAL"/>
              <w:rPr>
                <w:lang w:eastAsia="zh-CN"/>
              </w:rPr>
            </w:pPr>
            <w:r>
              <w:rPr>
                <w:lang w:eastAsia="zh-CN"/>
              </w:rPr>
              <w:t>S-NSSAI field is included</w:t>
            </w:r>
          </w:p>
          <w:p w14:paraId="7FD0AF0A" w14:textId="77777777" w:rsidR="00E21E9D" w:rsidRDefault="00E21E9D" w:rsidP="00AF1C32">
            <w:pPr>
              <w:pStyle w:val="TAL"/>
              <w:rPr>
                <w:lang w:eastAsia="zh-CN"/>
              </w:rPr>
            </w:pPr>
          </w:p>
        </w:tc>
      </w:tr>
      <w:tr w:rsidR="00E21E9D" w14:paraId="35463E07" w14:textId="77777777" w:rsidTr="00AF1C32">
        <w:trPr>
          <w:cantSplit/>
          <w:jc w:val="center"/>
        </w:trPr>
        <w:tc>
          <w:tcPr>
            <w:tcW w:w="7088" w:type="dxa"/>
            <w:gridSpan w:val="2"/>
            <w:tcBorders>
              <w:top w:val="nil"/>
              <w:left w:val="single" w:sz="4" w:space="0" w:color="auto"/>
              <w:bottom w:val="nil"/>
              <w:right w:val="single" w:sz="4" w:space="0" w:color="auto"/>
            </w:tcBorders>
          </w:tcPr>
          <w:p w14:paraId="15AD5298" w14:textId="77777777" w:rsidR="00E21E9D" w:rsidRDefault="00E21E9D" w:rsidP="00AF1C32">
            <w:pPr>
              <w:pStyle w:val="TAL"/>
              <w:rPr>
                <w:lang w:eastAsia="zh-CN"/>
              </w:rPr>
            </w:pPr>
            <w:r>
              <w:rPr>
                <w:lang w:eastAsia="zh-CN"/>
              </w:rPr>
              <w:t>Presence of SSC mode (PSSCM) (bit 6 of octet o530+3)</w:t>
            </w:r>
          </w:p>
        </w:tc>
      </w:tr>
      <w:tr w:rsidR="00E21E9D" w14:paraId="6F0B165C" w14:textId="77777777" w:rsidTr="00AF1C32">
        <w:trPr>
          <w:cantSplit/>
          <w:jc w:val="center"/>
        </w:trPr>
        <w:tc>
          <w:tcPr>
            <w:tcW w:w="7088" w:type="dxa"/>
            <w:gridSpan w:val="2"/>
            <w:tcBorders>
              <w:top w:val="nil"/>
              <w:left w:val="single" w:sz="4" w:space="0" w:color="auto"/>
              <w:bottom w:val="nil"/>
              <w:right w:val="single" w:sz="4" w:space="0" w:color="auto"/>
            </w:tcBorders>
          </w:tcPr>
          <w:p w14:paraId="62C65DD8" w14:textId="77777777" w:rsidR="00E21E9D" w:rsidRDefault="00E21E9D" w:rsidP="00AF1C32">
            <w:pPr>
              <w:pStyle w:val="TAL"/>
            </w:pPr>
            <w:r>
              <w:rPr>
                <w:lang w:eastAsia="zh-CN"/>
              </w:rPr>
              <w:t>PSSCM</w:t>
            </w:r>
            <w:r>
              <w:t xml:space="preserve"> indicates whether the </w:t>
            </w:r>
            <w:r>
              <w:rPr>
                <w:lang w:eastAsia="zh-CN"/>
              </w:rPr>
              <w:t>SSC mode</w:t>
            </w:r>
            <w:r>
              <w:t xml:space="preserve"> field is present or not.</w:t>
            </w:r>
          </w:p>
        </w:tc>
      </w:tr>
      <w:tr w:rsidR="00E21E9D" w14:paraId="35AB2241" w14:textId="77777777" w:rsidTr="00AF1C32">
        <w:trPr>
          <w:cantSplit/>
          <w:jc w:val="center"/>
        </w:trPr>
        <w:tc>
          <w:tcPr>
            <w:tcW w:w="7088" w:type="dxa"/>
            <w:gridSpan w:val="2"/>
            <w:tcBorders>
              <w:top w:val="nil"/>
              <w:left w:val="single" w:sz="4" w:space="0" w:color="auto"/>
              <w:bottom w:val="nil"/>
              <w:right w:val="single" w:sz="4" w:space="0" w:color="auto"/>
            </w:tcBorders>
          </w:tcPr>
          <w:p w14:paraId="1765C109" w14:textId="77777777" w:rsidR="00E21E9D" w:rsidRDefault="00E21E9D" w:rsidP="00AF1C32">
            <w:pPr>
              <w:pStyle w:val="TAL"/>
              <w:rPr>
                <w:lang w:eastAsia="zh-CN"/>
              </w:rPr>
            </w:pPr>
            <w:r>
              <w:rPr>
                <w:lang w:eastAsia="zh-CN"/>
              </w:rPr>
              <w:t>Bit</w:t>
            </w:r>
          </w:p>
        </w:tc>
      </w:tr>
      <w:tr w:rsidR="00E21E9D" w14:paraId="2DBFF00E" w14:textId="77777777" w:rsidTr="00AF1C32">
        <w:trPr>
          <w:cantSplit/>
          <w:jc w:val="center"/>
        </w:trPr>
        <w:tc>
          <w:tcPr>
            <w:tcW w:w="161" w:type="dxa"/>
            <w:tcBorders>
              <w:top w:val="nil"/>
              <w:left w:val="single" w:sz="4" w:space="0" w:color="auto"/>
              <w:bottom w:val="nil"/>
              <w:right w:val="nil"/>
            </w:tcBorders>
          </w:tcPr>
          <w:p w14:paraId="014DE2FF" w14:textId="77777777" w:rsidR="00E21E9D" w:rsidRDefault="00E21E9D"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2409F9C6" w14:textId="77777777" w:rsidR="00E21E9D" w:rsidRDefault="00E21E9D" w:rsidP="00AF1C32">
            <w:pPr>
              <w:pStyle w:val="TAL"/>
              <w:rPr>
                <w:b/>
                <w:lang w:eastAsia="zh-CN"/>
              </w:rPr>
            </w:pPr>
          </w:p>
        </w:tc>
      </w:tr>
      <w:tr w:rsidR="00E21E9D" w14:paraId="6ACDBAA1" w14:textId="77777777" w:rsidTr="00AF1C32">
        <w:trPr>
          <w:cantSplit/>
          <w:jc w:val="center"/>
        </w:trPr>
        <w:tc>
          <w:tcPr>
            <w:tcW w:w="161" w:type="dxa"/>
            <w:tcBorders>
              <w:top w:val="nil"/>
              <w:left w:val="single" w:sz="4" w:space="0" w:color="auto"/>
              <w:bottom w:val="nil"/>
              <w:right w:val="nil"/>
            </w:tcBorders>
          </w:tcPr>
          <w:p w14:paraId="3769273C"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5812F855" w14:textId="77777777" w:rsidR="00E21E9D" w:rsidRDefault="00E21E9D" w:rsidP="00AF1C32">
            <w:pPr>
              <w:pStyle w:val="TAL"/>
            </w:pPr>
            <w:r>
              <w:t>SSC mode field is not included (NOTE 2)</w:t>
            </w:r>
          </w:p>
        </w:tc>
      </w:tr>
      <w:tr w:rsidR="00E21E9D" w14:paraId="12BB086D" w14:textId="77777777" w:rsidTr="00AF1C32">
        <w:trPr>
          <w:cantSplit/>
          <w:jc w:val="center"/>
        </w:trPr>
        <w:tc>
          <w:tcPr>
            <w:tcW w:w="161" w:type="dxa"/>
            <w:tcBorders>
              <w:top w:val="nil"/>
              <w:left w:val="single" w:sz="4" w:space="0" w:color="auto"/>
              <w:bottom w:val="nil"/>
              <w:right w:val="nil"/>
            </w:tcBorders>
          </w:tcPr>
          <w:p w14:paraId="717DA5F3"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45808" w14:textId="77777777" w:rsidR="00E21E9D" w:rsidRDefault="00E21E9D" w:rsidP="00AF1C32">
            <w:pPr>
              <w:pStyle w:val="TAL"/>
              <w:rPr>
                <w:lang w:eastAsia="zh-CN"/>
              </w:rPr>
            </w:pPr>
            <w:r>
              <w:rPr>
                <w:lang w:eastAsia="zh-CN"/>
              </w:rPr>
              <w:t>SSC mode field is included</w:t>
            </w:r>
          </w:p>
          <w:p w14:paraId="4AC21561" w14:textId="77777777" w:rsidR="00E21E9D" w:rsidRDefault="00E21E9D" w:rsidP="00AF1C32">
            <w:pPr>
              <w:pStyle w:val="TAL"/>
              <w:rPr>
                <w:lang w:eastAsia="zh-CN"/>
              </w:rPr>
            </w:pPr>
          </w:p>
        </w:tc>
      </w:tr>
      <w:tr w:rsidR="00E21E9D" w14:paraId="078D823D" w14:textId="77777777" w:rsidTr="00AF1C32">
        <w:trPr>
          <w:cantSplit/>
          <w:jc w:val="center"/>
        </w:trPr>
        <w:tc>
          <w:tcPr>
            <w:tcW w:w="7088" w:type="dxa"/>
            <w:gridSpan w:val="2"/>
            <w:tcBorders>
              <w:top w:val="nil"/>
              <w:left w:val="single" w:sz="4" w:space="0" w:color="auto"/>
              <w:bottom w:val="nil"/>
              <w:right w:val="single" w:sz="4" w:space="0" w:color="auto"/>
            </w:tcBorders>
          </w:tcPr>
          <w:p w14:paraId="2C3EFD70" w14:textId="77777777" w:rsidR="00E21E9D" w:rsidRDefault="00E21E9D" w:rsidP="00AF1C32">
            <w:pPr>
              <w:pStyle w:val="TAL"/>
              <w:rPr>
                <w:lang w:eastAsia="zh-CN"/>
              </w:rPr>
            </w:pPr>
            <w:r>
              <w:rPr>
                <w:lang w:eastAsia="zh-CN"/>
              </w:rPr>
              <w:t>Presence of access type preference (PATP) (bit 7 of octet o530+3)</w:t>
            </w:r>
          </w:p>
        </w:tc>
      </w:tr>
      <w:tr w:rsidR="00E21E9D" w14:paraId="16977A6E" w14:textId="77777777" w:rsidTr="00AF1C32">
        <w:trPr>
          <w:cantSplit/>
          <w:jc w:val="center"/>
        </w:trPr>
        <w:tc>
          <w:tcPr>
            <w:tcW w:w="7088" w:type="dxa"/>
            <w:gridSpan w:val="2"/>
            <w:tcBorders>
              <w:top w:val="nil"/>
              <w:left w:val="single" w:sz="4" w:space="0" w:color="auto"/>
              <w:bottom w:val="nil"/>
              <w:right w:val="single" w:sz="4" w:space="0" w:color="auto"/>
            </w:tcBorders>
          </w:tcPr>
          <w:p w14:paraId="5ACA1BC0" w14:textId="77777777" w:rsidR="00E21E9D" w:rsidRDefault="00E21E9D"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E21E9D" w14:paraId="647E3728" w14:textId="77777777" w:rsidTr="00AF1C32">
        <w:trPr>
          <w:cantSplit/>
          <w:jc w:val="center"/>
        </w:trPr>
        <w:tc>
          <w:tcPr>
            <w:tcW w:w="7088" w:type="dxa"/>
            <w:gridSpan w:val="2"/>
            <w:tcBorders>
              <w:top w:val="nil"/>
              <w:left w:val="single" w:sz="4" w:space="0" w:color="auto"/>
              <w:bottom w:val="nil"/>
              <w:right w:val="single" w:sz="4" w:space="0" w:color="auto"/>
            </w:tcBorders>
          </w:tcPr>
          <w:p w14:paraId="4C409418" w14:textId="77777777" w:rsidR="00E21E9D" w:rsidRDefault="00E21E9D" w:rsidP="00AF1C32">
            <w:pPr>
              <w:pStyle w:val="TAL"/>
              <w:rPr>
                <w:lang w:eastAsia="zh-CN"/>
              </w:rPr>
            </w:pPr>
            <w:r>
              <w:rPr>
                <w:lang w:eastAsia="zh-CN"/>
              </w:rPr>
              <w:t>Bit</w:t>
            </w:r>
          </w:p>
        </w:tc>
      </w:tr>
      <w:tr w:rsidR="00E21E9D" w14:paraId="2D838604" w14:textId="77777777" w:rsidTr="00AF1C32">
        <w:trPr>
          <w:cantSplit/>
          <w:jc w:val="center"/>
        </w:trPr>
        <w:tc>
          <w:tcPr>
            <w:tcW w:w="161" w:type="dxa"/>
            <w:tcBorders>
              <w:top w:val="nil"/>
              <w:left w:val="single" w:sz="4" w:space="0" w:color="auto"/>
              <w:bottom w:val="nil"/>
              <w:right w:val="nil"/>
            </w:tcBorders>
          </w:tcPr>
          <w:p w14:paraId="5916DC96" w14:textId="77777777" w:rsidR="00E21E9D" w:rsidRDefault="00E21E9D"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5D194546" w14:textId="77777777" w:rsidR="00E21E9D" w:rsidRDefault="00E21E9D" w:rsidP="00AF1C32">
            <w:pPr>
              <w:pStyle w:val="TAL"/>
              <w:rPr>
                <w:b/>
                <w:lang w:eastAsia="zh-CN"/>
              </w:rPr>
            </w:pPr>
          </w:p>
        </w:tc>
      </w:tr>
      <w:tr w:rsidR="00E21E9D" w14:paraId="2D6B8D73" w14:textId="77777777" w:rsidTr="00AF1C32">
        <w:trPr>
          <w:cantSplit/>
          <w:jc w:val="center"/>
        </w:trPr>
        <w:tc>
          <w:tcPr>
            <w:tcW w:w="161" w:type="dxa"/>
            <w:tcBorders>
              <w:top w:val="nil"/>
              <w:left w:val="single" w:sz="4" w:space="0" w:color="auto"/>
              <w:bottom w:val="nil"/>
              <w:right w:val="nil"/>
            </w:tcBorders>
          </w:tcPr>
          <w:p w14:paraId="29B91D66"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DA992A5" w14:textId="77777777" w:rsidR="00E21E9D" w:rsidRDefault="00E21E9D" w:rsidP="00AF1C32">
            <w:pPr>
              <w:pStyle w:val="TAL"/>
            </w:pPr>
            <w:r>
              <w:t>Access type preference field is not included (NOTE 2)</w:t>
            </w:r>
          </w:p>
        </w:tc>
      </w:tr>
      <w:tr w:rsidR="00E21E9D" w14:paraId="39B4308A" w14:textId="77777777" w:rsidTr="00AF1C32">
        <w:trPr>
          <w:cantSplit/>
          <w:jc w:val="center"/>
        </w:trPr>
        <w:tc>
          <w:tcPr>
            <w:tcW w:w="161" w:type="dxa"/>
            <w:tcBorders>
              <w:top w:val="nil"/>
              <w:left w:val="single" w:sz="4" w:space="0" w:color="auto"/>
              <w:bottom w:val="nil"/>
              <w:right w:val="nil"/>
            </w:tcBorders>
          </w:tcPr>
          <w:p w14:paraId="121E2F86"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2B11EABE" w14:textId="77777777" w:rsidR="00E21E9D" w:rsidRDefault="00E21E9D" w:rsidP="00AF1C32">
            <w:pPr>
              <w:pStyle w:val="TAL"/>
              <w:rPr>
                <w:lang w:eastAsia="zh-CN"/>
              </w:rPr>
            </w:pPr>
            <w:r>
              <w:t>Access type preference field</w:t>
            </w:r>
            <w:r>
              <w:rPr>
                <w:lang w:eastAsia="zh-CN"/>
              </w:rPr>
              <w:t xml:space="preserve"> is included</w:t>
            </w:r>
          </w:p>
          <w:p w14:paraId="6967444D" w14:textId="77777777" w:rsidR="00E21E9D" w:rsidRDefault="00E21E9D" w:rsidP="00AF1C32">
            <w:pPr>
              <w:pStyle w:val="TAL"/>
              <w:rPr>
                <w:lang w:eastAsia="zh-CN"/>
              </w:rPr>
            </w:pPr>
          </w:p>
        </w:tc>
      </w:tr>
      <w:tr w:rsidR="00E21E9D" w14:paraId="1F460F48" w14:textId="77777777" w:rsidTr="00AF1C32">
        <w:trPr>
          <w:cantSplit/>
          <w:jc w:val="center"/>
        </w:trPr>
        <w:tc>
          <w:tcPr>
            <w:tcW w:w="7088" w:type="dxa"/>
            <w:gridSpan w:val="2"/>
            <w:tcBorders>
              <w:top w:val="nil"/>
              <w:left w:val="single" w:sz="4" w:space="0" w:color="auto"/>
              <w:bottom w:val="nil"/>
              <w:right w:val="single" w:sz="4" w:space="0" w:color="auto"/>
            </w:tcBorders>
          </w:tcPr>
          <w:p w14:paraId="50B6ED8E" w14:textId="77777777" w:rsidR="00E21E9D" w:rsidRDefault="00E21E9D" w:rsidP="00AF1C32">
            <w:pPr>
              <w:pStyle w:val="TAL"/>
            </w:pPr>
            <w:r>
              <w:t>DNN (octet o530+4 to o531):</w:t>
            </w:r>
          </w:p>
          <w:p w14:paraId="14C44F1C" w14:textId="77777777" w:rsidR="00E21E9D" w:rsidRDefault="00E21E9D" w:rsidP="00AF1C32">
            <w:pPr>
              <w:pStyle w:val="TAL"/>
            </w:pPr>
            <w:r>
              <w:t>The DNN field shall be encoded as a sequence of a one octet DNN length field and a DNN value field of a variable size. The DNN value contains an APN as defined in 3GPP TS 23.003 [10].</w:t>
            </w:r>
          </w:p>
          <w:p w14:paraId="4A1B9593" w14:textId="77777777" w:rsidR="00E21E9D" w:rsidRDefault="00E21E9D" w:rsidP="00AF1C32">
            <w:pPr>
              <w:pStyle w:val="TAL"/>
            </w:pPr>
          </w:p>
        </w:tc>
      </w:tr>
      <w:tr w:rsidR="00E21E9D" w14:paraId="0B757786" w14:textId="77777777" w:rsidTr="00AF1C32">
        <w:trPr>
          <w:cantSplit/>
          <w:jc w:val="center"/>
        </w:trPr>
        <w:tc>
          <w:tcPr>
            <w:tcW w:w="7088" w:type="dxa"/>
            <w:gridSpan w:val="2"/>
            <w:tcBorders>
              <w:top w:val="nil"/>
              <w:left w:val="single" w:sz="4" w:space="0" w:color="auto"/>
              <w:bottom w:val="nil"/>
              <w:right w:val="single" w:sz="4" w:space="0" w:color="auto"/>
            </w:tcBorders>
          </w:tcPr>
          <w:p w14:paraId="5DC4FFB1" w14:textId="77777777" w:rsidR="00E21E9D" w:rsidRDefault="00E21E9D" w:rsidP="00AF1C32">
            <w:pPr>
              <w:pStyle w:val="TAL"/>
              <w:rPr>
                <w:lang w:eastAsia="zh-CN"/>
              </w:rPr>
            </w:pPr>
            <w:r>
              <w:rPr>
                <w:lang w:eastAsia="zh-CN"/>
              </w:rPr>
              <w:t>S-NSSAI (octet o531+1 to o53-1):</w:t>
            </w:r>
          </w:p>
          <w:p w14:paraId="69920E87" w14:textId="77777777" w:rsidR="00E21E9D" w:rsidRDefault="00E21E9D"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3443A18" w14:textId="77777777" w:rsidR="00E21E9D" w:rsidRDefault="00E21E9D" w:rsidP="00AF1C32">
            <w:pPr>
              <w:pStyle w:val="TAL"/>
              <w:rPr>
                <w:lang w:eastAsia="zh-CN"/>
              </w:rPr>
            </w:pPr>
          </w:p>
        </w:tc>
      </w:tr>
      <w:tr w:rsidR="00E21E9D" w14:paraId="03A8AE3E" w14:textId="77777777" w:rsidTr="00AF1C32">
        <w:trPr>
          <w:cantSplit/>
          <w:jc w:val="center"/>
        </w:trPr>
        <w:tc>
          <w:tcPr>
            <w:tcW w:w="7088" w:type="dxa"/>
            <w:gridSpan w:val="2"/>
            <w:tcBorders>
              <w:top w:val="nil"/>
              <w:left w:val="single" w:sz="4" w:space="0" w:color="auto"/>
              <w:bottom w:val="nil"/>
              <w:right w:val="single" w:sz="4" w:space="0" w:color="auto"/>
            </w:tcBorders>
          </w:tcPr>
          <w:p w14:paraId="34770A20" w14:textId="77777777" w:rsidR="00E21E9D" w:rsidRDefault="00E21E9D" w:rsidP="00AF1C32">
            <w:pPr>
              <w:pStyle w:val="TAL"/>
              <w:rPr>
                <w:lang w:eastAsia="zh-CN"/>
              </w:rPr>
            </w:pPr>
            <w:r>
              <w:rPr>
                <w:lang w:eastAsia="zh-CN"/>
              </w:rPr>
              <w:t>SSC mode (bits 3 to 1 of octet o53):</w:t>
            </w:r>
          </w:p>
          <w:p w14:paraId="55CC3B2D" w14:textId="77777777" w:rsidR="00E21E9D" w:rsidRDefault="00E21E9D" w:rsidP="00AF1C32">
            <w:pPr>
              <w:pStyle w:val="TAL"/>
            </w:pPr>
            <w:r>
              <w:t>The SSC mode field shall be encoded as the value part of the SSC mode information element defined in clause 9.11.4.16 of 3GPP TS 24.501 [4].</w:t>
            </w:r>
          </w:p>
          <w:p w14:paraId="1707071D" w14:textId="77777777" w:rsidR="00E21E9D" w:rsidRDefault="00E21E9D" w:rsidP="00AF1C32">
            <w:pPr>
              <w:pStyle w:val="TAL"/>
              <w:rPr>
                <w:lang w:eastAsia="zh-CN"/>
              </w:rPr>
            </w:pPr>
          </w:p>
        </w:tc>
      </w:tr>
      <w:tr w:rsidR="00E21E9D" w14:paraId="2261797C"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793137AB" w14:textId="77777777" w:rsidR="00E21E9D" w:rsidRDefault="00E21E9D" w:rsidP="00AF1C32">
            <w:pPr>
              <w:pStyle w:val="TAL"/>
              <w:rPr>
                <w:lang w:eastAsia="zh-CN"/>
              </w:rPr>
            </w:pPr>
            <w:r>
              <w:rPr>
                <w:lang w:eastAsia="zh-CN"/>
              </w:rPr>
              <w:t>Access type preference (bits 5 to 4 of octet o53):</w:t>
            </w:r>
          </w:p>
          <w:p w14:paraId="70318F55" w14:textId="77777777" w:rsidR="00E21E9D" w:rsidRDefault="00E21E9D" w:rsidP="00AF1C32">
            <w:pPr>
              <w:pStyle w:val="TAL"/>
              <w:rPr>
                <w:lang w:eastAsia="ko-KR"/>
              </w:rPr>
            </w:pPr>
            <w:r>
              <w:rPr>
                <w:lang w:eastAsia="ko-KR"/>
              </w:rPr>
              <w:t>The access type preference field shall be encoded as the value part of the access type information element defined in clause 9.11.2.1A of 3GPP TS 24.501 [4].</w:t>
            </w:r>
          </w:p>
          <w:p w14:paraId="3854A598" w14:textId="77777777" w:rsidR="00E21E9D" w:rsidRDefault="00E21E9D" w:rsidP="00AF1C32">
            <w:pPr>
              <w:pStyle w:val="TAL"/>
            </w:pPr>
          </w:p>
        </w:tc>
      </w:tr>
      <w:tr w:rsidR="00E21E9D" w14:paraId="18C70B63"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107E458B" w14:textId="77777777" w:rsidR="00E21E9D" w:rsidRDefault="00E21E9D" w:rsidP="00AF1C32">
            <w:pPr>
              <w:pStyle w:val="TAN"/>
            </w:pPr>
            <w:r>
              <w:t>NOTE 1:</w:t>
            </w:r>
            <w:r>
              <w:tab/>
              <w:t xml:space="preserve">PDNN </w:t>
            </w:r>
            <w:r>
              <w:rPr>
                <w:lang w:val="en-US"/>
              </w:rPr>
              <w:t xml:space="preserve">shall be set to 1 if the 5G </w:t>
            </w:r>
            <w:proofErr w:type="spellStart"/>
            <w:r>
              <w:rPr>
                <w:lang w:val="en-US"/>
              </w:rPr>
              <w:t>ProSe</w:t>
            </w:r>
            <w:proofErr w:type="spellEnd"/>
            <w:r>
              <w:rPr>
                <w:rFonts w:hint="eastAsia"/>
                <w:lang w:val="en-US" w:eastAsia="zh-CN"/>
              </w:rPr>
              <w:t xml:space="preserve"> multi-hop</w:t>
            </w:r>
            <w:r>
              <w:rPr>
                <w:lang w:val="en-US"/>
              </w:rPr>
              <w:t xml:space="preserve"> UE-to-network relay communication is not for emergency services</w:t>
            </w:r>
            <w:r>
              <w:t>.</w:t>
            </w:r>
          </w:p>
          <w:p w14:paraId="573EA183" w14:textId="77777777" w:rsidR="00E21E9D" w:rsidRDefault="00E21E9D" w:rsidP="00AF1C32">
            <w:pPr>
              <w:pStyle w:val="TAN"/>
            </w:pPr>
            <w:r>
              <w:t>NOTE 2:</w:t>
            </w:r>
            <w:r>
              <w:tab/>
              <w:t>Since SSC mode field and access type preference field are coded in the same octet, this octet is not included only when both PSSCM and PATP are set to 0.</w:t>
            </w:r>
          </w:p>
        </w:tc>
      </w:tr>
    </w:tbl>
    <w:p w14:paraId="713B490C" w14:textId="77777777" w:rsidR="00E21E9D" w:rsidRDefault="00E21E9D"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1E9D" w14:paraId="1272A3F1" w14:textId="77777777" w:rsidTr="00AF1C32">
        <w:trPr>
          <w:gridAfter w:val="1"/>
          <w:wAfter w:w="8" w:type="dxa"/>
          <w:jc w:val="center"/>
        </w:trPr>
        <w:tc>
          <w:tcPr>
            <w:tcW w:w="708" w:type="dxa"/>
            <w:gridSpan w:val="2"/>
            <w:tcBorders>
              <w:top w:val="nil"/>
              <w:left w:val="nil"/>
              <w:bottom w:val="single" w:sz="4" w:space="0" w:color="auto"/>
              <w:right w:val="nil"/>
            </w:tcBorders>
          </w:tcPr>
          <w:p w14:paraId="0A6E3ADD" w14:textId="77777777" w:rsidR="00E21E9D" w:rsidRDefault="00E21E9D" w:rsidP="00AF1C32">
            <w:pPr>
              <w:pStyle w:val="TAC"/>
            </w:pPr>
            <w:r>
              <w:lastRenderedPageBreak/>
              <w:t>8</w:t>
            </w:r>
          </w:p>
        </w:tc>
        <w:tc>
          <w:tcPr>
            <w:tcW w:w="709" w:type="dxa"/>
            <w:tcBorders>
              <w:top w:val="nil"/>
              <w:left w:val="nil"/>
              <w:bottom w:val="single" w:sz="4" w:space="0" w:color="auto"/>
              <w:right w:val="nil"/>
            </w:tcBorders>
          </w:tcPr>
          <w:p w14:paraId="41D4DA2C" w14:textId="77777777" w:rsidR="00E21E9D" w:rsidRDefault="00E21E9D" w:rsidP="00AF1C32">
            <w:pPr>
              <w:pStyle w:val="TAC"/>
            </w:pPr>
            <w:r>
              <w:t>7</w:t>
            </w:r>
          </w:p>
        </w:tc>
        <w:tc>
          <w:tcPr>
            <w:tcW w:w="709" w:type="dxa"/>
            <w:tcBorders>
              <w:top w:val="nil"/>
              <w:left w:val="nil"/>
              <w:bottom w:val="single" w:sz="4" w:space="0" w:color="auto"/>
              <w:right w:val="nil"/>
            </w:tcBorders>
          </w:tcPr>
          <w:p w14:paraId="1DC29211" w14:textId="77777777" w:rsidR="00E21E9D" w:rsidRDefault="00E21E9D" w:rsidP="00AF1C32">
            <w:pPr>
              <w:pStyle w:val="TAC"/>
            </w:pPr>
            <w:r>
              <w:t>6</w:t>
            </w:r>
          </w:p>
        </w:tc>
        <w:tc>
          <w:tcPr>
            <w:tcW w:w="709" w:type="dxa"/>
            <w:tcBorders>
              <w:top w:val="nil"/>
              <w:left w:val="nil"/>
              <w:bottom w:val="single" w:sz="4" w:space="0" w:color="auto"/>
              <w:right w:val="nil"/>
            </w:tcBorders>
          </w:tcPr>
          <w:p w14:paraId="4C6A65F9" w14:textId="77777777" w:rsidR="00E21E9D" w:rsidRDefault="00E21E9D" w:rsidP="00AF1C32">
            <w:pPr>
              <w:pStyle w:val="TAC"/>
            </w:pPr>
            <w:r>
              <w:t>5</w:t>
            </w:r>
          </w:p>
        </w:tc>
        <w:tc>
          <w:tcPr>
            <w:tcW w:w="709" w:type="dxa"/>
            <w:tcBorders>
              <w:top w:val="nil"/>
              <w:left w:val="nil"/>
              <w:bottom w:val="single" w:sz="4" w:space="0" w:color="auto"/>
              <w:right w:val="nil"/>
            </w:tcBorders>
          </w:tcPr>
          <w:p w14:paraId="28D6EC75" w14:textId="77777777" w:rsidR="00E21E9D" w:rsidRDefault="00E21E9D" w:rsidP="00AF1C32">
            <w:pPr>
              <w:pStyle w:val="TAC"/>
            </w:pPr>
            <w:r>
              <w:t>4</w:t>
            </w:r>
          </w:p>
        </w:tc>
        <w:tc>
          <w:tcPr>
            <w:tcW w:w="709" w:type="dxa"/>
            <w:tcBorders>
              <w:top w:val="nil"/>
              <w:left w:val="nil"/>
              <w:bottom w:val="single" w:sz="4" w:space="0" w:color="auto"/>
              <w:right w:val="nil"/>
            </w:tcBorders>
          </w:tcPr>
          <w:p w14:paraId="583A06AA" w14:textId="77777777" w:rsidR="00E21E9D" w:rsidRDefault="00E21E9D" w:rsidP="00AF1C32">
            <w:pPr>
              <w:pStyle w:val="TAC"/>
            </w:pPr>
            <w:r>
              <w:t>3</w:t>
            </w:r>
          </w:p>
        </w:tc>
        <w:tc>
          <w:tcPr>
            <w:tcW w:w="709" w:type="dxa"/>
            <w:tcBorders>
              <w:top w:val="nil"/>
              <w:left w:val="nil"/>
              <w:bottom w:val="single" w:sz="4" w:space="0" w:color="auto"/>
              <w:right w:val="nil"/>
            </w:tcBorders>
          </w:tcPr>
          <w:p w14:paraId="451E9082" w14:textId="77777777" w:rsidR="00E21E9D" w:rsidRDefault="00E21E9D" w:rsidP="00AF1C32">
            <w:pPr>
              <w:pStyle w:val="TAC"/>
            </w:pPr>
            <w:r>
              <w:t>2</w:t>
            </w:r>
          </w:p>
        </w:tc>
        <w:tc>
          <w:tcPr>
            <w:tcW w:w="709" w:type="dxa"/>
            <w:tcBorders>
              <w:top w:val="nil"/>
              <w:left w:val="nil"/>
              <w:bottom w:val="single" w:sz="4" w:space="0" w:color="auto"/>
              <w:right w:val="nil"/>
            </w:tcBorders>
          </w:tcPr>
          <w:p w14:paraId="409AA285" w14:textId="77777777" w:rsidR="00E21E9D" w:rsidRDefault="00E21E9D" w:rsidP="00AF1C32">
            <w:pPr>
              <w:pStyle w:val="TAC"/>
            </w:pPr>
            <w:r>
              <w:t>1</w:t>
            </w:r>
          </w:p>
        </w:tc>
        <w:tc>
          <w:tcPr>
            <w:tcW w:w="1416" w:type="dxa"/>
            <w:gridSpan w:val="2"/>
          </w:tcPr>
          <w:p w14:paraId="07599340" w14:textId="77777777" w:rsidR="00E21E9D" w:rsidRDefault="00E21E9D" w:rsidP="00AF1C32">
            <w:pPr>
              <w:pStyle w:val="TAL"/>
            </w:pPr>
          </w:p>
        </w:tc>
      </w:tr>
      <w:tr w:rsidR="00E21E9D" w14:paraId="402566FD"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8160A" w14:textId="77777777" w:rsidR="00E21E9D" w:rsidRDefault="00E21E9D" w:rsidP="00AF1C32">
            <w:pPr>
              <w:pStyle w:val="TAC"/>
            </w:pPr>
          </w:p>
          <w:p w14:paraId="78424E07" w14:textId="77777777" w:rsidR="00E21E9D" w:rsidRDefault="00E21E9D" w:rsidP="00AF1C32">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rules contents</w:t>
            </w:r>
          </w:p>
        </w:tc>
        <w:tc>
          <w:tcPr>
            <w:tcW w:w="1416" w:type="dxa"/>
            <w:gridSpan w:val="2"/>
          </w:tcPr>
          <w:p w14:paraId="22B85EED" w14:textId="77777777" w:rsidR="00E21E9D" w:rsidRDefault="00E21E9D" w:rsidP="00AF1C32">
            <w:pPr>
              <w:pStyle w:val="TAL"/>
            </w:pPr>
            <w:r>
              <w:t>octet o5+1</w:t>
            </w:r>
          </w:p>
          <w:p w14:paraId="161E71A8" w14:textId="77777777" w:rsidR="00E21E9D" w:rsidRDefault="00E21E9D" w:rsidP="00AF1C32">
            <w:pPr>
              <w:pStyle w:val="TAL"/>
            </w:pPr>
          </w:p>
          <w:p w14:paraId="28FAFF6B" w14:textId="77777777" w:rsidR="00E21E9D" w:rsidRDefault="00E21E9D" w:rsidP="00AF1C32">
            <w:pPr>
              <w:pStyle w:val="TAL"/>
            </w:pPr>
            <w:r>
              <w:t>octet o5+2</w:t>
            </w:r>
          </w:p>
        </w:tc>
      </w:tr>
      <w:tr w:rsidR="00E21E9D" w14:paraId="4FBF87E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DDCF" w14:textId="77777777" w:rsidR="00E21E9D" w:rsidRDefault="00E21E9D" w:rsidP="00AF1C32">
            <w:pPr>
              <w:pStyle w:val="TAC"/>
            </w:pPr>
          </w:p>
          <w:p w14:paraId="1B064F9A" w14:textId="77777777" w:rsidR="00E21E9D" w:rsidRDefault="00E21E9D" w:rsidP="00AF1C32">
            <w:pPr>
              <w:pStyle w:val="TAC"/>
            </w:pPr>
            <w:proofErr w:type="spellStart"/>
            <w:r>
              <w:t>ProSe</w:t>
            </w:r>
            <w:proofErr w:type="spellEnd"/>
            <w:r>
              <w:t xml:space="preserve"> identifier to </w:t>
            </w:r>
            <w:proofErr w:type="spellStart"/>
            <w:r>
              <w:t>ProSe</w:t>
            </w:r>
            <w:proofErr w:type="spellEnd"/>
            <w:r>
              <w:t xml:space="preserve"> application server address mapping rule 1</w:t>
            </w:r>
          </w:p>
        </w:tc>
        <w:tc>
          <w:tcPr>
            <w:tcW w:w="1416" w:type="dxa"/>
            <w:gridSpan w:val="2"/>
            <w:tcBorders>
              <w:top w:val="nil"/>
              <w:left w:val="single" w:sz="6" w:space="0" w:color="auto"/>
              <w:bottom w:val="nil"/>
              <w:right w:val="nil"/>
            </w:tcBorders>
          </w:tcPr>
          <w:p w14:paraId="5C289518" w14:textId="77777777" w:rsidR="00E21E9D" w:rsidRDefault="00E21E9D" w:rsidP="00AF1C32">
            <w:pPr>
              <w:pStyle w:val="TAL"/>
            </w:pPr>
            <w:r>
              <w:t>octet (o5+3)*</w:t>
            </w:r>
          </w:p>
          <w:p w14:paraId="1BECA4DE" w14:textId="77777777" w:rsidR="00E21E9D" w:rsidRDefault="00E21E9D" w:rsidP="00AF1C32">
            <w:pPr>
              <w:pStyle w:val="TAL"/>
            </w:pPr>
          </w:p>
          <w:p w14:paraId="607DA8BF" w14:textId="77777777" w:rsidR="00E21E9D" w:rsidRDefault="00E21E9D" w:rsidP="00AF1C32">
            <w:pPr>
              <w:pStyle w:val="TAL"/>
            </w:pPr>
            <w:r>
              <w:t>octet o150*</w:t>
            </w:r>
          </w:p>
        </w:tc>
      </w:tr>
      <w:tr w:rsidR="00E21E9D" w14:paraId="724F911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CD343C" w14:textId="77777777" w:rsidR="00E21E9D" w:rsidRDefault="00E21E9D" w:rsidP="00AF1C32">
            <w:pPr>
              <w:pStyle w:val="TAC"/>
            </w:pPr>
          </w:p>
          <w:p w14:paraId="3859A5AF" w14:textId="77777777" w:rsidR="00E21E9D" w:rsidRDefault="00E21E9D" w:rsidP="00AF1C32">
            <w:pPr>
              <w:pStyle w:val="TAC"/>
            </w:pPr>
            <w:proofErr w:type="spellStart"/>
            <w:r>
              <w:t>ProSe</w:t>
            </w:r>
            <w:proofErr w:type="spellEnd"/>
            <w:r>
              <w:t xml:space="preserve"> identifier to </w:t>
            </w:r>
            <w:proofErr w:type="spellStart"/>
            <w:r>
              <w:t>ProSe</w:t>
            </w:r>
            <w:proofErr w:type="spellEnd"/>
            <w:r>
              <w:t xml:space="preserve"> application server address mapping rule 2</w:t>
            </w:r>
          </w:p>
        </w:tc>
        <w:tc>
          <w:tcPr>
            <w:tcW w:w="1416" w:type="dxa"/>
            <w:gridSpan w:val="2"/>
            <w:tcBorders>
              <w:top w:val="nil"/>
              <w:left w:val="single" w:sz="6" w:space="0" w:color="auto"/>
              <w:bottom w:val="nil"/>
              <w:right w:val="nil"/>
            </w:tcBorders>
          </w:tcPr>
          <w:p w14:paraId="6235F3C8" w14:textId="77777777" w:rsidR="00E21E9D" w:rsidRDefault="00E21E9D" w:rsidP="00AF1C32">
            <w:pPr>
              <w:pStyle w:val="TAL"/>
            </w:pPr>
            <w:r>
              <w:t>octet (o150+1)*</w:t>
            </w:r>
          </w:p>
          <w:p w14:paraId="4AD61BE5" w14:textId="77777777" w:rsidR="00E21E9D" w:rsidRDefault="00E21E9D" w:rsidP="00AF1C32">
            <w:pPr>
              <w:pStyle w:val="TAL"/>
            </w:pPr>
          </w:p>
          <w:p w14:paraId="12F8EAAC" w14:textId="77777777" w:rsidR="00E21E9D" w:rsidRDefault="00E21E9D" w:rsidP="00AF1C32">
            <w:pPr>
              <w:pStyle w:val="TAL"/>
            </w:pPr>
            <w:r>
              <w:t>octet o151*</w:t>
            </w:r>
          </w:p>
        </w:tc>
      </w:tr>
      <w:tr w:rsidR="00E21E9D" w14:paraId="71440D6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F991" w14:textId="77777777" w:rsidR="00E21E9D" w:rsidRDefault="00E21E9D" w:rsidP="00AF1C32">
            <w:pPr>
              <w:pStyle w:val="TAC"/>
            </w:pPr>
          </w:p>
          <w:p w14:paraId="08DC2431" w14:textId="77777777" w:rsidR="00E21E9D" w:rsidRDefault="00E21E9D" w:rsidP="00AF1C32">
            <w:pPr>
              <w:pStyle w:val="TAC"/>
            </w:pPr>
            <w:r>
              <w:t>...</w:t>
            </w:r>
          </w:p>
        </w:tc>
        <w:tc>
          <w:tcPr>
            <w:tcW w:w="1416" w:type="dxa"/>
            <w:gridSpan w:val="2"/>
            <w:tcBorders>
              <w:top w:val="nil"/>
              <w:left w:val="single" w:sz="6" w:space="0" w:color="auto"/>
              <w:bottom w:val="nil"/>
              <w:right w:val="nil"/>
            </w:tcBorders>
          </w:tcPr>
          <w:p w14:paraId="006530AA" w14:textId="77777777" w:rsidR="00E21E9D" w:rsidRDefault="00E21E9D" w:rsidP="00AF1C32">
            <w:pPr>
              <w:pStyle w:val="TAL"/>
            </w:pPr>
            <w:r>
              <w:t>octet (o151+1)*</w:t>
            </w:r>
          </w:p>
          <w:p w14:paraId="45089A76" w14:textId="77777777" w:rsidR="00E21E9D" w:rsidRDefault="00E21E9D" w:rsidP="00AF1C32">
            <w:pPr>
              <w:pStyle w:val="TAL"/>
            </w:pPr>
          </w:p>
          <w:p w14:paraId="761A7D41" w14:textId="77777777" w:rsidR="00E21E9D" w:rsidRDefault="00E21E9D" w:rsidP="00AF1C32">
            <w:pPr>
              <w:pStyle w:val="TAL"/>
            </w:pPr>
            <w:r>
              <w:t>octet o152*</w:t>
            </w:r>
          </w:p>
        </w:tc>
      </w:tr>
      <w:tr w:rsidR="00E21E9D" w14:paraId="5BC005A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37D70" w14:textId="77777777" w:rsidR="00E21E9D" w:rsidRDefault="00E21E9D" w:rsidP="00AF1C32">
            <w:pPr>
              <w:pStyle w:val="TAC"/>
            </w:pPr>
          </w:p>
          <w:p w14:paraId="18B01B1D" w14:textId="77777777" w:rsidR="00E21E9D" w:rsidRDefault="00E21E9D" w:rsidP="00AF1C32">
            <w:pPr>
              <w:pStyle w:val="TAC"/>
            </w:pPr>
            <w:proofErr w:type="spellStart"/>
            <w:r>
              <w:t>ProSe</w:t>
            </w:r>
            <w:proofErr w:type="spellEnd"/>
            <w:r>
              <w:t xml:space="preserve"> identifier to </w:t>
            </w:r>
            <w:proofErr w:type="spellStart"/>
            <w:r>
              <w:t>ProSe</w:t>
            </w:r>
            <w:proofErr w:type="spellEnd"/>
            <w:r>
              <w:t xml:space="preserve"> application server address mapping rule n</w:t>
            </w:r>
          </w:p>
        </w:tc>
        <w:tc>
          <w:tcPr>
            <w:tcW w:w="1416" w:type="dxa"/>
            <w:gridSpan w:val="2"/>
            <w:tcBorders>
              <w:top w:val="nil"/>
              <w:left w:val="single" w:sz="6" w:space="0" w:color="auto"/>
              <w:bottom w:val="nil"/>
              <w:right w:val="nil"/>
            </w:tcBorders>
          </w:tcPr>
          <w:p w14:paraId="370CF0D1" w14:textId="77777777" w:rsidR="00E21E9D" w:rsidRDefault="00E21E9D" w:rsidP="00AF1C32">
            <w:pPr>
              <w:pStyle w:val="TAL"/>
            </w:pPr>
            <w:r>
              <w:t>octet (o152+1)*</w:t>
            </w:r>
          </w:p>
          <w:p w14:paraId="067F4E22" w14:textId="77777777" w:rsidR="00E21E9D" w:rsidRDefault="00E21E9D" w:rsidP="00AF1C32">
            <w:pPr>
              <w:pStyle w:val="TAL"/>
            </w:pPr>
          </w:p>
          <w:p w14:paraId="5CE51769" w14:textId="77777777" w:rsidR="00E21E9D" w:rsidRDefault="00E21E9D" w:rsidP="00AF1C32">
            <w:pPr>
              <w:pStyle w:val="TAL"/>
            </w:pPr>
            <w:r>
              <w:t>octet (l-2)*</w:t>
            </w:r>
          </w:p>
        </w:tc>
      </w:tr>
    </w:tbl>
    <w:p w14:paraId="70A62186" w14:textId="77777777" w:rsidR="00E21E9D" w:rsidRDefault="00E21E9D" w:rsidP="00E21E9D">
      <w:pPr>
        <w:pStyle w:val="TF"/>
      </w:pPr>
      <w:bookmarkStart w:id="580" w:name="_CRFigure5_10_2_17"/>
      <w:r>
        <w:t>Figure </w:t>
      </w:r>
      <w:bookmarkEnd w:id="580"/>
      <w:r>
        <w:t>5</w:t>
      </w:r>
      <w:r>
        <w:rPr>
          <w:rFonts w:hint="eastAsia"/>
          <w:lang w:eastAsia="zh-CN"/>
        </w:rPr>
        <w:t>.10</w:t>
      </w:r>
      <w:r>
        <w:t>.2.1</w:t>
      </w:r>
      <w:r>
        <w:rPr>
          <w:rFonts w:hint="eastAsia"/>
          <w:lang w:eastAsia="zh-CN"/>
        </w:rPr>
        <w:t>7</w:t>
      </w:r>
      <w:r>
        <w:t xml:space="preserve">: </w:t>
      </w:r>
      <w:proofErr w:type="spellStart"/>
      <w:r>
        <w:t>ProSe</w:t>
      </w:r>
      <w:proofErr w:type="spellEnd"/>
      <w:r>
        <w:t xml:space="preserve"> identifier to </w:t>
      </w:r>
      <w:proofErr w:type="spellStart"/>
      <w:r>
        <w:t>ProSe</w:t>
      </w:r>
      <w:proofErr w:type="spellEnd"/>
      <w:r>
        <w:t xml:space="preserve"> application server address mapping rules</w:t>
      </w:r>
    </w:p>
    <w:p w14:paraId="132C4890" w14:textId="77777777" w:rsidR="00E21E9D" w:rsidRDefault="00E21E9D" w:rsidP="00E21E9D">
      <w:pPr>
        <w:pStyle w:val="TH"/>
      </w:pPr>
      <w:bookmarkStart w:id="581" w:name="_CRTable5_10_2_17"/>
      <w:r>
        <w:t>Table </w:t>
      </w:r>
      <w:bookmarkEnd w:id="581"/>
      <w:r>
        <w:t>5.</w:t>
      </w:r>
      <w:r>
        <w:rPr>
          <w:rFonts w:hint="eastAsia"/>
          <w:lang w:eastAsia="zh-CN"/>
        </w:rPr>
        <w:t>10</w:t>
      </w:r>
      <w:r>
        <w:t>.2.1</w:t>
      </w:r>
      <w:r>
        <w:rPr>
          <w:rFonts w:hint="eastAsia"/>
          <w:lang w:eastAsia="zh-CN"/>
        </w:rPr>
        <w:t>7</w:t>
      </w:r>
      <w:r>
        <w:t xml:space="preserve">: </w:t>
      </w:r>
      <w:proofErr w:type="spellStart"/>
      <w:r>
        <w:t>ProSe</w:t>
      </w:r>
      <w:proofErr w:type="spellEnd"/>
      <w:r>
        <w:t xml:space="preserve"> identifier to </w:t>
      </w:r>
      <w:proofErr w:type="spellStart"/>
      <w:r>
        <w:t>ProSe</w:t>
      </w:r>
      <w:proofErr w:type="spellEnd"/>
      <w: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6993FC39" w14:textId="77777777" w:rsidTr="00AF1C32">
        <w:trPr>
          <w:cantSplit/>
          <w:jc w:val="center"/>
        </w:trPr>
        <w:tc>
          <w:tcPr>
            <w:tcW w:w="7094" w:type="dxa"/>
          </w:tcPr>
          <w:p w14:paraId="24E88226" w14:textId="77777777" w:rsidR="00E21E9D" w:rsidRDefault="00E21E9D" w:rsidP="00AF1C32">
            <w:pPr>
              <w:pStyle w:val="TAL"/>
            </w:pPr>
            <w:proofErr w:type="spellStart"/>
            <w:r>
              <w:t>ProSe</w:t>
            </w:r>
            <w:proofErr w:type="spellEnd"/>
            <w:r>
              <w:t xml:space="preserve"> identifier to </w:t>
            </w:r>
            <w:proofErr w:type="spellStart"/>
            <w:r>
              <w:t>ProSe</w:t>
            </w:r>
            <w:proofErr w:type="spellEnd"/>
            <w:r>
              <w:t xml:space="preserve"> application server address mapping rule:</w:t>
            </w:r>
          </w:p>
          <w:p w14:paraId="06D5AA60" w14:textId="77777777" w:rsidR="00E21E9D" w:rsidRDefault="00E21E9D" w:rsidP="00AF1C32">
            <w:pPr>
              <w:pStyle w:val="TAL"/>
            </w:pPr>
            <w:r>
              <w:t xml:space="preserve">The </w:t>
            </w:r>
            <w:proofErr w:type="spellStart"/>
            <w:r>
              <w:t>ProSe</w:t>
            </w:r>
            <w:proofErr w:type="spellEnd"/>
            <w:r>
              <w:t xml:space="preserve"> identifier to </w:t>
            </w:r>
            <w:proofErr w:type="spellStart"/>
            <w:r>
              <w:t>ProSe</w:t>
            </w:r>
            <w:proofErr w:type="spellEnd"/>
            <w:r>
              <w:t xml:space="preserv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4DF5CBB0" w14:textId="77777777" w:rsidR="00E21E9D" w:rsidRDefault="00E21E9D" w:rsidP="00AF1C32">
            <w:pPr>
              <w:pStyle w:val="TAL"/>
            </w:pPr>
          </w:p>
        </w:tc>
      </w:tr>
    </w:tbl>
    <w:p w14:paraId="49CDD31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21E9D" w14:paraId="36523C1C" w14:textId="77777777" w:rsidTr="00AF1C32">
        <w:trPr>
          <w:gridAfter w:val="1"/>
          <w:wAfter w:w="8" w:type="dxa"/>
          <w:jc w:val="center"/>
        </w:trPr>
        <w:tc>
          <w:tcPr>
            <w:tcW w:w="708" w:type="dxa"/>
            <w:gridSpan w:val="2"/>
            <w:tcBorders>
              <w:top w:val="nil"/>
              <w:left w:val="nil"/>
              <w:bottom w:val="single" w:sz="4" w:space="0" w:color="auto"/>
              <w:right w:val="nil"/>
            </w:tcBorders>
          </w:tcPr>
          <w:p w14:paraId="7827F8E3" w14:textId="77777777" w:rsidR="00E21E9D" w:rsidRDefault="00E21E9D" w:rsidP="00AF1C32">
            <w:pPr>
              <w:pStyle w:val="TAC"/>
            </w:pPr>
            <w:r>
              <w:t>8</w:t>
            </w:r>
          </w:p>
        </w:tc>
        <w:tc>
          <w:tcPr>
            <w:tcW w:w="709" w:type="dxa"/>
            <w:gridSpan w:val="2"/>
            <w:tcBorders>
              <w:top w:val="nil"/>
              <w:left w:val="nil"/>
              <w:bottom w:val="single" w:sz="4" w:space="0" w:color="auto"/>
              <w:right w:val="nil"/>
            </w:tcBorders>
          </w:tcPr>
          <w:p w14:paraId="30840D02" w14:textId="77777777" w:rsidR="00E21E9D" w:rsidRDefault="00E21E9D" w:rsidP="00AF1C32">
            <w:pPr>
              <w:pStyle w:val="TAC"/>
            </w:pPr>
            <w:r>
              <w:t>7</w:t>
            </w:r>
          </w:p>
        </w:tc>
        <w:tc>
          <w:tcPr>
            <w:tcW w:w="709" w:type="dxa"/>
            <w:gridSpan w:val="2"/>
            <w:tcBorders>
              <w:top w:val="nil"/>
              <w:left w:val="nil"/>
              <w:bottom w:val="single" w:sz="4" w:space="0" w:color="auto"/>
              <w:right w:val="nil"/>
            </w:tcBorders>
          </w:tcPr>
          <w:p w14:paraId="54F3D8F9" w14:textId="77777777" w:rsidR="00E21E9D" w:rsidRDefault="00E21E9D" w:rsidP="00AF1C32">
            <w:pPr>
              <w:pStyle w:val="TAC"/>
            </w:pPr>
            <w:r>
              <w:t>6</w:t>
            </w:r>
          </w:p>
        </w:tc>
        <w:tc>
          <w:tcPr>
            <w:tcW w:w="709" w:type="dxa"/>
            <w:gridSpan w:val="2"/>
            <w:tcBorders>
              <w:top w:val="nil"/>
              <w:left w:val="nil"/>
              <w:bottom w:val="single" w:sz="4" w:space="0" w:color="auto"/>
              <w:right w:val="nil"/>
            </w:tcBorders>
          </w:tcPr>
          <w:p w14:paraId="29D79ABB" w14:textId="77777777" w:rsidR="00E21E9D" w:rsidRDefault="00E21E9D" w:rsidP="00AF1C32">
            <w:pPr>
              <w:pStyle w:val="TAC"/>
            </w:pPr>
            <w:r>
              <w:t>5</w:t>
            </w:r>
          </w:p>
        </w:tc>
        <w:tc>
          <w:tcPr>
            <w:tcW w:w="709" w:type="dxa"/>
            <w:gridSpan w:val="2"/>
            <w:tcBorders>
              <w:top w:val="nil"/>
              <w:left w:val="nil"/>
              <w:bottom w:val="single" w:sz="4" w:space="0" w:color="auto"/>
              <w:right w:val="nil"/>
            </w:tcBorders>
          </w:tcPr>
          <w:p w14:paraId="4F57BC58" w14:textId="77777777" w:rsidR="00E21E9D" w:rsidRDefault="00E21E9D" w:rsidP="00AF1C32">
            <w:pPr>
              <w:pStyle w:val="TAC"/>
            </w:pPr>
            <w:r>
              <w:t>4</w:t>
            </w:r>
          </w:p>
        </w:tc>
        <w:tc>
          <w:tcPr>
            <w:tcW w:w="709" w:type="dxa"/>
            <w:gridSpan w:val="2"/>
            <w:tcBorders>
              <w:top w:val="nil"/>
              <w:left w:val="nil"/>
              <w:bottom w:val="single" w:sz="4" w:space="0" w:color="auto"/>
              <w:right w:val="nil"/>
            </w:tcBorders>
          </w:tcPr>
          <w:p w14:paraId="73E14F96" w14:textId="77777777" w:rsidR="00E21E9D" w:rsidRDefault="00E21E9D" w:rsidP="00AF1C32">
            <w:pPr>
              <w:pStyle w:val="TAC"/>
            </w:pPr>
            <w:r>
              <w:t>3</w:t>
            </w:r>
          </w:p>
        </w:tc>
        <w:tc>
          <w:tcPr>
            <w:tcW w:w="709" w:type="dxa"/>
            <w:tcBorders>
              <w:top w:val="nil"/>
              <w:left w:val="nil"/>
              <w:bottom w:val="single" w:sz="4" w:space="0" w:color="auto"/>
              <w:right w:val="nil"/>
            </w:tcBorders>
          </w:tcPr>
          <w:p w14:paraId="25B7229B" w14:textId="77777777" w:rsidR="00E21E9D" w:rsidRDefault="00E21E9D" w:rsidP="00AF1C32">
            <w:pPr>
              <w:pStyle w:val="TAC"/>
            </w:pPr>
            <w:r>
              <w:t>2</w:t>
            </w:r>
          </w:p>
        </w:tc>
        <w:tc>
          <w:tcPr>
            <w:tcW w:w="709" w:type="dxa"/>
            <w:tcBorders>
              <w:top w:val="nil"/>
              <w:left w:val="nil"/>
              <w:bottom w:val="single" w:sz="4" w:space="0" w:color="auto"/>
              <w:right w:val="nil"/>
            </w:tcBorders>
          </w:tcPr>
          <w:p w14:paraId="7DB76A8C" w14:textId="77777777" w:rsidR="00E21E9D" w:rsidRDefault="00E21E9D" w:rsidP="00AF1C32">
            <w:pPr>
              <w:pStyle w:val="TAC"/>
            </w:pPr>
            <w:r>
              <w:t>1</w:t>
            </w:r>
          </w:p>
        </w:tc>
        <w:tc>
          <w:tcPr>
            <w:tcW w:w="1416" w:type="dxa"/>
            <w:gridSpan w:val="2"/>
          </w:tcPr>
          <w:p w14:paraId="007F7FB0" w14:textId="77777777" w:rsidR="00E21E9D" w:rsidRDefault="00E21E9D" w:rsidP="00AF1C32">
            <w:pPr>
              <w:pStyle w:val="TAL"/>
            </w:pPr>
          </w:p>
        </w:tc>
      </w:tr>
      <w:tr w:rsidR="00E21E9D" w14:paraId="036C3BCC"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D8C85B" w14:textId="77777777" w:rsidR="00E21E9D" w:rsidRDefault="00E21E9D" w:rsidP="00AF1C32">
            <w:pPr>
              <w:pStyle w:val="TAC"/>
            </w:pPr>
          </w:p>
          <w:p w14:paraId="168B0342" w14:textId="77777777" w:rsidR="00E21E9D" w:rsidRDefault="00E21E9D" w:rsidP="00AF1C32">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 contents</w:t>
            </w:r>
          </w:p>
        </w:tc>
        <w:tc>
          <w:tcPr>
            <w:tcW w:w="1416" w:type="dxa"/>
            <w:gridSpan w:val="2"/>
            <w:tcBorders>
              <w:top w:val="nil"/>
              <w:left w:val="single" w:sz="6" w:space="0" w:color="auto"/>
              <w:bottom w:val="nil"/>
              <w:right w:val="nil"/>
            </w:tcBorders>
          </w:tcPr>
          <w:p w14:paraId="6E08B74B" w14:textId="77777777" w:rsidR="00E21E9D" w:rsidRDefault="00E21E9D" w:rsidP="00AF1C32">
            <w:pPr>
              <w:pStyle w:val="TAL"/>
            </w:pPr>
            <w:r>
              <w:t>octet o150+1</w:t>
            </w:r>
          </w:p>
          <w:p w14:paraId="5F6C9A8D" w14:textId="77777777" w:rsidR="00E21E9D" w:rsidRDefault="00E21E9D" w:rsidP="00AF1C32">
            <w:pPr>
              <w:pStyle w:val="TAL"/>
            </w:pPr>
          </w:p>
          <w:p w14:paraId="6471F90C" w14:textId="77777777" w:rsidR="00E21E9D" w:rsidRDefault="00E21E9D" w:rsidP="00AF1C32">
            <w:pPr>
              <w:pStyle w:val="TAL"/>
            </w:pPr>
            <w:r>
              <w:t>octet o150+2</w:t>
            </w:r>
          </w:p>
        </w:tc>
      </w:tr>
      <w:tr w:rsidR="00E21E9D" w14:paraId="42F46F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3EACF1" w14:textId="77777777" w:rsidR="00E21E9D" w:rsidRDefault="00E21E9D" w:rsidP="00AF1C32">
            <w:pPr>
              <w:pStyle w:val="TAC"/>
            </w:pPr>
          </w:p>
          <w:p w14:paraId="017D7D5C" w14:textId="77777777" w:rsidR="00E21E9D" w:rsidRDefault="00E21E9D" w:rsidP="00AF1C32">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463EE3CD" w14:textId="77777777" w:rsidR="00E21E9D" w:rsidRDefault="00E21E9D" w:rsidP="00AF1C32">
            <w:pPr>
              <w:pStyle w:val="TAL"/>
            </w:pPr>
            <w:r>
              <w:t>octet o150+3</w:t>
            </w:r>
          </w:p>
          <w:p w14:paraId="75B5FDD9" w14:textId="77777777" w:rsidR="00E21E9D" w:rsidRDefault="00E21E9D" w:rsidP="00AF1C32">
            <w:pPr>
              <w:pStyle w:val="TAL"/>
            </w:pPr>
          </w:p>
          <w:p w14:paraId="61D852FC" w14:textId="77777777" w:rsidR="00E21E9D" w:rsidRDefault="00E21E9D" w:rsidP="00AF1C32">
            <w:pPr>
              <w:pStyle w:val="TAL"/>
            </w:pPr>
            <w:r>
              <w:t>octet o1500</w:t>
            </w:r>
          </w:p>
        </w:tc>
      </w:tr>
      <w:tr w:rsidR="00E21E9D" w14:paraId="62283481"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6710427" w14:textId="77777777" w:rsidR="00E21E9D" w:rsidRDefault="00E21E9D" w:rsidP="00AF1C32">
            <w:pPr>
              <w:pStyle w:val="TAC"/>
            </w:pPr>
            <w:r>
              <w:t>0</w:t>
            </w:r>
          </w:p>
          <w:p w14:paraId="28B9245C"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B4AF3E" w14:textId="77777777" w:rsidR="00E21E9D" w:rsidRDefault="00E21E9D" w:rsidP="00AF1C32">
            <w:pPr>
              <w:pStyle w:val="TAC"/>
            </w:pPr>
            <w:r>
              <w:t>0</w:t>
            </w:r>
          </w:p>
          <w:p w14:paraId="6BB3C4D9"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3A52D" w14:textId="77777777" w:rsidR="00E21E9D" w:rsidRDefault="00E21E9D" w:rsidP="00AF1C32">
            <w:pPr>
              <w:pStyle w:val="TAC"/>
            </w:pPr>
            <w:r>
              <w:t>0</w:t>
            </w:r>
          </w:p>
          <w:p w14:paraId="3D34A25D"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459CA8" w14:textId="77777777" w:rsidR="00E21E9D" w:rsidRDefault="00E21E9D" w:rsidP="00AF1C32">
            <w:pPr>
              <w:pStyle w:val="TAC"/>
            </w:pPr>
            <w:r>
              <w:t>0</w:t>
            </w:r>
          </w:p>
          <w:p w14:paraId="3497AED3"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1AADAB" w14:textId="77777777" w:rsidR="00E21E9D" w:rsidRDefault="00E21E9D" w:rsidP="00AF1C32">
            <w:pPr>
              <w:pStyle w:val="TAC"/>
            </w:pPr>
            <w:r>
              <w:t>0</w:t>
            </w:r>
          </w:p>
          <w:p w14:paraId="2C854ADF" w14:textId="77777777" w:rsidR="00E21E9D" w:rsidRDefault="00E21E9D" w:rsidP="00AF1C32">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10960702" w14:textId="77777777" w:rsidR="00E21E9D" w:rsidRDefault="00E21E9D" w:rsidP="00AF1C32">
            <w:pPr>
              <w:pStyle w:val="TAC"/>
              <w:rPr>
                <w:lang w:eastAsia="zh-CN"/>
              </w:rPr>
            </w:pPr>
            <w:r>
              <w:rPr>
                <w:lang w:eastAsia="zh-CN"/>
              </w:rPr>
              <w:t>AT</w:t>
            </w:r>
          </w:p>
        </w:tc>
        <w:tc>
          <w:tcPr>
            <w:tcW w:w="1416" w:type="dxa"/>
            <w:gridSpan w:val="2"/>
            <w:tcBorders>
              <w:top w:val="nil"/>
              <w:left w:val="single" w:sz="6" w:space="0" w:color="auto"/>
              <w:bottom w:val="nil"/>
              <w:right w:val="nil"/>
            </w:tcBorders>
          </w:tcPr>
          <w:p w14:paraId="6697A1D4" w14:textId="77777777" w:rsidR="00E21E9D" w:rsidRDefault="00E21E9D" w:rsidP="00AF1C32">
            <w:pPr>
              <w:pStyle w:val="TAL"/>
            </w:pPr>
            <w:r>
              <w:t>octet o1500+1</w:t>
            </w:r>
          </w:p>
        </w:tc>
      </w:tr>
      <w:tr w:rsidR="00E21E9D" w14:paraId="02D1A374"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7327AF" w14:textId="77777777" w:rsidR="00E21E9D" w:rsidRDefault="00E21E9D" w:rsidP="00AF1C32">
            <w:pPr>
              <w:pStyle w:val="TAC"/>
              <w:rPr>
                <w:lang w:eastAsia="zh-CN"/>
              </w:rPr>
            </w:pPr>
          </w:p>
          <w:p w14:paraId="4BC630DA" w14:textId="77777777" w:rsidR="00E21E9D" w:rsidRDefault="00E21E9D" w:rsidP="00AF1C32">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14:paraId="0D4CF197" w14:textId="77777777" w:rsidR="00E21E9D" w:rsidRDefault="00E21E9D" w:rsidP="00AF1C32">
            <w:pPr>
              <w:pStyle w:val="TAL"/>
              <w:rPr>
                <w:lang w:eastAsia="zh-CN"/>
              </w:rPr>
            </w:pPr>
            <w:r>
              <w:rPr>
                <w:lang w:eastAsia="zh-CN"/>
              </w:rPr>
              <w:t>octet o1500+2</w:t>
            </w:r>
          </w:p>
          <w:p w14:paraId="5BDCF1E4" w14:textId="77777777" w:rsidR="00E21E9D" w:rsidRDefault="00E21E9D" w:rsidP="00AF1C32">
            <w:pPr>
              <w:pStyle w:val="TAL"/>
              <w:rPr>
                <w:lang w:eastAsia="zh-CN"/>
              </w:rPr>
            </w:pPr>
          </w:p>
          <w:p w14:paraId="46388EF8" w14:textId="77777777" w:rsidR="00E21E9D" w:rsidRDefault="00E21E9D" w:rsidP="00AF1C32">
            <w:pPr>
              <w:pStyle w:val="TAL"/>
              <w:rPr>
                <w:lang w:eastAsia="zh-CN"/>
              </w:rPr>
            </w:pPr>
            <w:r>
              <w:rPr>
                <w:lang w:eastAsia="zh-CN"/>
              </w:rPr>
              <w:t>octet l-2</w:t>
            </w:r>
          </w:p>
        </w:tc>
      </w:tr>
    </w:tbl>
    <w:p w14:paraId="3F784712" w14:textId="77777777" w:rsidR="00E21E9D" w:rsidRDefault="00E21E9D" w:rsidP="00E21E9D">
      <w:pPr>
        <w:pStyle w:val="TF"/>
      </w:pPr>
      <w:bookmarkStart w:id="582" w:name="_CRFigure5_10_2_18"/>
      <w:r>
        <w:t>Figure </w:t>
      </w:r>
      <w:bookmarkEnd w:id="582"/>
      <w:r>
        <w:t>5.</w:t>
      </w:r>
      <w:r>
        <w:rPr>
          <w:rFonts w:hint="eastAsia"/>
          <w:lang w:eastAsia="zh-CN"/>
        </w:rPr>
        <w:t>10</w:t>
      </w:r>
      <w:r>
        <w:t>.2.</w:t>
      </w:r>
      <w:r>
        <w:rPr>
          <w:rFonts w:hint="eastAsia"/>
          <w:lang w:eastAsia="zh-CN"/>
        </w:rPr>
        <w:t>18</w:t>
      </w:r>
      <w:r>
        <w:t xml:space="preserve">: </w:t>
      </w:r>
      <w:proofErr w:type="spellStart"/>
      <w:r>
        <w:t>ProSe</w:t>
      </w:r>
      <w:proofErr w:type="spellEnd"/>
      <w:r>
        <w:t xml:space="preserve"> identifier to </w:t>
      </w:r>
      <w:proofErr w:type="spellStart"/>
      <w:r>
        <w:t>ProSe</w:t>
      </w:r>
      <w:proofErr w:type="spellEnd"/>
      <w:r>
        <w:t xml:space="preserve"> application server address mapping rule</w:t>
      </w:r>
    </w:p>
    <w:p w14:paraId="5B60D605" w14:textId="77777777" w:rsidR="00E21E9D" w:rsidRDefault="00E21E9D" w:rsidP="00E21E9D">
      <w:pPr>
        <w:pStyle w:val="TH"/>
      </w:pPr>
      <w:bookmarkStart w:id="583" w:name="_CRTable5_10_2_18"/>
      <w:r>
        <w:lastRenderedPageBreak/>
        <w:t>Table </w:t>
      </w:r>
      <w:bookmarkEnd w:id="583"/>
      <w:r>
        <w:t>5.</w:t>
      </w:r>
      <w:r>
        <w:rPr>
          <w:rFonts w:hint="eastAsia"/>
          <w:lang w:eastAsia="zh-CN"/>
        </w:rPr>
        <w:t>10</w:t>
      </w:r>
      <w:r>
        <w:t>.2.</w:t>
      </w:r>
      <w:r>
        <w:rPr>
          <w:rFonts w:hint="eastAsia"/>
          <w:lang w:eastAsia="zh-CN"/>
        </w:rPr>
        <w:t>18</w:t>
      </w:r>
      <w:r>
        <w:t xml:space="preserve">: </w:t>
      </w:r>
      <w:proofErr w:type="spellStart"/>
      <w:r>
        <w:t>ProSe</w:t>
      </w:r>
      <w:proofErr w:type="spellEnd"/>
      <w:r>
        <w:t xml:space="preserve"> identifier to </w:t>
      </w:r>
      <w:proofErr w:type="spellStart"/>
      <w:r>
        <w:t>ProSe</w:t>
      </w:r>
      <w:proofErr w:type="spellEnd"/>
      <w: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CB9E8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CFF73FB" w14:textId="77777777" w:rsidR="00E21E9D" w:rsidRDefault="00E21E9D" w:rsidP="00AF1C32">
            <w:pPr>
              <w:pStyle w:val="TAL"/>
            </w:pPr>
            <w:proofErr w:type="spellStart"/>
            <w:r>
              <w:t>ProSe</w:t>
            </w:r>
            <w:proofErr w:type="spellEnd"/>
            <w:r>
              <w:t xml:space="preserve"> identifiers (o150+3 to o1500):</w:t>
            </w:r>
          </w:p>
          <w:p w14:paraId="5F1128D1" w14:textId="77777777" w:rsidR="00E21E9D" w:rsidRDefault="00E21E9D" w:rsidP="00AF1C32">
            <w:pPr>
              <w:pStyle w:val="TAL"/>
            </w:pPr>
            <w:r>
              <w:t xml:space="preserve">The </w:t>
            </w:r>
            <w:proofErr w:type="spellStart"/>
            <w:r>
              <w:t>ProSe</w:t>
            </w:r>
            <w:proofErr w:type="spellEnd"/>
            <w:r>
              <w:t xml:space="preserve"> identifiers field is coded according to figure 5.3.2.14 and table 5.3.2.14.</w:t>
            </w:r>
          </w:p>
          <w:p w14:paraId="3057C274" w14:textId="77777777" w:rsidR="00E21E9D" w:rsidRDefault="00E21E9D" w:rsidP="00AF1C32">
            <w:pPr>
              <w:pStyle w:val="TAL"/>
            </w:pPr>
          </w:p>
        </w:tc>
      </w:tr>
      <w:tr w:rsidR="00E21E9D" w14:paraId="332E5CDE" w14:textId="77777777" w:rsidTr="00AF1C32">
        <w:trPr>
          <w:cantSplit/>
          <w:jc w:val="center"/>
        </w:trPr>
        <w:tc>
          <w:tcPr>
            <w:tcW w:w="7094" w:type="dxa"/>
            <w:tcBorders>
              <w:top w:val="nil"/>
              <w:left w:val="single" w:sz="4" w:space="0" w:color="auto"/>
              <w:bottom w:val="nil"/>
              <w:right w:val="single" w:sz="4" w:space="0" w:color="auto"/>
            </w:tcBorders>
          </w:tcPr>
          <w:p w14:paraId="6B8D7855" w14:textId="77777777" w:rsidR="00E21E9D" w:rsidRDefault="00E21E9D" w:rsidP="00AF1C32">
            <w:pPr>
              <w:pStyle w:val="TAL"/>
            </w:pPr>
            <w:r>
              <w:t>Address type (AT) (octet o1500+1 bit 1 to 3):</w:t>
            </w:r>
          </w:p>
          <w:p w14:paraId="2D4E462C" w14:textId="77777777" w:rsidR="00E21E9D" w:rsidRDefault="00E21E9D" w:rsidP="00AF1C32">
            <w:pPr>
              <w:pStyle w:val="TAL"/>
            </w:pPr>
            <w:r>
              <w:t xml:space="preserve">The AT field indicates the </w:t>
            </w:r>
            <w:proofErr w:type="spellStart"/>
            <w:r>
              <w:t>ProSe</w:t>
            </w:r>
            <w:proofErr w:type="spellEnd"/>
            <w:r>
              <w:t xml:space="preserve"> application server address type.</w:t>
            </w:r>
          </w:p>
          <w:p w14:paraId="2EE6D20A" w14:textId="77777777" w:rsidR="00E21E9D" w:rsidRDefault="00E21E9D" w:rsidP="00AF1C32">
            <w:pPr>
              <w:pStyle w:val="TAL"/>
            </w:pPr>
            <w:r>
              <w:t>Bits</w:t>
            </w:r>
          </w:p>
          <w:p w14:paraId="68148B1E" w14:textId="77777777" w:rsidR="00E21E9D" w:rsidRDefault="00E21E9D" w:rsidP="00AF1C32">
            <w:pPr>
              <w:pStyle w:val="TAL"/>
              <w:rPr>
                <w:b/>
              </w:rPr>
            </w:pPr>
            <w:r>
              <w:rPr>
                <w:b/>
              </w:rPr>
              <w:t>3 2 1</w:t>
            </w:r>
          </w:p>
          <w:p w14:paraId="7729F4A8" w14:textId="77777777" w:rsidR="00E21E9D" w:rsidRDefault="00E21E9D" w:rsidP="00AF1C32">
            <w:pPr>
              <w:pStyle w:val="TAL"/>
            </w:pPr>
            <w:r>
              <w:t>0 0 1</w:t>
            </w:r>
            <w:r>
              <w:tab/>
              <w:t>IPv4</w:t>
            </w:r>
          </w:p>
          <w:p w14:paraId="1F9BCD6A" w14:textId="77777777" w:rsidR="00E21E9D" w:rsidRDefault="00E21E9D" w:rsidP="00AF1C32">
            <w:pPr>
              <w:pStyle w:val="TAL"/>
              <w:rPr>
                <w:lang w:eastAsia="zh-CN"/>
              </w:rPr>
            </w:pPr>
            <w:r>
              <w:rPr>
                <w:lang w:eastAsia="zh-CN"/>
              </w:rPr>
              <w:t>0 1 0</w:t>
            </w:r>
            <w:r>
              <w:rPr>
                <w:lang w:eastAsia="zh-CN"/>
              </w:rPr>
              <w:tab/>
              <w:t>IPv6</w:t>
            </w:r>
          </w:p>
          <w:p w14:paraId="37242311" w14:textId="77777777" w:rsidR="00E21E9D" w:rsidRDefault="00E21E9D" w:rsidP="00AF1C32">
            <w:pPr>
              <w:pStyle w:val="TAL"/>
            </w:pPr>
            <w:r>
              <w:rPr>
                <w:lang w:eastAsia="zh-CN"/>
              </w:rPr>
              <w:t>0 1 1</w:t>
            </w:r>
            <w:r>
              <w:rPr>
                <w:lang w:eastAsia="zh-CN"/>
              </w:rPr>
              <w:tab/>
              <w:t>FQDN</w:t>
            </w:r>
          </w:p>
          <w:p w14:paraId="00620890" w14:textId="77777777" w:rsidR="00E21E9D" w:rsidRDefault="00E21E9D" w:rsidP="00AF1C32">
            <w:pPr>
              <w:pStyle w:val="TAL"/>
              <w:rPr>
                <w:lang w:eastAsia="zh-CN"/>
              </w:rPr>
            </w:pPr>
            <w:r>
              <w:rPr>
                <w:lang w:eastAsia="zh-CN"/>
              </w:rPr>
              <w:t>The other values are reserved.</w:t>
            </w:r>
          </w:p>
          <w:p w14:paraId="4BEF376E" w14:textId="77777777" w:rsidR="00E21E9D" w:rsidRDefault="00E21E9D" w:rsidP="00AF1C32">
            <w:pPr>
              <w:pStyle w:val="TAL"/>
              <w:rPr>
                <w:lang w:eastAsia="zh-CN"/>
              </w:rPr>
            </w:pPr>
          </w:p>
        </w:tc>
      </w:tr>
      <w:tr w:rsidR="00E21E9D" w14:paraId="1B0A67CC" w14:textId="77777777" w:rsidTr="00AF1C32">
        <w:trPr>
          <w:cantSplit/>
          <w:jc w:val="center"/>
        </w:trPr>
        <w:tc>
          <w:tcPr>
            <w:tcW w:w="7094" w:type="dxa"/>
            <w:tcBorders>
              <w:top w:val="nil"/>
              <w:left w:val="single" w:sz="4" w:space="0" w:color="auto"/>
              <w:bottom w:val="nil"/>
              <w:right w:val="single" w:sz="4" w:space="0" w:color="auto"/>
            </w:tcBorders>
          </w:tcPr>
          <w:p w14:paraId="14AD73B6" w14:textId="77777777" w:rsidR="00E21E9D" w:rsidRDefault="00E21E9D" w:rsidP="00AF1C32">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14:paraId="5D3CD665" w14:textId="77777777" w:rsidR="00E21E9D" w:rsidRDefault="00E21E9D" w:rsidP="00AF1C32">
            <w:pPr>
              <w:pStyle w:val="TAL"/>
              <w:rPr>
                <w:lang w:eastAsia="zh-CN"/>
              </w:rPr>
            </w:pPr>
          </w:p>
          <w:p w14:paraId="01F9D343" w14:textId="77777777" w:rsidR="00E21E9D" w:rsidRDefault="00E21E9D" w:rsidP="00AF1C32">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14:paraId="682A5A66" w14:textId="77777777" w:rsidR="00E21E9D" w:rsidRDefault="00E21E9D" w:rsidP="00AF1C32">
            <w:pPr>
              <w:pStyle w:val="TAL"/>
              <w:rPr>
                <w:lang w:eastAsia="zh-CN"/>
              </w:rPr>
            </w:pPr>
          </w:p>
          <w:p w14:paraId="3BDAE994" w14:textId="77777777" w:rsidR="00E21E9D" w:rsidRDefault="00E21E9D" w:rsidP="00AF1C32">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83F9A2C" w14:textId="77777777" w:rsidR="00E21E9D" w:rsidRDefault="00E21E9D" w:rsidP="00AF1C32">
            <w:pPr>
              <w:pStyle w:val="TAL"/>
              <w:rPr>
                <w:lang w:eastAsia="zh-CN"/>
              </w:rPr>
            </w:pPr>
          </w:p>
        </w:tc>
      </w:tr>
      <w:tr w:rsidR="00E21E9D" w14:paraId="5513A19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93CC077" w14:textId="77777777" w:rsidR="00E21E9D" w:rsidRDefault="00E21E9D" w:rsidP="00AF1C32">
            <w:pPr>
              <w:pStyle w:val="TAL"/>
            </w:pPr>
            <w:r>
              <w:t xml:space="preserve">If the length of </w:t>
            </w:r>
            <w:proofErr w:type="spellStart"/>
            <w:r>
              <w:t>ProSe</w:t>
            </w:r>
            <w:proofErr w:type="spellEnd"/>
            <w:r>
              <w:t xml:space="preserve"> identifier to </w:t>
            </w:r>
            <w:proofErr w:type="spellStart"/>
            <w:r>
              <w:t>ProSe</w:t>
            </w:r>
            <w:proofErr w:type="spellEnd"/>
            <w:r>
              <w:t xml:space="preserve"> application server address mapping rule contents field is bigger than indicated in figure 5.</w:t>
            </w:r>
            <w:r>
              <w:rPr>
                <w:rFonts w:hint="eastAsia"/>
                <w:lang w:eastAsia="zh-CN"/>
              </w:rPr>
              <w:t>10</w:t>
            </w:r>
            <w:r>
              <w:t>.2.1</w:t>
            </w:r>
            <w:r>
              <w:rPr>
                <w:rFonts w:hint="eastAsia"/>
                <w:lang w:eastAsia="zh-CN"/>
              </w:rPr>
              <w:t>7</w:t>
            </w:r>
            <w:r>
              <w:t xml:space="preserve">, receiving entity shall ignore any superfluous octets located at the end of the </w:t>
            </w:r>
            <w:proofErr w:type="spellStart"/>
            <w:r>
              <w:t>ProSe</w:t>
            </w:r>
            <w:proofErr w:type="spellEnd"/>
            <w:r>
              <w:t xml:space="preserve"> identifier to </w:t>
            </w:r>
            <w:proofErr w:type="spellStart"/>
            <w:r>
              <w:t>ProSe</w:t>
            </w:r>
            <w:proofErr w:type="spellEnd"/>
            <w:r>
              <w:t xml:space="preserve"> application server address mapping rule contents.</w:t>
            </w:r>
          </w:p>
          <w:p w14:paraId="2AB0A0C0" w14:textId="77777777" w:rsidR="00E21E9D" w:rsidRDefault="00E21E9D" w:rsidP="00AF1C32">
            <w:pPr>
              <w:pStyle w:val="TAL"/>
            </w:pPr>
          </w:p>
        </w:tc>
      </w:tr>
    </w:tbl>
    <w:p w14:paraId="4AB2376B" w14:textId="77777777" w:rsidR="00E21E9D" w:rsidRDefault="00E21E9D" w:rsidP="002513F2">
      <w:pPr>
        <w:rPr>
          <w:lang w:val="en-US"/>
        </w:rPr>
      </w:pPr>
    </w:p>
    <w:p w14:paraId="7614BA9C" w14:textId="77777777" w:rsidR="00300A2E" w:rsidRDefault="00300A2E" w:rsidP="00300A2E">
      <w:pPr>
        <w:pStyle w:val="Heading2"/>
        <w:rPr>
          <w:lang w:eastAsia="zh-CN"/>
        </w:rPr>
      </w:pPr>
      <w:bookmarkStart w:id="584" w:name="_CR5_11"/>
      <w:bookmarkStart w:id="585" w:name="_Toc218778871"/>
      <w:bookmarkEnd w:id="584"/>
      <w:r>
        <w:rPr>
          <w:lang w:eastAsia="zh-CN"/>
        </w:rPr>
        <w:t>5.</w:t>
      </w:r>
      <w:r>
        <w:rPr>
          <w:rFonts w:hint="eastAsia"/>
          <w:lang w:eastAsia="zh-CN"/>
        </w:rPr>
        <w:t>11</w:t>
      </w:r>
      <w:r>
        <w:rPr>
          <w:lang w:eastAsia="zh-CN"/>
        </w:rPr>
        <w:tab/>
        <w:t xml:space="preserve">Encoding of UE policies for 5G </w:t>
      </w:r>
      <w:proofErr w:type="spellStart"/>
      <w:r>
        <w:rPr>
          <w:lang w:eastAsia="zh-CN"/>
        </w:rPr>
        <w:t>ProSe</w:t>
      </w:r>
      <w:proofErr w:type="spellEnd"/>
      <w:r>
        <w:rPr>
          <w:lang w:eastAsia="zh-CN"/>
        </w:rPr>
        <w:t xml:space="preserve"> intermediate UE-to-network relay UE</w:t>
      </w:r>
      <w:bookmarkEnd w:id="585"/>
    </w:p>
    <w:p w14:paraId="1447F1D4" w14:textId="77777777" w:rsidR="00300A2E" w:rsidRDefault="00300A2E" w:rsidP="00300A2E">
      <w:pPr>
        <w:pStyle w:val="Heading3"/>
      </w:pPr>
      <w:bookmarkStart w:id="586" w:name="_CR5_11_1"/>
      <w:bookmarkStart w:id="587" w:name="_Toc218778872"/>
      <w:bookmarkEnd w:id="586"/>
      <w:r>
        <w:t>5.</w:t>
      </w:r>
      <w:r>
        <w:rPr>
          <w:rFonts w:hint="eastAsia"/>
          <w:lang w:eastAsia="zh-CN"/>
        </w:rPr>
        <w:t>11</w:t>
      </w:r>
      <w:r>
        <w:t>.1</w:t>
      </w:r>
      <w:r>
        <w:tab/>
        <w:t>General</w:t>
      </w:r>
      <w:bookmarkEnd w:id="587"/>
    </w:p>
    <w:p w14:paraId="2E5589BF" w14:textId="7B7687D5" w:rsidR="00300A2E" w:rsidRDefault="00300A2E" w:rsidP="00300A2E">
      <w:r w:rsidRPr="00FC255E">
        <w:t xml:space="preserve">This clause describes the </w:t>
      </w:r>
      <w:r>
        <w:rPr>
          <w:lang w:eastAsia="zh-CN"/>
        </w:rPr>
        <w:t xml:space="preserve">UE policies for </w:t>
      </w:r>
      <w:r w:rsidRPr="0036007F">
        <w:rPr>
          <w:lang w:eastAsia="zh-CN"/>
        </w:rPr>
        <w:t xml:space="preserve">5G </w:t>
      </w:r>
      <w:proofErr w:type="spellStart"/>
      <w:r w:rsidRPr="0036007F">
        <w:rPr>
          <w:lang w:eastAsia="zh-CN"/>
        </w:rPr>
        <w:t>ProSe</w:t>
      </w:r>
      <w:proofErr w:type="spellEnd"/>
      <w:r w:rsidRPr="0036007F">
        <w:rPr>
          <w:lang w:eastAsia="zh-CN"/>
        </w:rPr>
        <w:t xml:space="preserve"> intermediate UE-to-network relay UE</w:t>
      </w:r>
      <w:r>
        <w:t>.</w:t>
      </w:r>
    </w:p>
    <w:p w14:paraId="27150EEF" w14:textId="11741BA7" w:rsidR="00300A2E" w:rsidRDefault="00300A2E" w:rsidP="00300A2E">
      <w:r>
        <w:t xml:space="preserve">The </w:t>
      </w:r>
      <w:r>
        <w:rPr>
          <w:lang w:eastAsia="zh-CN"/>
        </w:rPr>
        <w:t xml:space="preserve">UE policies for 5G </w:t>
      </w:r>
      <w:proofErr w:type="spellStart"/>
      <w:r>
        <w:rPr>
          <w:lang w:eastAsia="zh-CN"/>
        </w:rPr>
        <w:t>ProSe</w:t>
      </w:r>
      <w:proofErr w:type="spellEnd"/>
      <w:r>
        <w:rPr>
          <w:lang w:eastAsia="zh-CN"/>
        </w:rPr>
        <w:t xml:space="preserve"> intermediate UE-to-network relay UE are </w:t>
      </w:r>
      <w:r>
        <w:t>coded as shown in figures 5.</w:t>
      </w:r>
      <w:r>
        <w:rPr>
          <w:rFonts w:hint="eastAsia"/>
          <w:lang w:eastAsia="zh-CN"/>
        </w:rPr>
        <w:t>11</w:t>
      </w:r>
      <w:r>
        <w:t>.2.1 and table 5.</w:t>
      </w:r>
      <w:r>
        <w:rPr>
          <w:rFonts w:hint="eastAsia"/>
          <w:lang w:eastAsia="zh-CN"/>
        </w:rPr>
        <w:t>11</w:t>
      </w:r>
      <w:r>
        <w:t>.2.1.</w:t>
      </w:r>
    </w:p>
    <w:p w14:paraId="6DEAB426" w14:textId="77777777" w:rsidR="00300A2E" w:rsidRDefault="00300A2E" w:rsidP="00300A2E">
      <w:pPr>
        <w:pStyle w:val="Heading3"/>
      </w:pPr>
      <w:bookmarkStart w:id="588" w:name="_CR5_11_2"/>
      <w:bookmarkStart w:id="589" w:name="_Toc218778873"/>
      <w:bookmarkEnd w:id="588"/>
      <w:r>
        <w:lastRenderedPageBreak/>
        <w:t>5.</w:t>
      </w:r>
      <w:r>
        <w:rPr>
          <w:rFonts w:hint="eastAsia"/>
          <w:lang w:eastAsia="zh-CN"/>
        </w:rPr>
        <w:t>11</w:t>
      </w:r>
      <w:r>
        <w:t>.2</w:t>
      </w:r>
      <w:r>
        <w:tab/>
        <w:t>Information elements coding</w:t>
      </w:r>
      <w:bookmarkEnd w:id="58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300A2E" w14:paraId="6291BAC5" w14:textId="77777777" w:rsidTr="00515086">
        <w:trPr>
          <w:cantSplit/>
          <w:jc w:val="center"/>
        </w:trPr>
        <w:tc>
          <w:tcPr>
            <w:tcW w:w="708" w:type="dxa"/>
            <w:tcBorders>
              <w:top w:val="nil"/>
              <w:left w:val="nil"/>
              <w:bottom w:val="single" w:sz="4" w:space="0" w:color="auto"/>
              <w:right w:val="nil"/>
            </w:tcBorders>
          </w:tcPr>
          <w:p w14:paraId="144A40B0" w14:textId="77777777" w:rsidR="00300A2E" w:rsidRDefault="00300A2E" w:rsidP="00AF1C32">
            <w:pPr>
              <w:pStyle w:val="TAC"/>
            </w:pPr>
            <w:r>
              <w:t>8</w:t>
            </w:r>
          </w:p>
        </w:tc>
        <w:tc>
          <w:tcPr>
            <w:tcW w:w="709" w:type="dxa"/>
            <w:tcBorders>
              <w:top w:val="nil"/>
              <w:left w:val="nil"/>
              <w:bottom w:val="single" w:sz="4" w:space="0" w:color="auto"/>
              <w:right w:val="nil"/>
            </w:tcBorders>
          </w:tcPr>
          <w:p w14:paraId="7FA05CED" w14:textId="77777777" w:rsidR="00300A2E" w:rsidRDefault="00300A2E" w:rsidP="00AF1C32">
            <w:pPr>
              <w:pStyle w:val="TAC"/>
            </w:pPr>
            <w:r>
              <w:t>7</w:t>
            </w:r>
          </w:p>
        </w:tc>
        <w:tc>
          <w:tcPr>
            <w:tcW w:w="709" w:type="dxa"/>
            <w:tcBorders>
              <w:top w:val="nil"/>
              <w:left w:val="nil"/>
              <w:bottom w:val="single" w:sz="4" w:space="0" w:color="auto"/>
              <w:right w:val="nil"/>
            </w:tcBorders>
          </w:tcPr>
          <w:p w14:paraId="4619EAC1" w14:textId="77777777" w:rsidR="00300A2E" w:rsidRDefault="00300A2E" w:rsidP="00AF1C32">
            <w:pPr>
              <w:pStyle w:val="TAC"/>
            </w:pPr>
            <w:r>
              <w:t>6</w:t>
            </w:r>
          </w:p>
        </w:tc>
        <w:tc>
          <w:tcPr>
            <w:tcW w:w="709" w:type="dxa"/>
            <w:tcBorders>
              <w:top w:val="nil"/>
              <w:left w:val="nil"/>
              <w:bottom w:val="single" w:sz="4" w:space="0" w:color="auto"/>
              <w:right w:val="nil"/>
            </w:tcBorders>
          </w:tcPr>
          <w:p w14:paraId="6B4FD54A" w14:textId="77777777" w:rsidR="00300A2E" w:rsidRDefault="00300A2E" w:rsidP="00AF1C32">
            <w:pPr>
              <w:pStyle w:val="TAC"/>
            </w:pPr>
            <w:r>
              <w:t>5</w:t>
            </w:r>
          </w:p>
        </w:tc>
        <w:tc>
          <w:tcPr>
            <w:tcW w:w="709" w:type="dxa"/>
          </w:tcPr>
          <w:p w14:paraId="70B6564A" w14:textId="77777777" w:rsidR="00300A2E" w:rsidRDefault="00300A2E" w:rsidP="00AF1C32">
            <w:pPr>
              <w:pStyle w:val="TAC"/>
            </w:pPr>
            <w:r>
              <w:t>4</w:t>
            </w:r>
          </w:p>
        </w:tc>
        <w:tc>
          <w:tcPr>
            <w:tcW w:w="709" w:type="dxa"/>
          </w:tcPr>
          <w:p w14:paraId="1E194FFE" w14:textId="77777777" w:rsidR="00300A2E" w:rsidRDefault="00300A2E" w:rsidP="00AF1C32">
            <w:pPr>
              <w:pStyle w:val="TAC"/>
            </w:pPr>
            <w:r>
              <w:t>3</w:t>
            </w:r>
          </w:p>
        </w:tc>
        <w:tc>
          <w:tcPr>
            <w:tcW w:w="709" w:type="dxa"/>
          </w:tcPr>
          <w:p w14:paraId="4C1E8788" w14:textId="77777777" w:rsidR="00300A2E" w:rsidRDefault="00300A2E" w:rsidP="00AF1C32">
            <w:pPr>
              <w:pStyle w:val="TAC"/>
            </w:pPr>
            <w:r>
              <w:t>2</w:t>
            </w:r>
          </w:p>
        </w:tc>
        <w:tc>
          <w:tcPr>
            <w:tcW w:w="708" w:type="dxa"/>
          </w:tcPr>
          <w:p w14:paraId="4A425874" w14:textId="77777777" w:rsidR="00300A2E" w:rsidRDefault="00300A2E" w:rsidP="00AF1C32">
            <w:pPr>
              <w:pStyle w:val="TAC"/>
            </w:pPr>
            <w:r>
              <w:t>1</w:t>
            </w:r>
          </w:p>
        </w:tc>
        <w:tc>
          <w:tcPr>
            <w:tcW w:w="1135" w:type="dxa"/>
            <w:gridSpan w:val="3"/>
          </w:tcPr>
          <w:p w14:paraId="6E483121" w14:textId="77777777" w:rsidR="00300A2E" w:rsidRDefault="00300A2E" w:rsidP="00AF1C32">
            <w:pPr>
              <w:pStyle w:val="TAL"/>
            </w:pPr>
          </w:p>
        </w:tc>
      </w:tr>
      <w:tr w:rsidR="00300A2E" w14:paraId="0EC820F7" w14:textId="77777777" w:rsidTr="00515086">
        <w:trPr>
          <w:trHeight w:val="104"/>
          <w:jc w:val="center"/>
        </w:trPr>
        <w:tc>
          <w:tcPr>
            <w:tcW w:w="708" w:type="dxa"/>
            <w:tcBorders>
              <w:top w:val="single" w:sz="4" w:space="0" w:color="auto"/>
              <w:left w:val="single" w:sz="4" w:space="0" w:color="auto"/>
              <w:right w:val="nil"/>
            </w:tcBorders>
          </w:tcPr>
          <w:p w14:paraId="0BB6F41B" w14:textId="77777777" w:rsidR="00300A2E" w:rsidRDefault="00300A2E" w:rsidP="00AF1C32">
            <w:pPr>
              <w:pStyle w:val="TAC"/>
            </w:pPr>
            <w:r>
              <w:t>0</w:t>
            </w:r>
          </w:p>
        </w:tc>
        <w:tc>
          <w:tcPr>
            <w:tcW w:w="709" w:type="dxa"/>
            <w:tcBorders>
              <w:top w:val="single" w:sz="4" w:space="0" w:color="auto"/>
              <w:left w:val="nil"/>
            </w:tcBorders>
          </w:tcPr>
          <w:p w14:paraId="04BF6FCD" w14:textId="77777777" w:rsidR="00300A2E" w:rsidRDefault="00300A2E" w:rsidP="00AF1C32">
            <w:pPr>
              <w:pStyle w:val="TAC"/>
            </w:pPr>
            <w:r>
              <w:t>0</w:t>
            </w:r>
          </w:p>
        </w:tc>
        <w:tc>
          <w:tcPr>
            <w:tcW w:w="709" w:type="dxa"/>
            <w:tcBorders>
              <w:top w:val="single" w:sz="4" w:space="0" w:color="auto"/>
              <w:bottom w:val="nil"/>
            </w:tcBorders>
          </w:tcPr>
          <w:p w14:paraId="3F30C398" w14:textId="77777777" w:rsidR="00300A2E" w:rsidRDefault="00300A2E" w:rsidP="00AF1C32">
            <w:pPr>
              <w:pStyle w:val="TAC"/>
            </w:pPr>
            <w:r>
              <w:t>0</w:t>
            </w:r>
          </w:p>
        </w:tc>
        <w:tc>
          <w:tcPr>
            <w:tcW w:w="709" w:type="dxa"/>
            <w:tcBorders>
              <w:top w:val="single" w:sz="4" w:space="0" w:color="auto"/>
              <w:left w:val="nil"/>
              <w:bottom w:val="nil"/>
              <w:right w:val="single" w:sz="4" w:space="0" w:color="auto"/>
            </w:tcBorders>
          </w:tcPr>
          <w:p w14:paraId="4CCC79EE" w14:textId="5FF83293" w:rsidR="00300A2E" w:rsidRDefault="0038518A" w:rsidP="00AF1C32">
            <w:pPr>
              <w:pStyle w:val="TAC"/>
            </w:pPr>
            <w:r>
              <w:t>PAI</w:t>
            </w:r>
            <w:r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B6E85E3" w14:textId="77777777" w:rsidR="00300A2E" w:rsidRDefault="00300A2E" w:rsidP="00AF1C32">
            <w:pPr>
              <w:pStyle w:val="TAC"/>
            </w:pPr>
            <w:proofErr w:type="spellStart"/>
            <w:r>
              <w:t>ProSeP</w:t>
            </w:r>
            <w:proofErr w:type="spellEnd"/>
            <w:r>
              <w:t xml:space="preserve"> info type = {</w:t>
            </w:r>
            <w:r>
              <w:rPr>
                <w:lang w:eastAsia="zh-CN"/>
              </w:rPr>
              <w:t xml:space="preserve">UE policies for </w:t>
            </w:r>
            <w:bookmarkStart w:id="590" w:name="OLE_LINK9"/>
            <w:r>
              <w:rPr>
                <w:lang w:eastAsia="zh-CN"/>
              </w:rPr>
              <w:t xml:space="preserve">5G </w:t>
            </w:r>
            <w:proofErr w:type="spellStart"/>
            <w:r>
              <w:rPr>
                <w:lang w:eastAsia="zh-CN"/>
              </w:rPr>
              <w:t>ProSe</w:t>
            </w:r>
            <w:proofErr w:type="spellEnd"/>
            <w:r>
              <w:rPr>
                <w:lang w:eastAsia="zh-CN"/>
              </w:rPr>
              <w:t xml:space="preserve"> intermediate UE-to-network relay UE</w:t>
            </w:r>
            <w:bookmarkEnd w:id="590"/>
            <w:r>
              <w:t>}</w:t>
            </w:r>
          </w:p>
        </w:tc>
        <w:tc>
          <w:tcPr>
            <w:tcW w:w="1135" w:type="dxa"/>
            <w:gridSpan w:val="3"/>
            <w:vMerge w:val="restart"/>
          </w:tcPr>
          <w:p w14:paraId="3A133AEB" w14:textId="77777777" w:rsidR="00300A2E" w:rsidRDefault="00300A2E" w:rsidP="00AF1C32">
            <w:pPr>
              <w:pStyle w:val="TAL"/>
            </w:pPr>
            <w:r>
              <w:t>octet k</w:t>
            </w:r>
          </w:p>
        </w:tc>
      </w:tr>
      <w:tr w:rsidR="00300A2E" w14:paraId="02CA8AB8" w14:textId="77777777" w:rsidTr="00515086">
        <w:trPr>
          <w:trHeight w:val="103"/>
          <w:jc w:val="center"/>
        </w:trPr>
        <w:tc>
          <w:tcPr>
            <w:tcW w:w="2835" w:type="dxa"/>
            <w:gridSpan w:val="4"/>
            <w:tcBorders>
              <w:top w:val="nil"/>
              <w:left w:val="single" w:sz="4" w:space="0" w:color="auto"/>
              <w:bottom w:val="single" w:sz="4" w:space="0" w:color="auto"/>
              <w:right w:val="single" w:sz="4" w:space="0" w:color="auto"/>
            </w:tcBorders>
          </w:tcPr>
          <w:p w14:paraId="2EA5642C" w14:textId="77777777" w:rsidR="00300A2E" w:rsidRDefault="00300A2E" w:rsidP="00AF1C32">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A00A78E" w14:textId="77777777" w:rsidR="00300A2E" w:rsidRDefault="00300A2E" w:rsidP="00AF1C32">
            <w:pPr>
              <w:spacing w:after="0"/>
              <w:rPr>
                <w:rFonts w:ascii="Arial" w:hAnsi="Arial"/>
                <w:sz w:val="18"/>
              </w:rPr>
            </w:pPr>
          </w:p>
        </w:tc>
        <w:tc>
          <w:tcPr>
            <w:tcW w:w="1135" w:type="dxa"/>
            <w:gridSpan w:val="3"/>
            <w:vMerge/>
            <w:vAlign w:val="center"/>
          </w:tcPr>
          <w:p w14:paraId="2628B593" w14:textId="77777777" w:rsidR="00300A2E" w:rsidRDefault="00300A2E" w:rsidP="00AF1C32">
            <w:pPr>
              <w:spacing w:after="0"/>
              <w:rPr>
                <w:rFonts w:ascii="Arial" w:hAnsi="Arial"/>
                <w:sz w:val="18"/>
              </w:rPr>
            </w:pPr>
          </w:p>
        </w:tc>
      </w:tr>
      <w:tr w:rsidR="00300A2E" w14:paraId="0B48CAEC" w14:textId="77777777" w:rsidTr="0051508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F385ECE" w14:textId="77777777" w:rsidR="00300A2E" w:rsidRDefault="00300A2E" w:rsidP="00AF1C32">
            <w:pPr>
              <w:pStyle w:val="TAC"/>
            </w:pPr>
          </w:p>
          <w:p w14:paraId="2099D3E4" w14:textId="77777777" w:rsidR="00300A2E" w:rsidRDefault="00300A2E" w:rsidP="00AF1C32">
            <w:pPr>
              <w:pStyle w:val="TAC"/>
            </w:pPr>
            <w:r>
              <w:t xml:space="preserve">Length of </w:t>
            </w:r>
            <w:proofErr w:type="spellStart"/>
            <w:r>
              <w:t>ProSeP</w:t>
            </w:r>
            <w:proofErr w:type="spellEnd"/>
            <w:r>
              <w:t xml:space="preserve"> info contents</w:t>
            </w:r>
          </w:p>
          <w:p w14:paraId="48628E25" w14:textId="77777777" w:rsidR="00300A2E" w:rsidRDefault="00300A2E" w:rsidP="00AF1C32">
            <w:pPr>
              <w:pStyle w:val="TAC"/>
            </w:pPr>
          </w:p>
        </w:tc>
        <w:tc>
          <w:tcPr>
            <w:tcW w:w="1135" w:type="dxa"/>
            <w:gridSpan w:val="3"/>
          </w:tcPr>
          <w:p w14:paraId="07F403C0" w14:textId="77777777" w:rsidR="00300A2E" w:rsidRDefault="00300A2E" w:rsidP="00AF1C32">
            <w:pPr>
              <w:pStyle w:val="TAL"/>
            </w:pPr>
            <w:r>
              <w:t>octet k+1</w:t>
            </w:r>
          </w:p>
          <w:p w14:paraId="37409C37" w14:textId="77777777" w:rsidR="00300A2E" w:rsidRDefault="00300A2E" w:rsidP="00AF1C32">
            <w:pPr>
              <w:pStyle w:val="TAL"/>
            </w:pPr>
          </w:p>
          <w:p w14:paraId="44B5BE0D" w14:textId="77777777" w:rsidR="00300A2E" w:rsidRDefault="00300A2E" w:rsidP="00AF1C32">
            <w:pPr>
              <w:pStyle w:val="TAL"/>
            </w:pPr>
            <w:r>
              <w:t>octet k+2</w:t>
            </w:r>
          </w:p>
        </w:tc>
      </w:tr>
      <w:tr w:rsidR="00300A2E" w14:paraId="384A4EC0" w14:textId="77777777" w:rsidTr="00515086">
        <w:trPr>
          <w:jc w:val="center"/>
        </w:trPr>
        <w:tc>
          <w:tcPr>
            <w:tcW w:w="5670" w:type="dxa"/>
            <w:gridSpan w:val="8"/>
            <w:tcBorders>
              <w:top w:val="nil"/>
              <w:left w:val="single" w:sz="6" w:space="0" w:color="auto"/>
              <w:bottom w:val="single" w:sz="6" w:space="0" w:color="auto"/>
              <w:right w:val="single" w:sz="6" w:space="0" w:color="auto"/>
            </w:tcBorders>
          </w:tcPr>
          <w:p w14:paraId="029D7D2E" w14:textId="77777777" w:rsidR="00300A2E" w:rsidRDefault="00300A2E" w:rsidP="00AF1C32">
            <w:pPr>
              <w:pStyle w:val="TAC"/>
            </w:pPr>
          </w:p>
          <w:p w14:paraId="6ED7FF16" w14:textId="77777777" w:rsidR="00300A2E" w:rsidRDefault="00300A2E" w:rsidP="00AF1C32">
            <w:pPr>
              <w:pStyle w:val="TAC"/>
            </w:pPr>
            <w:r>
              <w:t>Validity timer</w:t>
            </w:r>
          </w:p>
        </w:tc>
        <w:tc>
          <w:tcPr>
            <w:tcW w:w="1135" w:type="dxa"/>
            <w:gridSpan w:val="3"/>
          </w:tcPr>
          <w:p w14:paraId="6F61E3BB" w14:textId="77777777" w:rsidR="00300A2E" w:rsidRDefault="00300A2E" w:rsidP="00AF1C32">
            <w:pPr>
              <w:pStyle w:val="TAL"/>
            </w:pPr>
            <w:r>
              <w:t>octet k+3</w:t>
            </w:r>
          </w:p>
          <w:p w14:paraId="196A6DB4" w14:textId="77777777" w:rsidR="00300A2E" w:rsidRDefault="00300A2E" w:rsidP="00AF1C32">
            <w:pPr>
              <w:pStyle w:val="TAL"/>
            </w:pPr>
          </w:p>
          <w:p w14:paraId="22FF541B" w14:textId="77777777" w:rsidR="00300A2E" w:rsidRDefault="00300A2E" w:rsidP="00AF1C32">
            <w:pPr>
              <w:pStyle w:val="TAL"/>
            </w:pPr>
            <w:r>
              <w:t>octet k+7</w:t>
            </w:r>
          </w:p>
        </w:tc>
      </w:tr>
      <w:tr w:rsidR="00300A2E" w14:paraId="3212C202"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5BBE568" w14:textId="77777777" w:rsidR="00300A2E" w:rsidRDefault="00300A2E" w:rsidP="00AF1C32">
            <w:pPr>
              <w:pStyle w:val="TAC"/>
            </w:pPr>
          </w:p>
          <w:p w14:paraId="645C8F76" w14:textId="77777777" w:rsidR="00300A2E" w:rsidRDefault="00300A2E" w:rsidP="00AF1C32">
            <w:pPr>
              <w:pStyle w:val="TAC"/>
            </w:pPr>
            <w:r>
              <w:t>Served by NG-RAN</w:t>
            </w:r>
          </w:p>
        </w:tc>
        <w:tc>
          <w:tcPr>
            <w:tcW w:w="1135" w:type="dxa"/>
            <w:gridSpan w:val="3"/>
            <w:tcBorders>
              <w:top w:val="nil"/>
              <w:left w:val="single" w:sz="4" w:space="0" w:color="auto"/>
              <w:bottom w:val="nil"/>
              <w:right w:val="nil"/>
            </w:tcBorders>
          </w:tcPr>
          <w:p w14:paraId="4DF8830C" w14:textId="77777777" w:rsidR="00300A2E" w:rsidRDefault="00300A2E" w:rsidP="00AF1C32">
            <w:pPr>
              <w:pStyle w:val="TAL"/>
            </w:pPr>
            <w:r>
              <w:t>octet k+8</w:t>
            </w:r>
          </w:p>
          <w:p w14:paraId="51C853C0" w14:textId="77777777" w:rsidR="00300A2E" w:rsidRDefault="00300A2E" w:rsidP="00AF1C32">
            <w:pPr>
              <w:pStyle w:val="TAL"/>
            </w:pPr>
          </w:p>
          <w:p w14:paraId="0D41D847" w14:textId="77777777" w:rsidR="00300A2E" w:rsidRDefault="00300A2E" w:rsidP="00AF1C32">
            <w:pPr>
              <w:pStyle w:val="TAL"/>
            </w:pPr>
            <w:r>
              <w:t>octet o1</w:t>
            </w:r>
          </w:p>
        </w:tc>
      </w:tr>
      <w:tr w:rsidR="00300A2E" w14:paraId="69917AA5"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A992A2" w14:textId="77777777" w:rsidR="00300A2E" w:rsidRDefault="00300A2E" w:rsidP="00AF1C32">
            <w:pPr>
              <w:pStyle w:val="TAC"/>
            </w:pPr>
          </w:p>
          <w:p w14:paraId="486B0467" w14:textId="77777777" w:rsidR="00300A2E" w:rsidRDefault="00300A2E" w:rsidP="00AF1C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4C94BC0F" w14:textId="77777777" w:rsidR="00300A2E" w:rsidRDefault="00300A2E" w:rsidP="00AF1C32">
            <w:pPr>
              <w:pStyle w:val="TAL"/>
              <w:rPr>
                <w:lang w:eastAsia="zh-CN"/>
              </w:rPr>
            </w:pPr>
            <w:r>
              <w:rPr>
                <w:lang w:eastAsia="zh-CN"/>
              </w:rPr>
              <w:t>octet o1+1</w:t>
            </w:r>
          </w:p>
          <w:p w14:paraId="00FF60B9" w14:textId="77777777" w:rsidR="00300A2E" w:rsidRDefault="00300A2E" w:rsidP="00AF1C32">
            <w:pPr>
              <w:pStyle w:val="TAL"/>
              <w:rPr>
                <w:lang w:eastAsia="zh-CN"/>
              </w:rPr>
            </w:pPr>
          </w:p>
          <w:p w14:paraId="602E4171" w14:textId="77777777" w:rsidR="00300A2E" w:rsidRDefault="00300A2E" w:rsidP="00AF1C32">
            <w:pPr>
              <w:pStyle w:val="TAL"/>
              <w:rPr>
                <w:lang w:eastAsia="zh-CN"/>
              </w:rPr>
            </w:pPr>
            <w:r>
              <w:rPr>
                <w:lang w:eastAsia="zh-CN"/>
              </w:rPr>
              <w:t>octet o2</w:t>
            </w:r>
          </w:p>
        </w:tc>
      </w:tr>
      <w:tr w:rsidR="00300A2E" w14:paraId="2FD522FC"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D1AF525" w14:textId="77777777" w:rsidR="00300A2E" w:rsidRDefault="00300A2E" w:rsidP="00AF1C32">
            <w:pPr>
              <w:pStyle w:val="TAC"/>
            </w:pPr>
          </w:p>
          <w:p w14:paraId="5E3B40D1" w14:textId="77777777" w:rsidR="00300A2E" w:rsidRDefault="00300A2E" w:rsidP="00AF1C32">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2326A7E" w14:textId="77777777" w:rsidR="00300A2E" w:rsidRDefault="00300A2E" w:rsidP="00AF1C32">
            <w:pPr>
              <w:pStyle w:val="TAL"/>
            </w:pPr>
            <w:r>
              <w:t>octet o2+1</w:t>
            </w:r>
          </w:p>
          <w:p w14:paraId="032C3214" w14:textId="77777777" w:rsidR="00300A2E" w:rsidRDefault="00300A2E" w:rsidP="00AF1C32">
            <w:pPr>
              <w:pStyle w:val="TAL"/>
            </w:pPr>
          </w:p>
          <w:p w14:paraId="5189D59F" w14:textId="77777777" w:rsidR="00300A2E" w:rsidRDefault="00300A2E" w:rsidP="00AF1C32">
            <w:pPr>
              <w:pStyle w:val="TAL"/>
            </w:pPr>
            <w:r>
              <w:t>octet o3</w:t>
            </w:r>
          </w:p>
        </w:tc>
      </w:tr>
      <w:tr w:rsidR="00300A2E" w14:paraId="5A2EFBA6"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EABEF72" w14:textId="77777777" w:rsidR="00300A2E" w:rsidRDefault="00300A2E" w:rsidP="00AF1C32">
            <w:pPr>
              <w:pStyle w:val="TAC"/>
            </w:pPr>
          </w:p>
          <w:p w14:paraId="450DB058" w14:textId="77777777" w:rsidR="00300A2E" w:rsidRDefault="00300A2E" w:rsidP="00AF1C32">
            <w:pPr>
              <w:pStyle w:val="TAC"/>
            </w:pPr>
            <w:r>
              <w:t>User info ID for discovery</w:t>
            </w:r>
          </w:p>
        </w:tc>
        <w:tc>
          <w:tcPr>
            <w:tcW w:w="1135" w:type="dxa"/>
            <w:gridSpan w:val="3"/>
            <w:tcBorders>
              <w:top w:val="nil"/>
              <w:left w:val="single" w:sz="4" w:space="0" w:color="auto"/>
              <w:bottom w:val="nil"/>
              <w:right w:val="nil"/>
            </w:tcBorders>
          </w:tcPr>
          <w:p w14:paraId="39330832" w14:textId="77777777" w:rsidR="00300A2E" w:rsidRDefault="00300A2E" w:rsidP="00AF1C32">
            <w:pPr>
              <w:pStyle w:val="TAL"/>
            </w:pPr>
            <w:r>
              <w:t>octet o3+1</w:t>
            </w:r>
          </w:p>
          <w:p w14:paraId="75CE330A" w14:textId="77777777" w:rsidR="00300A2E" w:rsidRDefault="00300A2E" w:rsidP="00AF1C32">
            <w:pPr>
              <w:pStyle w:val="TAL"/>
            </w:pPr>
          </w:p>
          <w:p w14:paraId="0288EE6A" w14:textId="77777777" w:rsidR="00300A2E" w:rsidRDefault="00300A2E" w:rsidP="00AF1C32">
            <w:pPr>
              <w:pStyle w:val="TAL"/>
            </w:pPr>
            <w:r>
              <w:t>octet o3+6</w:t>
            </w:r>
          </w:p>
        </w:tc>
      </w:tr>
      <w:tr w:rsidR="00300A2E" w14:paraId="614A9877"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778F06A" w14:textId="77777777" w:rsidR="00300A2E" w:rsidRDefault="00300A2E" w:rsidP="00AF1C32">
            <w:pPr>
              <w:pStyle w:val="TAC"/>
            </w:pPr>
          </w:p>
          <w:p w14:paraId="55ABEC92" w14:textId="77777777" w:rsidR="00300A2E" w:rsidRDefault="00300A2E" w:rsidP="00AF1C32">
            <w:pPr>
              <w:pStyle w:val="TAC"/>
            </w:pPr>
            <w:r>
              <w:t>RSC info list</w:t>
            </w:r>
          </w:p>
        </w:tc>
        <w:tc>
          <w:tcPr>
            <w:tcW w:w="1135" w:type="dxa"/>
            <w:gridSpan w:val="3"/>
            <w:tcBorders>
              <w:top w:val="nil"/>
              <w:left w:val="single" w:sz="4" w:space="0" w:color="auto"/>
              <w:bottom w:val="nil"/>
              <w:right w:val="nil"/>
            </w:tcBorders>
          </w:tcPr>
          <w:p w14:paraId="3F9F839E" w14:textId="77777777" w:rsidR="00300A2E" w:rsidRDefault="00300A2E" w:rsidP="00AF1C32">
            <w:pPr>
              <w:pStyle w:val="TAL"/>
            </w:pPr>
            <w:r>
              <w:t>octet o3+7</w:t>
            </w:r>
          </w:p>
          <w:p w14:paraId="6589116C" w14:textId="77777777" w:rsidR="00300A2E" w:rsidRDefault="00300A2E" w:rsidP="00AF1C32">
            <w:pPr>
              <w:pStyle w:val="TAL"/>
            </w:pPr>
          </w:p>
          <w:p w14:paraId="566E51F2" w14:textId="77777777" w:rsidR="00300A2E" w:rsidRDefault="00300A2E" w:rsidP="00AF1C32">
            <w:pPr>
              <w:pStyle w:val="TAL"/>
            </w:pPr>
            <w:r>
              <w:t>octet l</w:t>
            </w:r>
          </w:p>
        </w:tc>
      </w:tr>
      <w:tr w:rsidR="00300A2E" w14:paraId="1AF1C15D"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5C7E81F" w14:textId="77777777" w:rsidR="00300A2E" w:rsidRDefault="00300A2E" w:rsidP="00AF1C32">
            <w:pPr>
              <w:pStyle w:val="TAC"/>
              <w:rPr>
                <w:lang w:eastAsia="zh-CN"/>
              </w:rPr>
            </w:pPr>
          </w:p>
          <w:p w14:paraId="6120AD66" w14:textId="77777777" w:rsidR="00300A2E" w:rsidRDefault="00300A2E" w:rsidP="00AF1C32">
            <w:pPr>
              <w:pStyle w:val="TAC"/>
            </w:pPr>
            <w:r>
              <w:rPr>
                <w:lang w:eastAsia="zh-CN"/>
              </w:rPr>
              <w:t>Privacy timer</w:t>
            </w:r>
          </w:p>
        </w:tc>
        <w:tc>
          <w:tcPr>
            <w:tcW w:w="1135" w:type="dxa"/>
            <w:gridSpan w:val="3"/>
            <w:tcBorders>
              <w:top w:val="nil"/>
              <w:left w:val="single" w:sz="4" w:space="0" w:color="auto"/>
              <w:bottom w:val="nil"/>
              <w:right w:val="nil"/>
            </w:tcBorders>
          </w:tcPr>
          <w:p w14:paraId="3DA90E7A" w14:textId="77777777" w:rsidR="00300A2E" w:rsidRDefault="00300A2E" w:rsidP="00AF1C32">
            <w:pPr>
              <w:pStyle w:val="TAL"/>
            </w:pPr>
            <w:r>
              <w:t>octet l+1</w:t>
            </w:r>
          </w:p>
          <w:p w14:paraId="199D31CB" w14:textId="77777777" w:rsidR="00300A2E" w:rsidRDefault="00300A2E" w:rsidP="00AF1C32">
            <w:pPr>
              <w:pStyle w:val="TAL"/>
            </w:pPr>
          </w:p>
          <w:p w14:paraId="3E8BF98F" w14:textId="77777777" w:rsidR="00300A2E" w:rsidRDefault="00300A2E" w:rsidP="00AF1C32">
            <w:pPr>
              <w:pStyle w:val="TAL"/>
              <w:rPr>
                <w:lang w:eastAsia="zh-CN"/>
              </w:rPr>
            </w:pPr>
            <w:r>
              <w:t>octet l+2</w:t>
            </w:r>
          </w:p>
        </w:tc>
      </w:tr>
      <w:tr w:rsidR="00604D34" w14:paraId="523D34F5" w14:textId="77777777" w:rsidTr="00515086">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E470CB1" w14:textId="77777777" w:rsidR="00604D34" w:rsidRDefault="00604D34" w:rsidP="001F7213">
            <w:pPr>
              <w:pStyle w:val="TAC"/>
              <w:rPr>
                <w:noProof/>
              </w:rPr>
            </w:pPr>
          </w:p>
          <w:p w14:paraId="36BEDB63" w14:textId="77777777" w:rsidR="00604D34" w:rsidRDefault="00604D34" w:rsidP="001F7213">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52F32CD2" w14:textId="77777777" w:rsidR="00604D34" w:rsidRPr="001D06A2" w:rsidRDefault="00604D34" w:rsidP="001F7213">
            <w:pPr>
              <w:pStyle w:val="TAL"/>
              <w:rPr>
                <w:lang w:eastAsia="zh-CN"/>
              </w:rPr>
            </w:pPr>
            <w:r>
              <w:rPr>
                <w:lang w:eastAsia="zh-CN"/>
              </w:rPr>
              <w:t>octet (</w:t>
            </w:r>
            <w:r>
              <w:rPr>
                <w:rFonts w:hint="eastAsia"/>
                <w:lang w:eastAsia="zh-CN"/>
              </w:rPr>
              <w:t>l</w:t>
            </w:r>
            <w:r>
              <w:rPr>
                <w:lang w:eastAsia="zh-CN"/>
              </w:rPr>
              <w:t>+</w:t>
            </w:r>
            <w:r>
              <w:rPr>
                <w:rFonts w:hint="eastAsia"/>
                <w:lang w:eastAsia="zh-CN"/>
              </w:rPr>
              <w:t>3</w:t>
            </w:r>
            <w:r w:rsidRPr="001D06A2">
              <w:rPr>
                <w:lang w:eastAsia="zh-CN"/>
              </w:rPr>
              <w:t>)*</w:t>
            </w:r>
          </w:p>
          <w:p w14:paraId="560B558C" w14:textId="77777777" w:rsidR="00604D34" w:rsidRPr="001D06A2" w:rsidRDefault="00604D34" w:rsidP="001F7213">
            <w:pPr>
              <w:pStyle w:val="TAL"/>
            </w:pPr>
          </w:p>
          <w:p w14:paraId="0BDDACDC" w14:textId="77777777" w:rsidR="00604D34" w:rsidRDefault="00604D34" w:rsidP="001F7213">
            <w:pPr>
              <w:pStyle w:val="TAL"/>
            </w:pPr>
            <w:r w:rsidRPr="001D06A2">
              <w:t xml:space="preserve">octet </w:t>
            </w:r>
            <w:r>
              <w:rPr>
                <w:rFonts w:hint="eastAsia"/>
                <w:lang w:eastAsia="zh-CN"/>
              </w:rPr>
              <w:t>b</w:t>
            </w:r>
            <w:r>
              <w:t>*</w:t>
            </w:r>
          </w:p>
        </w:tc>
      </w:tr>
      <w:tr w:rsidR="00515086" w:rsidRPr="006B1F4B" w14:paraId="71D307AC" w14:textId="77777777" w:rsidTr="00515086">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37F3993" w14:textId="77777777" w:rsidR="00515086" w:rsidRPr="006B1F4B" w:rsidRDefault="00515086" w:rsidP="003C0A54">
            <w:pPr>
              <w:pStyle w:val="TAC"/>
              <w:rPr>
                <w:lang w:eastAsia="ko-KR"/>
              </w:rPr>
            </w:pPr>
            <w:proofErr w:type="spellStart"/>
            <w:r>
              <w:rPr>
                <w:lang w:eastAsia="zh-CN"/>
              </w:rPr>
              <w:t>ProSe</w:t>
            </w:r>
            <w:proofErr w:type="spellEnd"/>
            <w:r>
              <w:rPr>
                <w:lang w:eastAsia="zh-CN"/>
              </w:rPr>
              <w:t xml:space="preserve"> PC5 broadcast</w:t>
            </w:r>
            <w:r>
              <w:rPr>
                <w:rFonts w:hint="eastAsia"/>
                <w:lang w:eastAsia="ko-KR"/>
              </w:rPr>
              <w:t xml:space="preserve"> for public warning notification</w:t>
            </w:r>
          </w:p>
        </w:tc>
        <w:tc>
          <w:tcPr>
            <w:tcW w:w="1093" w:type="dxa"/>
            <w:tcBorders>
              <w:top w:val="nil"/>
              <w:left w:val="single" w:sz="4" w:space="0" w:color="auto"/>
              <w:bottom w:val="nil"/>
              <w:right w:val="nil"/>
            </w:tcBorders>
          </w:tcPr>
          <w:p w14:paraId="02D09280" w14:textId="77777777" w:rsidR="00515086" w:rsidRDefault="00515086" w:rsidP="00FF0D12">
            <w:pPr>
              <w:keepNext/>
              <w:keepLines/>
              <w:spacing w:after="0"/>
              <w:rPr>
                <w:rFonts w:ascii="Arial" w:hAnsi="Arial"/>
                <w:sz w:val="18"/>
              </w:rPr>
            </w:pPr>
            <w:r>
              <w:rPr>
                <w:rFonts w:ascii="Arial" w:hAnsi="Arial"/>
                <w:sz w:val="18"/>
              </w:rPr>
              <w:t>octet p</w:t>
            </w:r>
          </w:p>
          <w:p w14:paraId="1690E0AA" w14:textId="77777777" w:rsidR="00515086" w:rsidRDefault="00515086" w:rsidP="00FF0D12">
            <w:pPr>
              <w:keepNext/>
              <w:keepLines/>
              <w:spacing w:after="0"/>
              <w:rPr>
                <w:rFonts w:ascii="Arial" w:hAnsi="Arial"/>
                <w:sz w:val="18"/>
              </w:rPr>
            </w:pPr>
          </w:p>
          <w:p w14:paraId="4F079B06" w14:textId="77777777" w:rsidR="00515086" w:rsidRPr="006B1F4B" w:rsidRDefault="00515086" w:rsidP="00FF0D12">
            <w:pPr>
              <w:keepNext/>
              <w:keepLines/>
              <w:spacing w:after="0"/>
              <w:rPr>
                <w:rFonts w:ascii="Arial" w:hAnsi="Arial"/>
                <w:sz w:val="18"/>
              </w:rPr>
            </w:pPr>
            <w:r>
              <w:rPr>
                <w:rFonts w:ascii="Arial" w:hAnsi="Arial"/>
                <w:sz w:val="18"/>
              </w:rPr>
              <w:t>octet q</w:t>
            </w:r>
          </w:p>
        </w:tc>
      </w:tr>
    </w:tbl>
    <w:p w14:paraId="4793BB2A" w14:textId="77777777" w:rsidR="00300A2E" w:rsidRDefault="00300A2E" w:rsidP="00300A2E">
      <w:pPr>
        <w:pStyle w:val="TF"/>
      </w:pPr>
      <w:bookmarkStart w:id="591" w:name="_CRFigure5_11_2_1"/>
      <w:r>
        <w:t>Figure </w:t>
      </w:r>
      <w:bookmarkEnd w:id="591"/>
      <w:r>
        <w:t>5.</w:t>
      </w:r>
      <w:r>
        <w:rPr>
          <w:rFonts w:hint="eastAsia"/>
          <w:lang w:eastAsia="zh-CN"/>
        </w:rPr>
        <w:t>11</w:t>
      </w:r>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intermediate UE-to-network relay UE</w:t>
      </w:r>
      <w:r>
        <w:t>}</w:t>
      </w:r>
    </w:p>
    <w:p w14:paraId="098024CF" w14:textId="77777777" w:rsidR="00300A2E" w:rsidRDefault="00300A2E" w:rsidP="00300A2E">
      <w:pPr>
        <w:pStyle w:val="TH"/>
      </w:pPr>
      <w:bookmarkStart w:id="592" w:name="_CRTable5_11_2_1"/>
      <w:r>
        <w:lastRenderedPageBreak/>
        <w:t>Table </w:t>
      </w:r>
      <w:bookmarkEnd w:id="592"/>
      <w:r>
        <w:t>5.</w:t>
      </w:r>
      <w:r>
        <w:rPr>
          <w:rFonts w:hint="eastAsia"/>
          <w:lang w:eastAsia="zh-CN"/>
        </w:rPr>
        <w:t>11</w:t>
      </w:r>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19"/>
        <w:gridCol w:w="7029"/>
        <w:gridCol w:w="17"/>
        <w:gridCol w:w="16"/>
      </w:tblGrid>
      <w:tr w:rsidR="00300A2E" w14:paraId="3176054E" w14:textId="77777777" w:rsidTr="00C25E82">
        <w:trPr>
          <w:gridBefore w:val="2"/>
          <w:wBefore w:w="37" w:type="dxa"/>
          <w:cantSplit/>
          <w:jc w:val="center"/>
        </w:trPr>
        <w:tc>
          <w:tcPr>
            <w:tcW w:w="7062" w:type="dxa"/>
            <w:gridSpan w:val="3"/>
            <w:tcBorders>
              <w:top w:val="single" w:sz="4" w:space="0" w:color="auto"/>
              <w:left w:val="single" w:sz="4" w:space="0" w:color="auto"/>
              <w:bottom w:val="nil"/>
              <w:right w:val="single" w:sz="4" w:space="0" w:color="auto"/>
            </w:tcBorders>
          </w:tcPr>
          <w:p w14:paraId="1410D7EB" w14:textId="604261A0" w:rsidR="00300A2E" w:rsidRDefault="003779D0" w:rsidP="00AF1C32">
            <w:pPr>
              <w:pStyle w:val="TAL"/>
            </w:pPr>
            <w:proofErr w:type="spellStart"/>
            <w:r>
              <w:lastRenderedPageBreak/>
              <w:t>ProSeP</w:t>
            </w:r>
            <w:proofErr w:type="spellEnd"/>
            <w:r>
              <w:t xml:space="preserve"> info type (bit 1 to 4 of octet k) shall be set to "</w:t>
            </w:r>
            <w:r>
              <w:rPr>
                <w:rFonts w:hint="eastAsia"/>
                <w:lang w:eastAsia="zh-CN"/>
              </w:rPr>
              <w:t>1001</w:t>
            </w:r>
            <w:r>
              <w:t>" (</w:t>
            </w:r>
            <w:r>
              <w:rPr>
                <w:lang w:eastAsia="zh-CN"/>
              </w:rPr>
              <w:t xml:space="preserve">UE policies for 5G </w:t>
            </w:r>
            <w:proofErr w:type="spellStart"/>
            <w:r>
              <w:rPr>
                <w:lang w:eastAsia="zh-CN"/>
              </w:rPr>
              <w:t>ProSe</w:t>
            </w:r>
            <w:proofErr w:type="spellEnd"/>
            <w:r>
              <w:rPr>
                <w:lang w:eastAsia="zh-CN"/>
              </w:rPr>
              <w:t xml:space="preserve"> intermediate UE-to-network relay UE</w:t>
            </w:r>
            <w:r>
              <w:t>)</w:t>
            </w:r>
          </w:p>
          <w:p w14:paraId="6538071E" w14:textId="77777777" w:rsidR="00300A2E" w:rsidRDefault="00300A2E" w:rsidP="00AF1C32">
            <w:pPr>
              <w:pStyle w:val="TAL"/>
            </w:pPr>
          </w:p>
        </w:tc>
      </w:tr>
      <w:tr w:rsidR="0038518A" w:rsidRPr="00042094" w14:paraId="3ED73D63" w14:textId="77777777" w:rsidTr="00C25E82">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27DF5BF3" w14:textId="77777777" w:rsidR="0038518A" w:rsidRPr="00042094" w:rsidRDefault="0038518A" w:rsidP="00D35FA0">
            <w:pPr>
              <w:pStyle w:val="TAL"/>
            </w:pPr>
            <w:r>
              <w:t>PKMF address indication (PAI) (bit 5 of octet k)</w:t>
            </w:r>
          </w:p>
        </w:tc>
      </w:tr>
      <w:tr w:rsidR="0038518A" w:rsidRPr="00042094" w14:paraId="52E00123" w14:textId="77777777" w:rsidTr="00C25E82">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625ADD13" w14:textId="77777777" w:rsidR="0038518A" w:rsidRPr="00042094" w:rsidRDefault="0038518A" w:rsidP="00D35FA0">
            <w:pPr>
              <w:pStyle w:val="TAL"/>
            </w:pPr>
            <w:r>
              <w:t>The PAI indicates whether the 5G PKMF address information is included in the IE or not</w:t>
            </w:r>
          </w:p>
        </w:tc>
      </w:tr>
      <w:tr w:rsidR="0038518A" w:rsidRPr="00042094" w14:paraId="444A24FC" w14:textId="77777777" w:rsidTr="00C25E82">
        <w:trPr>
          <w:gridBefore w:val="1"/>
          <w:gridAfter w:val="1"/>
          <w:wBefore w:w="18" w:type="dxa"/>
          <w:wAfter w:w="16" w:type="dxa"/>
          <w:cantSplit/>
          <w:trHeight w:val="414"/>
          <w:jc w:val="center"/>
        </w:trPr>
        <w:tc>
          <w:tcPr>
            <w:tcW w:w="7065" w:type="dxa"/>
            <w:gridSpan w:val="3"/>
            <w:tcBorders>
              <w:top w:val="nil"/>
              <w:left w:val="single" w:sz="4" w:space="0" w:color="auto"/>
              <w:bottom w:val="nil"/>
              <w:right w:val="single" w:sz="4" w:space="0" w:color="auto"/>
            </w:tcBorders>
          </w:tcPr>
          <w:p w14:paraId="76987061" w14:textId="77777777" w:rsidR="0038518A" w:rsidRDefault="0038518A" w:rsidP="00D35FA0">
            <w:pPr>
              <w:pStyle w:val="TAL"/>
            </w:pPr>
            <w:r w:rsidRPr="000E78A7">
              <w:t>Bit</w:t>
            </w:r>
          </w:p>
          <w:p w14:paraId="511C432E" w14:textId="77777777" w:rsidR="0038518A" w:rsidRPr="00042094" w:rsidRDefault="0038518A" w:rsidP="00D35FA0">
            <w:pPr>
              <w:pStyle w:val="TAL"/>
            </w:pPr>
            <w:r w:rsidRPr="00116FEA">
              <w:rPr>
                <w:b/>
                <w:bCs/>
              </w:rPr>
              <w:t>5</w:t>
            </w:r>
          </w:p>
        </w:tc>
      </w:tr>
      <w:tr w:rsidR="0038518A" w:rsidRPr="00042094" w14:paraId="37C4C70F" w14:textId="77777777" w:rsidTr="00C25E82">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6B79B940" w14:textId="77777777" w:rsidR="0038518A" w:rsidRPr="00042094" w:rsidRDefault="0038518A"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8518A" w:rsidRPr="0038518A" w14:paraId="212BB529" w14:textId="77777777" w:rsidTr="00C25E82">
        <w:trPr>
          <w:gridBefore w:val="1"/>
          <w:gridAfter w:val="1"/>
          <w:wBefore w:w="18" w:type="dxa"/>
          <w:wAfter w:w="16" w:type="dxa"/>
          <w:cantSplit/>
          <w:trHeight w:val="402"/>
          <w:jc w:val="center"/>
        </w:trPr>
        <w:tc>
          <w:tcPr>
            <w:tcW w:w="7065" w:type="dxa"/>
            <w:gridSpan w:val="3"/>
            <w:tcBorders>
              <w:top w:val="nil"/>
              <w:left w:val="single" w:sz="4" w:space="0" w:color="auto"/>
              <w:bottom w:val="nil"/>
              <w:right w:val="single" w:sz="4" w:space="0" w:color="auto"/>
            </w:tcBorders>
          </w:tcPr>
          <w:p w14:paraId="13155934" w14:textId="77777777" w:rsidR="0038518A" w:rsidRDefault="0038518A"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50BCFB2" w14:textId="77777777" w:rsidR="0038518A" w:rsidRPr="004347B2" w:rsidRDefault="0038518A" w:rsidP="00D35FA0">
            <w:pPr>
              <w:pStyle w:val="TAL"/>
              <w:rPr>
                <w:lang w:val="en-US"/>
              </w:rPr>
            </w:pPr>
          </w:p>
        </w:tc>
      </w:tr>
      <w:tr w:rsidR="00300A2E" w14:paraId="3DB9B122"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17B66166" w14:textId="6226AA63" w:rsidR="00300A2E" w:rsidRDefault="00300A2E" w:rsidP="00AF1C3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4AC33449" w14:textId="77777777" w:rsidR="00300A2E" w:rsidRDefault="00300A2E" w:rsidP="00AF1C32">
            <w:pPr>
              <w:pStyle w:val="TAL"/>
            </w:pPr>
          </w:p>
        </w:tc>
      </w:tr>
      <w:tr w:rsidR="00300A2E" w14:paraId="48D1CC76"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17CD2C50" w14:textId="77777777" w:rsidR="00300A2E" w:rsidRDefault="00300A2E" w:rsidP="00AF1C32">
            <w:pPr>
              <w:pStyle w:val="TAL"/>
            </w:pPr>
            <w:r>
              <w:t>Validity timer (octet k+3 to k+7):</w:t>
            </w:r>
          </w:p>
          <w:p w14:paraId="3529AD10" w14:textId="77777777" w:rsidR="00300A2E" w:rsidRDefault="00300A2E" w:rsidP="00AF1C32">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p w14:paraId="1AE11AE7" w14:textId="77777777" w:rsidR="00300A2E" w:rsidRDefault="00300A2E" w:rsidP="00AF1C32">
            <w:pPr>
              <w:pStyle w:val="TAL"/>
            </w:pPr>
          </w:p>
        </w:tc>
      </w:tr>
      <w:tr w:rsidR="00300A2E" w14:paraId="406B94F2"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339D9BB7" w14:textId="77777777" w:rsidR="00300A2E" w:rsidRDefault="00300A2E" w:rsidP="00AF1C32">
            <w:pPr>
              <w:pStyle w:val="TAL"/>
            </w:pPr>
          </w:p>
        </w:tc>
      </w:tr>
      <w:tr w:rsidR="00300A2E" w14:paraId="6358FFCC"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7A3DDD1B" w14:textId="77777777" w:rsidR="00300A2E" w:rsidRDefault="00300A2E" w:rsidP="00AF1C32">
            <w:pPr>
              <w:pStyle w:val="TAL"/>
            </w:pPr>
            <w:r>
              <w:t>Served by NG-RAN (octet k+8 to o1):</w:t>
            </w:r>
          </w:p>
          <w:p w14:paraId="325842CE" w14:textId="77777777" w:rsidR="00300A2E" w:rsidRDefault="00300A2E" w:rsidP="00AF1C32">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 xml:space="preserve">5G </w:t>
            </w:r>
            <w:proofErr w:type="spellStart"/>
            <w:r>
              <w:rPr>
                <w:lang w:eastAsia="zh-CN"/>
              </w:rPr>
              <w:t>ProSe</w:t>
            </w:r>
            <w:proofErr w:type="spellEnd"/>
            <w:r>
              <w:rPr>
                <w:lang w:eastAsia="zh-CN"/>
              </w:rPr>
              <w:t xml:space="preserve"> intermediate UE-to-network relay UE</w:t>
            </w:r>
            <w:r>
              <w:t xml:space="preserve"> when the UE is served by NG-RAN.</w:t>
            </w:r>
          </w:p>
          <w:p w14:paraId="7F07A52F" w14:textId="77777777" w:rsidR="00300A2E" w:rsidRDefault="00300A2E" w:rsidP="00AF1C32">
            <w:pPr>
              <w:pStyle w:val="TAL"/>
            </w:pPr>
          </w:p>
        </w:tc>
      </w:tr>
      <w:tr w:rsidR="00300A2E" w14:paraId="06162E4D"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85A1B89" w14:textId="77777777" w:rsidR="00300A2E" w:rsidRDefault="00300A2E" w:rsidP="00AF1C32">
            <w:pPr>
              <w:pStyle w:val="TAL"/>
            </w:pPr>
            <w:r>
              <w:t>Not served by NG-RAN (octet o1+1 to o2):</w:t>
            </w:r>
          </w:p>
          <w:p w14:paraId="63DF3C38" w14:textId="77777777" w:rsidR="00300A2E" w:rsidRDefault="00300A2E" w:rsidP="00AF1C32">
            <w:pPr>
              <w:pStyle w:val="TAL"/>
            </w:pPr>
            <w:r>
              <w:t xml:space="preserve">The not served by NG-RAN field is coded according to figure 5.6.2.5 and table 5.6.2.5, and contains configuration parameters for 5G </w:t>
            </w:r>
            <w:proofErr w:type="spellStart"/>
            <w:r>
              <w:t>ProSe</w:t>
            </w:r>
            <w:proofErr w:type="spellEnd"/>
            <w:r>
              <w:t xml:space="preserve"> </w:t>
            </w:r>
            <w:r>
              <w:rPr>
                <w:rFonts w:hint="eastAsia"/>
                <w:lang w:eastAsia="zh-CN"/>
              </w:rPr>
              <w:t xml:space="preserve">multi-hop </w:t>
            </w:r>
            <w:r>
              <w:t>UE-to-network relay discovery and communication when the UE is not served by NG-RAN.</w:t>
            </w:r>
          </w:p>
        </w:tc>
      </w:tr>
      <w:tr w:rsidR="00300A2E" w14:paraId="074B9E14"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1BFB006A" w14:textId="77777777" w:rsidR="00300A2E" w:rsidRDefault="00300A2E" w:rsidP="00AF1C32">
            <w:pPr>
              <w:pStyle w:val="TAL"/>
            </w:pPr>
          </w:p>
        </w:tc>
      </w:tr>
      <w:tr w:rsidR="00300A2E" w14:paraId="27BFE128"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7AFC2840" w14:textId="77777777" w:rsidR="00300A2E" w:rsidRDefault="00300A2E" w:rsidP="00AF1C32">
            <w:pPr>
              <w:pStyle w:val="TAL"/>
            </w:pPr>
            <w:r>
              <w:t>Default destination layer-2 IDs for sending the discovery signalling for solicitation and for receiving the discovery signalling for announcement and additional information (octet o2+1 to o3):</w:t>
            </w:r>
          </w:p>
          <w:p w14:paraId="36A107ED" w14:textId="77777777" w:rsidR="00300A2E" w:rsidRDefault="00300A2E"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5AB9DF7F" w14:textId="77777777" w:rsidR="00300A2E" w:rsidRDefault="00300A2E" w:rsidP="00AF1C32">
            <w:pPr>
              <w:pStyle w:val="TAL"/>
            </w:pPr>
          </w:p>
        </w:tc>
      </w:tr>
      <w:tr w:rsidR="00300A2E" w14:paraId="0353ED0F"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072D8317" w14:textId="77777777" w:rsidR="00300A2E" w:rsidRDefault="00300A2E" w:rsidP="00AF1C32">
            <w:pPr>
              <w:pStyle w:val="TAL"/>
            </w:pPr>
            <w:r>
              <w:t>User info ID for discovery (octet o3+1 to o3+6):</w:t>
            </w:r>
          </w:p>
          <w:p w14:paraId="780ACEBC" w14:textId="77777777" w:rsidR="00300A2E" w:rsidRDefault="00300A2E" w:rsidP="00AF1C32">
            <w:pPr>
              <w:pStyle w:val="TAL"/>
            </w:pPr>
            <w:r>
              <w:t>The value of the User info ID parameter is a 48-bit long bit string. The format of the User info ID parameter is out of scope of this specification.</w:t>
            </w:r>
          </w:p>
          <w:p w14:paraId="51AA0A24" w14:textId="77777777" w:rsidR="00300A2E" w:rsidRDefault="00300A2E" w:rsidP="00AF1C32">
            <w:pPr>
              <w:pStyle w:val="TAL"/>
            </w:pPr>
          </w:p>
        </w:tc>
      </w:tr>
      <w:tr w:rsidR="00300A2E" w14:paraId="67683DA0"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45BA1418" w14:textId="77777777" w:rsidR="00300A2E" w:rsidRDefault="00300A2E" w:rsidP="00AF1C32">
            <w:pPr>
              <w:pStyle w:val="TAL"/>
            </w:pPr>
            <w:r>
              <w:t>RSC info list (octet o3+7 to l):</w:t>
            </w:r>
          </w:p>
          <w:p w14:paraId="0EA1A6AE" w14:textId="39CA6FE7" w:rsidR="00300A2E" w:rsidRDefault="00300A2E" w:rsidP="00AF1C32">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6A84100A" w14:textId="77777777" w:rsidR="00300A2E" w:rsidRDefault="00300A2E" w:rsidP="00AF1C32">
            <w:pPr>
              <w:pStyle w:val="TAL"/>
            </w:pPr>
          </w:p>
        </w:tc>
      </w:tr>
      <w:tr w:rsidR="00604D34" w:rsidRPr="0037712D" w14:paraId="50C006EE" w14:textId="77777777" w:rsidTr="00C25E82">
        <w:trPr>
          <w:gridAfter w:val="2"/>
          <w:wAfter w:w="33" w:type="dxa"/>
          <w:cantSplit/>
          <w:jc w:val="center"/>
        </w:trPr>
        <w:tc>
          <w:tcPr>
            <w:tcW w:w="7066" w:type="dxa"/>
            <w:gridSpan w:val="3"/>
            <w:tcBorders>
              <w:top w:val="nil"/>
              <w:left w:val="single" w:sz="4" w:space="0" w:color="auto"/>
              <w:bottom w:val="nil"/>
              <w:right w:val="single" w:sz="4" w:space="0" w:color="auto"/>
            </w:tcBorders>
          </w:tcPr>
          <w:p w14:paraId="02C59DDB" w14:textId="4A1FB320" w:rsidR="00604D34" w:rsidRDefault="00604D34" w:rsidP="001F7213">
            <w:pPr>
              <w:pStyle w:val="TAL"/>
            </w:pPr>
            <w:r>
              <w:t xml:space="preserve">Privacy timer (octet </w:t>
            </w:r>
            <w:r>
              <w:rPr>
                <w:rFonts w:hint="eastAsia"/>
                <w:lang w:eastAsia="zh-CN"/>
              </w:rPr>
              <w:t>l+1</w:t>
            </w:r>
            <w:r>
              <w:t xml:space="preserve"> to </w:t>
            </w:r>
            <w:r>
              <w:rPr>
                <w:rFonts w:hint="eastAsia"/>
                <w:lang w:eastAsia="zh-CN"/>
              </w:rPr>
              <w:t>l+2</w:t>
            </w:r>
            <w:r>
              <w:t>):</w:t>
            </w:r>
          </w:p>
          <w:p w14:paraId="724596F3" w14:textId="77777777" w:rsidR="00604D34" w:rsidRDefault="00604D34" w:rsidP="001F7213">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14:paraId="72BCD18D" w14:textId="77777777" w:rsidR="00604D34" w:rsidRPr="0037712D" w:rsidRDefault="00604D34" w:rsidP="001F7213">
            <w:pPr>
              <w:pStyle w:val="TAL"/>
            </w:pPr>
          </w:p>
        </w:tc>
      </w:tr>
      <w:tr w:rsidR="00604D34" w:rsidRPr="0037712D" w14:paraId="7B8BDFBA" w14:textId="77777777" w:rsidTr="00C25E82">
        <w:trPr>
          <w:gridAfter w:val="2"/>
          <w:wAfter w:w="33" w:type="dxa"/>
          <w:cantSplit/>
          <w:jc w:val="center"/>
        </w:trPr>
        <w:tc>
          <w:tcPr>
            <w:tcW w:w="7066" w:type="dxa"/>
            <w:gridSpan w:val="3"/>
            <w:tcBorders>
              <w:top w:val="nil"/>
              <w:left w:val="single" w:sz="4" w:space="0" w:color="auto"/>
              <w:bottom w:val="nil"/>
              <w:right w:val="single" w:sz="4" w:space="0" w:color="auto"/>
            </w:tcBorders>
          </w:tcPr>
          <w:p w14:paraId="71D6CA46" w14:textId="3D27A07A" w:rsidR="00604D34" w:rsidRDefault="00604D34" w:rsidP="001F7213">
            <w:pPr>
              <w:pStyle w:val="TAL"/>
            </w:pPr>
            <w:r>
              <w:t xml:space="preserve">5G PKMF address information (octet </w:t>
            </w:r>
            <w:r>
              <w:rPr>
                <w:rFonts w:hint="eastAsia"/>
                <w:lang w:eastAsia="zh-CN"/>
              </w:rPr>
              <w:t>l</w:t>
            </w:r>
            <w:r>
              <w:t>+</w:t>
            </w:r>
            <w:r>
              <w:rPr>
                <w:rFonts w:hint="eastAsia"/>
                <w:lang w:eastAsia="zh-CN"/>
              </w:rPr>
              <w:t>3</w:t>
            </w:r>
            <w:r>
              <w:t xml:space="preserve"> to </w:t>
            </w:r>
            <w:r>
              <w:rPr>
                <w:rFonts w:hint="eastAsia"/>
                <w:lang w:eastAsia="zh-CN"/>
              </w:rPr>
              <w:t>b</w:t>
            </w:r>
            <w:r>
              <w:t>):</w:t>
            </w:r>
          </w:p>
          <w:p w14:paraId="581ADC42" w14:textId="77777777" w:rsidR="00604D34" w:rsidRDefault="00604D34"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8CEFE06" w14:textId="77777777" w:rsidR="00051D33" w:rsidRDefault="00051D33" w:rsidP="001F7213">
            <w:pPr>
              <w:pStyle w:val="TAL"/>
            </w:pPr>
          </w:p>
          <w:p w14:paraId="42BCA34B" w14:textId="77777777" w:rsidR="00051D33" w:rsidRPr="008D160D" w:rsidRDefault="00051D33" w:rsidP="00051D33">
            <w:pPr>
              <w:keepNext/>
              <w:keepLines/>
              <w:spacing w:after="0"/>
              <w:rPr>
                <w:rFonts w:ascii="Arial" w:hAnsi="Arial"/>
                <w:sz w:val="18"/>
              </w:rPr>
            </w:pPr>
            <w:proofErr w:type="spellStart"/>
            <w:r>
              <w:rPr>
                <w:rFonts w:ascii="Arial" w:hAnsi="Arial"/>
                <w:sz w:val="18"/>
              </w:rPr>
              <w:t>ProSe</w:t>
            </w:r>
            <w:proofErr w:type="spellEnd"/>
            <w:r>
              <w:rPr>
                <w:rFonts w:ascii="Arial" w:hAnsi="Arial"/>
                <w:sz w:val="18"/>
              </w:rPr>
              <w:t xml:space="preserv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5F580694" w14:textId="59D1502F" w:rsidR="00051D33" w:rsidRPr="00422B8E" w:rsidRDefault="00051D33" w:rsidP="00051D33">
            <w:pPr>
              <w:pStyle w:val="TAL"/>
              <w:rPr>
                <w:lang w:eastAsia="zh-CN"/>
              </w:rPr>
            </w:pPr>
            <w:r w:rsidRPr="008D160D">
              <w:t xml:space="preserve">The </w:t>
            </w:r>
            <w:proofErr w:type="spellStart"/>
            <w:r>
              <w:t>ProSe</w:t>
            </w:r>
            <w:proofErr w:type="spellEnd"/>
            <w:r>
              <w:t xml:space="preserv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proofErr w:type="spellStart"/>
            <w:r>
              <w:rPr>
                <w:rFonts w:hint="eastAsia"/>
                <w:lang w:eastAsia="ko-KR"/>
              </w:rPr>
              <w:t>ProSe</w:t>
            </w:r>
            <w:proofErr w:type="spellEnd"/>
            <w:r>
              <w:rPr>
                <w:rFonts w:hint="eastAsia"/>
                <w:lang w:eastAsia="ko-KR"/>
              </w:rPr>
              <w:t xml:space="preserve"> PC5 broadcast message for warning notification</w:t>
            </w:r>
            <w:r>
              <w:t>.</w:t>
            </w:r>
          </w:p>
          <w:p w14:paraId="1980C17F" w14:textId="77777777" w:rsidR="00604D34" w:rsidRPr="0037712D" w:rsidRDefault="00604D34" w:rsidP="001F7213">
            <w:pPr>
              <w:pStyle w:val="TAL"/>
            </w:pPr>
          </w:p>
        </w:tc>
      </w:tr>
      <w:tr w:rsidR="00300A2E" w14:paraId="1B7FB678" w14:textId="77777777" w:rsidTr="00C25E82">
        <w:trPr>
          <w:gridBefore w:val="2"/>
          <w:wBefore w:w="37" w:type="dxa"/>
          <w:cantSplit/>
          <w:trHeight w:val="1016"/>
          <w:jc w:val="center"/>
        </w:trPr>
        <w:tc>
          <w:tcPr>
            <w:tcW w:w="7062" w:type="dxa"/>
            <w:gridSpan w:val="3"/>
            <w:tcBorders>
              <w:top w:val="nil"/>
              <w:left w:val="single" w:sz="4" w:space="0" w:color="auto"/>
              <w:bottom w:val="single" w:sz="4" w:space="0" w:color="auto"/>
              <w:right w:val="single" w:sz="4" w:space="0" w:color="auto"/>
            </w:tcBorders>
          </w:tcPr>
          <w:p w14:paraId="251115D8" w14:textId="77777777" w:rsidR="00300A2E" w:rsidRDefault="00300A2E" w:rsidP="00AF1C32">
            <w:pPr>
              <w:pStyle w:val="TAL"/>
            </w:pPr>
            <w:r>
              <w:lastRenderedPageBreak/>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2FB027B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73F95182" w14:textId="77777777" w:rsidTr="00FE73FD">
        <w:trPr>
          <w:cantSplit/>
          <w:jc w:val="center"/>
        </w:trPr>
        <w:tc>
          <w:tcPr>
            <w:tcW w:w="708" w:type="dxa"/>
          </w:tcPr>
          <w:p w14:paraId="13F183DC" w14:textId="77777777" w:rsidR="00300A2E" w:rsidRDefault="00300A2E" w:rsidP="00AF1C32">
            <w:pPr>
              <w:pStyle w:val="TAC"/>
            </w:pPr>
            <w:r>
              <w:t>8</w:t>
            </w:r>
          </w:p>
        </w:tc>
        <w:tc>
          <w:tcPr>
            <w:tcW w:w="709" w:type="dxa"/>
          </w:tcPr>
          <w:p w14:paraId="335C4E9D" w14:textId="77777777" w:rsidR="00300A2E" w:rsidRDefault="00300A2E" w:rsidP="00AF1C32">
            <w:pPr>
              <w:pStyle w:val="TAC"/>
            </w:pPr>
            <w:r>
              <w:t>7</w:t>
            </w:r>
          </w:p>
        </w:tc>
        <w:tc>
          <w:tcPr>
            <w:tcW w:w="709" w:type="dxa"/>
          </w:tcPr>
          <w:p w14:paraId="77409FA5" w14:textId="77777777" w:rsidR="00300A2E" w:rsidRDefault="00300A2E" w:rsidP="00AF1C32">
            <w:pPr>
              <w:pStyle w:val="TAC"/>
            </w:pPr>
            <w:r>
              <w:t>6</w:t>
            </w:r>
          </w:p>
        </w:tc>
        <w:tc>
          <w:tcPr>
            <w:tcW w:w="709" w:type="dxa"/>
          </w:tcPr>
          <w:p w14:paraId="05396924" w14:textId="77777777" w:rsidR="00300A2E" w:rsidRDefault="00300A2E" w:rsidP="00AF1C32">
            <w:pPr>
              <w:pStyle w:val="TAC"/>
            </w:pPr>
            <w:r>
              <w:t>5</w:t>
            </w:r>
          </w:p>
        </w:tc>
        <w:tc>
          <w:tcPr>
            <w:tcW w:w="709" w:type="dxa"/>
          </w:tcPr>
          <w:p w14:paraId="068348A6" w14:textId="77777777" w:rsidR="00300A2E" w:rsidRDefault="00300A2E" w:rsidP="00AF1C32">
            <w:pPr>
              <w:pStyle w:val="TAC"/>
            </w:pPr>
            <w:r>
              <w:t>4</w:t>
            </w:r>
          </w:p>
        </w:tc>
        <w:tc>
          <w:tcPr>
            <w:tcW w:w="709" w:type="dxa"/>
          </w:tcPr>
          <w:p w14:paraId="7586AF1D" w14:textId="77777777" w:rsidR="00300A2E" w:rsidRDefault="00300A2E" w:rsidP="00AF1C32">
            <w:pPr>
              <w:pStyle w:val="TAC"/>
            </w:pPr>
            <w:r>
              <w:t>3</w:t>
            </w:r>
          </w:p>
        </w:tc>
        <w:tc>
          <w:tcPr>
            <w:tcW w:w="709" w:type="dxa"/>
          </w:tcPr>
          <w:p w14:paraId="4AF8EF2F" w14:textId="77777777" w:rsidR="00300A2E" w:rsidRDefault="00300A2E" w:rsidP="00AF1C32">
            <w:pPr>
              <w:pStyle w:val="TAC"/>
            </w:pPr>
            <w:r>
              <w:t>2</w:t>
            </w:r>
          </w:p>
        </w:tc>
        <w:tc>
          <w:tcPr>
            <w:tcW w:w="709" w:type="dxa"/>
          </w:tcPr>
          <w:p w14:paraId="4AFCBD75" w14:textId="77777777" w:rsidR="00300A2E" w:rsidRDefault="00300A2E" w:rsidP="00AF1C32">
            <w:pPr>
              <w:pStyle w:val="TAC"/>
            </w:pPr>
            <w:r>
              <w:t>1</w:t>
            </w:r>
          </w:p>
        </w:tc>
        <w:tc>
          <w:tcPr>
            <w:tcW w:w="1346" w:type="dxa"/>
          </w:tcPr>
          <w:p w14:paraId="5CFD141C" w14:textId="77777777" w:rsidR="00300A2E" w:rsidRDefault="00300A2E" w:rsidP="00AF1C32">
            <w:pPr>
              <w:pStyle w:val="TAL"/>
            </w:pPr>
          </w:p>
        </w:tc>
      </w:tr>
      <w:tr w:rsidR="00300A2E" w14:paraId="309DFA5E" w14:textId="77777777" w:rsidTr="00FE73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8D22D" w14:textId="77777777" w:rsidR="00300A2E" w:rsidRDefault="00300A2E" w:rsidP="00AF1C32">
            <w:pPr>
              <w:pStyle w:val="TAC"/>
            </w:pPr>
          </w:p>
          <w:p w14:paraId="5363DC31" w14:textId="77777777" w:rsidR="00300A2E" w:rsidRDefault="00300A2E" w:rsidP="00AF1C32">
            <w:pPr>
              <w:pStyle w:val="TAC"/>
            </w:pPr>
            <w:r>
              <w:t>Length of served by NG-RAN contents</w:t>
            </w:r>
          </w:p>
        </w:tc>
        <w:tc>
          <w:tcPr>
            <w:tcW w:w="1346" w:type="dxa"/>
          </w:tcPr>
          <w:p w14:paraId="39032775" w14:textId="77777777" w:rsidR="00300A2E" w:rsidRDefault="00300A2E" w:rsidP="00AF1C32">
            <w:pPr>
              <w:pStyle w:val="TAL"/>
            </w:pPr>
            <w:r>
              <w:t>octet k+8</w:t>
            </w:r>
          </w:p>
          <w:p w14:paraId="490D7D4F" w14:textId="77777777" w:rsidR="00300A2E" w:rsidRDefault="00300A2E" w:rsidP="00AF1C32">
            <w:pPr>
              <w:pStyle w:val="TAL"/>
            </w:pPr>
          </w:p>
          <w:p w14:paraId="258D1651" w14:textId="77777777" w:rsidR="00300A2E" w:rsidRDefault="00300A2E" w:rsidP="00AF1C32">
            <w:pPr>
              <w:pStyle w:val="TAL"/>
            </w:pPr>
            <w:r>
              <w:t>octet k+9</w:t>
            </w:r>
          </w:p>
        </w:tc>
      </w:tr>
      <w:tr w:rsidR="00300A2E" w14:paraId="2D664B6A" w14:textId="77777777" w:rsidTr="00FE73F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9AB2ED" w14:textId="77777777" w:rsidR="00300A2E" w:rsidRDefault="00300A2E" w:rsidP="00AF1C32">
            <w:pPr>
              <w:pStyle w:val="TAC"/>
              <w:rPr>
                <w:lang w:eastAsia="zh-CN"/>
              </w:rPr>
            </w:pPr>
            <w:r>
              <w:rPr>
                <w:lang w:eastAsia="zh-CN"/>
              </w:rPr>
              <w:t>0</w:t>
            </w:r>
          </w:p>
          <w:p w14:paraId="44CF129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08817E" w14:textId="77777777" w:rsidR="00300A2E" w:rsidRDefault="00300A2E" w:rsidP="00AF1C32">
            <w:pPr>
              <w:pStyle w:val="TAC"/>
              <w:rPr>
                <w:lang w:eastAsia="zh-CN"/>
              </w:rPr>
            </w:pPr>
            <w:r>
              <w:rPr>
                <w:lang w:eastAsia="zh-CN"/>
              </w:rPr>
              <w:t>0</w:t>
            </w:r>
          </w:p>
          <w:p w14:paraId="7C5CB4C8"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906016" w14:textId="77777777" w:rsidR="00300A2E" w:rsidRDefault="00300A2E" w:rsidP="00AF1C32">
            <w:pPr>
              <w:pStyle w:val="TAC"/>
              <w:rPr>
                <w:lang w:eastAsia="zh-CN"/>
              </w:rPr>
            </w:pPr>
            <w:r>
              <w:rPr>
                <w:lang w:eastAsia="zh-CN"/>
              </w:rPr>
              <w:t>0</w:t>
            </w:r>
          </w:p>
          <w:p w14:paraId="3CC2D02F"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B96AA7" w14:textId="77777777" w:rsidR="00300A2E" w:rsidRDefault="00300A2E" w:rsidP="00AF1C32">
            <w:pPr>
              <w:pStyle w:val="TAC"/>
              <w:rPr>
                <w:lang w:eastAsia="zh-CN"/>
              </w:rPr>
            </w:pPr>
            <w:r>
              <w:rPr>
                <w:lang w:eastAsia="zh-CN"/>
              </w:rPr>
              <w:t>0</w:t>
            </w:r>
          </w:p>
          <w:p w14:paraId="1C3D386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A96F94" w14:textId="77777777" w:rsidR="00300A2E" w:rsidRDefault="00300A2E" w:rsidP="00AF1C32">
            <w:pPr>
              <w:pStyle w:val="TAC"/>
              <w:rPr>
                <w:lang w:eastAsia="zh-CN"/>
              </w:rPr>
            </w:pPr>
            <w:r>
              <w:rPr>
                <w:lang w:eastAsia="zh-CN"/>
              </w:rPr>
              <w:t>0</w:t>
            </w:r>
          </w:p>
          <w:p w14:paraId="462A686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F3A642" w14:textId="77777777" w:rsidR="00300A2E" w:rsidRDefault="00300A2E" w:rsidP="00AF1C32">
            <w:pPr>
              <w:pStyle w:val="TAC"/>
              <w:rPr>
                <w:lang w:eastAsia="zh-CN"/>
              </w:rPr>
            </w:pPr>
            <w:r>
              <w:rPr>
                <w:lang w:eastAsia="zh-CN"/>
              </w:rPr>
              <w:t>0</w:t>
            </w:r>
          </w:p>
          <w:p w14:paraId="153E1B5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23C056" w14:textId="3D8F5333" w:rsidR="00300A2E" w:rsidRDefault="00B335F8" w:rsidP="00AF1C32">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6D9698A7" w14:textId="77777777" w:rsidR="00300A2E" w:rsidRDefault="00300A2E" w:rsidP="00AF1C32">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3DE0A8FA" w14:textId="7AB0FB71" w:rsidR="008210FF" w:rsidRDefault="008210FF" w:rsidP="008210FF">
            <w:pPr>
              <w:pStyle w:val="TAL"/>
            </w:pPr>
            <w:r>
              <w:t>octet k+10</w:t>
            </w:r>
          </w:p>
          <w:p w14:paraId="6EBF6698" w14:textId="77777777" w:rsidR="008210FF" w:rsidRDefault="008210FF" w:rsidP="008210FF">
            <w:pPr>
              <w:pStyle w:val="TAL"/>
            </w:pPr>
          </w:p>
          <w:p w14:paraId="5DDE1F5E" w14:textId="77777777" w:rsidR="00300A2E" w:rsidRDefault="00300A2E" w:rsidP="00AF1C32">
            <w:pPr>
              <w:pStyle w:val="TAL"/>
            </w:pPr>
          </w:p>
        </w:tc>
      </w:tr>
      <w:tr w:rsidR="00FE73FD" w:rsidRPr="00C57EB3" w14:paraId="68482471" w14:textId="77777777" w:rsidTr="00FE73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88EC3" w14:textId="77777777" w:rsidR="00FE73FD" w:rsidRPr="00C57EB3" w:rsidRDefault="00FE73FD" w:rsidP="00FF0D12">
            <w:pPr>
              <w:pStyle w:val="TAC"/>
            </w:pPr>
          </w:p>
          <w:p w14:paraId="173972CF" w14:textId="77777777" w:rsidR="00FE73FD" w:rsidRPr="00C57EB3" w:rsidRDefault="00FE73FD" w:rsidP="00FF0D12">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11F629DF" w14:textId="77777777" w:rsidR="00FE73FD" w:rsidRPr="00C57EB3" w:rsidRDefault="00FE73FD" w:rsidP="00FF0D12">
            <w:pPr>
              <w:pStyle w:val="TAL"/>
            </w:pPr>
            <w:r w:rsidRPr="00C57EB3">
              <w:t>octet k+11</w:t>
            </w:r>
          </w:p>
          <w:p w14:paraId="2BB10C1B" w14:textId="77777777" w:rsidR="00FE73FD" w:rsidRPr="00C57EB3" w:rsidRDefault="00FE73FD" w:rsidP="00FF0D12">
            <w:pPr>
              <w:pStyle w:val="TAL"/>
            </w:pPr>
          </w:p>
          <w:p w14:paraId="422A3536" w14:textId="77777777" w:rsidR="00FE73FD" w:rsidRPr="00C57EB3" w:rsidRDefault="00FE73FD" w:rsidP="00FF0D12">
            <w:pPr>
              <w:pStyle w:val="TAL"/>
            </w:pPr>
            <w:r w:rsidRPr="00C57EB3">
              <w:t xml:space="preserve">octet </w:t>
            </w:r>
            <w:r>
              <w:t>v</w:t>
            </w:r>
          </w:p>
        </w:tc>
      </w:tr>
    </w:tbl>
    <w:p w14:paraId="4867FB6C" w14:textId="77777777" w:rsidR="00300A2E" w:rsidRDefault="00300A2E" w:rsidP="00300A2E">
      <w:pPr>
        <w:pStyle w:val="TF"/>
      </w:pPr>
      <w:bookmarkStart w:id="593" w:name="_CRFigure5_11_2_2"/>
      <w:r>
        <w:t>Figure </w:t>
      </w:r>
      <w:bookmarkEnd w:id="593"/>
      <w:r>
        <w:t>5.</w:t>
      </w:r>
      <w:r>
        <w:rPr>
          <w:rFonts w:hint="eastAsia"/>
          <w:lang w:eastAsia="zh-CN"/>
        </w:rPr>
        <w:t>11</w:t>
      </w:r>
      <w:r>
        <w:t>.2.2: Served by NG-RAN</w:t>
      </w:r>
    </w:p>
    <w:p w14:paraId="26B704A5" w14:textId="77777777" w:rsidR="00300A2E" w:rsidRDefault="00300A2E" w:rsidP="00300A2E">
      <w:pPr>
        <w:pStyle w:val="TH"/>
      </w:pPr>
      <w:bookmarkStart w:id="594" w:name="_CRTable5_11_2_2"/>
      <w:r>
        <w:t>Table </w:t>
      </w:r>
      <w:bookmarkEnd w:id="594"/>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4C82D6D4"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5639FC8A" w14:textId="77777777" w:rsidR="00300A2E" w:rsidRDefault="00300A2E" w:rsidP="00AF1C32">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099A28BB" w14:textId="77777777" w:rsidR="00300A2E" w:rsidRDefault="00300A2E" w:rsidP="00AF1C32">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A19454D" w14:textId="77777777" w:rsidR="00300A2E" w:rsidRDefault="00300A2E" w:rsidP="00AF1C32">
            <w:pPr>
              <w:pStyle w:val="TAL"/>
            </w:pPr>
            <w:r>
              <w:t>Bits</w:t>
            </w:r>
          </w:p>
          <w:p w14:paraId="3684A418" w14:textId="77777777" w:rsidR="00300A2E" w:rsidRDefault="00300A2E" w:rsidP="00AF1C32">
            <w:pPr>
              <w:pStyle w:val="TAL"/>
            </w:pPr>
            <w:r>
              <w:t>1</w:t>
            </w:r>
          </w:p>
          <w:p w14:paraId="1997EFC8" w14:textId="77777777" w:rsidR="00300A2E" w:rsidRDefault="00300A2E" w:rsidP="00AF1C32">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4D694EF" w14:textId="77777777" w:rsidR="00300A2E" w:rsidRDefault="00300A2E" w:rsidP="00AF1C32">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5D5F95A6" w14:textId="77777777" w:rsidR="00B335F8" w:rsidRDefault="00B335F8" w:rsidP="00AF1C32">
            <w:pPr>
              <w:pStyle w:val="TAL"/>
            </w:pPr>
          </w:p>
          <w:p w14:paraId="77909B60" w14:textId="77777777" w:rsidR="00B335F8" w:rsidRDefault="00B335F8" w:rsidP="00B335F8">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p w14:paraId="01A5B155" w14:textId="77777777" w:rsidR="00B335F8" w:rsidRDefault="00B335F8" w:rsidP="00B335F8">
            <w:pPr>
              <w:pStyle w:val="TAL"/>
            </w:pPr>
            <w:r>
              <w:t>Bit</w:t>
            </w:r>
          </w:p>
          <w:p w14:paraId="4C90BC4E" w14:textId="77777777" w:rsidR="00B335F8" w:rsidRPr="007D6749" w:rsidRDefault="00B335F8" w:rsidP="00B335F8">
            <w:pPr>
              <w:pStyle w:val="TAL"/>
              <w:rPr>
                <w:b/>
                <w:bCs/>
              </w:rPr>
            </w:pPr>
            <w:r w:rsidRPr="007D6749">
              <w:rPr>
                <w:b/>
                <w:bCs/>
              </w:rPr>
              <w:t>2</w:t>
            </w:r>
          </w:p>
          <w:p w14:paraId="6794DF8A" w14:textId="77777777" w:rsidR="00B335F8" w:rsidRDefault="00B335F8" w:rsidP="00B335F8">
            <w:pPr>
              <w:pStyle w:val="TAL"/>
            </w:pPr>
            <w:r>
              <w:t>0</w:t>
            </w:r>
            <w:r>
              <w:tab/>
            </w:r>
            <w:r w:rsidRPr="00141078">
              <w:t>Subscribed SNPN is</w:t>
            </w:r>
            <w:r>
              <w:t xml:space="preserve"> </w:t>
            </w:r>
            <w:r w:rsidRPr="00C65BEA">
              <w:t>not authorized</w:t>
            </w:r>
          </w:p>
          <w:p w14:paraId="551D159E" w14:textId="77777777" w:rsidR="00B335F8" w:rsidRDefault="00B335F8" w:rsidP="00B335F8">
            <w:pPr>
              <w:pStyle w:val="TAL"/>
            </w:pPr>
            <w:r>
              <w:t>1</w:t>
            </w:r>
            <w:r>
              <w:tab/>
            </w:r>
            <w:r w:rsidRPr="00141078">
              <w:t>Subscribed SNPN is</w:t>
            </w:r>
            <w:r>
              <w:t xml:space="preserve"> </w:t>
            </w:r>
            <w:r w:rsidRPr="00C65BEA">
              <w:t>authorized</w:t>
            </w:r>
            <w:r w:rsidRPr="00CF6978">
              <w:t xml:space="preserve"> </w:t>
            </w:r>
          </w:p>
          <w:p w14:paraId="49099A1E" w14:textId="77777777" w:rsidR="00B335F8" w:rsidRDefault="00B335F8" w:rsidP="00B335F8">
            <w:pPr>
              <w:pStyle w:val="TAL"/>
            </w:pPr>
          </w:p>
          <w:p w14:paraId="61160775" w14:textId="02AD2FA6" w:rsidR="00300A2E" w:rsidRDefault="00105C1F" w:rsidP="00B335F8">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332183B7" w14:textId="32FB24F3" w:rsidR="00105C1F" w:rsidRDefault="00105C1F" w:rsidP="00AF1C32">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671C8763" w14:textId="77777777" w:rsidR="00105C1F" w:rsidRDefault="00105C1F" w:rsidP="00AF1C32">
            <w:pPr>
              <w:pStyle w:val="TAL"/>
            </w:pPr>
          </w:p>
        </w:tc>
      </w:tr>
    </w:tbl>
    <w:p w14:paraId="6CF401B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6D5BEF89" w14:textId="77777777" w:rsidTr="00AF1C32">
        <w:trPr>
          <w:cantSplit/>
          <w:jc w:val="center"/>
        </w:trPr>
        <w:tc>
          <w:tcPr>
            <w:tcW w:w="708" w:type="dxa"/>
          </w:tcPr>
          <w:p w14:paraId="67F2FD75" w14:textId="77777777" w:rsidR="00300A2E" w:rsidRDefault="00300A2E" w:rsidP="00AF1C32">
            <w:pPr>
              <w:pStyle w:val="TAC"/>
            </w:pPr>
            <w:r>
              <w:t>8</w:t>
            </w:r>
          </w:p>
        </w:tc>
        <w:tc>
          <w:tcPr>
            <w:tcW w:w="709" w:type="dxa"/>
          </w:tcPr>
          <w:p w14:paraId="6FF25707" w14:textId="77777777" w:rsidR="00300A2E" w:rsidRDefault="00300A2E" w:rsidP="00AF1C32">
            <w:pPr>
              <w:pStyle w:val="TAC"/>
            </w:pPr>
            <w:r>
              <w:t>7</w:t>
            </w:r>
          </w:p>
        </w:tc>
        <w:tc>
          <w:tcPr>
            <w:tcW w:w="709" w:type="dxa"/>
          </w:tcPr>
          <w:p w14:paraId="3F01AC77" w14:textId="77777777" w:rsidR="00300A2E" w:rsidRDefault="00300A2E" w:rsidP="00AF1C32">
            <w:pPr>
              <w:pStyle w:val="TAC"/>
            </w:pPr>
            <w:r>
              <w:t>6</w:t>
            </w:r>
          </w:p>
        </w:tc>
        <w:tc>
          <w:tcPr>
            <w:tcW w:w="709" w:type="dxa"/>
          </w:tcPr>
          <w:p w14:paraId="3E423410" w14:textId="77777777" w:rsidR="00300A2E" w:rsidRDefault="00300A2E" w:rsidP="00AF1C32">
            <w:pPr>
              <w:pStyle w:val="TAC"/>
            </w:pPr>
            <w:r>
              <w:t>5</w:t>
            </w:r>
          </w:p>
        </w:tc>
        <w:tc>
          <w:tcPr>
            <w:tcW w:w="709" w:type="dxa"/>
          </w:tcPr>
          <w:p w14:paraId="0CD413B2" w14:textId="77777777" w:rsidR="00300A2E" w:rsidRDefault="00300A2E" w:rsidP="00AF1C32">
            <w:pPr>
              <w:pStyle w:val="TAC"/>
            </w:pPr>
            <w:r>
              <w:t>4</w:t>
            </w:r>
          </w:p>
        </w:tc>
        <w:tc>
          <w:tcPr>
            <w:tcW w:w="709" w:type="dxa"/>
          </w:tcPr>
          <w:p w14:paraId="3F044AE3" w14:textId="77777777" w:rsidR="00300A2E" w:rsidRDefault="00300A2E" w:rsidP="00AF1C32">
            <w:pPr>
              <w:pStyle w:val="TAC"/>
            </w:pPr>
            <w:r>
              <w:t>3</w:t>
            </w:r>
          </w:p>
        </w:tc>
        <w:tc>
          <w:tcPr>
            <w:tcW w:w="709" w:type="dxa"/>
          </w:tcPr>
          <w:p w14:paraId="22B9BB49" w14:textId="77777777" w:rsidR="00300A2E" w:rsidRDefault="00300A2E" w:rsidP="00AF1C32">
            <w:pPr>
              <w:pStyle w:val="TAC"/>
            </w:pPr>
            <w:r>
              <w:t>2</w:t>
            </w:r>
          </w:p>
        </w:tc>
        <w:tc>
          <w:tcPr>
            <w:tcW w:w="709" w:type="dxa"/>
          </w:tcPr>
          <w:p w14:paraId="4A52AAAC" w14:textId="77777777" w:rsidR="00300A2E" w:rsidRDefault="00300A2E" w:rsidP="00AF1C32">
            <w:pPr>
              <w:pStyle w:val="TAC"/>
            </w:pPr>
            <w:r>
              <w:t>1</w:t>
            </w:r>
          </w:p>
        </w:tc>
        <w:tc>
          <w:tcPr>
            <w:tcW w:w="1416" w:type="dxa"/>
          </w:tcPr>
          <w:p w14:paraId="606A6971" w14:textId="77777777" w:rsidR="00300A2E" w:rsidRDefault="00300A2E" w:rsidP="00AF1C32">
            <w:pPr>
              <w:pStyle w:val="TAL"/>
            </w:pPr>
          </w:p>
        </w:tc>
      </w:tr>
      <w:tr w:rsidR="00300A2E" w14:paraId="056DA3E8"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0152A7" w14:textId="77777777" w:rsidR="00300A2E" w:rsidRDefault="00300A2E"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CCCC27B" w14:textId="77777777" w:rsidR="00300A2E" w:rsidRDefault="00300A2E" w:rsidP="00AF1C32">
            <w:pPr>
              <w:pStyle w:val="TAC"/>
            </w:pPr>
            <w:r>
              <w:t>MCC digit 1</w:t>
            </w:r>
          </w:p>
        </w:tc>
        <w:tc>
          <w:tcPr>
            <w:tcW w:w="1416" w:type="dxa"/>
            <w:tcBorders>
              <w:top w:val="nil"/>
              <w:left w:val="single" w:sz="6" w:space="0" w:color="auto"/>
              <w:bottom w:val="nil"/>
              <w:right w:val="nil"/>
            </w:tcBorders>
          </w:tcPr>
          <w:p w14:paraId="564DE597" w14:textId="77777777" w:rsidR="00300A2E" w:rsidRDefault="00300A2E" w:rsidP="00AF1C32">
            <w:pPr>
              <w:pStyle w:val="TAL"/>
            </w:pPr>
            <w:r>
              <w:t>octet k+16</w:t>
            </w:r>
          </w:p>
        </w:tc>
      </w:tr>
      <w:tr w:rsidR="00300A2E" w14:paraId="7CDA9AA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35AAC9" w14:textId="77777777" w:rsidR="00300A2E" w:rsidRDefault="00300A2E"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E5C100" w14:textId="77777777" w:rsidR="00300A2E" w:rsidRDefault="00300A2E" w:rsidP="00AF1C32">
            <w:pPr>
              <w:pStyle w:val="TAC"/>
            </w:pPr>
            <w:r>
              <w:t>MCC digit 3</w:t>
            </w:r>
          </w:p>
        </w:tc>
        <w:tc>
          <w:tcPr>
            <w:tcW w:w="1416" w:type="dxa"/>
            <w:tcBorders>
              <w:top w:val="nil"/>
              <w:left w:val="single" w:sz="6" w:space="0" w:color="auto"/>
              <w:bottom w:val="nil"/>
              <w:right w:val="nil"/>
            </w:tcBorders>
          </w:tcPr>
          <w:p w14:paraId="242A10FE" w14:textId="77777777" w:rsidR="00300A2E" w:rsidRDefault="00300A2E" w:rsidP="00AF1C32">
            <w:pPr>
              <w:pStyle w:val="TAL"/>
            </w:pPr>
            <w:r>
              <w:t>octet k+17</w:t>
            </w:r>
          </w:p>
        </w:tc>
      </w:tr>
      <w:tr w:rsidR="00300A2E" w14:paraId="1693682E"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6B7286" w14:textId="77777777" w:rsidR="00300A2E" w:rsidRDefault="00300A2E"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155CB7" w14:textId="77777777" w:rsidR="00300A2E" w:rsidRDefault="00300A2E" w:rsidP="00AF1C32">
            <w:pPr>
              <w:pStyle w:val="TAC"/>
            </w:pPr>
            <w:r>
              <w:t>MNC digit 1</w:t>
            </w:r>
          </w:p>
        </w:tc>
        <w:tc>
          <w:tcPr>
            <w:tcW w:w="1416" w:type="dxa"/>
            <w:tcBorders>
              <w:top w:val="nil"/>
              <w:left w:val="single" w:sz="6" w:space="0" w:color="auto"/>
              <w:bottom w:val="nil"/>
              <w:right w:val="nil"/>
            </w:tcBorders>
          </w:tcPr>
          <w:p w14:paraId="0092B0C0" w14:textId="77777777" w:rsidR="00300A2E" w:rsidRDefault="00300A2E" w:rsidP="00AF1C32">
            <w:pPr>
              <w:pStyle w:val="TAL"/>
            </w:pPr>
            <w:r>
              <w:t>octet k+18</w:t>
            </w:r>
          </w:p>
        </w:tc>
      </w:tr>
    </w:tbl>
    <w:p w14:paraId="3010698E" w14:textId="77777777" w:rsidR="00300A2E" w:rsidRDefault="00300A2E" w:rsidP="00300A2E">
      <w:pPr>
        <w:pStyle w:val="TF"/>
      </w:pPr>
      <w:bookmarkStart w:id="595" w:name="_CRFigure5_11_2_3"/>
      <w:r>
        <w:t>Figure </w:t>
      </w:r>
      <w:bookmarkEnd w:id="595"/>
      <w:r>
        <w:t>5.</w:t>
      </w:r>
      <w:r>
        <w:rPr>
          <w:rFonts w:hint="eastAsia"/>
          <w:lang w:eastAsia="zh-CN"/>
        </w:rPr>
        <w:t>11</w:t>
      </w:r>
      <w:r>
        <w:t>.2.</w:t>
      </w:r>
      <w:r>
        <w:rPr>
          <w:rFonts w:hint="eastAsia"/>
          <w:lang w:eastAsia="zh-CN"/>
        </w:rPr>
        <w:t>3</w:t>
      </w:r>
      <w:r>
        <w:t>: PLMN ID</w:t>
      </w:r>
    </w:p>
    <w:p w14:paraId="379E730B" w14:textId="77777777" w:rsidR="00300A2E" w:rsidRDefault="00300A2E" w:rsidP="00300A2E">
      <w:pPr>
        <w:pStyle w:val="TH"/>
      </w:pPr>
      <w:bookmarkStart w:id="596" w:name="_CRTable5_11_2_3"/>
      <w:r>
        <w:lastRenderedPageBreak/>
        <w:t>Table </w:t>
      </w:r>
      <w:bookmarkEnd w:id="596"/>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62EDC9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4B0441A" w14:textId="77777777" w:rsidR="00300A2E" w:rsidRDefault="00300A2E" w:rsidP="00AF1C32">
            <w:pPr>
              <w:pStyle w:val="TAL"/>
            </w:pPr>
            <w:r>
              <w:t>Mobile country code (MCC) (octet k+16, octet k+17 bit 1 to 4):</w:t>
            </w:r>
          </w:p>
          <w:p w14:paraId="093171A4" w14:textId="77777777" w:rsidR="00300A2E" w:rsidRDefault="00300A2E" w:rsidP="00AF1C32">
            <w:pPr>
              <w:pStyle w:val="TAL"/>
            </w:pPr>
            <w:r>
              <w:t>The MCC field is coded as in ITU-T Recommendation E.212 [5], annex A.</w:t>
            </w:r>
          </w:p>
          <w:p w14:paraId="48E14C09" w14:textId="77777777" w:rsidR="00300A2E" w:rsidRDefault="00300A2E" w:rsidP="00AF1C32">
            <w:pPr>
              <w:pStyle w:val="TAL"/>
            </w:pPr>
          </w:p>
        </w:tc>
      </w:tr>
      <w:tr w:rsidR="00300A2E" w14:paraId="3C7716FA"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ED19F91" w14:textId="77777777" w:rsidR="00300A2E" w:rsidRDefault="00300A2E" w:rsidP="00AF1C32">
            <w:pPr>
              <w:pStyle w:val="TAL"/>
            </w:pPr>
            <w:r>
              <w:t>Mobile network code (MNC) (octet k+17 bit 5 to 8, octet k+18):</w:t>
            </w:r>
          </w:p>
          <w:p w14:paraId="5AE34A2D" w14:textId="77777777" w:rsidR="00300A2E" w:rsidRDefault="00300A2E"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CA18BA5" w14:textId="77777777" w:rsidR="00300A2E" w:rsidRDefault="00300A2E" w:rsidP="00AF1C32">
            <w:pPr>
              <w:pStyle w:val="TAL"/>
            </w:pPr>
          </w:p>
        </w:tc>
      </w:tr>
    </w:tbl>
    <w:p w14:paraId="42CF1DC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4C3D7D39" w14:textId="77777777" w:rsidTr="00AF1C32">
        <w:trPr>
          <w:cantSplit/>
          <w:jc w:val="center"/>
        </w:trPr>
        <w:tc>
          <w:tcPr>
            <w:tcW w:w="708" w:type="dxa"/>
          </w:tcPr>
          <w:p w14:paraId="1EB664DD" w14:textId="77777777" w:rsidR="00300A2E" w:rsidRDefault="00300A2E" w:rsidP="00AF1C32">
            <w:pPr>
              <w:pStyle w:val="TAC"/>
            </w:pPr>
            <w:r>
              <w:t>8</w:t>
            </w:r>
          </w:p>
        </w:tc>
        <w:tc>
          <w:tcPr>
            <w:tcW w:w="709" w:type="dxa"/>
          </w:tcPr>
          <w:p w14:paraId="564838A4" w14:textId="77777777" w:rsidR="00300A2E" w:rsidRDefault="00300A2E" w:rsidP="00AF1C32">
            <w:pPr>
              <w:pStyle w:val="TAC"/>
            </w:pPr>
            <w:r>
              <w:t>7</w:t>
            </w:r>
          </w:p>
        </w:tc>
        <w:tc>
          <w:tcPr>
            <w:tcW w:w="709" w:type="dxa"/>
          </w:tcPr>
          <w:p w14:paraId="2BB1DAEC" w14:textId="77777777" w:rsidR="00300A2E" w:rsidRDefault="00300A2E" w:rsidP="00AF1C32">
            <w:pPr>
              <w:pStyle w:val="TAC"/>
            </w:pPr>
            <w:r>
              <w:t>6</w:t>
            </w:r>
          </w:p>
        </w:tc>
        <w:tc>
          <w:tcPr>
            <w:tcW w:w="709" w:type="dxa"/>
          </w:tcPr>
          <w:p w14:paraId="6128666D" w14:textId="77777777" w:rsidR="00300A2E" w:rsidRDefault="00300A2E" w:rsidP="00AF1C32">
            <w:pPr>
              <w:pStyle w:val="TAC"/>
            </w:pPr>
            <w:r>
              <w:t>5</w:t>
            </w:r>
          </w:p>
        </w:tc>
        <w:tc>
          <w:tcPr>
            <w:tcW w:w="709" w:type="dxa"/>
          </w:tcPr>
          <w:p w14:paraId="65EE4381" w14:textId="77777777" w:rsidR="00300A2E" w:rsidRDefault="00300A2E" w:rsidP="00AF1C32">
            <w:pPr>
              <w:pStyle w:val="TAC"/>
            </w:pPr>
            <w:r>
              <w:t>4</w:t>
            </w:r>
          </w:p>
        </w:tc>
        <w:tc>
          <w:tcPr>
            <w:tcW w:w="709" w:type="dxa"/>
          </w:tcPr>
          <w:p w14:paraId="00A098E3" w14:textId="77777777" w:rsidR="00300A2E" w:rsidRDefault="00300A2E" w:rsidP="00AF1C32">
            <w:pPr>
              <w:pStyle w:val="TAC"/>
            </w:pPr>
            <w:r>
              <w:t>3</w:t>
            </w:r>
          </w:p>
        </w:tc>
        <w:tc>
          <w:tcPr>
            <w:tcW w:w="709" w:type="dxa"/>
          </w:tcPr>
          <w:p w14:paraId="2C15FAF5" w14:textId="77777777" w:rsidR="00300A2E" w:rsidRDefault="00300A2E" w:rsidP="00AF1C32">
            <w:pPr>
              <w:pStyle w:val="TAC"/>
            </w:pPr>
            <w:r>
              <w:t>2</w:t>
            </w:r>
          </w:p>
        </w:tc>
        <w:tc>
          <w:tcPr>
            <w:tcW w:w="709" w:type="dxa"/>
          </w:tcPr>
          <w:p w14:paraId="62494F36" w14:textId="77777777" w:rsidR="00300A2E" w:rsidRDefault="00300A2E" w:rsidP="00AF1C32">
            <w:pPr>
              <w:pStyle w:val="TAC"/>
            </w:pPr>
            <w:r>
              <w:t>1</w:t>
            </w:r>
          </w:p>
        </w:tc>
        <w:tc>
          <w:tcPr>
            <w:tcW w:w="1416" w:type="dxa"/>
          </w:tcPr>
          <w:p w14:paraId="3170B787" w14:textId="77777777" w:rsidR="00300A2E" w:rsidRDefault="00300A2E" w:rsidP="00AF1C32">
            <w:pPr>
              <w:pStyle w:val="TAL"/>
            </w:pPr>
          </w:p>
        </w:tc>
      </w:tr>
      <w:tr w:rsidR="00300A2E" w14:paraId="43F8CED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9E2F9" w14:textId="77777777" w:rsidR="00300A2E" w:rsidRDefault="00300A2E" w:rsidP="00AF1C32">
            <w:pPr>
              <w:pStyle w:val="TAC"/>
            </w:pPr>
          </w:p>
          <w:p w14:paraId="2685608C" w14:textId="77777777" w:rsidR="00300A2E" w:rsidRDefault="00300A2E" w:rsidP="00AF1C32">
            <w:pPr>
              <w:pStyle w:val="TAC"/>
            </w:pPr>
            <w:r>
              <w:t>Length of not served by NG-RAN contents</w:t>
            </w:r>
          </w:p>
        </w:tc>
        <w:tc>
          <w:tcPr>
            <w:tcW w:w="1416" w:type="dxa"/>
            <w:tcBorders>
              <w:top w:val="nil"/>
              <w:left w:val="single" w:sz="6" w:space="0" w:color="auto"/>
              <w:bottom w:val="nil"/>
              <w:right w:val="nil"/>
            </w:tcBorders>
          </w:tcPr>
          <w:p w14:paraId="65D59886" w14:textId="77777777" w:rsidR="00300A2E" w:rsidRDefault="00300A2E" w:rsidP="00AF1C32">
            <w:pPr>
              <w:pStyle w:val="TAL"/>
            </w:pPr>
            <w:r>
              <w:t>octet o1+1</w:t>
            </w:r>
          </w:p>
          <w:p w14:paraId="4E493953" w14:textId="77777777" w:rsidR="00300A2E" w:rsidRDefault="00300A2E" w:rsidP="00AF1C32">
            <w:pPr>
              <w:pStyle w:val="TAL"/>
            </w:pPr>
          </w:p>
          <w:p w14:paraId="6A290D86" w14:textId="77777777" w:rsidR="00300A2E" w:rsidRDefault="00300A2E" w:rsidP="00AF1C32">
            <w:pPr>
              <w:pStyle w:val="TAL"/>
            </w:pPr>
            <w:r>
              <w:t>octet o1+2</w:t>
            </w:r>
          </w:p>
        </w:tc>
      </w:tr>
      <w:tr w:rsidR="00300A2E" w14:paraId="44DE85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48718" w14:textId="77777777" w:rsidR="00300A2E" w:rsidRDefault="00300A2E" w:rsidP="00AF1C32">
            <w:pPr>
              <w:pStyle w:val="TAC"/>
            </w:pPr>
          </w:p>
          <w:p w14:paraId="035F6DE7" w14:textId="77777777" w:rsidR="00300A2E" w:rsidRDefault="00300A2E" w:rsidP="00AF1C32">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F07E3A6" w14:textId="77777777" w:rsidR="00300A2E" w:rsidRDefault="00300A2E" w:rsidP="00AF1C32">
            <w:pPr>
              <w:pStyle w:val="TAL"/>
              <w:rPr>
                <w:lang w:eastAsia="zh-CN"/>
              </w:rPr>
            </w:pPr>
            <w:r>
              <w:t>octet o1+3</w:t>
            </w:r>
          </w:p>
          <w:p w14:paraId="6CB54200" w14:textId="77777777" w:rsidR="00300A2E" w:rsidRDefault="00300A2E" w:rsidP="00AF1C32">
            <w:pPr>
              <w:pStyle w:val="TAL"/>
              <w:rPr>
                <w:lang w:eastAsia="zh-CN"/>
              </w:rPr>
            </w:pPr>
          </w:p>
          <w:p w14:paraId="00B1ED05" w14:textId="77777777" w:rsidR="00300A2E" w:rsidRDefault="00300A2E" w:rsidP="00AF1C32">
            <w:pPr>
              <w:pStyle w:val="TAL"/>
              <w:rPr>
                <w:lang w:eastAsia="zh-CN"/>
              </w:rPr>
            </w:pPr>
            <w:r>
              <w:t>octet o</w:t>
            </w:r>
            <w:r>
              <w:rPr>
                <w:lang w:eastAsia="zh-CN"/>
              </w:rPr>
              <w:t>51</w:t>
            </w:r>
          </w:p>
        </w:tc>
      </w:tr>
      <w:tr w:rsidR="00300A2E" w14:paraId="192E54D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76D2" w14:textId="77777777" w:rsidR="00300A2E" w:rsidRDefault="00300A2E" w:rsidP="00AF1C32">
            <w:pPr>
              <w:pStyle w:val="TAC"/>
            </w:pPr>
          </w:p>
          <w:p w14:paraId="37CB1049" w14:textId="77777777" w:rsidR="00300A2E" w:rsidRDefault="00300A2E" w:rsidP="00AF1C32">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043C8AA1" w14:textId="77777777" w:rsidR="00300A2E" w:rsidRDefault="00300A2E" w:rsidP="00AF1C32">
            <w:pPr>
              <w:pStyle w:val="TAL"/>
              <w:rPr>
                <w:lang w:eastAsia="zh-CN"/>
              </w:rPr>
            </w:pPr>
            <w:r>
              <w:t>octet o51+1</w:t>
            </w:r>
          </w:p>
          <w:p w14:paraId="219EE841" w14:textId="77777777" w:rsidR="00300A2E" w:rsidRDefault="00300A2E" w:rsidP="00AF1C32">
            <w:pPr>
              <w:pStyle w:val="TAL"/>
              <w:rPr>
                <w:lang w:eastAsia="zh-CN"/>
              </w:rPr>
            </w:pPr>
          </w:p>
          <w:p w14:paraId="6840CE11" w14:textId="77777777" w:rsidR="00300A2E" w:rsidRDefault="00300A2E" w:rsidP="00AF1C32">
            <w:pPr>
              <w:pStyle w:val="TAL"/>
            </w:pPr>
            <w:r>
              <w:t>octet o10</w:t>
            </w:r>
          </w:p>
        </w:tc>
      </w:tr>
      <w:tr w:rsidR="00300A2E" w14:paraId="340297C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8AC52" w14:textId="77777777" w:rsidR="00300A2E" w:rsidRDefault="00300A2E" w:rsidP="00AF1C32">
            <w:pPr>
              <w:pStyle w:val="TAC"/>
            </w:pPr>
          </w:p>
          <w:p w14:paraId="2D7789D3" w14:textId="77777777" w:rsidR="00300A2E" w:rsidRDefault="00300A2E" w:rsidP="00AF1C32">
            <w:pPr>
              <w:pStyle w:val="TAC"/>
            </w:pPr>
            <w:r>
              <w:t>Default PC5 DRX configuration for UE-to-network relay discovery</w:t>
            </w:r>
          </w:p>
        </w:tc>
        <w:tc>
          <w:tcPr>
            <w:tcW w:w="1416" w:type="dxa"/>
            <w:tcBorders>
              <w:top w:val="nil"/>
              <w:left w:val="single" w:sz="6" w:space="0" w:color="auto"/>
              <w:bottom w:val="nil"/>
              <w:right w:val="nil"/>
            </w:tcBorders>
          </w:tcPr>
          <w:p w14:paraId="5DEF3ACB" w14:textId="77777777" w:rsidR="00300A2E" w:rsidRDefault="00300A2E" w:rsidP="00AF1C32">
            <w:pPr>
              <w:pStyle w:val="TAL"/>
            </w:pPr>
            <w:r>
              <w:t>octet o10+1</w:t>
            </w:r>
          </w:p>
          <w:p w14:paraId="3DAF611A" w14:textId="77777777" w:rsidR="00300A2E" w:rsidRDefault="00300A2E" w:rsidP="00AF1C32">
            <w:pPr>
              <w:pStyle w:val="TAL"/>
            </w:pPr>
          </w:p>
          <w:p w14:paraId="0C2CF6BE" w14:textId="77777777" w:rsidR="00300A2E" w:rsidRDefault="00300A2E" w:rsidP="00AF1C32">
            <w:pPr>
              <w:pStyle w:val="TAL"/>
            </w:pPr>
            <w:r>
              <w:t>octet o</w:t>
            </w:r>
            <w:r>
              <w:rPr>
                <w:lang w:eastAsia="zh-CN"/>
              </w:rPr>
              <w:t>2</w:t>
            </w:r>
          </w:p>
        </w:tc>
      </w:tr>
    </w:tbl>
    <w:p w14:paraId="6284EB48" w14:textId="77777777" w:rsidR="00300A2E" w:rsidRDefault="00300A2E" w:rsidP="00300A2E">
      <w:pPr>
        <w:pStyle w:val="TF"/>
      </w:pPr>
      <w:bookmarkStart w:id="597" w:name="_CRFigure5_11_2_4"/>
      <w:r>
        <w:t>Figure </w:t>
      </w:r>
      <w:bookmarkEnd w:id="597"/>
      <w:r>
        <w:t>5.</w:t>
      </w:r>
      <w:r>
        <w:rPr>
          <w:rFonts w:hint="eastAsia"/>
          <w:lang w:eastAsia="zh-CN"/>
        </w:rPr>
        <w:t>11</w:t>
      </w:r>
      <w:r>
        <w:t>.2.</w:t>
      </w:r>
      <w:r>
        <w:rPr>
          <w:rFonts w:hint="eastAsia"/>
          <w:lang w:eastAsia="zh-CN"/>
        </w:rPr>
        <w:t>4</w:t>
      </w:r>
      <w:r>
        <w:t>: Not served by NG-RAN</w:t>
      </w:r>
    </w:p>
    <w:p w14:paraId="45B163FD" w14:textId="77777777" w:rsidR="00300A2E" w:rsidRDefault="00300A2E" w:rsidP="00300A2E">
      <w:pPr>
        <w:pStyle w:val="TH"/>
      </w:pPr>
      <w:bookmarkStart w:id="598" w:name="_CRTable5_11_2_4"/>
      <w:r>
        <w:t>Table </w:t>
      </w:r>
      <w:bookmarkEnd w:id="598"/>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B9994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55C983" w14:textId="77777777" w:rsidR="00300A2E" w:rsidRDefault="00300A2E"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13206FF3" w14:textId="77777777" w:rsidR="00300A2E" w:rsidRDefault="00300A2E" w:rsidP="00AF1C32">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5E736A15" w14:textId="77777777" w:rsidR="00300A2E" w:rsidRDefault="00300A2E" w:rsidP="00AF1C32">
            <w:pPr>
              <w:pStyle w:val="TAL"/>
              <w:rPr>
                <w:lang w:eastAsia="zh-CN"/>
              </w:rPr>
            </w:pPr>
          </w:p>
        </w:tc>
      </w:tr>
      <w:tr w:rsidR="00300A2E" w14:paraId="0DA9D103" w14:textId="77777777" w:rsidTr="00AF1C32">
        <w:trPr>
          <w:cantSplit/>
          <w:jc w:val="center"/>
        </w:trPr>
        <w:tc>
          <w:tcPr>
            <w:tcW w:w="7094" w:type="dxa"/>
            <w:tcBorders>
              <w:top w:val="nil"/>
              <w:left w:val="single" w:sz="4" w:space="0" w:color="auto"/>
              <w:bottom w:val="nil"/>
              <w:right w:val="single" w:sz="4" w:space="0" w:color="auto"/>
            </w:tcBorders>
          </w:tcPr>
          <w:p w14:paraId="473AC124" w14:textId="77777777" w:rsidR="00300A2E" w:rsidRDefault="00300A2E" w:rsidP="00AF1C32">
            <w:pPr>
              <w:pStyle w:val="TAL"/>
            </w:pPr>
            <w:r>
              <w:t xml:space="preserve">NR radio parameters per geographical area list for </w:t>
            </w:r>
            <w:r>
              <w:rPr>
                <w:rFonts w:hint="eastAsia"/>
                <w:lang w:eastAsia="zh-CN"/>
              </w:rPr>
              <w:t xml:space="preserve">multi-hop </w:t>
            </w:r>
            <w:r>
              <w:t>UE-to-network relay communication (octet o51+1 to o2):</w:t>
            </w:r>
          </w:p>
          <w:p w14:paraId="34105553" w14:textId="77777777" w:rsidR="00300A2E" w:rsidRDefault="00300A2E" w:rsidP="00AF1C32">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71A6236C" w14:textId="77777777" w:rsidR="00300A2E" w:rsidRDefault="00300A2E" w:rsidP="00AF1C32">
            <w:pPr>
              <w:pStyle w:val="TAL"/>
            </w:pPr>
          </w:p>
        </w:tc>
      </w:tr>
      <w:tr w:rsidR="00300A2E" w14:paraId="455C34CE" w14:textId="77777777" w:rsidTr="00AF1C32">
        <w:trPr>
          <w:cantSplit/>
          <w:jc w:val="center"/>
        </w:trPr>
        <w:tc>
          <w:tcPr>
            <w:tcW w:w="7094" w:type="dxa"/>
            <w:tcBorders>
              <w:top w:val="nil"/>
              <w:left w:val="single" w:sz="4" w:space="0" w:color="auto"/>
              <w:bottom w:val="nil"/>
              <w:right w:val="single" w:sz="4" w:space="0" w:color="auto"/>
            </w:tcBorders>
          </w:tcPr>
          <w:p w14:paraId="46C40D6C" w14:textId="77777777" w:rsidR="00300A2E" w:rsidRDefault="00300A2E" w:rsidP="00AF1C32">
            <w:pPr>
              <w:pStyle w:val="TAL"/>
              <w:rPr>
                <w:lang w:eastAsia="zh-CN"/>
              </w:rPr>
            </w:pPr>
            <w:r>
              <w:t>Default PC5 DRX configuration for UE-to-network relay discovery</w:t>
            </w:r>
            <w:r>
              <w:rPr>
                <w:lang w:eastAsia="zh-CN"/>
              </w:rPr>
              <w:t xml:space="preserve"> (octet o10+1 to o2):</w:t>
            </w:r>
          </w:p>
          <w:p w14:paraId="6A43BDF3" w14:textId="77777777" w:rsidR="00300A2E" w:rsidRDefault="00300A2E" w:rsidP="00AF1C32">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43DB0BB0" w14:textId="77777777" w:rsidR="00300A2E" w:rsidRDefault="00300A2E" w:rsidP="00AF1C32">
            <w:pPr>
              <w:pStyle w:val="TAL"/>
            </w:pPr>
          </w:p>
        </w:tc>
      </w:tr>
      <w:tr w:rsidR="00300A2E" w14:paraId="2E8E34B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D62A2D1" w14:textId="77777777" w:rsidR="00300A2E" w:rsidRDefault="00300A2E" w:rsidP="00AF1C32">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4C0D1FEA" w14:textId="77777777" w:rsidR="00300A2E" w:rsidRDefault="00300A2E" w:rsidP="00AF1C32">
            <w:pPr>
              <w:pStyle w:val="TAL"/>
            </w:pPr>
          </w:p>
        </w:tc>
      </w:tr>
    </w:tbl>
    <w:p w14:paraId="6E84CF3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66422AE" w14:textId="77777777" w:rsidTr="00AF1C32">
        <w:trPr>
          <w:cantSplit/>
          <w:jc w:val="center"/>
        </w:trPr>
        <w:tc>
          <w:tcPr>
            <w:tcW w:w="708" w:type="dxa"/>
          </w:tcPr>
          <w:p w14:paraId="780D7B7D" w14:textId="77777777" w:rsidR="00300A2E" w:rsidRDefault="00300A2E" w:rsidP="00AF1C32">
            <w:pPr>
              <w:pStyle w:val="TAC"/>
            </w:pPr>
            <w:r>
              <w:lastRenderedPageBreak/>
              <w:t>8</w:t>
            </w:r>
          </w:p>
        </w:tc>
        <w:tc>
          <w:tcPr>
            <w:tcW w:w="709" w:type="dxa"/>
          </w:tcPr>
          <w:p w14:paraId="384771CE" w14:textId="77777777" w:rsidR="00300A2E" w:rsidRDefault="00300A2E" w:rsidP="00AF1C32">
            <w:pPr>
              <w:pStyle w:val="TAC"/>
            </w:pPr>
            <w:r>
              <w:t>7</w:t>
            </w:r>
          </w:p>
        </w:tc>
        <w:tc>
          <w:tcPr>
            <w:tcW w:w="709" w:type="dxa"/>
          </w:tcPr>
          <w:p w14:paraId="27E5CE5E" w14:textId="77777777" w:rsidR="00300A2E" w:rsidRDefault="00300A2E" w:rsidP="00AF1C32">
            <w:pPr>
              <w:pStyle w:val="TAC"/>
            </w:pPr>
            <w:r>
              <w:t>6</w:t>
            </w:r>
          </w:p>
        </w:tc>
        <w:tc>
          <w:tcPr>
            <w:tcW w:w="709" w:type="dxa"/>
          </w:tcPr>
          <w:p w14:paraId="362AC085" w14:textId="77777777" w:rsidR="00300A2E" w:rsidRDefault="00300A2E" w:rsidP="00AF1C32">
            <w:pPr>
              <w:pStyle w:val="TAC"/>
            </w:pPr>
            <w:r>
              <w:t>5</w:t>
            </w:r>
          </w:p>
        </w:tc>
        <w:tc>
          <w:tcPr>
            <w:tcW w:w="709" w:type="dxa"/>
          </w:tcPr>
          <w:p w14:paraId="21287606" w14:textId="77777777" w:rsidR="00300A2E" w:rsidRDefault="00300A2E" w:rsidP="00AF1C32">
            <w:pPr>
              <w:pStyle w:val="TAC"/>
            </w:pPr>
            <w:r>
              <w:t>4</w:t>
            </w:r>
          </w:p>
        </w:tc>
        <w:tc>
          <w:tcPr>
            <w:tcW w:w="709" w:type="dxa"/>
          </w:tcPr>
          <w:p w14:paraId="28449780" w14:textId="77777777" w:rsidR="00300A2E" w:rsidRDefault="00300A2E" w:rsidP="00AF1C32">
            <w:pPr>
              <w:pStyle w:val="TAC"/>
            </w:pPr>
            <w:r>
              <w:t>3</w:t>
            </w:r>
          </w:p>
        </w:tc>
        <w:tc>
          <w:tcPr>
            <w:tcW w:w="709" w:type="dxa"/>
          </w:tcPr>
          <w:p w14:paraId="6A74E2BD" w14:textId="77777777" w:rsidR="00300A2E" w:rsidRDefault="00300A2E" w:rsidP="00AF1C32">
            <w:pPr>
              <w:pStyle w:val="TAC"/>
            </w:pPr>
            <w:r>
              <w:t>2</w:t>
            </w:r>
          </w:p>
        </w:tc>
        <w:tc>
          <w:tcPr>
            <w:tcW w:w="709" w:type="dxa"/>
          </w:tcPr>
          <w:p w14:paraId="212B5350" w14:textId="77777777" w:rsidR="00300A2E" w:rsidRDefault="00300A2E" w:rsidP="00AF1C32">
            <w:pPr>
              <w:pStyle w:val="TAC"/>
            </w:pPr>
            <w:r>
              <w:t>1</w:t>
            </w:r>
          </w:p>
        </w:tc>
        <w:tc>
          <w:tcPr>
            <w:tcW w:w="1346" w:type="dxa"/>
          </w:tcPr>
          <w:p w14:paraId="1627F80F" w14:textId="77777777" w:rsidR="00300A2E" w:rsidRDefault="00300A2E" w:rsidP="00AF1C32">
            <w:pPr>
              <w:pStyle w:val="TAL"/>
            </w:pPr>
          </w:p>
        </w:tc>
      </w:tr>
      <w:tr w:rsidR="00300A2E" w14:paraId="164B9A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32EC7" w14:textId="77777777" w:rsidR="00300A2E" w:rsidRDefault="00300A2E" w:rsidP="00AF1C32">
            <w:pPr>
              <w:pStyle w:val="TAC"/>
            </w:pPr>
          </w:p>
          <w:p w14:paraId="1B76394C" w14:textId="77777777" w:rsidR="00300A2E" w:rsidRDefault="00300A2E" w:rsidP="00AF1C32">
            <w:pPr>
              <w:pStyle w:val="TAC"/>
            </w:pPr>
            <w:r>
              <w:t>Length of NR radio parameters per geographical area list for UE-to-network relay discovery contents</w:t>
            </w:r>
          </w:p>
        </w:tc>
        <w:tc>
          <w:tcPr>
            <w:tcW w:w="1346" w:type="dxa"/>
          </w:tcPr>
          <w:p w14:paraId="2180EA82" w14:textId="77777777" w:rsidR="00300A2E" w:rsidRDefault="00300A2E" w:rsidP="00AF1C32">
            <w:pPr>
              <w:pStyle w:val="TAL"/>
            </w:pPr>
            <w:r>
              <w:t>octet o1+3</w:t>
            </w:r>
          </w:p>
          <w:p w14:paraId="69B14528" w14:textId="77777777" w:rsidR="00300A2E" w:rsidRDefault="00300A2E" w:rsidP="00AF1C32">
            <w:pPr>
              <w:pStyle w:val="TAL"/>
            </w:pPr>
          </w:p>
          <w:p w14:paraId="50B6F7C1" w14:textId="77777777" w:rsidR="00300A2E" w:rsidRDefault="00300A2E" w:rsidP="00AF1C32">
            <w:pPr>
              <w:pStyle w:val="TAL"/>
            </w:pPr>
            <w:r>
              <w:t>octet o1+4</w:t>
            </w:r>
          </w:p>
        </w:tc>
      </w:tr>
      <w:tr w:rsidR="00300A2E" w14:paraId="1D3754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D5678" w14:textId="77777777" w:rsidR="00300A2E" w:rsidRDefault="00300A2E" w:rsidP="00AF1C32">
            <w:pPr>
              <w:pStyle w:val="TAC"/>
            </w:pPr>
          </w:p>
          <w:p w14:paraId="169B2964"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598F951A" w14:textId="77777777" w:rsidR="00300A2E" w:rsidRDefault="00300A2E" w:rsidP="00AF1C32">
            <w:pPr>
              <w:pStyle w:val="TAL"/>
            </w:pPr>
            <w:r>
              <w:t>octet o1+5</w:t>
            </w:r>
          </w:p>
          <w:p w14:paraId="7457F3FD" w14:textId="77777777" w:rsidR="00300A2E" w:rsidRDefault="00300A2E" w:rsidP="00AF1C32">
            <w:pPr>
              <w:pStyle w:val="TAL"/>
            </w:pPr>
          </w:p>
          <w:p w14:paraId="6D38202D" w14:textId="77777777" w:rsidR="00300A2E" w:rsidRDefault="00300A2E" w:rsidP="00AF1C32">
            <w:pPr>
              <w:pStyle w:val="TAL"/>
            </w:pPr>
            <w:r>
              <w:t>octet o510</w:t>
            </w:r>
          </w:p>
        </w:tc>
      </w:tr>
      <w:tr w:rsidR="00300A2E" w14:paraId="59D8823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B1EA4C" w14:textId="77777777" w:rsidR="00300A2E" w:rsidRDefault="00300A2E" w:rsidP="00AF1C32">
            <w:pPr>
              <w:pStyle w:val="TAC"/>
            </w:pPr>
          </w:p>
          <w:p w14:paraId="3A76551A"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68ABAB12" w14:textId="77777777" w:rsidR="00300A2E" w:rsidRDefault="00300A2E" w:rsidP="00AF1C32">
            <w:pPr>
              <w:pStyle w:val="TAL"/>
            </w:pPr>
            <w:r>
              <w:t>octet (o510+1)*</w:t>
            </w:r>
          </w:p>
          <w:p w14:paraId="1CCECF92" w14:textId="77777777" w:rsidR="00300A2E" w:rsidRDefault="00300A2E" w:rsidP="00AF1C32">
            <w:pPr>
              <w:pStyle w:val="TAL"/>
            </w:pPr>
          </w:p>
          <w:p w14:paraId="44FDDB72" w14:textId="77777777" w:rsidR="00300A2E" w:rsidRDefault="00300A2E" w:rsidP="00AF1C32">
            <w:pPr>
              <w:pStyle w:val="TAL"/>
            </w:pPr>
            <w:r>
              <w:t>octet o511*</w:t>
            </w:r>
          </w:p>
        </w:tc>
      </w:tr>
      <w:tr w:rsidR="00300A2E" w14:paraId="3B0F113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8AE6E" w14:textId="77777777" w:rsidR="00300A2E" w:rsidRDefault="00300A2E" w:rsidP="00AF1C32">
            <w:pPr>
              <w:pStyle w:val="TAC"/>
            </w:pPr>
          </w:p>
          <w:p w14:paraId="0218971E" w14:textId="77777777" w:rsidR="00300A2E" w:rsidRDefault="00300A2E" w:rsidP="00AF1C32">
            <w:pPr>
              <w:pStyle w:val="TAC"/>
            </w:pPr>
            <w:r>
              <w:t>...</w:t>
            </w:r>
          </w:p>
        </w:tc>
        <w:tc>
          <w:tcPr>
            <w:tcW w:w="1346" w:type="dxa"/>
            <w:tcBorders>
              <w:top w:val="nil"/>
              <w:left w:val="single" w:sz="6" w:space="0" w:color="auto"/>
              <w:bottom w:val="nil"/>
              <w:right w:val="nil"/>
            </w:tcBorders>
          </w:tcPr>
          <w:p w14:paraId="046A159F" w14:textId="77777777" w:rsidR="00300A2E" w:rsidRDefault="00300A2E" w:rsidP="00AF1C32">
            <w:pPr>
              <w:pStyle w:val="TAL"/>
            </w:pPr>
            <w:r>
              <w:t>octet (o511+1)*</w:t>
            </w:r>
          </w:p>
          <w:p w14:paraId="74CC1F52" w14:textId="77777777" w:rsidR="00300A2E" w:rsidRDefault="00300A2E" w:rsidP="00AF1C32">
            <w:pPr>
              <w:pStyle w:val="TAL"/>
            </w:pPr>
          </w:p>
          <w:p w14:paraId="55DA8437" w14:textId="77777777" w:rsidR="00300A2E" w:rsidRDefault="00300A2E" w:rsidP="00AF1C32">
            <w:pPr>
              <w:pStyle w:val="TAL"/>
            </w:pPr>
            <w:r>
              <w:t>octet o512*</w:t>
            </w:r>
          </w:p>
        </w:tc>
      </w:tr>
      <w:tr w:rsidR="00300A2E" w14:paraId="43D5DAE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43FA6" w14:textId="77777777" w:rsidR="00300A2E" w:rsidRDefault="00300A2E" w:rsidP="00AF1C32">
            <w:pPr>
              <w:pStyle w:val="TAC"/>
            </w:pPr>
          </w:p>
          <w:p w14:paraId="3FDAA6E2"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241154D" w14:textId="77777777" w:rsidR="00300A2E" w:rsidRDefault="00300A2E" w:rsidP="00AF1C32">
            <w:pPr>
              <w:pStyle w:val="TAL"/>
            </w:pPr>
            <w:r>
              <w:t>octet (o512+1)*</w:t>
            </w:r>
          </w:p>
          <w:p w14:paraId="55DB05B6" w14:textId="77777777" w:rsidR="00300A2E" w:rsidRDefault="00300A2E" w:rsidP="00AF1C32">
            <w:pPr>
              <w:pStyle w:val="TAL"/>
            </w:pPr>
          </w:p>
          <w:p w14:paraId="4E76EFAF" w14:textId="77777777" w:rsidR="00300A2E" w:rsidRDefault="00300A2E" w:rsidP="00AF1C32">
            <w:pPr>
              <w:pStyle w:val="TAL"/>
            </w:pPr>
            <w:r>
              <w:t>octet o51*</w:t>
            </w:r>
          </w:p>
        </w:tc>
      </w:tr>
    </w:tbl>
    <w:p w14:paraId="7E3A9618" w14:textId="77777777" w:rsidR="00300A2E" w:rsidRDefault="00300A2E" w:rsidP="00300A2E">
      <w:pPr>
        <w:pStyle w:val="TF"/>
      </w:pPr>
      <w:bookmarkStart w:id="599" w:name="_CRFigure5_11_2_5"/>
      <w:r>
        <w:t>Figure </w:t>
      </w:r>
      <w:bookmarkEnd w:id="599"/>
      <w:r>
        <w:t>5.</w:t>
      </w:r>
      <w:r>
        <w:rPr>
          <w:rFonts w:hint="eastAsia"/>
          <w:lang w:eastAsia="zh-CN"/>
        </w:rPr>
        <w:t>11</w:t>
      </w:r>
      <w:r>
        <w:t>.2.</w:t>
      </w:r>
      <w:r>
        <w:rPr>
          <w:rFonts w:hint="eastAsia"/>
          <w:lang w:eastAsia="zh-CN"/>
        </w:rPr>
        <w:t>5</w:t>
      </w:r>
      <w:r>
        <w:t>: NR radio parameters per geographical area list for UE-to-network relay discovery</w:t>
      </w:r>
    </w:p>
    <w:p w14:paraId="2AD34C85" w14:textId="77777777" w:rsidR="00300A2E" w:rsidRDefault="00300A2E" w:rsidP="00300A2E">
      <w:pPr>
        <w:pStyle w:val="TH"/>
      </w:pPr>
      <w:bookmarkStart w:id="600" w:name="_CRTable5_11_2_5"/>
      <w:r>
        <w:t>Table </w:t>
      </w:r>
      <w:bookmarkEnd w:id="600"/>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AC99B4F" w14:textId="77777777" w:rsidTr="00AF1C32">
        <w:trPr>
          <w:cantSplit/>
          <w:jc w:val="center"/>
        </w:trPr>
        <w:tc>
          <w:tcPr>
            <w:tcW w:w="7094" w:type="dxa"/>
          </w:tcPr>
          <w:p w14:paraId="072B6249" w14:textId="77777777" w:rsidR="00300A2E" w:rsidRDefault="00300A2E" w:rsidP="00AF1C32">
            <w:pPr>
              <w:pStyle w:val="TAL"/>
            </w:pPr>
            <w:r>
              <w:t>Radio parameters per geographical area info:</w:t>
            </w:r>
          </w:p>
          <w:p w14:paraId="26664770"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CCF6104" w14:textId="77777777" w:rsidR="00300A2E" w:rsidRDefault="00300A2E" w:rsidP="00AF1C32">
            <w:pPr>
              <w:pStyle w:val="TAL"/>
            </w:pPr>
          </w:p>
        </w:tc>
      </w:tr>
    </w:tbl>
    <w:p w14:paraId="0748858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6E1B2C4E" w14:textId="77777777" w:rsidTr="00AF1C32">
        <w:trPr>
          <w:cantSplit/>
          <w:jc w:val="center"/>
        </w:trPr>
        <w:tc>
          <w:tcPr>
            <w:tcW w:w="708" w:type="dxa"/>
          </w:tcPr>
          <w:p w14:paraId="04374C09" w14:textId="77777777" w:rsidR="00300A2E" w:rsidRDefault="00300A2E" w:rsidP="00AF1C32">
            <w:pPr>
              <w:pStyle w:val="TAC"/>
            </w:pPr>
            <w:r>
              <w:t>8</w:t>
            </w:r>
          </w:p>
        </w:tc>
        <w:tc>
          <w:tcPr>
            <w:tcW w:w="709" w:type="dxa"/>
          </w:tcPr>
          <w:p w14:paraId="586CAD64" w14:textId="77777777" w:rsidR="00300A2E" w:rsidRDefault="00300A2E" w:rsidP="00AF1C32">
            <w:pPr>
              <w:pStyle w:val="TAC"/>
            </w:pPr>
            <w:r>
              <w:t>7</w:t>
            </w:r>
          </w:p>
        </w:tc>
        <w:tc>
          <w:tcPr>
            <w:tcW w:w="709" w:type="dxa"/>
          </w:tcPr>
          <w:p w14:paraId="5C44B10A" w14:textId="77777777" w:rsidR="00300A2E" w:rsidRDefault="00300A2E" w:rsidP="00AF1C32">
            <w:pPr>
              <w:pStyle w:val="TAC"/>
            </w:pPr>
            <w:r>
              <w:t>6</w:t>
            </w:r>
          </w:p>
        </w:tc>
        <w:tc>
          <w:tcPr>
            <w:tcW w:w="709" w:type="dxa"/>
          </w:tcPr>
          <w:p w14:paraId="5248B30F" w14:textId="77777777" w:rsidR="00300A2E" w:rsidRDefault="00300A2E" w:rsidP="00AF1C32">
            <w:pPr>
              <w:pStyle w:val="TAC"/>
            </w:pPr>
            <w:r>
              <w:t>5</w:t>
            </w:r>
          </w:p>
        </w:tc>
        <w:tc>
          <w:tcPr>
            <w:tcW w:w="709" w:type="dxa"/>
          </w:tcPr>
          <w:p w14:paraId="4A0A2BE7" w14:textId="77777777" w:rsidR="00300A2E" w:rsidRDefault="00300A2E" w:rsidP="00AF1C32">
            <w:pPr>
              <w:pStyle w:val="TAC"/>
            </w:pPr>
            <w:r>
              <w:t>4</w:t>
            </w:r>
          </w:p>
        </w:tc>
        <w:tc>
          <w:tcPr>
            <w:tcW w:w="709" w:type="dxa"/>
          </w:tcPr>
          <w:p w14:paraId="03431483" w14:textId="77777777" w:rsidR="00300A2E" w:rsidRDefault="00300A2E" w:rsidP="00AF1C32">
            <w:pPr>
              <w:pStyle w:val="TAC"/>
            </w:pPr>
            <w:r>
              <w:t>3</w:t>
            </w:r>
          </w:p>
        </w:tc>
        <w:tc>
          <w:tcPr>
            <w:tcW w:w="709" w:type="dxa"/>
          </w:tcPr>
          <w:p w14:paraId="3F76A607" w14:textId="77777777" w:rsidR="00300A2E" w:rsidRDefault="00300A2E" w:rsidP="00AF1C32">
            <w:pPr>
              <w:pStyle w:val="TAC"/>
            </w:pPr>
            <w:r>
              <w:t>2</w:t>
            </w:r>
          </w:p>
        </w:tc>
        <w:tc>
          <w:tcPr>
            <w:tcW w:w="709" w:type="dxa"/>
          </w:tcPr>
          <w:p w14:paraId="45CC3C7A" w14:textId="77777777" w:rsidR="00300A2E" w:rsidRDefault="00300A2E" w:rsidP="00AF1C32">
            <w:pPr>
              <w:pStyle w:val="TAC"/>
            </w:pPr>
            <w:r>
              <w:t>1</w:t>
            </w:r>
          </w:p>
        </w:tc>
        <w:tc>
          <w:tcPr>
            <w:tcW w:w="1346" w:type="dxa"/>
          </w:tcPr>
          <w:p w14:paraId="4738EE4F" w14:textId="77777777" w:rsidR="00300A2E" w:rsidRDefault="00300A2E" w:rsidP="00AF1C32">
            <w:pPr>
              <w:pStyle w:val="TAL"/>
            </w:pPr>
          </w:p>
        </w:tc>
      </w:tr>
      <w:tr w:rsidR="00300A2E" w14:paraId="61EA42A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FA3D9" w14:textId="77777777" w:rsidR="00300A2E" w:rsidRDefault="00300A2E" w:rsidP="00AF1C32">
            <w:pPr>
              <w:pStyle w:val="TAC"/>
            </w:pPr>
          </w:p>
          <w:p w14:paraId="72BD8AE1" w14:textId="77777777" w:rsidR="00300A2E" w:rsidRDefault="00300A2E" w:rsidP="00AF1C32">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C85CBC7" w14:textId="77777777" w:rsidR="00300A2E" w:rsidRDefault="00300A2E" w:rsidP="00AF1C32">
            <w:pPr>
              <w:pStyle w:val="TAL"/>
            </w:pPr>
            <w:r>
              <w:t>octet o51+1</w:t>
            </w:r>
          </w:p>
          <w:p w14:paraId="63E77CD0" w14:textId="77777777" w:rsidR="00300A2E" w:rsidRDefault="00300A2E" w:rsidP="00AF1C32">
            <w:pPr>
              <w:pStyle w:val="TAL"/>
            </w:pPr>
          </w:p>
          <w:p w14:paraId="42AC2A94" w14:textId="77777777" w:rsidR="00300A2E" w:rsidRDefault="00300A2E" w:rsidP="00AF1C32">
            <w:pPr>
              <w:pStyle w:val="TAL"/>
            </w:pPr>
            <w:r>
              <w:t>octet o51+2</w:t>
            </w:r>
          </w:p>
        </w:tc>
      </w:tr>
      <w:tr w:rsidR="00300A2E" w14:paraId="227F5A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B3D01" w14:textId="77777777" w:rsidR="00300A2E" w:rsidRDefault="00300A2E" w:rsidP="00AF1C32">
            <w:pPr>
              <w:pStyle w:val="TAC"/>
            </w:pPr>
          </w:p>
          <w:p w14:paraId="11304EBF"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0549A0C6" w14:textId="77777777" w:rsidR="00300A2E" w:rsidRDefault="00300A2E" w:rsidP="00AF1C32">
            <w:pPr>
              <w:pStyle w:val="TAL"/>
            </w:pPr>
            <w:r>
              <w:t>octet o51+3</w:t>
            </w:r>
          </w:p>
          <w:p w14:paraId="74A985EC" w14:textId="77777777" w:rsidR="00300A2E" w:rsidRDefault="00300A2E" w:rsidP="00AF1C32">
            <w:pPr>
              <w:pStyle w:val="TAL"/>
            </w:pPr>
          </w:p>
          <w:p w14:paraId="26839F34" w14:textId="77777777" w:rsidR="00300A2E" w:rsidRDefault="00300A2E" w:rsidP="00AF1C32">
            <w:pPr>
              <w:pStyle w:val="TAL"/>
            </w:pPr>
            <w:r>
              <w:t>octet o513</w:t>
            </w:r>
          </w:p>
        </w:tc>
      </w:tr>
      <w:tr w:rsidR="00300A2E" w14:paraId="75F55D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1A25" w14:textId="77777777" w:rsidR="00300A2E" w:rsidRDefault="00300A2E" w:rsidP="00AF1C32">
            <w:pPr>
              <w:pStyle w:val="TAC"/>
            </w:pPr>
          </w:p>
          <w:p w14:paraId="20E7C599"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76945559" w14:textId="77777777" w:rsidR="00300A2E" w:rsidRDefault="00300A2E" w:rsidP="00AF1C32">
            <w:pPr>
              <w:pStyle w:val="TAL"/>
            </w:pPr>
            <w:r>
              <w:t>octet (o513+1)*</w:t>
            </w:r>
          </w:p>
          <w:p w14:paraId="339B1E36" w14:textId="77777777" w:rsidR="00300A2E" w:rsidRDefault="00300A2E" w:rsidP="00AF1C32">
            <w:pPr>
              <w:pStyle w:val="TAL"/>
            </w:pPr>
          </w:p>
          <w:p w14:paraId="60E2C03A" w14:textId="77777777" w:rsidR="00300A2E" w:rsidRDefault="00300A2E" w:rsidP="00AF1C32">
            <w:pPr>
              <w:pStyle w:val="TAL"/>
            </w:pPr>
            <w:r>
              <w:t>octet o514*</w:t>
            </w:r>
          </w:p>
        </w:tc>
      </w:tr>
      <w:tr w:rsidR="00300A2E" w14:paraId="662E663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7DEA1" w14:textId="77777777" w:rsidR="00300A2E" w:rsidRDefault="00300A2E" w:rsidP="00AF1C32">
            <w:pPr>
              <w:pStyle w:val="TAC"/>
            </w:pPr>
          </w:p>
          <w:p w14:paraId="05F4BA1B" w14:textId="77777777" w:rsidR="00300A2E" w:rsidRDefault="00300A2E" w:rsidP="00AF1C32">
            <w:pPr>
              <w:pStyle w:val="TAC"/>
            </w:pPr>
            <w:r>
              <w:t>...</w:t>
            </w:r>
          </w:p>
        </w:tc>
        <w:tc>
          <w:tcPr>
            <w:tcW w:w="1346" w:type="dxa"/>
            <w:tcBorders>
              <w:top w:val="nil"/>
              <w:left w:val="single" w:sz="6" w:space="0" w:color="auto"/>
              <w:bottom w:val="nil"/>
              <w:right w:val="nil"/>
            </w:tcBorders>
          </w:tcPr>
          <w:p w14:paraId="18945BB4" w14:textId="77777777" w:rsidR="00300A2E" w:rsidRDefault="00300A2E" w:rsidP="00AF1C32">
            <w:pPr>
              <w:pStyle w:val="TAL"/>
            </w:pPr>
            <w:r>
              <w:t>octet (o514+1)*</w:t>
            </w:r>
          </w:p>
          <w:p w14:paraId="0E8EBD38" w14:textId="77777777" w:rsidR="00300A2E" w:rsidRDefault="00300A2E" w:rsidP="00AF1C32">
            <w:pPr>
              <w:pStyle w:val="TAL"/>
            </w:pPr>
          </w:p>
          <w:p w14:paraId="14FDC2FF" w14:textId="77777777" w:rsidR="00300A2E" w:rsidRDefault="00300A2E" w:rsidP="00AF1C32">
            <w:pPr>
              <w:pStyle w:val="TAL"/>
            </w:pPr>
            <w:r>
              <w:t>octet o515*</w:t>
            </w:r>
          </w:p>
        </w:tc>
      </w:tr>
      <w:tr w:rsidR="00300A2E" w14:paraId="6D0863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3FA97" w14:textId="77777777" w:rsidR="00300A2E" w:rsidRDefault="00300A2E" w:rsidP="00AF1C32">
            <w:pPr>
              <w:pStyle w:val="TAC"/>
            </w:pPr>
          </w:p>
          <w:p w14:paraId="22812596"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F8B9DD8" w14:textId="77777777" w:rsidR="00300A2E" w:rsidRDefault="00300A2E" w:rsidP="00AF1C32">
            <w:pPr>
              <w:pStyle w:val="TAL"/>
            </w:pPr>
            <w:r>
              <w:t>octet (o515+1)*</w:t>
            </w:r>
          </w:p>
          <w:p w14:paraId="3A3343B5" w14:textId="77777777" w:rsidR="00300A2E" w:rsidRDefault="00300A2E" w:rsidP="00AF1C32">
            <w:pPr>
              <w:pStyle w:val="TAL"/>
            </w:pPr>
          </w:p>
          <w:p w14:paraId="5BB9413B" w14:textId="77777777" w:rsidR="00300A2E" w:rsidRDefault="00300A2E" w:rsidP="00AF1C32">
            <w:pPr>
              <w:pStyle w:val="TAL"/>
            </w:pPr>
            <w:r>
              <w:t>octet o10*</w:t>
            </w:r>
          </w:p>
        </w:tc>
      </w:tr>
    </w:tbl>
    <w:p w14:paraId="75DA40A1" w14:textId="77777777" w:rsidR="00300A2E" w:rsidRDefault="00300A2E" w:rsidP="00300A2E">
      <w:pPr>
        <w:pStyle w:val="TF"/>
      </w:pPr>
      <w:bookmarkStart w:id="601" w:name="_CRFigure5_11_2_6"/>
      <w:r>
        <w:t>Figure </w:t>
      </w:r>
      <w:bookmarkEnd w:id="601"/>
      <w:r>
        <w:t>5.</w:t>
      </w:r>
      <w:r>
        <w:rPr>
          <w:rFonts w:hint="eastAsia"/>
          <w:lang w:eastAsia="zh-CN"/>
        </w:rPr>
        <w:t>11</w:t>
      </w:r>
      <w:r>
        <w:t>.2.</w:t>
      </w:r>
      <w:r>
        <w:rPr>
          <w:rFonts w:hint="eastAsia"/>
          <w:lang w:eastAsia="zh-CN"/>
        </w:rPr>
        <w:t>6</w:t>
      </w:r>
      <w:r>
        <w:t>: NR radio parameters per geographical area list for UE-to-network relay communication</w:t>
      </w:r>
    </w:p>
    <w:p w14:paraId="623FCC38" w14:textId="77777777" w:rsidR="00300A2E" w:rsidRDefault="00300A2E" w:rsidP="00300A2E">
      <w:pPr>
        <w:pStyle w:val="TH"/>
      </w:pPr>
      <w:bookmarkStart w:id="602" w:name="_CRTable5_11_2_6"/>
      <w:r>
        <w:t>Table </w:t>
      </w:r>
      <w:bookmarkEnd w:id="602"/>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AAB86D4" w14:textId="77777777" w:rsidTr="00AF1C32">
        <w:trPr>
          <w:cantSplit/>
          <w:jc w:val="center"/>
        </w:trPr>
        <w:tc>
          <w:tcPr>
            <w:tcW w:w="7094" w:type="dxa"/>
          </w:tcPr>
          <w:p w14:paraId="448A7DC6" w14:textId="77777777" w:rsidR="00300A2E" w:rsidRDefault="00300A2E" w:rsidP="00AF1C32">
            <w:pPr>
              <w:pStyle w:val="TAL"/>
            </w:pPr>
            <w:r>
              <w:t>Radio parameters per geographical area info:</w:t>
            </w:r>
          </w:p>
          <w:p w14:paraId="1007F152"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1BC188D8" w14:textId="77777777" w:rsidR="00300A2E" w:rsidRDefault="00300A2E" w:rsidP="00AF1C32">
            <w:pPr>
              <w:pStyle w:val="TAL"/>
            </w:pPr>
          </w:p>
        </w:tc>
      </w:tr>
    </w:tbl>
    <w:p w14:paraId="7C5C1B13"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0CC05321" w14:textId="77777777" w:rsidTr="00AF1C32">
        <w:trPr>
          <w:cantSplit/>
          <w:jc w:val="center"/>
        </w:trPr>
        <w:tc>
          <w:tcPr>
            <w:tcW w:w="708" w:type="dxa"/>
          </w:tcPr>
          <w:p w14:paraId="74879033" w14:textId="77777777" w:rsidR="00300A2E" w:rsidRDefault="00300A2E" w:rsidP="00AF1C32">
            <w:pPr>
              <w:pStyle w:val="TAC"/>
            </w:pPr>
            <w:r>
              <w:lastRenderedPageBreak/>
              <w:t>8</w:t>
            </w:r>
          </w:p>
        </w:tc>
        <w:tc>
          <w:tcPr>
            <w:tcW w:w="709" w:type="dxa"/>
          </w:tcPr>
          <w:p w14:paraId="0FB3EEBD" w14:textId="77777777" w:rsidR="00300A2E" w:rsidRDefault="00300A2E" w:rsidP="00AF1C32">
            <w:pPr>
              <w:pStyle w:val="TAC"/>
            </w:pPr>
            <w:r>
              <w:t>7</w:t>
            </w:r>
          </w:p>
        </w:tc>
        <w:tc>
          <w:tcPr>
            <w:tcW w:w="709" w:type="dxa"/>
          </w:tcPr>
          <w:p w14:paraId="04DA8608" w14:textId="77777777" w:rsidR="00300A2E" w:rsidRDefault="00300A2E" w:rsidP="00AF1C32">
            <w:pPr>
              <w:pStyle w:val="TAC"/>
            </w:pPr>
            <w:r>
              <w:t>6</w:t>
            </w:r>
          </w:p>
        </w:tc>
        <w:tc>
          <w:tcPr>
            <w:tcW w:w="709" w:type="dxa"/>
          </w:tcPr>
          <w:p w14:paraId="4E548B51" w14:textId="77777777" w:rsidR="00300A2E" w:rsidRDefault="00300A2E" w:rsidP="00AF1C32">
            <w:pPr>
              <w:pStyle w:val="TAC"/>
            </w:pPr>
            <w:r>
              <w:t>5</w:t>
            </w:r>
          </w:p>
        </w:tc>
        <w:tc>
          <w:tcPr>
            <w:tcW w:w="709" w:type="dxa"/>
          </w:tcPr>
          <w:p w14:paraId="1C7174ED" w14:textId="77777777" w:rsidR="00300A2E" w:rsidRDefault="00300A2E" w:rsidP="00AF1C32">
            <w:pPr>
              <w:pStyle w:val="TAC"/>
            </w:pPr>
            <w:r>
              <w:t>4</w:t>
            </w:r>
          </w:p>
        </w:tc>
        <w:tc>
          <w:tcPr>
            <w:tcW w:w="709" w:type="dxa"/>
          </w:tcPr>
          <w:p w14:paraId="479F5B0C" w14:textId="77777777" w:rsidR="00300A2E" w:rsidRDefault="00300A2E" w:rsidP="00AF1C32">
            <w:pPr>
              <w:pStyle w:val="TAC"/>
            </w:pPr>
            <w:r>
              <w:t>3</w:t>
            </w:r>
          </w:p>
        </w:tc>
        <w:tc>
          <w:tcPr>
            <w:tcW w:w="709" w:type="dxa"/>
          </w:tcPr>
          <w:p w14:paraId="4774C8FB" w14:textId="77777777" w:rsidR="00300A2E" w:rsidRDefault="00300A2E" w:rsidP="00AF1C32">
            <w:pPr>
              <w:pStyle w:val="TAC"/>
            </w:pPr>
            <w:r>
              <w:t>2</w:t>
            </w:r>
          </w:p>
        </w:tc>
        <w:tc>
          <w:tcPr>
            <w:tcW w:w="709" w:type="dxa"/>
          </w:tcPr>
          <w:p w14:paraId="664F150E" w14:textId="77777777" w:rsidR="00300A2E" w:rsidRDefault="00300A2E" w:rsidP="00AF1C32">
            <w:pPr>
              <w:pStyle w:val="TAC"/>
            </w:pPr>
            <w:r>
              <w:t>1</w:t>
            </w:r>
          </w:p>
        </w:tc>
        <w:tc>
          <w:tcPr>
            <w:tcW w:w="1416" w:type="dxa"/>
          </w:tcPr>
          <w:p w14:paraId="02E7AC0E" w14:textId="77777777" w:rsidR="00300A2E" w:rsidRDefault="00300A2E" w:rsidP="00AF1C32">
            <w:pPr>
              <w:pStyle w:val="TAL"/>
            </w:pPr>
          </w:p>
        </w:tc>
      </w:tr>
      <w:tr w:rsidR="00300A2E" w14:paraId="039E81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1DBC0" w14:textId="77777777" w:rsidR="00300A2E" w:rsidRDefault="00300A2E" w:rsidP="00AF1C32">
            <w:pPr>
              <w:pStyle w:val="TAC"/>
            </w:pPr>
          </w:p>
          <w:p w14:paraId="7E983F83" w14:textId="77777777" w:rsidR="00300A2E" w:rsidRDefault="00300A2E" w:rsidP="00AF1C32">
            <w:pPr>
              <w:pStyle w:val="TAC"/>
            </w:pPr>
            <w:r>
              <w:t>Length of radio parameters per geographical area contents</w:t>
            </w:r>
          </w:p>
        </w:tc>
        <w:tc>
          <w:tcPr>
            <w:tcW w:w="1416" w:type="dxa"/>
            <w:tcBorders>
              <w:top w:val="nil"/>
              <w:left w:val="single" w:sz="6" w:space="0" w:color="auto"/>
              <w:bottom w:val="nil"/>
              <w:right w:val="nil"/>
            </w:tcBorders>
          </w:tcPr>
          <w:p w14:paraId="31C96F4A" w14:textId="77777777" w:rsidR="00300A2E" w:rsidRDefault="00300A2E" w:rsidP="00AF1C32">
            <w:pPr>
              <w:pStyle w:val="TAL"/>
            </w:pPr>
            <w:r>
              <w:t>octet o510+1</w:t>
            </w:r>
          </w:p>
          <w:p w14:paraId="17BF368A" w14:textId="77777777" w:rsidR="00300A2E" w:rsidRDefault="00300A2E" w:rsidP="00AF1C32">
            <w:pPr>
              <w:pStyle w:val="TAL"/>
            </w:pPr>
          </w:p>
          <w:p w14:paraId="1D9BF8A5" w14:textId="77777777" w:rsidR="00300A2E" w:rsidRDefault="00300A2E" w:rsidP="00AF1C32">
            <w:pPr>
              <w:pStyle w:val="TAL"/>
            </w:pPr>
            <w:r>
              <w:t>octet o510+2</w:t>
            </w:r>
          </w:p>
        </w:tc>
      </w:tr>
      <w:tr w:rsidR="00300A2E" w14:paraId="7437C78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5F286" w14:textId="77777777" w:rsidR="00300A2E" w:rsidRDefault="00300A2E" w:rsidP="00AF1C32">
            <w:pPr>
              <w:pStyle w:val="TAC"/>
            </w:pPr>
          </w:p>
          <w:p w14:paraId="14C5F6CB" w14:textId="77777777" w:rsidR="00300A2E" w:rsidRDefault="00300A2E" w:rsidP="00AF1C32">
            <w:pPr>
              <w:pStyle w:val="TAC"/>
            </w:pPr>
            <w:r>
              <w:t>Geographical area</w:t>
            </w:r>
          </w:p>
        </w:tc>
        <w:tc>
          <w:tcPr>
            <w:tcW w:w="1416" w:type="dxa"/>
            <w:tcBorders>
              <w:top w:val="nil"/>
              <w:left w:val="single" w:sz="6" w:space="0" w:color="auto"/>
              <w:bottom w:val="nil"/>
              <w:right w:val="nil"/>
            </w:tcBorders>
          </w:tcPr>
          <w:p w14:paraId="099983D2" w14:textId="77777777" w:rsidR="00300A2E" w:rsidRDefault="00300A2E" w:rsidP="00AF1C32">
            <w:pPr>
              <w:pStyle w:val="TAL"/>
            </w:pPr>
            <w:r>
              <w:t>octet o510+3</w:t>
            </w:r>
          </w:p>
          <w:p w14:paraId="6162B9FF" w14:textId="77777777" w:rsidR="00300A2E" w:rsidRDefault="00300A2E" w:rsidP="00AF1C32">
            <w:pPr>
              <w:pStyle w:val="TAL"/>
            </w:pPr>
          </w:p>
          <w:p w14:paraId="23865A02" w14:textId="77777777" w:rsidR="00300A2E" w:rsidRDefault="00300A2E" w:rsidP="00AF1C32">
            <w:pPr>
              <w:pStyle w:val="TAL"/>
            </w:pPr>
            <w:r>
              <w:t>octet o5100</w:t>
            </w:r>
          </w:p>
        </w:tc>
      </w:tr>
      <w:tr w:rsidR="00300A2E" w14:paraId="345946A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F81B5" w14:textId="77777777" w:rsidR="00300A2E" w:rsidRDefault="00300A2E" w:rsidP="00AF1C32">
            <w:pPr>
              <w:pStyle w:val="TAC"/>
            </w:pPr>
          </w:p>
          <w:p w14:paraId="714FBE9D" w14:textId="77777777" w:rsidR="00300A2E" w:rsidRDefault="00300A2E" w:rsidP="00AF1C32">
            <w:pPr>
              <w:pStyle w:val="TAC"/>
            </w:pPr>
            <w:r>
              <w:t>Radio parameters</w:t>
            </w:r>
          </w:p>
        </w:tc>
        <w:tc>
          <w:tcPr>
            <w:tcW w:w="1416" w:type="dxa"/>
            <w:tcBorders>
              <w:top w:val="nil"/>
              <w:left w:val="single" w:sz="6" w:space="0" w:color="auto"/>
              <w:bottom w:val="nil"/>
              <w:right w:val="nil"/>
            </w:tcBorders>
          </w:tcPr>
          <w:p w14:paraId="1B508047" w14:textId="77777777" w:rsidR="00300A2E" w:rsidRDefault="00300A2E" w:rsidP="00AF1C32">
            <w:pPr>
              <w:pStyle w:val="TAL"/>
            </w:pPr>
            <w:r>
              <w:t>octet o5100+1</w:t>
            </w:r>
          </w:p>
          <w:p w14:paraId="7A55E55A" w14:textId="77777777" w:rsidR="00300A2E" w:rsidRDefault="00300A2E" w:rsidP="00AF1C32">
            <w:pPr>
              <w:pStyle w:val="TAL"/>
            </w:pPr>
          </w:p>
          <w:p w14:paraId="4C4CAB6D" w14:textId="77777777" w:rsidR="00300A2E" w:rsidRDefault="00300A2E" w:rsidP="00AF1C32">
            <w:pPr>
              <w:pStyle w:val="TAL"/>
            </w:pPr>
            <w:r>
              <w:t>octet o511-1</w:t>
            </w:r>
          </w:p>
        </w:tc>
      </w:tr>
      <w:tr w:rsidR="00300A2E" w14:paraId="391C07A3"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FF7FDCF" w14:textId="77777777" w:rsidR="00300A2E" w:rsidRDefault="00300A2E"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7D0CE2F" w14:textId="77777777" w:rsidR="00300A2E" w:rsidRDefault="00300A2E" w:rsidP="00AF1C32">
            <w:pPr>
              <w:pStyle w:val="TAC"/>
            </w:pPr>
            <w:r>
              <w:t>0</w:t>
            </w:r>
          </w:p>
          <w:p w14:paraId="3082AEB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74E9C3" w14:textId="77777777" w:rsidR="00300A2E" w:rsidRDefault="00300A2E" w:rsidP="00AF1C32">
            <w:pPr>
              <w:pStyle w:val="TAC"/>
            </w:pPr>
            <w:r>
              <w:t>0</w:t>
            </w:r>
          </w:p>
          <w:p w14:paraId="4038A46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808A11E" w14:textId="77777777" w:rsidR="00300A2E" w:rsidRDefault="00300A2E" w:rsidP="00AF1C32">
            <w:pPr>
              <w:pStyle w:val="TAC"/>
            </w:pPr>
            <w:r>
              <w:t>0</w:t>
            </w:r>
          </w:p>
          <w:p w14:paraId="5E19EC97"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963DE4" w14:textId="77777777" w:rsidR="00300A2E" w:rsidRDefault="00300A2E" w:rsidP="00AF1C32">
            <w:pPr>
              <w:pStyle w:val="TAC"/>
            </w:pPr>
            <w:r>
              <w:t>0</w:t>
            </w:r>
          </w:p>
          <w:p w14:paraId="55D10FEB"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5C9E22" w14:textId="77777777" w:rsidR="00300A2E" w:rsidRDefault="00300A2E" w:rsidP="00AF1C32">
            <w:pPr>
              <w:pStyle w:val="TAC"/>
            </w:pPr>
            <w:r>
              <w:t>0</w:t>
            </w:r>
          </w:p>
          <w:p w14:paraId="0C2B708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895770" w14:textId="77777777" w:rsidR="00300A2E" w:rsidRDefault="00300A2E" w:rsidP="00AF1C32">
            <w:pPr>
              <w:pStyle w:val="TAC"/>
            </w:pPr>
            <w:r>
              <w:t>0</w:t>
            </w:r>
          </w:p>
          <w:p w14:paraId="24EC66D0"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310E9C" w14:textId="77777777" w:rsidR="00300A2E" w:rsidRDefault="00300A2E" w:rsidP="00AF1C32">
            <w:pPr>
              <w:pStyle w:val="TAC"/>
            </w:pPr>
            <w:r>
              <w:t>0</w:t>
            </w:r>
          </w:p>
          <w:p w14:paraId="210A305E" w14:textId="77777777" w:rsidR="00300A2E" w:rsidRDefault="00300A2E" w:rsidP="00AF1C32">
            <w:pPr>
              <w:pStyle w:val="TAC"/>
            </w:pPr>
            <w:r>
              <w:t>Spare</w:t>
            </w:r>
          </w:p>
        </w:tc>
        <w:tc>
          <w:tcPr>
            <w:tcW w:w="1416" w:type="dxa"/>
            <w:tcBorders>
              <w:top w:val="nil"/>
              <w:left w:val="single" w:sz="6" w:space="0" w:color="auto"/>
              <w:bottom w:val="nil"/>
              <w:right w:val="nil"/>
            </w:tcBorders>
          </w:tcPr>
          <w:p w14:paraId="1EEE5ABF" w14:textId="77777777" w:rsidR="00300A2E" w:rsidRDefault="00300A2E" w:rsidP="00AF1C32">
            <w:pPr>
              <w:pStyle w:val="TAL"/>
            </w:pPr>
            <w:r>
              <w:t>octet o511</w:t>
            </w:r>
          </w:p>
        </w:tc>
      </w:tr>
    </w:tbl>
    <w:p w14:paraId="035DBF2D" w14:textId="77777777" w:rsidR="00300A2E" w:rsidRDefault="00300A2E" w:rsidP="00300A2E">
      <w:pPr>
        <w:pStyle w:val="TF"/>
      </w:pPr>
      <w:bookmarkStart w:id="603" w:name="_CRFigure5_11_2_7"/>
      <w:r>
        <w:t>Figure </w:t>
      </w:r>
      <w:bookmarkEnd w:id="603"/>
      <w:r>
        <w:t>5.</w:t>
      </w:r>
      <w:r>
        <w:rPr>
          <w:rFonts w:hint="eastAsia"/>
          <w:lang w:eastAsia="zh-CN"/>
        </w:rPr>
        <w:t>11</w:t>
      </w:r>
      <w:r>
        <w:t>.2.</w:t>
      </w:r>
      <w:r>
        <w:rPr>
          <w:rFonts w:hint="eastAsia"/>
          <w:lang w:eastAsia="zh-CN"/>
        </w:rPr>
        <w:t>7</w:t>
      </w:r>
      <w:r>
        <w:t>: Radio parameters per geographical area info</w:t>
      </w:r>
    </w:p>
    <w:p w14:paraId="2FB4936C" w14:textId="77777777" w:rsidR="00300A2E" w:rsidRDefault="00300A2E" w:rsidP="00300A2E">
      <w:pPr>
        <w:pStyle w:val="TH"/>
      </w:pPr>
      <w:bookmarkStart w:id="604" w:name="_CRTable5_11_2_7"/>
      <w:r>
        <w:t>Table </w:t>
      </w:r>
      <w:bookmarkEnd w:id="604"/>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5B80C4B0"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D8852C7" w14:textId="77777777" w:rsidR="00300A2E" w:rsidRDefault="00300A2E" w:rsidP="00AF1C32">
            <w:pPr>
              <w:pStyle w:val="TAL"/>
            </w:pPr>
            <w:r>
              <w:t>Geographical area (octet o510+3 to o5100):</w:t>
            </w:r>
          </w:p>
          <w:p w14:paraId="31DC6D24" w14:textId="77777777" w:rsidR="00300A2E" w:rsidRDefault="00300A2E" w:rsidP="00AF1C32">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7053D78A" w14:textId="77777777" w:rsidR="00300A2E" w:rsidRDefault="00300A2E" w:rsidP="00AF1C32">
            <w:pPr>
              <w:pStyle w:val="TAL"/>
            </w:pPr>
          </w:p>
        </w:tc>
      </w:tr>
      <w:tr w:rsidR="00300A2E" w14:paraId="73926F4E" w14:textId="77777777" w:rsidTr="00AF1C32">
        <w:trPr>
          <w:cantSplit/>
          <w:jc w:val="center"/>
        </w:trPr>
        <w:tc>
          <w:tcPr>
            <w:tcW w:w="7094" w:type="dxa"/>
            <w:tcBorders>
              <w:top w:val="nil"/>
              <w:left w:val="single" w:sz="4" w:space="0" w:color="auto"/>
              <w:bottom w:val="nil"/>
              <w:right w:val="single" w:sz="4" w:space="0" w:color="auto"/>
            </w:tcBorders>
          </w:tcPr>
          <w:p w14:paraId="76068201" w14:textId="77777777" w:rsidR="00300A2E" w:rsidRDefault="00300A2E" w:rsidP="00AF1C32">
            <w:pPr>
              <w:pStyle w:val="TAL"/>
            </w:pPr>
            <w:r>
              <w:t>Radio parameters (octet o5100+1 to o511-1):</w:t>
            </w:r>
          </w:p>
          <w:p w14:paraId="72B65A0B" w14:textId="77777777" w:rsidR="00300A2E" w:rsidRDefault="00300A2E" w:rsidP="00AF1C32">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58A95799" w14:textId="77777777" w:rsidR="00300A2E" w:rsidRDefault="00300A2E" w:rsidP="00AF1C32">
            <w:pPr>
              <w:pStyle w:val="TAL"/>
            </w:pPr>
          </w:p>
        </w:tc>
      </w:tr>
      <w:tr w:rsidR="00300A2E" w14:paraId="4045AFE2" w14:textId="77777777" w:rsidTr="00AF1C32">
        <w:trPr>
          <w:cantSplit/>
          <w:jc w:val="center"/>
        </w:trPr>
        <w:tc>
          <w:tcPr>
            <w:tcW w:w="7094" w:type="dxa"/>
            <w:tcBorders>
              <w:top w:val="nil"/>
              <w:left w:val="single" w:sz="4" w:space="0" w:color="auto"/>
              <w:bottom w:val="nil"/>
              <w:right w:val="single" w:sz="4" w:space="0" w:color="auto"/>
            </w:tcBorders>
          </w:tcPr>
          <w:p w14:paraId="53C504A9" w14:textId="77777777" w:rsidR="00300A2E" w:rsidRDefault="00300A2E" w:rsidP="00AF1C32">
            <w:pPr>
              <w:pStyle w:val="TAL"/>
            </w:pPr>
            <w:r>
              <w:t>Managed indicator (MI) (octet o511 bit 8):</w:t>
            </w:r>
          </w:p>
          <w:p w14:paraId="4850B504" w14:textId="77777777" w:rsidR="00300A2E" w:rsidRDefault="00300A2E" w:rsidP="00AF1C32">
            <w:pPr>
              <w:pStyle w:val="TAL"/>
            </w:pPr>
            <w:r>
              <w:t>The managed indicator indicates how the radio parameters indicated in the radio parameters field in the geographical area indicated by the geographical area field are managed.</w:t>
            </w:r>
          </w:p>
          <w:p w14:paraId="5B3D2A53" w14:textId="77777777" w:rsidR="00300A2E" w:rsidRDefault="00300A2E" w:rsidP="00AF1C32">
            <w:pPr>
              <w:pStyle w:val="TAL"/>
            </w:pPr>
            <w:r>
              <w:t>Bit</w:t>
            </w:r>
          </w:p>
          <w:p w14:paraId="548DA41E" w14:textId="77777777" w:rsidR="00300A2E" w:rsidRDefault="00300A2E" w:rsidP="00AF1C32">
            <w:pPr>
              <w:pStyle w:val="TAL"/>
              <w:rPr>
                <w:b/>
              </w:rPr>
            </w:pPr>
            <w:r>
              <w:rPr>
                <w:b/>
              </w:rPr>
              <w:t>8</w:t>
            </w:r>
          </w:p>
          <w:p w14:paraId="58DDF74D" w14:textId="77777777" w:rsidR="00300A2E" w:rsidRDefault="00300A2E" w:rsidP="00AF1C32">
            <w:pPr>
              <w:pStyle w:val="TAL"/>
            </w:pPr>
            <w:r>
              <w:t>0</w:t>
            </w:r>
            <w:r>
              <w:tab/>
              <w:t>Non-operator managed</w:t>
            </w:r>
          </w:p>
          <w:p w14:paraId="56652E19" w14:textId="77777777" w:rsidR="00300A2E" w:rsidRDefault="00300A2E" w:rsidP="00AF1C32">
            <w:pPr>
              <w:pStyle w:val="TAL"/>
            </w:pPr>
            <w:r>
              <w:t>1</w:t>
            </w:r>
            <w:r>
              <w:tab/>
              <w:t>Operator managed</w:t>
            </w:r>
          </w:p>
          <w:p w14:paraId="02A648DB" w14:textId="77777777" w:rsidR="00300A2E" w:rsidRDefault="00300A2E" w:rsidP="00AF1C32">
            <w:pPr>
              <w:pStyle w:val="TAL"/>
            </w:pPr>
          </w:p>
        </w:tc>
      </w:tr>
      <w:tr w:rsidR="00300A2E" w14:paraId="11EA04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C793F07" w14:textId="77777777" w:rsidR="00300A2E" w:rsidRDefault="00300A2E" w:rsidP="00AF1C32">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6273DCC9" w14:textId="77777777" w:rsidR="00300A2E" w:rsidRDefault="00300A2E" w:rsidP="00AF1C32">
            <w:pPr>
              <w:pStyle w:val="TAL"/>
            </w:pPr>
          </w:p>
        </w:tc>
      </w:tr>
    </w:tbl>
    <w:p w14:paraId="21BFDF0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1F7ACEB" w14:textId="77777777" w:rsidTr="00AF1C32">
        <w:trPr>
          <w:cantSplit/>
          <w:jc w:val="center"/>
        </w:trPr>
        <w:tc>
          <w:tcPr>
            <w:tcW w:w="708" w:type="dxa"/>
          </w:tcPr>
          <w:p w14:paraId="58DC0A46" w14:textId="77777777" w:rsidR="00300A2E" w:rsidRDefault="00300A2E" w:rsidP="00AF1C32">
            <w:pPr>
              <w:pStyle w:val="TAC"/>
            </w:pPr>
            <w:r>
              <w:lastRenderedPageBreak/>
              <w:t>8</w:t>
            </w:r>
          </w:p>
        </w:tc>
        <w:tc>
          <w:tcPr>
            <w:tcW w:w="709" w:type="dxa"/>
          </w:tcPr>
          <w:p w14:paraId="0C830D81" w14:textId="77777777" w:rsidR="00300A2E" w:rsidRDefault="00300A2E" w:rsidP="00AF1C32">
            <w:pPr>
              <w:pStyle w:val="TAC"/>
            </w:pPr>
            <w:r>
              <w:t>7</w:t>
            </w:r>
          </w:p>
        </w:tc>
        <w:tc>
          <w:tcPr>
            <w:tcW w:w="709" w:type="dxa"/>
          </w:tcPr>
          <w:p w14:paraId="1AA9BAD3" w14:textId="77777777" w:rsidR="00300A2E" w:rsidRDefault="00300A2E" w:rsidP="00AF1C32">
            <w:pPr>
              <w:pStyle w:val="TAC"/>
            </w:pPr>
            <w:r>
              <w:t>6</w:t>
            </w:r>
          </w:p>
        </w:tc>
        <w:tc>
          <w:tcPr>
            <w:tcW w:w="709" w:type="dxa"/>
          </w:tcPr>
          <w:p w14:paraId="7C70E386" w14:textId="77777777" w:rsidR="00300A2E" w:rsidRDefault="00300A2E" w:rsidP="00AF1C32">
            <w:pPr>
              <w:pStyle w:val="TAC"/>
            </w:pPr>
            <w:r>
              <w:t>5</w:t>
            </w:r>
          </w:p>
        </w:tc>
        <w:tc>
          <w:tcPr>
            <w:tcW w:w="709" w:type="dxa"/>
          </w:tcPr>
          <w:p w14:paraId="11D598B3" w14:textId="77777777" w:rsidR="00300A2E" w:rsidRDefault="00300A2E" w:rsidP="00AF1C32">
            <w:pPr>
              <w:pStyle w:val="TAC"/>
            </w:pPr>
            <w:r>
              <w:t>4</w:t>
            </w:r>
          </w:p>
        </w:tc>
        <w:tc>
          <w:tcPr>
            <w:tcW w:w="709" w:type="dxa"/>
          </w:tcPr>
          <w:p w14:paraId="4A4FB8CF" w14:textId="77777777" w:rsidR="00300A2E" w:rsidRDefault="00300A2E" w:rsidP="00AF1C32">
            <w:pPr>
              <w:pStyle w:val="TAC"/>
            </w:pPr>
            <w:r>
              <w:t>3</w:t>
            </w:r>
          </w:p>
        </w:tc>
        <w:tc>
          <w:tcPr>
            <w:tcW w:w="709" w:type="dxa"/>
          </w:tcPr>
          <w:p w14:paraId="6F71B65C" w14:textId="77777777" w:rsidR="00300A2E" w:rsidRDefault="00300A2E" w:rsidP="00AF1C32">
            <w:pPr>
              <w:pStyle w:val="TAC"/>
            </w:pPr>
            <w:r>
              <w:t>2</w:t>
            </w:r>
          </w:p>
        </w:tc>
        <w:tc>
          <w:tcPr>
            <w:tcW w:w="709" w:type="dxa"/>
          </w:tcPr>
          <w:p w14:paraId="786DED77" w14:textId="77777777" w:rsidR="00300A2E" w:rsidRDefault="00300A2E" w:rsidP="00AF1C32">
            <w:pPr>
              <w:pStyle w:val="TAC"/>
            </w:pPr>
            <w:r>
              <w:t>1</w:t>
            </w:r>
          </w:p>
        </w:tc>
        <w:tc>
          <w:tcPr>
            <w:tcW w:w="1346" w:type="dxa"/>
          </w:tcPr>
          <w:p w14:paraId="2C3BECC9" w14:textId="77777777" w:rsidR="00300A2E" w:rsidRDefault="00300A2E" w:rsidP="00AF1C32">
            <w:pPr>
              <w:pStyle w:val="TAL"/>
            </w:pPr>
          </w:p>
        </w:tc>
      </w:tr>
      <w:tr w:rsidR="00300A2E" w14:paraId="7FAAE1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B17B4D" w14:textId="77777777" w:rsidR="00300A2E" w:rsidRDefault="00300A2E" w:rsidP="00AF1C32">
            <w:pPr>
              <w:pStyle w:val="TAC"/>
            </w:pPr>
          </w:p>
          <w:p w14:paraId="64D42132" w14:textId="77777777" w:rsidR="00300A2E" w:rsidRDefault="00300A2E" w:rsidP="00AF1C32">
            <w:pPr>
              <w:pStyle w:val="TAC"/>
            </w:pPr>
            <w:r>
              <w:t>Length of geographical area contents</w:t>
            </w:r>
          </w:p>
        </w:tc>
        <w:tc>
          <w:tcPr>
            <w:tcW w:w="1346" w:type="dxa"/>
          </w:tcPr>
          <w:p w14:paraId="390A6E68" w14:textId="77777777" w:rsidR="00300A2E" w:rsidRDefault="00300A2E" w:rsidP="00AF1C32">
            <w:pPr>
              <w:pStyle w:val="TAL"/>
            </w:pPr>
            <w:r>
              <w:t>octet o510+3</w:t>
            </w:r>
          </w:p>
          <w:p w14:paraId="603A4D31" w14:textId="77777777" w:rsidR="00300A2E" w:rsidRDefault="00300A2E" w:rsidP="00AF1C32">
            <w:pPr>
              <w:pStyle w:val="TAL"/>
            </w:pPr>
          </w:p>
          <w:p w14:paraId="37B04098" w14:textId="77777777" w:rsidR="00300A2E" w:rsidRDefault="00300A2E" w:rsidP="00AF1C32">
            <w:pPr>
              <w:pStyle w:val="TAL"/>
            </w:pPr>
            <w:r>
              <w:t>octet o510+4</w:t>
            </w:r>
          </w:p>
        </w:tc>
      </w:tr>
      <w:tr w:rsidR="00300A2E" w14:paraId="54BEE21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44D9A" w14:textId="77777777" w:rsidR="00300A2E" w:rsidRDefault="00300A2E" w:rsidP="00AF1C32">
            <w:pPr>
              <w:pStyle w:val="TAC"/>
            </w:pPr>
          </w:p>
          <w:p w14:paraId="2971FC5E" w14:textId="77777777" w:rsidR="00300A2E" w:rsidRDefault="00300A2E" w:rsidP="00AF1C32">
            <w:pPr>
              <w:pStyle w:val="TAC"/>
            </w:pPr>
            <w:r>
              <w:t>Coordinate 1</w:t>
            </w:r>
          </w:p>
        </w:tc>
        <w:tc>
          <w:tcPr>
            <w:tcW w:w="1346" w:type="dxa"/>
            <w:tcBorders>
              <w:top w:val="nil"/>
              <w:left w:val="single" w:sz="6" w:space="0" w:color="auto"/>
              <w:bottom w:val="nil"/>
              <w:right w:val="nil"/>
            </w:tcBorders>
          </w:tcPr>
          <w:p w14:paraId="14EB5973" w14:textId="77777777" w:rsidR="00300A2E" w:rsidRDefault="00300A2E" w:rsidP="00AF1C32">
            <w:pPr>
              <w:pStyle w:val="TAL"/>
            </w:pPr>
            <w:r>
              <w:t>octet (o510+5)*</w:t>
            </w:r>
          </w:p>
          <w:p w14:paraId="23D34634" w14:textId="77777777" w:rsidR="00300A2E" w:rsidRDefault="00300A2E" w:rsidP="00AF1C32">
            <w:pPr>
              <w:pStyle w:val="TAL"/>
            </w:pPr>
          </w:p>
          <w:p w14:paraId="7B38FFEB" w14:textId="77777777" w:rsidR="00300A2E" w:rsidRDefault="00300A2E" w:rsidP="00AF1C32">
            <w:pPr>
              <w:pStyle w:val="TAL"/>
            </w:pPr>
            <w:r>
              <w:t>octet (o510+10)*</w:t>
            </w:r>
          </w:p>
        </w:tc>
      </w:tr>
      <w:tr w:rsidR="00300A2E" w14:paraId="12EE22F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7E38" w14:textId="77777777" w:rsidR="00300A2E" w:rsidRDefault="00300A2E" w:rsidP="00AF1C32">
            <w:pPr>
              <w:pStyle w:val="TAC"/>
            </w:pPr>
          </w:p>
          <w:p w14:paraId="4D3DEE3A" w14:textId="77777777" w:rsidR="00300A2E" w:rsidRDefault="00300A2E" w:rsidP="00AF1C32">
            <w:pPr>
              <w:pStyle w:val="TAC"/>
            </w:pPr>
            <w:r>
              <w:t>Coordinate 2</w:t>
            </w:r>
          </w:p>
        </w:tc>
        <w:tc>
          <w:tcPr>
            <w:tcW w:w="1346" w:type="dxa"/>
            <w:tcBorders>
              <w:top w:val="nil"/>
              <w:left w:val="single" w:sz="6" w:space="0" w:color="auto"/>
              <w:bottom w:val="nil"/>
              <w:right w:val="nil"/>
            </w:tcBorders>
          </w:tcPr>
          <w:p w14:paraId="5BE916A3" w14:textId="77777777" w:rsidR="00300A2E" w:rsidRDefault="00300A2E" w:rsidP="00AF1C32">
            <w:pPr>
              <w:pStyle w:val="TAL"/>
            </w:pPr>
            <w:r>
              <w:t>octet (o510+11)*</w:t>
            </w:r>
          </w:p>
          <w:p w14:paraId="181656D1" w14:textId="77777777" w:rsidR="00300A2E" w:rsidRDefault="00300A2E" w:rsidP="00AF1C32">
            <w:pPr>
              <w:pStyle w:val="TAL"/>
            </w:pPr>
          </w:p>
          <w:p w14:paraId="2C0D3D1C" w14:textId="77777777" w:rsidR="00300A2E" w:rsidRDefault="00300A2E" w:rsidP="00AF1C32">
            <w:pPr>
              <w:pStyle w:val="TAL"/>
            </w:pPr>
            <w:r>
              <w:t>octet (o510+16)*</w:t>
            </w:r>
          </w:p>
        </w:tc>
      </w:tr>
      <w:tr w:rsidR="00300A2E" w14:paraId="202EC0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FC4EE" w14:textId="77777777" w:rsidR="00300A2E" w:rsidRDefault="00300A2E" w:rsidP="00AF1C32">
            <w:pPr>
              <w:pStyle w:val="TAC"/>
            </w:pPr>
          </w:p>
          <w:p w14:paraId="5BF2B394" w14:textId="77777777" w:rsidR="00300A2E" w:rsidRDefault="00300A2E" w:rsidP="00AF1C32">
            <w:pPr>
              <w:pStyle w:val="TAC"/>
            </w:pPr>
            <w:r>
              <w:t>...</w:t>
            </w:r>
          </w:p>
        </w:tc>
        <w:tc>
          <w:tcPr>
            <w:tcW w:w="1346" w:type="dxa"/>
            <w:tcBorders>
              <w:top w:val="nil"/>
              <w:left w:val="single" w:sz="6" w:space="0" w:color="auto"/>
              <w:bottom w:val="nil"/>
              <w:right w:val="nil"/>
            </w:tcBorders>
          </w:tcPr>
          <w:p w14:paraId="08E01BCC" w14:textId="77777777" w:rsidR="00300A2E" w:rsidRDefault="00300A2E" w:rsidP="00AF1C32">
            <w:pPr>
              <w:pStyle w:val="TAL"/>
            </w:pPr>
            <w:r>
              <w:t>octet (o510+17)*</w:t>
            </w:r>
          </w:p>
          <w:p w14:paraId="18970B39" w14:textId="77777777" w:rsidR="00300A2E" w:rsidRDefault="00300A2E" w:rsidP="00AF1C32">
            <w:pPr>
              <w:pStyle w:val="TAL"/>
            </w:pPr>
          </w:p>
          <w:p w14:paraId="75964054" w14:textId="77777777" w:rsidR="00300A2E" w:rsidRDefault="00300A2E" w:rsidP="00AF1C32">
            <w:pPr>
              <w:pStyle w:val="TAL"/>
            </w:pPr>
            <w:r>
              <w:t>octet (o510-2+6*n)*</w:t>
            </w:r>
          </w:p>
        </w:tc>
      </w:tr>
      <w:tr w:rsidR="00300A2E" w14:paraId="4B37121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4A92F" w14:textId="77777777" w:rsidR="00300A2E" w:rsidRDefault="00300A2E" w:rsidP="00AF1C32">
            <w:pPr>
              <w:pStyle w:val="TAC"/>
            </w:pPr>
          </w:p>
          <w:p w14:paraId="2E2B4E09" w14:textId="77777777" w:rsidR="00300A2E" w:rsidRDefault="00300A2E" w:rsidP="00AF1C32">
            <w:pPr>
              <w:pStyle w:val="TAC"/>
            </w:pPr>
            <w:r>
              <w:t>Coordinate n</w:t>
            </w:r>
          </w:p>
        </w:tc>
        <w:tc>
          <w:tcPr>
            <w:tcW w:w="1346" w:type="dxa"/>
            <w:tcBorders>
              <w:top w:val="nil"/>
              <w:left w:val="single" w:sz="6" w:space="0" w:color="auto"/>
              <w:bottom w:val="nil"/>
              <w:right w:val="nil"/>
            </w:tcBorders>
          </w:tcPr>
          <w:p w14:paraId="4E5D8091" w14:textId="77777777" w:rsidR="00300A2E" w:rsidRDefault="00300A2E" w:rsidP="00AF1C32">
            <w:pPr>
              <w:pStyle w:val="TAL"/>
            </w:pPr>
            <w:r>
              <w:t>octet (o510-1+6*n)*</w:t>
            </w:r>
          </w:p>
          <w:p w14:paraId="741A1796" w14:textId="77777777" w:rsidR="00300A2E" w:rsidRDefault="00300A2E" w:rsidP="00AF1C32">
            <w:pPr>
              <w:pStyle w:val="TAL"/>
            </w:pPr>
          </w:p>
          <w:p w14:paraId="2807B853" w14:textId="77777777" w:rsidR="00300A2E" w:rsidRDefault="00300A2E" w:rsidP="00AF1C32">
            <w:pPr>
              <w:pStyle w:val="TAL"/>
            </w:pPr>
            <w:r>
              <w:t>octet (o510+4+6*n)* = octet o5100*</w:t>
            </w:r>
          </w:p>
        </w:tc>
      </w:tr>
    </w:tbl>
    <w:p w14:paraId="1ABE7A5D" w14:textId="77777777" w:rsidR="00300A2E" w:rsidRDefault="00300A2E" w:rsidP="00300A2E">
      <w:pPr>
        <w:pStyle w:val="TF"/>
      </w:pPr>
      <w:bookmarkStart w:id="605" w:name="_CRFigure5_11_2_8"/>
      <w:r>
        <w:t>Figure </w:t>
      </w:r>
      <w:bookmarkEnd w:id="605"/>
      <w:r>
        <w:t>5.</w:t>
      </w:r>
      <w:r>
        <w:rPr>
          <w:rFonts w:hint="eastAsia"/>
          <w:lang w:eastAsia="zh-CN"/>
        </w:rPr>
        <w:t>11</w:t>
      </w:r>
      <w:r>
        <w:t>.2</w:t>
      </w:r>
      <w:r>
        <w:rPr>
          <w:rFonts w:hint="eastAsia"/>
          <w:lang w:eastAsia="zh-CN"/>
        </w:rPr>
        <w:t>.8</w:t>
      </w:r>
      <w:r>
        <w:t>: Geographical area</w:t>
      </w:r>
    </w:p>
    <w:p w14:paraId="11F6EA94" w14:textId="77777777" w:rsidR="00300A2E" w:rsidRDefault="00300A2E" w:rsidP="00300A2E">
      <w:pPr>
        <w:pStyle w:val="TH"/>
      </w:pPr>
      <w:bookmarkStart w:id="606" w:name="_CRTable5_11_2_8"/>
      <w:r>
        <w:t>Table </w:t>
      </w:r>
      <w:bookmarkEnd w:id="606"/>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F8258C" w14:textId="77777777" w:rsidTr="00AF1C32">
        <w:trPr>
          <w:cantSplit/>
          <w:jc w:val="center"/>
        </w:trPr>
        <w:tc>
          <w:tcPr>
            <w:tcW w:w="7094" w:type="dxa"/>
          </w:tcPr>
          <w:p w14:paraId="4891E6D6" w14:textId="77777777" w:rsidR="00300A2E" w:rsidRDefault="00300A2E" w:rsidP="00AF1C32">
            <w:pPr>
              <w:pStyle w:val="TAL"/>
            </w:pPr>
            <w:r>
              <w:t>Coordinate:</w:t>
            </w:r>
          </w:p>
          <w:p w14:paraId="20518CFD" w14:textId="77777777" w:rsidR="00300A2E" w:rsidRDefault="00300A2E" w:rsidP="00AF1C32">
            <w:pPr>
              <w:pStyle w:val="TAL"/>
            </w:pPr>
            <w:r>
              <w:t>The coordinate field is coded according to figure 5.6.2.10 and table 5.6.2.10.</w:t>
            </w:r>
          </w:p>
          <w:p w14:paraId="739A994D" w14:textId="77777777" w:rsidR="00300A2E" w:rsidRDefault="00300A2E" w:rsidP="00AF1C32">
            <w:pPr>
              <w:pStyle w:val="TAL"/>
            </w:pPr>
          </w:p>
        </w:tc>
      </w:tr>
    </w:tbl>
    <w:p w14:paraId="749D68E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23E51B62" w14:textId="77777777" w:rsidTr="00AF1C32">
        <w:trPr>
          <w:cantSplit/>
          <w:jc w:val="center"/>
        </w:trPr>
        <w:tc>
          <w:tcPr>
            <w:tcW w:w="708" w:type="dxa"/>
          </w:tcPr>
          <w:p w14:paraId="55CEA0B7" w14:textId="77777777" w:rsidR="00300A2E" w:rsidRDefault="00300A2E" w:rsidP="00AF1C32">
            <w:pPr>
              <w:pStyle w:val="TAC"/>
            </w:pPr>
            <w:r>
              <w:t>8</w:t>
            </w:r>
          </w:p>
        </w:tc>
        <w:tc>
          <w:tcPr>
            <w:tcW w:w="709" w:type="dxa"/>
          </w:tcPr>
          <w:p w14:paraId="72F85FDF" w14:textId="77777777" w:rsidR="00300A2E" w:rsidRDefault="00300A2E" w:rsidP="00AF1C32">
            <w:pPr>
              <w:pStyle w:val="TAC"/>
            </w:pPr>
            <w:r>
              <w:t>7</w:t>
            </w:r>
          </w:p>
        </w:tc>
        <w:tc>
          <w:tcPr>
            <w:tcW w:w="709" w:type="dxa"/>
          </w:tcPr>
          <w:p w14:paraId="3D82F495" w14:textId="77777777" w:rsidR="00300A2E" w:rsidRDefault="00300A2E" w:rsidP="00AF1C32">
            <w:pPr>
              <w:pStyle w:val="TAC"/>
            </w:pPr>
            <w:r>
              <w:t>6</w:t>
            </w:r>
          </w:p>
        </w:tc>
        <w:tc>
          <w:tcPr>
            <w:tcW w:w="709" w:type="dxa"/>
          </w:tcPr>
          <w:p w14:paraId="63EDDAA8" w14:textId="77777777" w:rsidR="00300A2E" w:rsidRDefault="00300A2E" w:rsidP="00AF1C32">
            <w:pPr>
              <w:pStyle w:val="TAC"/>
            </w:pPr>
            <w:r>
              <w:t>5</w:t>
            </w:r>
          </w:p>
        </w:tc>
        <w:tc>
          <w:tcPr>
            <w:tcW w:w="709" w:type="dxa"/>
          </w:tcPr>
          <w:p w14:paraId="36EA59C4" w14:textId="77777777" w:rsidR="00300A2E" w:rsidRDefault="00300A2E" w:rsidP="00AF1C32">
            <w:pPr>
              <w:pStyle w:val="TAC"/>
            </w:pPr>
            <w:r>
              <w:t>4</w:t>
            </w:r>
          </w:p>
        </w:tc>
        <w:tc>
          <w:tcPr>
            <w:tcW w:w="709" w:type="dxa"/>
          </w:tcPr>
          <w:p w14:paraId="57827BE9" w14:textId="77777777" w:rsidR="00300A2E" w:rsidRDefault="00300A2E" w:rsidP="00AF1C32">
            <w:pPr>
              <w:pStyle w:val="TAC"/>
            </w:pPr>
            <w:r>
              <w:t>3</w:t>
            </w:r>
          </w:p>
        </w:tc>
        <w:tc>
          <w:tcPr>
            <w:tcW w:w="709" w:type="dxa"/>
          </w:tcPr>
          <w:p w14:paraId="43D86CF7" w14:textId="77777777" w:rsidR="00300A2E" w:rsidRDefault="00300A2E" w:rsidP="00AF1C32">
            <w:pPr>
              <w:pStyle w:val="TAC"/>
            </w:pPr>
            <w:r>
              <w:t>2</w:t>
            </w:r>
          </w:p>
        </w:tc>
        <w:tc>
          <w:tcPr>
            <w:tcW w:w="709" w:type="dxa"/>
          </w:tcPr>
          <w:p w14:paraId="60D918F8" w14:textId="77777777" w:rsidR="00300A2E" w:rsidRDefault="00300A2E" w:rsidP="00AF1C32">
            <w:pPr>
              <w:pStyle w:val="TAC"/>
            </w:pPr>
            <w:r>
              <w:t>1</w:t>
            </w:r>
          </w:p>
        </w:tc>
        <w:tc>
          <w:tcPr>
            <w:tcW w:w="1346" w:type="dxa"/>
          </w:tcPr>
          <w:p w14:paraId="039FC8C0" w14:textId="77777777" w:rsidR="00300A2E" w:rsidRDefault="00300A2E" w:rsidP="00AF1C32">
            <w:pPr>
              <w:pStyle w:val="TAL"/>
            </w:pPr>
          </w:p>
        </w:tc>
      </w:tr>
      <w:tr w:rsidR="00300A2E" w14:paraId="54BB16F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849D5" w14:textId="77777777" w:rsidR="00300A2E" w:rsidRDefault="00300A2E" w:rsidP="00AF1C32">
            <w:pPr>
              <w:pStyle w:val="TAC"/>
            </w:pPr>
          </w:p>
          <w:p w14:paraId="011531F2" w14:textId="77777777" w:rsidR="00300A2E" w:rsidRDefault="00300A2E" w:rsidP="00AF1C32">
            <w:pPr>
              <w:pStyle w:val="TAC"/>
            </w:pPr>
            <w:r>
              <w:t>Latitude</w:t>
            </w:r>
          </w:p>
        </w:tc>
        <w:tc>
          <w:tcPr>
            <w:tcW w:w="1346" w:type="dxa"/>
          </w:tcPr>
          <w:p w14:paraId="2529C1EB" w14:textId="77777777" w:rsidR="00300A2E" w:rsidRDefault="00300A2E" w:rsidP="00AF1C32">
            <w:pPr>
              <w:pStyle w:val="TAL"/>
            </w:pPr>
            <w:r>
              <w:t>octet o510+11</w:t>
            </w:r>
          </w:p>
          <w:p w14:paraId="4E012645" w14:textId="77777777" w:rsidR="00300A2E" w:rsidRDefault="00300A2E" w:rsidP="00AF1C32">
            <w:pPr>
              <w:pStyle w:val="TAL"/>
            </w:pPr>
          </w:p>
          <w:p w14:paraId="1D25F880" w14:textId="77777777" w:rsidR="00300A2E" w:rsidRDefault="00300A2E" w:rsidP="00AF1C32">
            <w:pPr>
              <w:pStyle w:val="TAL"/>
            </w:pPr>
            <w:r>
              <w:t>octet o510+13</w:t>
            </w:r>
          </w:p>
        </w:tc>
      </w:tr>
      <w:tr w:rsidR="00300A2E" w14:paraId="72B777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6D2B72" w14:textId="77777777" w:rsidR="00300A2E" w:rsidRDefault="00300A2E" w:rsidP="00AF1C32">
            <w:pPr>
              <w:pStyle w:val="TAC"/>
            </w:pPr>
          </w:p>
          <w:p w14:paraId="7F2877D9" w14:textId="77777777" w:rsidR="00300A2E" w:rsidRDefault="00300A2E" w:rsidP="00AF1C32">
            <w:pPr>
              <w:pStyle w:val="TAC"/>
            </w:pPr>
            <w:r>
              <w:t>Longitude</w:t>
            </w:r>
          </w:p>
        </w:tc>
        <w:tc>
          <w:tcPr>
            <w:tcW w:w="1346" w:type="dxa"/>
            <w:tcBorders>
              <w:top w:val="nil"/>
              <w:left w:val="single" w:sz="6" w:space="0" w:color="auto"/>
              <w:bottom w:val="nil"/>
              <w:right w:val="nil"/>
            </w:tcBorders>
          </w:tcPr>
          <w:p w14:paraId="4E8AABF4" w14:textId="77777777" w:rsidR="00300A2E" w:rsidRDefault="00300A2E" w:rsidP="00AF1C32">
            <w:pPr>
              <w:pStyle w:val="TAL"/>
            </w:pPr>
            <w:r>
              <w:t>octet o510+14</w:t>
            </w:r>
          </w:p>
          <w:p w14:paraId="38F38DAD" w14:textId="77777777" w:rsidR="00300A2E" w:rsidRDefault="00300A2E" w:rsidP="00AF1C32">
            <w:pPr>
              <w:pStyle w:val="TAL"/>
            </w:pPr>
          </w:p>
          <w:p w14:paraId="728EFE1C" w14:textId="77777777" w:rsidR="00300A2E" w:rsidRDefault="00300A2E" w:rsidP="00AF1C32">
            <w:pPr>
              <w:pStyle w:val="TAL"/>
            </w:pPr>
            <w:r>
              <w:t>octet o510+17</w:t>
            </w:r>
          </w:p>
        </w:tc>
      </w:tr>
    </w:tbl>
    <w:p w14:paraId="03698E70" w14:textId="77777777" w:rsidR="00300A2E" w:rsidRDefault="00300A2E" w:rsidP="00300A2E">
      <w:pPr>
        <w:pStyle w:val="TF"/>
      </w:pPr>
      <w:bookmarkStart w:id="607" w:name="_CRFigure5_11_2_9"/>
      <w:r>
        <w:t>Figure </w:t>
      </w:r>
      <w:bookmarkEnd w:id="607"/>
      <w:r>
        <w:t>5.</w:t>
      </w:r>
      <w:r>
        <w:rPr>
          <w:rFonts w:hint="eastAsia"/>
          <w:lang w:eastAsia="zh-CN"/>
        </w:rPr>
        <w:t>11</w:t>
      </w:r>
      <w:r>
        <w:t>.2.</w:t>
      </w:r>
      <w:r>
        <w:rPr>
          <w:rFonts w:hint="eastAsia"/>
          <w:lang w:eastAsia="zh-CN"/>
        </w:rPr>
        <w:t>9</w:t>
      </w:r>
      <w:r>
        <w:t>: Coordinate area</w:t>
      </w:r>
    </w:p>
    <w:p w14:paraId="610A7C65" w14:textId="77777777" w:rsidR="00300A2E" w:rsidRDefault="00300A2E" w:rsidP="00300A2E">
      <w:pPr>
        <w:pStyle w:val="TH"/>
      </w:pPr>
      <w:bookmarkStart w:id="608" w:name="_CRTable5_11_2_9"/>
      <w:r>
        <w:t>Table </w:t>
      </w:r>
      <w:bookmarkEnd w:id="608"/>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9C23B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A532800" w14:textId="77777777" w:rsidR="00300A2E" w:rsidRDefault="00300A2E" w:rsidP="00AF1C32">
            <w:pPr>
              <w:pStyle w:val="TAL"/>
            </w:pPr>
            <w:r>
              <w:t>Latitude (octet o510+11 to o510+13):</w:t>
            </w:r>
          </w:p>
          <w:p w14:paraId="133264C4" w14:textId="77777777" w:rsidR="00300A2E" w:rsidRDefault="00300A2E" w:rsidP="00AF1C32">
            <w:pPr>
              <w:pStyle w:val="TAL"/>
            </w:pPr>
            <w:r>
              <w:t>The latitude field is coded according to clause 6.1 of 3GPP TS 23.032 [6].</w:t>
            </w:r>
          </w:p>
          <w:p w14:paraId="0F5061BD" w14:textId="77777777" w:rsidR="00300A2E" w:rsidRDefault="00300A2E" w:rsidP="00AF1C32">
            <w:pPr>
              <w:pStyle w:val="TAL"/>
            </w:pPr>
          </w:p>
        </w:tc>
      </w:tr>
      <w:tr w:rsidR="00300A2E" w14:paraId="64198C4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6E54B5" w14:textId="77777777" w:rsidR="00300A2E" w:rsidRDefault="00300A2E" w:rsidP="00AF1C32">
            <w:pPr>
              <w:pStyle w:val="TAL"/>
            </w:pPr>
            <w:r>
              <w:t>Longitude (octet o510+14 to o510+17):</w:t>
            </w:r>
          </w:p>
          <w:p w14:paraId="62B47F9D" w14:textId="77777777" w:rsidR="00300A2E" w:rsidRDefault="00300A2E" w:rsidP="00AF1C32">
            <w:pPr>
              <w:pStyle w:val="TAL"/>
            </w:pPr>
            <w:r>
              <w:t>The longitude field is coded according to clause 6.1 of 3GPP TS 23.032 [6].</w:t>
            </w:r>
          </w:p>
          <w:p w14:paraId="41909E66" w14:textId="77777777" w:rsidR="00300A2E" w:rsidRDefault="00300A2E" w:rsidP="00AF1C32">
            <w:pPr>
              <w:pStyle w:val="TAL"/>
            </w:pPr>
          </w:p>
        </w:tc>
      </w:tr>
    </w:tbl>
    <w:p w14:paraId="462DB6C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CC5439E" w14:textId="77777777" w:rsidTr="00AF1C32">
        <w:trPr>
          <w:cantSplit/>
          <w:jc w:val="center"/>
        </w:trPr>
        <w:tc>
          <w:tcPr>
            <w:tcW w:w="708" w:type="dxa"/>
          </w:tcPr>
          <w:p w14:paraId="62C8E932" w14:textId="77777777" w:rsidR="00300A2E" w:rsidRDefault="00300A2E" w:rsidP="00AF1C32">
            <w:pPr>
              <w:pStyle w:val="TAC"/>
            </w:pPr>
            <w:r>
              <w:t>8</w:t>
            </w:r>
          </w:p>
        </w:tc>
        <w:tc>
          <w:tcPr>
            <w:tcW w:w="709" w:type="dxa"/>
          </w:tcPr>
          <w:p w14:paraId="50A71042" w14:textId="77777777" w:rsidR="00300A2E" w:rsidRDefault="00300A2E" w:rsidP="00AF1C32">
            <w:pPr>
              <w:pStyle w:val="TAC"/>
            </w:pPr>
            <w:r>
              <w:t>7</w:t>
            </w:r>
          </w:p>
        </w:tc>
        <w:tc>
          <w:tcPr>
            <w:tcW w:w="709" w:type="dxa"/>
          </w:tcPr>
          <w:p w14:paraId="34279FCD" w14:textId="77777777" w:rsidR="00300A2E" w:rsidRDefault="00300A2E" w:rsidP="00AF1C32">
            <w:pPr>
              <w:pStyle w:val="TAC"/>
            </w:pPr>
            <w:r>
              <w:t>6</w:t>
            </w:r>
          </w:p>
        </w:tc>
        <w:tc>
          <w:tcPr>
            <w:tcW w:w="709" w:type="dxa"/>
          </w:tcPr>
          <w:p w14:paraId="6F2A3D8F" w14:textId="77777777" w:rsidR="00300A2E" w:rsidRDefault="00300A2E" w:rsidP="00AF1C32">
            <w:pPr>
              <w:pStyle w:val="TAC"/>
            </w:pPr>
            <w:r>
              <w:t>5</w:t>
            </w:r>
          </w:p>
        </w:tc>
        <w:tc>
          <w:tcPr>
            <w:tcW w:w="709" w:type="dxa"/>
          </w:tcPr>
          <w:p w14:paraId="428878BB" w14:textId="77777777" w:rsidR="00300A2E" w:rsidRDefault="00300A2E" w:rsidP="00AF1C32">
            <w:pPr>
              <w:pStyle w:val="TAC"/>
            </w:pPr>
            <w:r>
              <w:t>4</w:t>
            </w:r>
          </w:p>
        </w:tc>
        <w:tc>
          <w:tcPr>
            <w:tcW w:w="709" w:type="dxa"/>
          </w:tcPr>
          <w:p w14:paraId="088C796D" w14:textId="77777777" w:rsidR="00300A2E" w:rsidRDefault="00300A2E" w:rsidP="00AF1C32">
            <w:pPr>
              <w:pStyle w:val="TAC"/>
            </w:pPr>
            <w:r>
              <w:t>3</w:t>
            </w:r>
          </w:p>
        </w:tc>
        <w:tc>
          <w:tcPr>
            <w:tcW w:w="709" w:type="dxa"/>
          </w:tcPr>
          <w:p w14:paraId="101AF5C2" w14:textId="77777777" w:rsidR="00300A2E" w:rsidRDefault="00300A2E" w:rsidP="00AF1C32">
            <w:pPr>
              <w:pStyle w:val="TAC"/>
            </w:pPr>
            <w:r>
              <w:t>2</w:t>
            </w:r>
          </w:p>
        </w:tc>
        <w:tc>
          <w:tcPr>
            <w:tcW w:w="709" w:type="dxa"/>
          </w:tcPr>
          <w:p w14:paraId="7552DEED" w14:textId="77777777" w:rsidR="00300A2E" w:rsidRDefault="00300A2E" w:rsidP="00AF1C32">
            <w:pPr>
              <w:pStyle w:val="TAC"/>
            </w:pPr>
            <w:r>
              <w:t>1</w:t>
            </w:r>
          </w:p>
        </w:tc>
        <w:tc>
          <w:tcPr>
            <w:tcW w:w="1346" w:type="dxa"/>
          </w:tcPr>
          <w:p w14:paraId="073F26EF" w14:textId="77777777" w:rsidR="00300A2E" w:rsidRDefault="00300A2E" w:rsidP="00AF1C32">
            <w:pPr>
              <w:pStyle w:val="TAL"/>
            </w:pPr>
          </w:p>
        </w:tc>
      </w:tr>
      <w:tr w:rsidR="00300A2E" w14:paraId="3017635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FBEFE" w14:textId="77777777" w:rsidR="00300A2E" w:rsidRDefault="00300A2E" w:rsidP="00AF1C32">
            <w:pPr>
              <w:pStyle w:val="TAC"/>
            </w:pPr>
          </w:p>
          <w:p w14:paraId="150EF1C4" w14:textId="77777777" w:rsidR="00300A2E" w:rsidRDefault="00300A2E" w:rsidP="00AF1C32">
            <w:pPr>
              <w:pStyle w:val="TAC"/>
            </w:pPr>
            <w:r>
              <w:t>Length of radio parameters contents</w:t>
            </w:r>
          </w:p>
        </w:tc>
        <w:tc>
          <w:tcPr>
            <w:tcW w:w="1346" w:type="dxa"/>
          </w:tcPr>
          <w:p w14:paraId="795D975C" w14:textId="77777777" w:rsidR="00300A2E" w:rsidRDefault="00300A2E" w:rsidP="00AF1C32">
            <w:pPr>
              <w:pStyle w:val="TAL"/>
            </w:pPr>
            <w:r>
              <w:t>octet o5100+1</w:t>
            </w:r>
          </w:p>
          <w:p w14:paraId="1684963E" w14:textId="77777777" w:rsidR="00300A2E" w:rsidRDefault="00300A2E" w:rsidP="00AF1C32">
            <w:pPr>
              <w:pStyle w:val="TAL"/>
            </w:pPr>
          </w:p>
          <w:p w14:paraId="778478B3" w14:textId="77777777" w:rsidR="00300A2E" w:rsidRDefault="00300A2E" w:rsidP="00AF1C32">
            <w:pPr>
              <w:pStyle w:val="TAL"/>
            </w:pPr>
            <w:r>
              <w:t>octet o5100+2</w:t>
            </w:r>
          </w:p>
        </w:tc>
      </w:tr>
      <w:tr w:rsidR="00300A2E" w14:paraId="342D269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BB5D7" w14:textId="77777777" w:rsidR="00300A2E" w:rsidRDefault="00300A2E" w:rsidP="00AF1C32">
            <w:pPr>
              <w:pStyle w:val="TAC"/>
            </w:pPr>
          </w:p>
          <w:p w14:paraId="4F8B9E6B" w14:textId="77777777" w:rsidR="00300A2E" w:rsidRDefault="00300A2E" w:rsidP="00AF1C32">
            <w:pPr>
              <w:pStyle w:val="TAC"/>
            </w:pPr>
            <w:r>
              <w:t>Radio parameters contents</w:t>
            </w:r>
          </w:p>
        </w:tc>
        <w:tc>
          <w:tcPr>
            <w:tcW w:w="1346" w:type="dxa"/>
            <w:tcBorders>
              <w:top w:val="nil"/>
              <w:left w:val="single" w:sz="6" w:space="0" w:color="auto"/>
              <w:bottom w:val="nil"/>
              <w:right w:val="nil"/>
            </w:tcBorders>
          </w:tcPr>
          <w:p w14:paraId="3A495A3E" w14:textId="77777777" w:rsidR="00300A2E" w:rsidRDefault="00300A2E" w:rsidP="00AF1C32">
            <w:pPr>
              <w:pStyle w:val="TAL"/>
            </w:pPr>
            <w:r>
              <w:t>octet o5100+3</w:t>
            </w:r>
          </w:p>
          <w:p w14:paraId="2B17E187" w14:textId="77777777" w:rsidR="00300A2E" w:rsidRDefault="00300A2E" w:rsidP="00AF1C32">
            <w:pPr>
              <w:pStyle w:val="TAL"/>
            </w:pPr>
          </w:p>
          <w:p w14:paraId="4E33CC30" w14:textId="77777777" w:rsidR="00300A2E" w:rsidRDefault="00300A2E" w:rsidP="00AF1C32">
            <w:pPr>
              <w:pStyle w:val="TAL"/>
            </w:pPr>
            <w:r>
              <w:t>octet o511-1</w:t>
            </w:r>
          </w:p>
        </w:tc>
      </w:tr>
    </w:tbl>
    <w:p w14:paraId="432EC1A1" w14:textId="77777777" w:rsidR="00300A2E" w:rsidRDefault="00300A2E" w:rsidP="00300A2E">
      <w:pPr>
        <w:pStyle w:val="TF"/>
      </w:pPr>
      <w:bookmarkStart w:id="609" w:name="_CRFigure5_11_2_10"/>
      <w:r>
        <w:t>Figure </w:t>
      </w:r>
      <w:bookmarkEnd w:id="609"/>
      <w:r>
        <w:t>5.</w:t>
      </w:r>
      <w:r>
        <w:rPr>
          <w:rFonts w:hint="eastAsia"/>
          <w:lang w:eastAsia="zh-CN"/>
        </w:rPr>
        <w:t>11</w:t>
      </w:r>
      <w:r>
        <w:t>.2.1</w:t>
      </w:r>
      <w:r>
        <w:rPr>
          <w:rFonts w:hint="eastAsia"/>
          <w:lang w:eastAsia="zh-CN"/>
        </w:rPr>
        <w:t>0</w:t>
      </w:r>
      <w:r>
        <w:t>: Radio parameters</w:t>
      </w:r>
    </w:p>
    <w:p w14:paraId="3794A62A" w14:textId="77777777" w:rsidR="00300A2E" w:rsidRDefault="00300A2E" w:rsidP="00300A2E">
      <w:pPr>
        <w:pStyle w:val="TH"/>
      </w:pPr>
      <w:bookmarkStart w:id="610" w:name="_CRTable5_11_2_10"/>
      <w:r>
        <w:lastRenderedPageBreak/>
        <w:t>Table </w:t>
      </w:r>
      <w:bookmarkEnd w:id="610"/>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3028B20" w14:textId="77777777" w:rsidTr="00AF1C32">
        <w:trPr>
          <w:cantSplit/>
          <w:jc w:val="center"/>
        </w:trPr>
        <w:tc>
          <w:tcPr>
            <w:tcW w:w="7094" w:type="dxa"/>
          </w:tcPr>
          <w:p w14:paraId="5CB75E6A" w14:textId="77777777" w:rsidR="00300A2E" w:rsidRDefault="00300A2E" w:rsidP="00AF1C32">
            <w:pPr>
              <w:pStyle w:val="TAL"/>
            </w:pPr>
            <w:r>
              <w:t>Radio parameters contents (octet o5100+3 to o511-1):</w:t>
            </w:r>
          </w:p>
          <w:p w14:paraId="01ADFB74" w14:textId="77777777" w:rsidR="00300A2E" w:rsidRDefault="00300A2E" w:rsidP="00AF1C3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A9436AF" w14:textId="77777777" w:rsidR="00300A2E" w:rsidRDefault="00300A2E" w:rsidP="00AF1C32">
            <w:pPr>
              <w:pStyle w:val="TAL"/>
            </w:pPr>
          </w:p>
        </w:tc>
      </w:tr>
    </w:tbl>
    <w:p w14:paraId="74E7D96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51F6410C" w14:textId="77777777" w:rsidTr="00AF1C32">
        <w:trPr>
          <w:cantSplit/>
          <w:jc w:val="center"/>
        </w:trPr>
        <w:tc>
          <w:tcPr>
            <w:tcW w:w="708" w:type="dxa"/>
          </w:tcPr>
          <w:p w14:paraId="7D8C460A" w14:textId="77777777" w:rsidR="00300A2E" w:rsidRDefault="00300A2E" w:rsidP="00AF1C32">
            <w:pPr>
              <w:pStyle w:val="TAC"/>
            </w:pPr>
            <w:r>
              <w:t>8</w:t>
            </w:r>
          </w:p>
        </w:tc>
        <w:tc>
          <w:tcPr>
            <w:tcW w:w="709" w:type="dxa"/>
          </w:tcPr>
          <w:p w14:paraId="0967F721" w14:textId="77777777" w:rsidR="00300A2E" w:rsidRDefault="00300A2E" w:rsidP="00AF1C32">
            <w:pPr>
              <w:pStyle w:val="TAC"/>
            </w:pPr>
            <w:r>
              <w:t>7</w:t>
            </w:r>
          </w:p>
        </w:tc>
        <w:tc>
          <w:tcPr>
            <w:tcW w:w="709" w:type="dxa"/>
          </w:tcPr>
          <w:p w14:paraId="74806C73" w14:textId="77777777" w:rsidR="00300A2E" w:rsidRDefault="00300A2E" w:rsidP="00AF1C32">
            <w:pPr>
              <w:pStyle w:val="TAC"/>
            </w:pPr>
            <w:r>
              <w:t>6</w:t>
            </w:r>
          </w:p>
        </w:tc>
        <w:tc>
          <w:tcPr>
            <w:tcW w:w="709" w:type="dxa"/>
          </w:tcPr>
          <w:p w14:paraId="7DCD7235" w14:textId="77777777" w:rsidR="00300A2E" w:rsidRDefault="00300A2E" w:rsidP="00AF1C32">
            <w:pPr>
              <w:pStyle w:val="TAC"/>
            </w:pPr>
            <w:r>
              <w:t>5</w:t>
            </w:r>
          </w:p>
        </w:tc>
        <w:tc>
          <w:tcPr>
            <w:tcW w:w="709" w:type="dxa"/>
          </w:tcPr>
          <w:p w14:paraId="4DA353F6" w14:textId="77777777" w:rsidR="00300A2E" w:rsidRDefault="00300A2E" w:rsidP="00AF1C32">
            <w:pPr>
              <w:pStyle w:val="TAC"/>
            </w:pPr>
            <w:r>
              <w:t>4</w:t>
            </w:r>
          </w:p>
        </w:tc>
        <w:tc>
          <w:tcPr>
            <w:tcW w:w="709" w:type="dxa"/>
          </w:tcPr>
          <w:p w14:paraId="0DD8F630" w14:textId="77777777" w:rsidR="00300A2E" w:rsidRDefault="00300A2E" w:rsidP="00AF1C32">
            <w:pPr>
              <w:pStyle w:val="TAC"/>
            </w:pPr>
            <w:r>
              <w:t>3</w:t>
            </w:r>
          </w:p>
        </w:tc>
        <w:tc>
          <w:tcPr>
            <w:tcW w:w="709" w:type="dxa"/>
          </w:tcPr>
          <w:p w14:paraId="57693F8A" w14:textId="77777777" w:rsidR="00300A2E" w:rsidRDefault="00300A2E" w:rsidP="00AF1C32">
            <w:pPr>
              <w:pStyle w:val="TAC"/>
            </w:pPr>
            <w:r>
              <w:t>2</w:t>
            </w:r>
          </w:p>
        </w:tc>
        <w:tc>
          <w:tcPr>
            <w:tcW w:w="709" w:type="dxa"/>
          </w:tcPr>
          <w:p w14:paraId="7BB7827F" w14:textId="77777777" w:rsidR="00300A2E" w:rsidRDefault="00300A2E" w:rsidP="00AF1C32">
            <w:pPr>
              <w:pStyle w:val="TAC"/>
            </w:pPr>
            <w:r>
              <w:t>1</w:t>
            </w:r>
          </w:p>
        </w:tc>
        <w:tc>
          <w:tcPr>
            <w:tcW w:w="1346" w:type="dxa"/>
          </w:tcPr>
          <w:p w14:paraId="4A163B85" w14:textId="77777777" w:rsidR="00300A2E" w:rsidRDefault="00300A2E" w:rsidP="00AF1C32">
            <w:pPr>
              <w:pStyle w:val="TAL"/>
            </w:pPr>
          </w:p>
        </w:tc>
      </w:tr>
      <w:tr w:rsidR="00300A2E" w14:paraId="3B764FB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2A3A21" w14:textId="77777777" w:rsidR="00300A2E" w:rsidRDefault="00300A2E" w:rsidP="00AF1C32">
            <w:pPr>
              <w:pStyle w:val="TAC"/>
            </w:pPr>
          </w:p>
          <w:p w14:paraId="4204FCD9" w14:textId="77777777" w:rsidR="00300A2E" w:rsidRDefault="00300A2E" w:rsidP="00AF1C32">
            <w:pPr>
              <w:pStyle w:val="TAC"/>
            </w:pPr>
            <w:r>
              <w:t>Length of default PC5 DRX configuration for UE-to-network relay discovery contents</w:t>
            </w:r>
          </w:p>
        </w:tc>
        <w:tc>
          <w:tcPr>
            <w:tcW w:w="1346" w:type="dxa"/>
          </w:tcPr>
          <w:p w14:paraId="5464EA38" w14:textId="77777777" w:rsidR="00300A2E" w:rsidRDefault="00300A2E" w:rsidP="00AF1C32">
            <w:pPr>
              <w:pStyle w:val="TAL"/>
            </w:pPr>
            <w:r>
              <w:t>octet o10+1</w:t>
            </w:r>
          </w:p>
          <w:p w14:paraId="3E7A5AEF" w14:textId="77777777" w:rsidR="00300A2E" w:rsidRDefault="00300A2E" w:rsidP="00AF1C32">
            <w:pPr>
              <w:pStyle w:val="TAL"/>
            </w:pPr>
          </w:p>
          <w:p w14:paraId="76FF4E93" w14:textId="77777777" w:rsidR="00300A2E" w:rsidRDefault="00300A2E" w:rsidP="00AF1C32">
            <w:pPr>
              <w:pStyle w:val="TAL"/>
            </w:pPr>
            <w:r>
              <w:t>octet o10+2</w:t>
            </w:r>
          </w:p>
        </w:tc>
      </w:tr>
      <w:tr w:rsidR="00300A2E" w14:paraId="6AC4C5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DE0D0E" w14:textId="77777777" w:rsidR="00300A2E" w:rsidRDefault="00300A2E" w:rsidP="00AF1C32">
            <w:pPr>
              <w:pStyle w:val="TAC"/>
            </w:pPr>
          </w:p>
          <w:p w14:paraId="15A7B48B" w14:textId="77777777" w:rsidR="00300A2E" w:rsidRDefault="00300A2E" w:rsidP="00AF1C32">
            <w:pPr>
              <w:pStyle w:val="TAC"/>
            </w:pPr>
            <w:r>
              <w:t>Default PC5 DRX configuration for UE-to-network relay discovery contents</w:t>
            </w:r>
          </w:p>
        </w:tc>
        <w:tc>
          <w:tcPr>
            <w:tcW w:w="1346" w:type="dxa"/>
            <w:tcBorders>
              <w:top w:val="nil"/>
              <w:left w:val="single" w:sz="6" w:space="0" w:color="auto"/>
              <w:bottom w:val="nil"/>
              <w:right w:val="nil"/>
            </w:tcBorders>
          </w:tcPr>
          <w:p w14:paraId="5DC605E5" w14:textId="77777777" w:rsidR="00300A2E" w:rsidRDefault="00300A2E" w:rsidP="00AF1C32">
            <w:pPr>
              <w:pStyle w:val="TAL"/>
            </w:pPr>
            <w:r>
              <w:t>octet o10+3</w:t>
            </w:r>
          </w:p>
          <w:p w14:paraId="10DD1463" w14:textId="77777777" w:rsidR="00300A2E" w:rsidRDefault="00300A2E" w:rsidP="00AF1C32">
            <w:pPr>
              <w:pStyle w:val="TAL"/>
            </w:pPr>
          </w:p>
          <w:p w14:paraId="0C63C68D" w14:textId="77777777" w:rsidR="00300A2E" w:rsidRDefault="00300A2E" w:rsidP="00AF1C32">
            <w:pPr>
              <w:pStyle w:val="TAL"/>
            </w:pPr>
            <w:r>
              <w:t>octet o2</w:t>
            </w:r>
          </w:p>
        </w:tc>
      </w:tr>
    </w:tbl>
    <w:p w14:paraId="19DE39A8" w14:textId="77777777" w:rsidR="00300A2E" w:rsidRDefault="00300A2E" w:rsidP="00300A2E">
      <w:pPr>
        <w:pStyle w:val="TF"/>
      </w:pPr>
      <w:bookmarkStart w:id="611" w:name="_CRFigure5_11_2_11"/>
      <w:r>
        <w:t xml:space="preserve">Figure </w:t>
      </w:r>
      <w:bookmarkEnd w:id="611"/>
      <w:r>
        <w:t>5.</w:t>
      </w:r>
      <w:r>
        <w:rPr>
          <w:rFonts w:hint="eastAsia"/>
          <w:lang w:eastAsia="zh-CN"/>
        </w:rPr>
        <w:t>11</w:t>
      </w:r>
      <w:r>
        <w:t>.2.11: Default PC5 DRX configuration for UE-to-network relay discovery</w:t>
      </w:r>
    </w:p>
    <w:p w14:paraId="024CF8E1" w14:textId="77777777" w:rsidR="00300A2E" w:rsidRDefault="00300A2E" w:rsidP="00300A2E">
      <w:pPr>
        <w:pStyle w:val="TH"/>
      </w:pPr>
      <w:bookmarkStart w:id="612" w:name="_CRTable5_11_2_11"/>
      <w:r>
        <w:t xml:space="preserve">Table </w:t>
      </w:r>
      <w:bookmarkEnd w:id="612"/>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3E5764C" w14:textId="77777777" w:rsidTr="00AF1C32">
        <w:trPr>
          <w:cantSplit/>
          <w:jc w:val="center"/>
        </w:trPr>
        <w:tc>
          <w:tcPr>
            <w:tcW w:w="7094" w:type="dxa"/>
          </w:tcPr>
          <w:p w14:paraId="5DF4811D" w14:textId="77777777" w:rsidR="00300A2E" w:rsidRDefault="00300A2E"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080A2A48" w14:textId="77777777" w:rsidR="00300A2E" w:rsidRDefault="00300A2E" w:rsidP="00AF1C32">
            <w:pPr>
              <w:pStyle w:val="TAL"/>
            </w:pPr>
            <w:r>
              <w:t xml:space="preserve">Default PC5 DRX configuration for UE-to-network relay discovery field is coded as </w:t>
            </w:r>
            <w:r>
              <w:rPr>
                <w:i/>
                <w:iCs/>
              </w:rPr>
              <w:t>sl-DefaultDRX-GC-BC-r17</w:t>
            </w:r>
            <w:r>
              <w:t xml:space="preserve"> in clause 6.3.5 of 3GPP TS 38.331 [7].</w:t>
            </w:r>
          </w:p>
          <w:p w14:paraId="0904B020" w14:textId="77777777" w:rsidR="00300A2E" w:rsidRDefault="00300A2E" w:rsidP="00AF1C32">
            <w:pPr>
              <w:pStyle w:val="TAL"/>
            </w:pPr>
          </w:p>
        </w:tc>
      </w:tr>
    </w:tbl>
    <w:p w14:paraId="18CCAFCB"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D5DBFB4" w14:textId="77777777" w:rsidTr="00AF1C32">
        <w:trPr>
          <w:cantSplit/>
          <w:jc w:val="center"/>
        </w:trPr>
        <w:tc>
          <w:tcPr>
            <w:tcW w:w="708" w:type="dxa"/>
          </w:tcPr>
          <w:p w14:paraId="7F80CA92" w14:textId="77777777" w:rsidR="00300A2E" w:rsidRDefault="00300A2E" w:rsidP="00AF1C32">
            <w:pPr>
              <w:pStyle w:val="TAC"/>
            </w:pPr>
            <w:r>
              <w:t>8</w:t>
            </w:r>
          </w:p>
        </w:tc>
        <w:tc>
          <w:tcPr>
            <w:tcW w:w="709" w:type="dxa"/>
          </w:tcPr>
          <w:p w14:paraId="0AE83C5A" w14:textId="77777777" w:rsidR="00300A2E" w:rsidRDefault="00300A2E" w:rsidP="00AF1C32">
            <w:pPr>
              <w:pStyle w:val="TAC"/>
            </w:pPr>
            <w:r>
              <w:t>7</w:t>
            </w:r>
          </w:p>
        </w:tc>
        <w:tc>
          <w:tcPr>
            <w:tcW w:w="709" w:type="dxa"/>
          </w:tcPr>
          <w:p w14:paraId="0A5FFF2C" w14:textId="77777777" w:rsidR="00300A2E" w:rsidRDefault="00300A2E" w:rsidP="00AF1C32">
            <w:pPr>
              <w:pStyle w:val="TAC"/>
            </w:pPr>
            <w:r>
              <w:t>6</w:t>
            </w:r>
          </w:p>
        </w:tc>
        <w:tc>
          <w:tcPr>
            <w:tcW w:w="709" w:type="dxa"/>
          </w:tcPr>
          <w:p w14:paraId="1FCCF07C" w14:textId="77777777" w:rsidR="00300A2E" w:rsidRDefault="00300A2E" w:rsidP="00AF1C32">
            <w:pPr>
              <w:pStyle w:val="TAC"/>
            </w:pPr>
            <w:r>
              <w:t>5</w:t>
            </w:r>
          </w:p>
        </w:tc>
        <w:tc>
          <w:tcPr>
            <w:tcW w:w="709" w:type="dxa"/>
          </w:tcPr>
          <w:p w14:paraId="1432930D" w14:textId="77777777" w:rsidR="00300A2E" w:rsidRDefault="00300A2E" w:rsidP="00AF1C32">
            <w:pPr>
              <w:pStyle w:val="TAC"/>
            </w:pPr>
            <w:r>
              <w:t>4</w:t>
            </w:r>
          </w:p>
        </w:tc>
        <w:tc>
          <w:tcPr>
            <w:tcW w:w="709" w:type="dxa"/>
          </w:tcPr>
          <w:p w14:paraId="73401091" w14:textId="77777777" w:rsidR="00300A2E" w:rsidRDefault="00300A2E" w:rsidP="00AF1C32">
            <w:pPr>
              <w:pStyle w:val="TAC"/>
            </w:pPr>
            <w:r>
              <w:t>3</w:t>
            </w:r>
          </w:p>
        </w:tc>
        <w:tc>
          <w:tcPr>
            <w:tcW w:w="709" w:type="dxa"/>
          </w:tcPr>
          <w:p w14:paraId="7BC88960" w14:textId="77777777" w:rsidR="00300A2E" w:rsidRDefault="00300A2E" w:rsidP="00AF1C32">
            <w:pPr>
              <w:pStyle w:val="TAC"/>
            </w:pPr>
            <w:r>
              <w:t>2</w:t>
            </w:r>
          </w:p>
        </w:tc>
        <w:tc>
          <w:tcPr>
            <w:tcW w:w="709" w:type="dxa"/>
          </w:tcPr>
          <w:p w14:paraId="574B2E12" w14:textId="77777777" w:rsidR="00300A2E" w:rsidRDefault="00300A2E" w:rsidP="00AF1C32">
            <w:pPr>
              <w:pStyle w:val="TAC"/>
            </w:pPr>
            <w:r>
              <w:t>1</w:t>
            </w:r>
          </w:p>
        </w:tc>
        <w:tc>
          <w:tcPr>
            <w:tcW w:w="1346" w:type="dxa"/>
          </w:tcPr>
          <w:p w14:paraId="7A334EAA" w14:textId="77777777" w:rsidR="00300A2E" w:rsidRDefault="00300A2E" w:rsidP="00AF1C32">
            <w:pPr>
              <w:pStyle w:val="TAL"/>
            </w:pPr>
          </w:p>
        </w:tc>
      </w:tr>
      <w:tr w:rsidR="00300A2E" w14:paraId="11F7DB9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1E41" w14:textId="77777777" w:rsidR="00300A2E" w:rsidRDefault="00300A2E" w:rsidP="00AF1C32">
            <w:pPr>
              <w:pStyle w:val="TAC"/>
            </w:pPr>
          </w:p>
          <w:p w14:paraId="23E5707E" w14:textId="77777777" w:rsidR="00300A2E" w:rsidRDefault="00300A2E"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34195330" w14:textId="77777777" w:rsidR="00300A2E" w:rsidRDefault="00300A2E" w:rsidP="00AF1C32">
            <w:pPr>
              <w:pStyle w:val="TAL"/>
            </w:pPr>
            <w:r>
              <w:t>octet o2+1</w:t>
            </w:r>
          </w:p>
          <w:p w14:paraId="4A9921DE" w14:textId="77777777" w:rsidR="00300A2E" w:rsidRDefault="00300A2E" w:rsidP="00AF1C32">
            <w:pPr>
              <w:pStyle w:val="TAL"/>
            </w:pPr>
          </w:p>
          <w:p w14:paraId="6FB51BC9" w14:textId="77777777" w:rsidR="00300A2E" w:rsidRDefault="00300A2E" w:rsidP="00AF1C32">
            <w:pPr>
              <w:pStyle w:val="TAL"/>
            </w:pPr>
            <w:r>
              <w:t>octet o2+2</w:t>
            </w:r>
          </w:p>
        </w:tc>
      </w:tr>
      <w:tr w:rsidR="00300A2E" w14:paraId="6E6ADB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F12BA" w14:textId="77777777" w:rsidR="00300A2E" w:rsidRDefault="00300A2E" w:rsidP="00AF1C32">
            <w:pPr>
              <w:pStyle w:val="TAC"/>
            </w:pPr>
          </w:p>
          <w:p w14:paraId="136E6D99" w14:textId="77777777" w:rsidR="00300A2E" w:rsidRDefault="00300A2E"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E6F3C29" w14:textId="77777777" w:rsidR="00300A2E" w:rsidRDefault="00300A2E" w:rsidP="00AF1C32">
            <w:pPr>
              <w:pStyle w:val="TAL"/>
            </w:pPr>
            <w:r>
              <w:t>octet o2+3</w:t>
            </w:r>
          </w:p>
          <w:p w14:paraId="5C639F80" w14:textId="77777777" w:rsidR="00300A2E" w:rsidRDefault="00300A2E" w:rsidP="00AF1C32">
            <w:pPr>
              <w:pStyle w:val="TAL"/>
            </w:pPr>
          </w:p>
          <w:p w14:paraId="74EACA96" w14:textId="77777777" w:rsidR="00300A2E" w:rsidRDefault="00300A2E" w:rsidP="00AF1C32">
            <w:pPr>
              <w:pStyle w:val="TAL"/>
            </w:pPr>
            <w:r>
              <w:t>octet o2+5</w:t>
            </w:r>
          </w:p>
        </w:tc>
      </w:tr>
      <w:tr w:rsidR="00300A2E" w14:paraId="1876CAA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764C47" w14:textId="77777777" w:rsidR="00300A2E" w:rsidRDefault="00300A2E" w:rsidP="00AF1C32">
            <w:pPr>
              <w:pStyle w:val="TAC"/>
            </w:pPr>
          </w:p>
          <w:p w14:paraId="19590A59" w14:textId="77777777" w:rsidR="00300A2E" w:rsidRDefault="00300A2E"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7EEC7E9" w14:textId="77777777" w:rsidR="00300A2E" w:rsidRDefault="00300A2E" w:rsidP="00AF1C32">
            <w:pPr>
              <w:pStyle w:val="TAL"/>
            </w:pPr>
            <w:r>
              <w:t>octet (o2+6)*</w:t>
            </w:r>
          </w:p>
          <w:p w14:paraId="6E77E55F" w14:textId="77777777" w:rsidR="00300A2E" w:rsidRDefault="00300A2E" w:rsidP="00AF1C32">
            <w:pPr>
              <w:pStyle w:val="TAL"/>
            </w:pPr>
          </w:p>
          <w:p w14:paraId="08A76267" w14:textId="77777777" w:rsidR="00300A2E" w:rsidRDefault="00300A2E" w:rsidP="00AF1C32">
            <w:pPr>
              <w:pStyle w:val="TAL"/>
            </w:pPr>
            <w:r>
              <w:t>octet (o2+8)*</w:t>
            </w:r>
          </w:p>
        </w:tc>
      </w:tr>
      <w:tr w:rsidR="00300A2E" w14:paraId="1EC8A70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A5712" w14:textId="77777777" w:rsidR="00300A2E" w:rsidRDefault="00300A2E" w:rsidP="00AF1C32">
            <w:pPr>
              <w:pStyle w:val="TAC"/>
            </w:pPr>
          </w:p>
          <w:p w14:paraId="5EFB098E" w14:textId="77777777" w:rsidR="00300A2E" w:rsidRDefault="00300A2E" w:rsidP="00AF1C32">
            <w:pPr>
              <w:pStyle w:val="TAC"/>
            </w:pPr>
            <w:r>
              <w:t>...</w:t>
            </w:r>
          </w:p>
        </w:tc>
        <w:tc>
          <w:tcPr>
            <w:tcW w:w="1346" w:type="dxa"/>
            <w:tcBorders>
              <w:top w:val="nil"/>
              <w:left w:val="single" w:sz="6" w:space="0" w:color="auto"/>
              <w:bottom w:val="nil"/>
              <w:right w:val="nil"/>
            </w:tcBorders>
          </w:tcPr>
          <w:p w14:paraId="5FAA7961" w14:textId="77777777" w:rsidR="00300A2E" w:rsidRDefault="00300A2E" w:rsidP="00AF1C32">
            <w:pPr>
              <w:pStyle w:val="TAL"/>
            </w:pPr>
            <w:r>
              <w:t>octet (o2+9)*</w:t>
            </w:r>
          </w:p>
          <w:p w14:paraId="29FF748D" w14:textId="77777777" w:rsidR="00300A2E" w:rsidRDefault="00300A2E" w:rsidP="00AF1C32">
            <w:pPr>
              <w:pStyle w:val="TAL"/>
            </w:pPr>
          </w:p>
          <w:p w14:paraId="482717CB" w14:textId="77777777" w:rsidR="00300A2E" w:rsidRDefault="00300A2E" w:rsidP="00AF1C32">
            <w:pPr>
              <w:pStyle w:val="TAL"/>
            </w:pPr>
            <w:r>
              <w:t>octet (o3-3)*</w:t>
            </w:r>
          </w:p>
        </w:tc>
      </w:tr>
      <w:tr w:rsidR="00300A2E" w14:paraId="7ECB242C"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CA10C" w14:textId="77777777" w:rsidR="00300A2E" w:rsidRDefault="00300A2E" w:rsidP="00AF1C32">
            <w:pPr>
              <w:pStyle w:val="TAC"/>
            </w:pPr>
          </w:p>
          <w:p w14:paraId="697AF33E" w14:textId="77777777" w:rsidR="00300A2E" w:rsidRDefault="00300A2E"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CD27FF8" w14:textId="77777777" w:rsidR="00300A2E" w:rsidRDefault="00300A2E" w:rsidP="00AF1C32">
            <w:pPr>
              <w:pStyle w:val="TAL"/>
            </w:pPr>
            <w:r>
              <w:t>octet (o3-2)*</w:t>
            </w:r>
          </w:p>
          <w:p w14:paraId="22841CE5" w14:textId="77777777" w:rsidR="00300A2E" w:rsidRDefault="00300A2E" w:rsidP="00AF1C32">
            <w:pPr>
              <w:pStyle w:val="TAL"/>
            </w:pPr>
          </w:p>
          <w:p w14:paraId="415541D3" w14:textId="77777777" w:rsidR="00300A2E" w:rsidRDefault="00300A2E" w:rsidP="00AF1C32">
            <w:pPr>
              <w:pStyle w:val="TAL"/>
            </w:pPr>
            <w:r>
              <w:t>octet o3*</w:t>
            </w:r>
          </w:p>
        </w:tc>
      </w:tr>
    </w:tbl>
    <w:p w14:paraId="5237BB19" w14:textId="77777777" w:rsidR="00300A2E" w:rsidRDefault="00300A2E" w:rsidP="00300A2E">
      <w:pPr>
        <w:pStyle w:val="TF"/>
      </w:pPr>
      <w:bookmarkStart w:id="613" w:name="_CRFigure5_6_2_11a"/>
      <w:r>
        <w:t>Figure </w:t>
      </w:r>
      <w:bookmarkEnd w:id="613"/>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1E3C3E8C" w14:textId="77777777" w:rsidR="00300A2E" w:rsidRDefault="00300A2E" w:rsidP="00300A2E">
      <w:pPr>
        <w:pStyle w:val="TH"/>
      </w:pPr>
      <w:bookmarkStart w:id="614" w:name="_CRTable5_6_2_11a"/>
      <w:r>
        <w:t>Table </w:t>
      </w:r>
      <w:bookmarkEnd w:id="614"/>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207BD8E" w14:textId="77777777" w:rsidTr="00AF1C32">
        <w:trPr>
          <w:cantSplit/>
          <w:jc w:val="center"/>
        </w:trPr>
        <w:tc>
          <w:tcPr>
            <w:tcW w:w="7094" w:type="dxa"/>
          </w:tcPr>
          <w:p w14:paraId="083844AC" w14:textId="77777777" w:rsidR="00300A2E" w:rsidRDefault="00300A2E" w:rsidP="00AF1C32">
            <w:pPr>
              <w:pStyle w:val="TAL"/>
            </w:pPr>
            <w:r>
              <w:t>Default destination layer-2 ID (octet o2+3 to o2+5):</w:t>
            </w:r>
          </w:p>
          <w:p w14:paraId="71AF3CB8" w14:textId="77777777" w:rsidR="00300A2E" w:rsidRDefault="00300A2E" w:rsidP="00AF1C32">
            <w:pPr>
              <w:pStyle w:val="TAL"/>
              <w:rPr>
                <w:lang w:eastAsia="ko-KR"/>
              </w:rPr>
            </w:pPr>
            <w:r>
              <w:t xml:space="preserve">The default </w:t>
            </w:r>
            <w:r>
              <w:rPr>
                <w:lang w:eastAsia="zh-CN"/>
              </w:rPr>
              <w:t>destination layer-2 ID is a 24-bit long bit string</w:t>
            </w:r>
            <w:r>
              <w:rPr>
                <w:lang w:eastAsia="ko-KR"/>
              </w:rPr>
              <w:t>.</w:t>
            </w:r>
          </w:p>
          <w:p w14:paraId="6AB94E8F" w14:textId="77777777" w:rsidR="00300A2E" w:rsidRDefault="00300A2E" w:rsidP="00AF1C32">
            <w:pPr>
              <w:pStyle w:val="TAL"/>
            </w:pPr>
          </w:p>
        </w:tc>
      </w:tr>
    </w:tbl>
    <w:p w14:paraId="3DA2F41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5A54A980" w14:textId="77777777" w:rsidTr="00AF1C32">
        <w:trPr>
          <w:gridAfter w:val="1"/>
          <w:wAfter w:w="8" w:type="dxa"/>
          <w:cantSplit/>
          <w:jc w:val="center"/>
        </w:trPr>
        <w:tc>
          <w:tcPr>
            <w:tcW w:w="708" w:type="dxa"/>
            <w:gridSpan w:val="2"/>
          </w:tcPr>
          <w:p w14:paraId="2F7BF685" w14:textId="77777777" w:rsidR="00300A2E" w:rsidRDefault="00300A2E" w:rsidP="00AF1C32">
            <w:pPr>
              <w:pStyle w:val="TAC"/>
            </w:pPr>
            <w:r>
              <w:lastRenderedPageBreak/>
              <w:t>8</w:t>
            </w:r>
          </w:p>
        </w:tc>
        <w:tc>
          <w:tcPr>
            <w:tcW w:w="709" w:type="dxa"/>
          </w:tcPr>
          <w:p w14:paraId="41AD1B11" w14:textId="77777777" w:rsidR="00300A2E" w:rsidRDefault="00300A2E" w:rsidP="00AF1C32">
            <w:pPr>
              <w:pStyle w:val="TAC"/>
            </w:pPr>
            <w:r>
              <w:t>7</w:t>
            </w:r>
          </w:p>
        </w:tc>
        <w:tc>
          <w:tcPr>
            <w:tcW w:w="709" w:type="dxa"/>
          </w:tcPr>
          <w:p w14:paraId="28F43158" w14:textId="77777777" w:rsidR="00300A2E" w:rsidRDefault="00300A2E" w:rsidP="00AF1C32">
            <w:pPr>
              <w:pStyle w:val="TAC"/>
            </w:pPr>
            <w:r>
              <w:t>6</w:t>
            </w:r>
          </w:p>
        </w:tc>
        <w:tc>
          <w:tcPr>
            <w:tcW w:w="709" w:type="dxa"/>
          </w:tcPr>
          <w:p w14:paraId="3B15D276" w14:textId="77777777" w:rsidR="00300A2E" w:rsidRDefault="00300A2E" w:rsidP="00AF1C32">
            <w:pPr>
              <w:pStyle w:val="TAC"/>
            </w:pPr>
            <w:r>
              <w:t>5</w:t>
            </w:r>
          </w:p>
        </w:tc>
        <w:tc>
          <w:tcPr>
            <w:tcW w:w="709" w:type="dxa"/>
          </w:tcPr>
          <w:p w14:paraId="4F37DC5F" w14:textId="77777777" w:rsidR="00300A2E" w:rsidRDefault="00300A2E" w:rsidP="00AF1C32">
            <w:pPr>
              <w:pStyle w:val="TAC"/>
            </w:pPr>
            <w:r>
              <w:t>4</w:t>
            </w:r>
          </w:p>
        </w:tc>
        <w:tc>
          <w:tcPr>
            <w:tcW w:w="709" w:type="dxa"/>
          </w:tcPr>
          <w:p w14:paraId="2D0E0ABF" w14:textId="77777777" w:rsidR="00300A2E" w:rsidRDefault="00300A2E" w:rsidP="00AF1C32">
            <w:pPr>
              <w:pStyle w:val="TAC"/>
            </w:pPr>
            <w:r>
              <w:t>3</w:t>
            </w:r>
          </w:p>
        </w:tc>
        <w:tc>
          <w:tcPr>
            <w:tcW w:w="709" w:type="dxa"/>
          </w:tcPr>
          <w:p w14:paraId="0EBEF9E3" w14:textId="77777777" w:rsidR="00300A2E" w:rsidRDefault="00300A2E" w:rsidP="00AF1C32">
            <w:pPr>
              <w:pStyle w:val="TAC"/>
            </w:pPr>
            <w:r>
              <w:t>2</w:t>
            </w:r>
          </w:p>
        </w:tc>
        <w:tc>
          <w:tcPr>
            <w:tcW w:w="709" w:type="dxa"/>
          </w:tcPr>
          <w:p w14:paraId="4F852B4B" w14:textId="77777777" w:rsidR="00300A2E" w:rsidRDefault="00300A2E" w:rsidP="00AF1C32">
            <w:pPr>
              <w:pStyle w:val="TAC"/>
            </w:pPr>
            <w:r>
              <w:t>1</w:t>
            </w:r>
          </w:p>
        </w:tc>
        <w:tc>
          <w:tcPr>
            <w:tcW w:w="1346" w:type="dxa"/>
            <w:gridSpan w:val="2"/>
          </w:tcPr>
          <w:p w14:paraId="42DAAE11" w14:textId="77777777" w:rsidR="00300A2E" w:rsidRDefault="00300A2E" w:rsidP="00AF1C32">
            <w:pPr>
              <w:pStyle w:val="TAL"/>
            </w:pPr>
          </w:p>
        </w:tc>
      </w:tr>
      <w:tr w:rsidR="00300A2E" w14:paraId="08D0F0B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77FD8" w14:textId="77777777" w:rsidR="00300A2E" w:rsidRDefault="00300A2E" w:rsidP="00AF1C32">
            <w:pPr>
              <w:pStyle w:val="TAC"/>
            </w:pPr>
          </w:p>
          <w:p w14:paraId="3DF07456" w14:textId="77777777" w:rsidR="00300A2E" w:rsidRDefault="00300A2E" w:rsidP="00AF1C32">
            <w:pPr>
              <w:pStyle w:val="TAC"/>
            </w:pPr>
            <w:r>
              <w:t>Length of RSC info list contents</w:t>
            </w:r>
          </w:p>
        </w:tc>
        <w:tc>
          <w:tcPr>
            <w:tcW w:w="1346" w:type="dxa"/>
            <w:gridSpan w:val="2"/>
          </w:tcPr>
          <w:p w14:paraId="4CABCC40" w14:textId="77777777" w:rsidR="00300A2E" w:rsidRDefault="00300A2E" w:rsidP="00AF1C32">
            <w:pPr>
              <w:pStyle w:val="TAL"/>
            </w:pPr>
            <w:r>
              <w:t>octet o3+7</w:t>
            </w:r>
          </w:p>
          <w:p w14:paraId="75C79840" w14:textId="77777777" w:rsidR="00300A2E" w:rsidRDefault="00300A2E" w:rsidP="00AF1C32">
            <w:pPr>
              <w:pStyle w:val="TAL"/>
            </w:pPr>
          </w:p>
          <w:p w14:paraId="0528C9C3" w14:textId="77777777" w:rsidR="00300A2E" w:rsidRDefault="00300A2E" w:rsidP="00AF1C32">
            <w:pPr>
              <w:pStyle w:val="TAL"/>
            </w:pPr>
            <w:r>
              <w:t>octet o3+8</w:t>
            </w:r>
          </w:p>
        </w:tc>
      </w:tr>
      <w:tr w:rsidR="00300A2E" w14:paraId="5EBB67E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F8322" w14:textId="77777777" w:rsidR="00300A2E" w:rsidRDefault="00300A2E" w:rsidP="00AF1C32">
            <w:pPr>
              <w:pStyle w:val="TAC"/>
            </w:pPr>
          </w:p>
          <w:p w14:paraId="32468359" w14:textId="77777777" w:rsidR="00300A2E" w:rsidRDefault="00300A2E" w:rsidP="00AF1C32">
            <w:pPr>
              <w:pStyle w:val="TAC"/>
            </w:pPr>
            <w:r>
              <w:t>RSC info 1</w:t>
            </w:r>
          </w:p>
        </w:tc>
        <w:tc>
          <w:tcPr>
            <w:tcW w:w="1346" w:type="dxa"/>
            <w:gridSpan w:val="2"/>
            <w:tcBorders>
              <w:top w:val="nil"/>
              <w:left w:val="single" w:sz="6" w:space="0" w:color="auto"/>
              <w:bottom w:val="nil"/>
              <w:right w:val="nil"/>
            </w:tcBorders>
          </w:tcPr>
          <w:p w14:paraId="5629B88F" w14:textId="77777777" w:rsidR="00300A2E" w:rsidRDefault="00300A2E" w:rsidP="00AF1C32">
            <w:pPr>
              <w:pStyle w:val="TAL"/>
            </w:pPr>
            <w:r>
              <w:t>octet o3+9</w:t>
            </w:r>
          </w:p>
          <w:p w14:paraId="199A2DE1" w14:textId="77777777" w:rsidR="00300A2E" w:rsidRDefault="00300A2E" w:rsidP="00AF1C32">
            <w:pPr>
              <w:pStyle w:val="TAL"/>
            </w:pPr>
          </w:p>
          <w:p w14:paraId="4ADEC1BE" w14:textId="77777777" w:rsidR="00300A2E" w:rsidRDefault="00300A2E" w:rsidP="00AF1C32">
            <w:pPr>
              <w:pStyle w:val="TAL"/>
            </w:pPr>
            <w:r>
              <w:t>octet o52</w:t>
            </w:r>
          </w:p>
        </w:tc>
      </w:tr>
      <w:tr w:rsidR="00300A2E" w14:paraId="7A3DF474"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E90AA" w14:textId="77777777" w:rsidR="00300A2E" w:rsidRDefault="00300A2E" w:rsidP="00AF1C32">
            <w:pPr>
              <w:pStyle w:val="TAC"/>
            </w:pPr>
          </w:p>
          <w:p w14:paraId="3650B1FC" w14:textId="77777777" w:rsidR="00300A2E" w:rsidRDefault="00300A2E" w:rsidP="00AF1C32">
            <w:pPr>
              <w:pStyle w:val="TAC"/>
            </w:pPr>
            <w:r>
              <w:t>RSC info 2</w:t>
            </w:r>
          </w:p>
        </w:tc>
        <w:tc>
          <w:tcPr>
            <w:tcW w:w="1346" w:type="dxa"/>
            <w:gridSpan w:val="2"/>
            <w:tcBorders>
              <w:top w:val="nil"/>
              <w:left w:val="single" w:sz="6" w:space="0" w:color="auto"/>
              <w:bottom w:val="nil"/>
              <w:right w:val="nil"/>
            </w:tcBorders>
          </w:tcPr>
          <w:p w14:paraId="50C8DD6C" w14:textId="77777777" w:rsidR="00300A2E" w:rsidRDefault="00300A2E" w:rsidP="00AF1C32">
            <w:pPr>
              <w:pStyle w:val="TAL"/>
            </w:pPr>
            <w:r>
              <w:t>octet (o52+1)*</w:t>
            </w:r>
          </w:p>
          <w:p w14:paraId="44E36003" w14:textId="77777777" w:rsidR="00300A2E" w:rsidRDefault="00300A2E" w:rsidP="00AF1C32">
            <w:pPr>
              <w:pStyle w:val="TAL"/>
            </w:pPr>
          </w:p>
          <w:p w14:paraId="61E71C85" w14:textId="77777777" w:rsidR="00300A2E" w:rsidRDefault="00300A2E" w:rsidP="00AF1C32">
            <w:pPr>
              <w:pStyle w:val="TAL"/>
            </w:pPr>
            <w:r>
              <w:t>octet o53*</w:t>
            </w:r>
          </w:p>
        </w:tc>
      </w:tr>
      <w:tr w:rsidR="00300A2E" w14:paraId="249D0F8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F3B0" w14:textId="77777777" w:rsidR="00300A2E" w:rsidRDefault="00300A2E" w:rsidP="00AF1C32">
            <w:pPr>
              <w:pStyle w:val="TAC"/>
            </w:pPr>
          </w:p>
          <w:p w14:paraId="38AC6FFE"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4A5140EF" w14:textId="77777777" w:rsidR="00300A2E" w:rsidRDefault="00300A2E" w:rsidP="00AF1C32">
            <w:pPr>
              <w:pStyle w:val="TAL"/>
            </w:pPr>
            <w:r>
              <w:t>octet (o53+1)*</w:t>
            </w:r>
          </w:p>
          <w:p w14:paraId="2A34EC9D" w14:textId="77777777" w:rsidR="00300A2E" w:rsidRDefault="00300A2E" w:rsidP="00AF1C32">
            <w:pPr>
              <w:pStyle w:val="TAL"/>
            </w:pPr>
          </w:p>
          <w:p w14:paraId="4B660A11" w14:textId="77777777" w:rsidR="00300A2E" w:rsidRDefault="00300A2E" w:rsidP="00AF1C32">
            <w:pPr>
              <w:pStyle w:val="TAL"/>
            </w:pPr>
            <w:r>
              <w:t>octet o54*</w:t>
            </w:r>
          </w:p>
        </w:tc>
      </w:tr>
      <w:tr w:rsidR="00300A2E" w14:paraId="43DB20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8C631" w14:textId="77777777" w:rsidR="00300A2E" w:rsidRDefault="00300A2E" w:rsidP="00AF1C32">
            <w:pPr>
              <w:pStyle w:val="TAC"/>
            </w:pPr>
          </w:p>
          <w:p w14:paraId="26882915" w14:textId="77777777" w:rsidR="00300A2E" w:rsidRDefault="00300A2E" w:rsidP="00AF1C32">
            <w:pPr>
              <w:pStyle w:val="TAC"/>
            </w:pPr>
            <w:r>
              <w:t>RSC info n</w:t>
            </w:r>
          </w:p>
        </w:tc>
        <w:tc>
          <w:tcPr>
            <w:tcW w:w="1346" w:type="dxa"/>
            <w:gridSpan w:val="2"/>
            <w:tcBorders>
              <w:top w:val="nil"/>
              <w:left w:val="single" w:sz="6" w:space="0" w:color="auto"/>
              <w:bottom w:val="nil"/>
              <w:right w:val="nil"/>
            </w:tcBorders>
          </w:tcPr>
          <w:p w14:paraId="509CD7F4" w14:textId="77777777" w:rsidR="00300A2E" w:rsidRDefault="00300A2E" w:rsidP="00AF1C32">
            <w:pPr>
              <w:pStyle w:val="TAL"/>
            </w:pPr>
            <w:r>
              <w:t>octet (o54+1)*</w:t>
            </w:r>
          </w:p>
          <w:p w14:paraId="2C1596DD" w14:textId="77777777" w:rsidR="00300A2E" w:rsidRDefault="00300A2E" w:rsidP="00AF1C32">
            <w:pPr>
              <w:pStyle w:val="TAL"/>
            </w:pPr>
          </w:p>
          <w:p w14:paraId="5349735A" w14:textId="77777777" w:rsidR="00300A2E" w:rsidRDefault="00300A2E" w:rsidP="00AF1C32">
            <w:pPr>
              <w:pStyle w:val="TAL"/>
            </w:pPr>
            <w:r>
              <w:t>octet o4*</w:t>
            </w:r>
          </w:p>
        </w:tc>
      </w:tr>
    </w:tbl>
    <w:p w14:paraId="486A9E0B" w14:textId="77777777" w:rsidR="00300A2E" w:rsidRDefault="00300A2E" w:rsidP="00300A2E">
      <w:pPr>
        <w:pStyle w:val="TF"/>
      </w:pPr>
      <w:bookmarkStart w:id="615" w:name="_CRFigure5_6_2_12"/>
      <w:r>
        <w:t>Figure </w:t>
      </w:r>
      <w:bookmarkEnd w:id="615"/>
      <w:r>
        <w:t>5.6.2.12: RSC info list</w:t>
      </w:r>
    </w:p>
    <w:p w14:paraId="0C957E2C" w14:textId="77777777" w:rsidR="00300A2E" w:rsidRDefault="00300A2E" w:rsidP="00300A2E">
      <w:pPr>
        <w:pStyle w:val="TH"/>
      </w:pPr>
      <w:bookmarkStart w:id="616" w:name="_CRTable5_6_2_12"/>
      <w:r>
        <w:t>Table </w:t>
      </w:r>
      <w:bookmarkEnd w:id="616"/>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9BD808" w14:textId="77777777" w:rsidTr="00AF1C32">
        <w:trPr>
          <w:cantSplit/>
          <w:jc w:val="center"/>
        </w:trPr>
        <w:tc>
          <w:tcPr>
            <w:tcW w:w="7094" w:type="dxa"/>
          </w:tcPr>
          <w:p w14:paraId="5E162517" w14:textId="77777777" w:rsidR="00300A2E" w:rsidRDefault="00300A2E" w:rsidP="00AF1C32">
            <w:pPr>
              <w:pStyle w:val="TAL"/>
            </w:pPr>
            <w:r>
              <w:t>RSC info:</w:t>
            </w:r>
          </w:p>
          <w:p w14:paraId="1299CBA9" w14:textId="77777777" w:rsidR="00300A2E" w:rsidRDefault="00300A2E" w:rsidP="00AF1C32">
            <w:pPr>
              <w:pStyle w:val="TAL"/>
            </w:pPr>
            <w:r>
              <w:t>The RSC info field is coded according to figure 5.</w:t>
            </w:r>
            <w:r>
              <w:rPr>
                <w:rFonts w:hint="eastAsia"/>
                <w:lang w:eastAsia="zh-CN"/>
              </w:rPr>
              <w:t>11</w:t>
            </w:r>
            <w:r>
              <w:t>.2.13 and table 5.</w:t>
            </w:r>
            <w:r>
              <w:rPr>
                <w:rFonts w:hint="eastAsia"/>
                <w:lang w:eastAsia="zh-CN"/>
              </w:rPr>
              <w:t>11</w:t>
            </w:r>
            <w:r>
              <w:t>.2.13.</w:t>
            </w:r>
          </w:p>
          <w:p w14:paraId="3126BFE1" w14:textId="77777777" w:rsidR="00300A2E" w:rsidRDefault="00300A2E" w:rsidP="00AF1C32">
            <w:pPr>
              <w:pStyle w:val="TAL"/>
            </w:pPr>
          </w:p>
        </w:tc>
      </w:tr>
    </w:tbl>
    <w:p w14:paraId="197940BD"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25"/>
        <w:gridCol w:w="8"/>
        <w:gridCol w:w="612"/>
        <w:gridCol w:w="8"/>
        <w:gridCol w:w="701"/>
        <w:gridCol w:w="8"/>
        <w:gridCol w:w="701"/>
        <w:gridCol w:w="8"/>
        <w:gridCol w:w="701"/>
        <w:gridCol w:w="709"/>
        <w:gridCol w:w="8"/>
        <w:gridCol w:w="701"/>
        <w:gridCol w:w="8"/>
        <w:gridCol w:w="701"/>
        <w:gridCol w:w="836"/>
        <w:gridCol w:w="22"/>
        <w:gridCol w:w="8"/>
        <w:gridCol w:w="1169"/>
        <w:gridCol w:w="20"/>
        <w:gridCol w:w="8"/>
      </w:tblGrid>
      <w:tr w:rsidR="00300A2E" w14:paraId="51B9C623" w14:textId="77777777" w:rsidTr="00FC2305">
        <w:trPr>
          <w:gridBefore w:val="1"/>
          <w:gridAfter w:val="1"/>
          <w:wBefore w:w="25" w:type="dxa"/>
          <w:wAfter w:w="8" w:type="dxa"/>
          <w:cantSplit/>
          <w:jc w:val="center"/>
        </w:trPr>
        <w:tc>
          <w:tcPr>
            <w:tcW w:w="620" w:type="dxa"/>
            <w:gridSpan w:val="2"/>
          </w:tcPr>
          <w:p w14:paraId="5BB5453C" w14:textId="77777777" w:rsidR="00300A2E" w:rsidRDefault="00300A2E" w:rsidP="00AF1C32">
            <w:pPr>
              <w:pStyle w:val="TAC"/>
            </w:pPr>
            <w:r>
              <w:t>8</w:t>
            </w:r>
          </w:p>
        </w:tc>
        <w:tc>
          <w:tcPr>
            <w:tcW w:w="709" w:type="dxa"/>
            <w:gridSpan w:val="2"/>
          </w:tcPr>
          <w:p w14:paraId="542DFFF0" w14:textId="77777777" w:rsidR="00300A2E" w:rsidRDefault="00300A2E" w:rsidP="00AF1C32">
            <w:pPr>
              <w:pStyle w:val="TAC"/>
            </w:pPr>
            <w:r>
              <w:t>7</w:t>
            </w:r>
          </w:p>
        </w:tc>
        <w:tc>
          <w:tcPr>
            <w:tcW w:w="709" w:type="dxa"/>
            <w:gridSpan w:val="2"/>
          </w:tcPr>
          <w:p w14:paraId="03C07EAC" w14:textId="77777777" w:rsidR="00300A2E" w:rsidRDefault="00300A2E" w:rsidP="00AF1C32">
            <w:pPr>
              <w:pStyle w:val="TAC"/>
            </w:pPr>
            <w:r>
              <w:t>6</w:t>
            </w:r>
          </w:p>
        </w:tc>
        <w:tc>
          <w:tcPr>
            <w:tcW w:w="709" w:type="dxa"/>
            <w:gridSpan w:val="2"/>
          </w:tcPr>
          <w:p w14:paraId="0AC82FDB" w14:textId="77777777" w:rsidR="00300A2E" w:rsidRDefault="00300A2E" w:rsidP="00AF1C32">
            <w:pPr>
              <w:pStyle w:val="TAC"/>
            </w:pPr>
            <w:r>
              <w:t>5</w:t>
            </w:r>
          </w:p>
        </w:tc>
        <w:tc>
          <w:tcPr>
            <w:tcW w:w="709" w:type="dxa"/>
          </w:tcPr>
          <w:p w14:paraId="3CE08DD8" w14:textId="77777777" w:rsidR="00300A2E" w:rsidRDefault="00300A2E" w:rsidP="00AF1C32">
            <w:pPr>
              <w:pStyle w:val="TAC"/>
            </w:pPr>
            <w:r>
              <w:t>4</w:t>
            </w:r>
          </w:p>
        </w:tc>
        <w:tc>
          <w:tcPr>
            <w:tcW w:w="709" w:type="dxa"/>
            <w:gridSpan w:val="2"/>
          </w:tcPr>
          <w:p w14:paraId="0DAE7488" w14:textId="77777777" w:rsidR="00300A2E" w:rsidRDefault="00300A2E" w:rsidP="00AF1C32">
            <w:pPr>
              <w:pStyle w:val="TAC"/>
            </w:pPr>
            <w:r>
              <w:t>3</w:t>
            </w:r>
          </w:p>
        </w:tc>
        <w:tc>
          <w:tcPr>
            <w:tcW w:w="709" w:type="dxa"/>
            <w:gridSpan w:val="2"/>
          </w:tcPr>
          <w:p w14:paraId="78B94FCF" w14:textId="77777777" w:rsidR="00300A2E" w:rsidRDefault="00300A2E" w:rsidP="00AF1C32">
            <w:pPr>
              <w:pStyle w:val="TAC"/>
            </w:pPr>
            <w:r>
              <w:t>2</w:t>
            </w:r>
          </w:p>
        </w:tc>
        <w:tc>
          <w:tcPr>
            <w:tcW w:w="858" w:type="dxa"/>
            <w:gridSpan w:val="2"/>
          </w:tcPr>
          <w:p w14:paraId="7837A032" w14:textId="77777777" w:rsidR="00300A2E" w:rsidRDefault="00300A2E" w:rsidP="00AF1C32">
            <w:pPr>
              <w:pStyle w:val="TAC"/>
            </w:pPr>
            <w:r>
              <w:t>1</w:t>
            </w:r>
          </w:p>
        </w:tc>
        <w:tc>
          <w:tcPr>
            <w:tcW w:w="1197" w:type="dxa"/>
            <w:gridSpan w:val="3"/>
          </w:tcPr>
          <w:p w14:paraId="0909A2DE" w14:textId="77777777" w:rsidR="00300A2E" w:rsidRDefault="00300A2E" w:rsidP="00AF1C32">
            <w:pPr>
              <w:pStyle w:val="TAL"/>
            </w:pPr>
          </w:p>
        </w:tc>
      </w:tr>
      <w:tr w:rsidR="00300A2E" w14:paraId="5F5A74A8" w14:textId="77777777" w:rsidTr="00FC2305">
        <w:trPr>
          <w:gridBefore w:val="2"/>
          <w:wBefore w:w="33" w:type="dxa"/>
          <w:jc w:val="center"/>
        </w:trPr>
        <w:tc>
          <w:tcPr>
            <w:tcW w:w="5732" w:type="dxa"/>
            <w:gridSpan w:val="15"/>
            <w:tcBorders>
              <w:top w:val="single" w:sz="6" w:space="0" w:color="auto"/>
              <w:left w:val="single" w:sz="6" w:space="0" w:color="auto"/>
              <w:bottom w:val="single" w:sz="6" w:space="0" w:color="auto"/>
              <w:right w:val="single" w:sz="6" w:space="0" w:color="auto"/>
            </w:tcBorders>
          </w:tcPr>
          <w:p w14:paraId="5EF2FBFD" w14:textId="77777777" w:rsidR="00300A2E" w:rsidRDefault="00300A2E" w:rsidP="00AF1C32">
            <w:pPr>
              <w:pStyle w:val="TAC"/>
            </w:pPr>
          </w:p>
          <w:p w14:paraId="2AB9F97F" w14:textId="77777777" w:rsidR="00300A2E" w:rsidRDefault="00300A2E" w:rsidP="00AF1C32">
            <w:pPr>
              <w:pStyle w:val="TAC"/>
            </w:pPr>
            <w:r>
              <w:t>Length of RSC info contents</w:t>
            </w:r>
          </w:p>
        </w:tc>
        <w:tc>
          <w:tcPr>
            <w:tcW w:w="1197" w:type="dxa"/>
            <w:gridSpan w:val="3"/>
          </w:tcPr>
          <w:p w14:paraId="3BA535C8" w14:textId="77777777" w:rsidR="00300A2E" w:rsidRDefault="00300A2E" w:rsidP="00AF1C32">
            <w:pPr>
              <w:pStyle w:val="TAL"/>
            </w:pPr>
            <w:r>
              <w:t>octet o52+1</w:t>
            </w:r>
          </w:p>
          <w:p w14:paraId="4C0D1FC8" w14:textId="77777777" w:rsidR="00300A2E" w:rsidRDefault="00300A2E" w:rsidP="00AF1C32">
            <w:pPr>
              <w:pStyle w:val="TAL"/>
            </w:pPr>
          </w:p>
          <w:p w14:paraId="2E892B9A" w14:textId="77777777" w:rsidR="00300A2E" w:rsidRDefault="00300A2E" w:rsidP="00AF1C32">
            <w:pPr>
              <w:pStyle w:val="TAL"/>
            </w:pPr>
            <w:r>
              <w:t>octet o52+2</w:t>
            </w:r>
          </w:p>
        </w:tc>
      </w:tr>
      <w:tr w:rsidR="00300A2E" w14:paraId="0E616625"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2C3A3656" w14:textId="77777777" w:rsidR="00300A2E" w:rsidRDefault="00300A2E" w:rsidP="00AF1C32">
            <w:pPr>
              <w:pStyle w:val="TAC"/>
            </w:pPr>
          </w:p>
          <w:p w14:paraId="50434AE5" w14:textId="77777777" w:rsidR="00300A2E" w:rsidRDefault="00300A2E" w:rsidP="00AF1C32">
            <w:pPr>
              <w:pStyle w:val="TAC"/>
            </w:pPr>
            <w:r>
              <w:t>RSC list</w:t>
            </w:r>
          </w:p>
        </w:tc>
        <w:tc>
          <w:tcPr>
            <w:tcW w:w="1197" w:type="dxa"/>
            <w:gridSpan w:val="3"/>
            <w:tcBorders>
              <w:top w:val="nil"/>
              <w:left w:val="single" w:sz="6" w:space="0" w:color="auto"/>
              <w:bottom w:val="nil"/>
              <w:right w:val="nil"/>
            </w:tcBorders>
          </w:tcPr>
          <w:p w14:paraId="409D223C" w14:textId="77777777" w:rsidR="00300A2E" w:rsidRDefault="00300A2E" w:rsidP="00AF1C32">
            <w:pPr>
              <w:pStyle w:val="TAL"/>
            </w:pPr>
            <w:r>
              <w:t>octet o52+3</w:t>
            </w:r>
          </w:p>
          <w:p w14:paraId="673738FA" w14:textId="77777777" w:rsidR="00300A2E" w:rsidRDefault="00300A2E" w:rsidP="00AF1C32">
            <w:pPr>
              <w:pStyle w:val="TAL"/>
            </w:pPr>
          </w:p>
          <w:p w14:paraId="4C91BF36" w14:textId="77777777" w:rsidR="00300A2E" w:rsidRDefault="00300A2E" w:rsidP="00AF1C32">
            <w:pPr>
              <w:pStyle w:val="TAL"/>
            </w:pPr>
            <w:r>
              <w:t>octet o520</w:t>
            </w:r>
          </w:p>
        </w:tc>
      </w:tr>
      <w:tr w:rsidR="00300A2E" w14:paraId="3BDD7C20"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49983FA8" w14:textId="77777777" w:rsidR="00300A2E" w:rsidRDefault="00300A2E" w:rsidP="00AF1C32">
            <w:pPr>
              <w:pStyle w:val="TAC"/>
            </w:pPr>
          </w:p>
          <w:p w14:paraId="70CEDBEE" w14:textId="72128E2B" w:rsidR="00300A2E" w:rsidRDefault="00300A2E" w:rsidP="00AF1C32">
            <w:pPr>
              <w:pStyle w:val="TAC"/>
            </w:pPr>
            <w:r>
              <w:t xml:space="preserve">Security related parameters for </w:t>
            </w:r>
            <w:r w:rsidR="00604D34">
              <w:t xml:space="preserve">multi-hop </w:t>
            </w:r>
            <w:r>
              <w:rPr>
                <w:rFonts w:hint="eastAsia"/>
                <w:lang w:eastAsia="zh-CN"/>
              </w:rPr>
              <w:t xml:space="preserve">UE-to-network relay </w:t>
            </w:r>
            <w:r>
              <w:t>discovery</w:t>
            </w:r>
          </w:p>
        </w:tc>
        <w:tc>
          <w:tcPr>
            <w:tcW w:w="1197" w:type="dxa"/>
            <w:gridSpan w:val="3"/>
            <w:tcBorders>
              <w:top w:val="nil"/>
              <w:left w:val="single" w:sz="6" w:space="0" w:color="auto"/>
              <w:bottom w:val="nil"/>
              <w:right w:val="nil"/>
            </w:tcBorders>
          </w:tcPr>
          <w:p w14:paraId="4AD839BD" w14:textId="77777777" w:rsidR="00300A2E" w:rsidRDefault="00300A2E" w:rsidP="00AF1C32">
            <w:pPr>
              <w:pStyle w:val="TAL"/>
            </w:pPr>
            <w:r>
              <w:t>octet o520+1</w:t>
            </w:r>
          </w:p>
          <w:p w14:paraId="642BE04C" w14:textId="77777777" w:rsidR="00300A2E" w:rsidRDefault="00300A2E" w:rsidP="00AF1C32">
            <w:pPr>
              <w:pStyle w:val="TAL"/>
            </w:pPr>
          </w:p>
          <w:p w14:paraId="0248BF3F" w14:textId="77777777" w:rsidR="00300A2E" w:rsidRDefault="00300A2E" w:rsidP="00AF1C32">
            <w:pPr>
              <w:pStyle w:val="TAL"/>
            </w:pPr>
            <w:r>
              <w:t>octet o511</w:t>
            </w:r>
          </w:p>
        </w:tc>
      </w:tr>
      <w:tr w:rsidR="00300A2E" w14:paraId="4B8683FE" w14:textId="77777777" w:rsidTr="00FC2305">
        <w:trPr>
          <w:gridBefore w:val="2"/>
          <w:wBefore w:w="33" w:type="dxa"/>
          <w:trHeight w:val="444"/>
          <w:jc w:val="center"/>
        </w:trPr>
        <w:tc>
          <w:tcPr>
            <w:tcW w:w="620" w:type="dxa"/>
            <w:gridSpan w:val="2"/>
            <w:tcBorders>
              <w:top w:val="single" w:sz="6" w:space="0" w:color="auto"/>
              <w:left w:val="single" w:sz="6" w:space="0" w:color="auto"/>
              <w:bottom w:val="single" w:sz="6" w:space="0" w:color="auto"/>
              <w:right w:val="single" w:sz="6" w:space="0" w:color="auto"/>
            </w:tcBorders>
          </w:tcPr>
          <w:p w14:paraId="3AEF9FDC" w14:textId="77777777" w:rsidR="00300A2E" w:rsidRDefault="00300A2E" w:rsidP="00AF1C32">
            <w:pPr>
              <w:pStyle w:val="TAC"/>
              <w:rPr>
                <w:lang w:eastAsia="zh-CN"/>
              </w:rPr>
            </w:pPr>
            <w:r>
              <w:rPr>
                <w:lang w:eastAsia="zh-CN"/>
              </w:rPr>
              <w:t>0</w:t>
            </w:r>
          </w:p>
          <w:p w14:paraId="15D4894D" w14:textId="77777777" w:rsidR="00300A2E" w:rsidRDefault="00300A2E"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F907B5" w14:textId="0B505CD0" w:rsidR="00300A2E" w:rsidRDefault="00604D34" w:rsidP="00AF1C32">
            <w:pPr>
              <w:pStyle w:val="TAC"/>
              <w:rPr>
                <w:lang w:eastAsia="zh-CN"/>
              </w:rPr>
            </w:pPr>
            <w:bookmarkStart w:id="617" w:name="OLE_LINK155"/>
            <w:bookmarkStart w:id="618" w:name="OLE_LINK156"/>
            <w:r>
              <w:rPr>
                <w:lang w:eastAsia="zh-CN"/>
              </w:rPr>
              <w:t>CPSI</w:t>
            </w:r>
            <w:bookmarkEnd w:id="617"/>
            <w:bookmarkEnd w:id="618"/>
          </w:p>
        </w:tc>
        <w:tc>
          <w:tcPr>
            <w:tcW w:w="709" w:type="dxa"/>
            <w:gridSpan w:val="2"/>
            <w:tcBorders>
              <w:top w:val="single" w:sz="6" w:space="0" w:color="auto"/>
              <w:left w:val="single" w:sz="6" w:space="0" w:color="auto"/>
              <w:bottom w:val="single" w:sz="6" w:space="0" w:color="auto"/>
              <w:right w:val="single" w:sz="6" w:space="0" w:color="auto"/>
            </w:tcBorders>
          </w:tcPr>
          <w:p w14:paraId="1FA98C63" w14:textId="77777777" w:rsidR="00300A2E" w:rsidRDefault="00300A2E" w:rsidP="00AF1C32">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67B7F71" w14:textId="77777777" w:rsidR="00300A2E" w:rsidRDefault="00300A2E" w:rsidP="00AF1C32">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AD4E4DA" w14:textId="77777777" w:rsidR="00300A2E" w:rsidRDefault="00300A2E" w:rsidP="00AF1C32">
            <w:pPr>
              <w:pStyle w:val="TAC"/>
              <w:rPr>
                <w:lang w:eastAsia="zh-CN"/>
              </w:rPr>
            </w:pPr>
            <w:r>
              <w:rPr>
                <w:lang w:eastAsia="zh-CN"/>
              </w:rPr>
              <w:t>MH</w:t>
            </w:r>
            <w:r>
              <w:rPr>
                <w:rFonts w:hint="eastAsia"/>
                <w:lang w:eastAsia="zh-CN"/>
              </w:rPr>
              <w:t>I</w:t>
            </w:r>
          </w:p>
        </w:tc>
        <w:tc>
          <w:tcPr>
            <w:tcW w:w="1567" w:type="dxa"/>
            <w:gridSpan w:val="4"/>
            <w:tcBorders>
              <w:top w:val="single" w:sz="6" w:space="0" w:color="auto"/>
              <w:left w:val="single" w:sz="6" w:space="0" w:color="auto"/>
              <w:bottom w:val="single" w:sz="6" w:space="0" w:color="auto"/>
              <w:right w:val="single" w:sz="6" w:space="0" w:color="auto"/>
            </w:tcBorders>
          </w:tcPr>
          <w:p w14:paraId="245C27A9" w14:textId="77777777" w:rsidR="00300A2E" w:rsidRDefault="00300A2E" w:rsidP="00AF1C32">
            <w:pPr>
              <w:pStyle w:val="TAC"/>
              <w:rPr>
                <w:lang w:eastAsia="zh-CN"/>
              </w:rPr>
            </w:pPr>
            <w:r>
              <w:rPr>
                <w:lang w:eastAsia="zh-CN"/>
              </w:rPr>
              <w:t>LI</w:t>
            </w:r>
          </w:p>
        </w:tc>
        <w:tc>
          <w:tcPr>
            <w:tcW w:w="1197" w:type="dxa"/>
            <w:gridSpan w:val="3"/>
            <w:tcBorders>
              <w:top w:val="nil"/>
              <w:left w:val="single" w:sz="6" w:space="0" w:color="auto"/>
              <w:bottom w:val="nil"/>
              <w:right w:val="nil"/>
            </w:tcBorders>
          </w:tcPr>
          <w:p w14:paraId="7E6A352A" w14:textId="77777777" w:rsidR="00300A2E" w:rsidRDefault="00300A2E" w:rsidP="00AF1C32">
            <w:pPr>
              <w:pStyle w:val="TAL"/>
              <w:rPr>
                <w:lang w:eastAsia="zh-CN"/>
              </w:rPr>
            </w:pPr>
            <w:r>
              <w:rPr>
                <w:lang w:eastAsia="zh-CN"/>
              </w:rPr>
              <w:t>octet o511+1</w:t>
            </w:r>
          </w:p>
        </w:tc>
      </w:tr>
      <w:tr w:rsidR="00604D34" w14:paraId="0A6F028D" w14:textId="77777777" w:rsidTr="00FC2305">
        <w:trPr>
          <w:gridAfter w:val="2"/>
          <w:wAfter w:w="28" w:type="dxa"/>
          <w:trHeight w:val="444"/>
          <w:jc w:val="center"/>
        </w:trPr>
        <w:tc>
          <w:tcPr>
            <w:tcW w:w="5735" w:type="dxa"/>
            <w:gridSpan w:val="15"/>
            <w:tcBorders>
              <w:top w:val="single" w:sz="6" w:space="0" w:color="auto"/>
              <w:left w:val="single" w:sz="6" w:space="0" w:color="auto"/>
              <w:bottom w:val="single" w:sz="6" w:space="0" w:color="auto"/>
              <w:right w:val="single" w:sz="6" w:space="0" w:color="auto"/>
            </w:tcBorders>
          </w:tcPr>
          <w:p w14:paraId="62238165" w14:textId="77777777" w:rsidR="00604D34" w:rsidRDefault="00604D34" w:rsidP="001F7213">
            <w:pPr>
              <w:pStyle w:val="TAC"/>
              <w:rPr>
                <w:lang w:eastAsia="zh-CN"/>
              </w:rPr>
            </w:pPr>
          </w:p>
          <w:p w14:paraId="0727F5DB" w14:textId="77777777" w:rsidR="00604D34" w:rsidRDefault="00604D34" w:rsidP="001F7213">
            <w:pPr>
              <w:pStyle w:val="TAC"/>
              <w:rPr>
                <w:lang w:eastAsia="zh-CN"/>
              </w:rPr>
            </w:pPr>
            <w:r>
              <w:t xml:space="preserve">NR-PC5 </w:t>
            </w:r>
            <w:r>
              <w:rPr>
                <w:rFonts w:hint="eastAsia"/>
                <w:lang w:eastAsia="zh-CN"/>
              </w:rPr>
              <w:t xml:space="preserve">multi-hop </w:t>
            </w:r>
            <w:r>
              <w:t>UE-to-network relay security policies</w:t>
            </w:r>
          </w:p>
          <w:p w14:paraId="230F9732" w14:textId="77777777" w:rsidR="00604D34" w:rsidRDefault="00604D34" w:rsidP="001F7213">
            <w:pPr>
              <w:pStyle w:val="TAC"/>
              <w:rPr>
                <w:lang w:eastAsia="zh-CN"/>
              </w:rPr>
            </w:pPr>
          </w:p>
        </w:tc>
        <w:tc>
          <w:tcPr>
            <w:tcW w:w="1199" w:type="dxa"/>
            <w:gridSpan w:val="3"/>
            <w:tcBorders>
              <w:top w:val="nil"/>
              <w:left w:val="single" w:sz="6" w:space="0" w:color="auto"/>
              <w:bottom w:val="nil"/>
              <w:right w:val="nil"/>
            </w:tcBorders>
          </w:tcPr>
          <w:p w14:paraId="28281B54" w14:textId="77777777" w:rsidR="00604D34" w:rsidRPr="00042094" w:rsidRDefault="00604D34" w:rsidP="001F7213">
            <w:pPr>
              <w:pStyle w:val="TAL"/>
            </w:pPr>
            <w:r w:rsidRPr="00042094">
              <w:t>octet (o511+2)</w:t>
            </w:r>
          </w:p>
          <w:p w14:paraId="25AD27E7" w14:textId="77777777" w:rsidR="00604D34" w:rsidRPr="00042094" w:rsidRDefault="00604D34" w:rsidP="001F7213">
            <w:pPr>
              <w:pStyle w:val="TAL"/>
            </w:pPr>
          </w:p>
          <w:p w14:paraId="7EE0A035" w14:textId="77777777" w:rsidR="00604D34" w:rsidRDefault="00604D34" w:rsidP="001F7213">
            <w:pPr>
              <w:pStyle w:val="TAL"/>
              <w:rPr>
                <w:lang w:eastAsia="zh-CN"/>
              </w:rPr>
            </w:pPr>
            <w:r w:rsidRPr="00042094">
              <w:t>octet o530</w:t>
            </w:r>
          </w:p>
        </w:tc>
      </w:tr>
      <w:tr w:rsidR="00300A2E" w14:paraId="22A996C7"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02828B4F" w14:textId="77777777" w:rsidR="00300A2E" w:rsidRDefault="00300A2E" w:rsidP="00AF1C32">
            <w:pPr>
              <w:pStyle w:val="TAC"/>
            </w:pPr>
            <w:r>
              <w:rPr>
                <w:rFonts w:hint="eastAsia"/>
                <w:lang w:eastAsia="zh-CN"/>
              </w:rPr>
              <w:t>M</w:t>
            </w:r>
            <w:r>
              <w:t>aximum number of hops</w:t>
            </w:r>
          </w:p>
        </w:tc>
        <w:tc>
          <w:tcPr>
            <w:tcW w:w="1197" w:type="dxa"/>
            <w:gridSpan w:val="3"/>
            <w:tcBorders>
              <w:top w:val="nil"/>
              <w:left w:val="single" w:sz="6" w:space="0" w:color="auto"/>
              <w:bottom w:val="nil"/>
              <w:right w:val="nil"/>
            </w:tcBorders>
          </w:tcPr>
          <w:p w14:paraId="6526F59E" w14:textId="77777777" w:rsidR="00300A2E" w:rsidRDefault="00300A2E" w:rsidP="00AF1C32">
            <w:pPr>
              <w:pStyle w:val="TAL"/>
              <w:rPr>
                <w:lang w:val="en-US" w:eastAsia="zh-CN"/>
              </w:rPr>
            </w:pPr>
            <w:r>
              <w:t>octet (o516+1)</w:t>
            </w:r>
            <w:r>
              <w:rPr>
                <w:rFonts w:hint="eastAsia"/>
                <w:lang w:val="en-US" w:eastAsia="zh-CN"/>
              </w:rPr>
              <w:t>*</w:t>
            </w:r>
          </w:p>
        </w:tc>
      </w:tr>
    </w:tbl>
    <w:p w14:paraId="21D744DB" w14:textId="1A11A369" w:rsidR="00300A2E" w:rsidRDefault="00300A2E" w:rsidP="004C5F4F">
      <w:pPr>
        <w:pStyle w:val="TF"/>
      </w:pPr>
      <w:bookmarkStart w:id="619" w:name="_CRFigure5_11_2_13"/>
      <w:r>
        <w:t>Figure </w:t>
      </w:r>
      <w:bookmarkEnd w:id="619"/>
      <w:r>
        <w:t>5.</w:t>
      </w:r>
      <w:r>
        <w:rPr>
          <w:rFonts w:hint="eastAsia"/>
          <w:lang w:eastAsia="zh-CN"/>
        </w:rPr>
        <w:t>11</w:t>
      </w:r>
      <w:r>
        <w:t>.2.13: RSC info</w:t>
      </w:r>
    </w:p>
    <w:p w14:paraId="7B147754" w14:textId="77777777" w:rsidR="00300A2E" w:rsidRDefault="00300A2E" w:rsidP="00300A2E">
      <w:pPr>
        <w:pStyle w:val="TH"/>
      </w:pPr>
      <w:bookmarkStart w:id="620" w:name="_CRTable5_11_2_13"/>
      <w:r>
        <w:lastRenderedPageBreak/>
        <w:t>Table </w:t>
      </w:r>
      <w:bookmarkEnd w:id="620"/>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300A2E" w14:paraId="6E4AD8D9" w14:textId="77777777" w:rsidTr="004C5F4F">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5B32DB9B" w14:textId="77777777" w:rsidR="00300A2E" w:rsidRDefault="00300A2E" w:rsidP="00AF1C32">
            <w:pPr>
              <w:pStyle w:val="TAL"/>
            </w:pPr>
            <w:r>
              <w:t>RSC list (octet o52+3 to o520):</w:t>
            </w:r>
          </w:p>
          <w:p w14:paraId="491FC085" w14:textId="77777777" w:rsidR="00300A2E" w:rsidRDefault="00300A2E" w:rsidP="00AF1C32">
            <w:pPr>
              <w:pStyle w:val="TAL"/>
            </w:pPr>
            <w:r>
              <w:t>The RSC list field is coded according to figure 5.</w:t>
            </w:r>
            <w:r>
              <w:rPr>
                <w:rFonts w:hint="eastAsia"/>
                <w:lang w:eastAsia="zh-CN"/>
              </w:rPr>
              <w:t>11</w:t>
            </w:r>
            <w:r>
              <w:t>.2.14 and table 5.</w:t>
            </w:r>
            <w:r>
              <w:rPr>
                <w:rFonts w:hint="eastAsia"/>
                <w:lang w:eastAsia="zh-CN"/>
              </w:rPr>
              <w:t>11</w:t>
            </w:r>
            <w:r>
              <w:t>.2.14.</w:t>
            </w:r>
          </w:p>
          <w:p w14:paraId="7F199683" w14:textId="77777777" w:rsidR="00300A2E" w:rsidRDefault="00300A2E" w:rsidP="00AF1C32">
            <w:pPr>
              <w:pStyle w:val="TAL"/>
            </w:pPr>
          </w:p>
          <w:p w14:paraId="4B88C8D3" w14:textId="77777777" w:rsidR="004C5F4F" w:rsidRPr="00042094" w:rsidRDefault="004C5F4F" w:rsidP="004C5F4F">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59DD995D" w14:textId="706CDC1B" w:rsidR="004C5F4F" w:rsidRDefault="004C5F4F" w:rsidP="00AF1C32">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622987C7" w14:textId="77777777" w:rsidR="004C5F4F" w:rsidRDefault="004C5F4F" w:rsidP="00AF1C32">
            <w:pPr>
              <w:pStyle w:val="TAL"/>
            </w:pPr>
          </w:p>
        </w:tc>
      </w:tr>
      <w:tr w:rsidR="00300A2E" w14:paraId="71AA91D4"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86DEAD4" w14:textId="77777777" w:rsidR="00300A2E" w:rsidRDefault="00300A2E" w:rsidP="00AF1C32">
            <w:pPr>
              <w:pStyle w:val="TAL"/>
              <w:rPr>
                <w:lang w:eastAsia="zh-CN"/>
              </w:rPr>
            </w:pPr>
            <w:r>
              <w:rPr>
                <w:lang w:eastAsia="zh-CN"/>
              </w:rPr>
              <w:t>Layer indication (LI) (octet o511+1 bit 1 to 2):</w:t>
            </w:r>
          </w:p>
          <w:p w14:paraId="3BD6935E" w14:textId="77777777" w:rsidR="00300A2E" w:rsidRDefault="00300A2E" w:rsidP="00AF1C32">
            <w:pPr>
              <w:pStyle w:val="TAL"/>
              <w:rPr>
                <w:lang w:eastAsia="zh-CN"/>
              </w:rPr>
            </w:pPr>
            <w:r>
              <w:rPr>
                <w:lang w:eastAsia="zh-CN"/>
              </w:rPr>
              <w:t>Bits</w:t>
            </w:r>
          </w:p>
          <w:p w14:paraId="31E05A83" w14:textId="77777777" w:rsidR="00300A2E" w:rsidRDefault="00300A2E" w:rsidP="00AF1C32">
            <w:pPr>
              <w:pStyle w:val="TAL"/>
              <w:rPr>
                <w:lang w:eastAsia="zh-CN"/>
              </w:rPr>
            </w:pPr>
            <w:r>
              <w:rPr>
                <w:lang w:eastAsia="zh-CN"/>
              </w:rPr>
              <w:t>2 1</w:t>
            </w:r>
          </w:p>
          <w:p w14:paraId="06FD1382" w14:textId="77777777" w:rsidR="00300A2E" w:rsidRDefault="00300A2E" w:rsidP="00AF1C32">
            <w:pPr>
              <w:pStyle w:val="TAL"/>
              <w:rPr>
                <w:lang w:eastAsia="zh-CN"/>
              </w:rPr>
            </w:pPr>
            <w:r>
              <w:rPr>
                <w:lang w:eastAsia="zh-CN"/>
              </w:rPr>
              <w:t>0 1</w:t>
            </w:r>
            <w:r>
              <w:rPr>
                <w:lang w:eastAsia="zh-CN"/>
              </w:rPr>
              <w:tab/>
              <w:t>Layer 3</w:t>
            </w:r>
          </w:p>
          <w:p w14:paraId="35E21361" w14:textId="77777777" w:rsidR="00300A2E" w:rsidRDefault="00300A2E" w:rsidP="00AF1C32">
            <w:pPr>
              <w:pStyle w:val="TAL"/>
              <w:rPr>
                <w:lang w:eastAsia="zh-CN"/>
              </w:rPr>
            </w:pPr>
            <w:r>
              <w:rPr>
                <w:lang w:eastAsia="zh-CN"/>
              </w:rPr>
              <w:t>1 0</w:t>
            </w:r>
            <w:r>
              <w:rPr>
                <w:lang w:eastAsia="zh-CN"/>
              </w:rPr>
              <w:tab/>
              <w:t>Layer 2</w:t>
            </w:r>
          </w:p>
          <w:p w14:paraId="3D0E5012" w14:textId="77777777" w:rsidR="00300A2E" w:rsidRDefault="00300A2E" w:rsidP="00AF1C32">
            <w:pPr>
              <w:pStyle w:val="TAL"/>
              <w:rPr>
                <w:lang w:eastAsia="zh-CN"/>
              </w:rPr>
            </w:pPr>
            <w:r>
              <w:rPr>
                <w:lang w:eastAsia="zh-CN"/>
              </w:rPr>
              <w:t>The other values are reserved.</w:t>
            </w:r>
          </w:p>
          <w:p w14:paraId="6922A897" w14:textId="77777777" w:rsidR="00300A2E" w:rsidRDefault="00300A2E" w:rsidP="00AF1C32">
            <w:pPr>
              <w:pStyle w:val="TAL"/>
              <w:rPr>
                <w:lang w:eastAsia="zh-CN"/>
              </w:rPr>
            </w:pPr>
          </w:p>
        </w:tc>
      </w:tr>
      <w:tr w:rsidR="00300A2E" w14:paraId="73BE6C10"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14890B5" w14:textId="77777777" w:rsidR="00300A2E" w:rsidRDefault="00300A2E"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7E436B5" w14:textId="77777777" w:rsidR="00300A2E" w:rsidRDefault="00300A2E" w:rsidP="00AF1C32">
            <w:pPr>
              <w:pStyle w:val="TAL"/>
              <w:rPr>
                <w:lang w:eastAsia="zh-CN"/>
              </w:rPr>
            </w:pPr>
            <w:r>
              <w:rPr>
                <w:lang w:eastAsia="zh-CN"/>
              </w:rPr>
              <w:t>Bits</w:t>
            </w:r>
          </w:p>
          <w:p w14:paraId="0913BE7C" w14:textId="77777777" w:rsidR="00300A2E" w:rsidRDefault="00300A2E" w:rsidP="00AF1C32">
            <w:pPr>
              <w:pStyle w:val="TAL"/>
              <w:rPr>
                <w:rFonts w:eastAsia="SimSun"/>
                <w:lang w:eastAsia="zh-CN"/>
              </w:rPr>
            </w:pPr>
            <w:r>
              <w:rPr>
                <w:rFonts w:eastAsia="SimSun" w:hint="eastAsia"/>
                <w:lang w:eastAsia="zh-CN"/>
              </w:rPr>
              <w:t>3</w:t>
            </w:r>
          </w:p>
          <w:p w14:paraId="557F50EB" w14:textId="77777777" w:rsidR="00300A2E" w:rsidRDefault="00300A2E" w:rsidP="00AF1C32">
            <w:pPr>
              <w:pStyle w:val="TAL"/>
              <w:rPr>
                <w:lang w:eastAsia="zh-CN"/>
              </w:rPr>
            </w:pPr>
            <w:r>
              <w:rPr>
                <w:lang w:eastAsia="zh-CN"/>
              </w:rPr>
              <w:t>0</w:t>
            </w:r>
            <w:r>
              <w:rPr>
                <w:lang w:eastAsia="zh-CN"/>
              </w:rPr>
              <w:tab/>
            </w:r>
            <w:r>
              <w:rPr>
                <w:rFonts w:hint="eastAsia"/>
                <w:lang w:eastAsia="zh-CN"/>
              </w:rPr>
              <w:t>Multi-hop relay is not allowed</w:t>
            </w:r>
          </w:p>
          <w:p w14:paraId="10503837" w14:textId="77777777" w:rsidR="00300A2E" w:rsidRDefault="00300A2E" w:rsidP="00AF1C32">
            <w:pPr>
              <w:pStyle w:val="TAL"/>
              <w:rPr>
                <w:lang w:eastAsia="zh-CN"/>
              </w:rPr>
            </w:pPr>
            <w:r>
              <w:rPr>
                <w:lang w:eastAsia="zh-CN"/>
              </w:rPr>
              <w:t>1</w:t>
            </w:r>
            <w:r>
              <w:rPr>
                <w:lang w:eastAsia="zh-CN"/>
              </w:rPr>
              <w:tab/>
            </w:r>
            <w:r>
              <w:rPr>
                <w:rFonts w:hint="eastAsia"/>
                <w:lang w:eastAsia="zh-CN"/>
              </w:rPr>
              <w:t>Multi-hop relay is allowed</w:t>
            </w:r>
          </w:p>
          <w:p w14:paraId="70895E95" w14:textId="77777777" w:rsidR="00300A2E" w:rsidRDefault="00300A2E" w:rsidP="00AF1C32">
            <w:pPr>
              <w:pStyle w:val="TAL"/>
              <w:rPr>
                <w:lang w:eastAsia="zh-CN"/>
              </w:rPr>
            </w:pPr>
          </w:p>
          <w:p w14:paraId="60FE7AB4" w14:textId="77777777" w:rsidR="00300A2E" w:rsidRDefault="00300A2E"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1DB63FE8" w14:textId="77777777" w:rsidR="00300A2E" w:rsidRDefault="00300A2E" w:rsidP="00AF1C32">
            <w:pPr>
              <w:pStyle w:val="TAL"/>
            </w:pPr>
          </w:p>
        </w:tc>
      </w:tr>
      <w:tr w:rsidR="00300A2E" w14:paraId="4814F770"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B449846" w14:textId="77777777" w:rsidR="00300A2E" w:rsidRDefault="00300A2E" w:rsidP="00AF1C32">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1929603" w14:textId="77777777" w:rsidR="00300A2E" w:rsidRDefault="00300A2E" w:rsidP="00AF1C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F91D02D" w14:textId="77777777" w:rsidR="00300A2E" w:rsidRDefault="00300A2E" w:rsidP="00AF1C32">
            <w:pPr>
              <w:pStyle w:val="TAL"/>
              <w:rPr>
                <w:lang w:eastAsia="zh-CN"/>
              </w:rPr>
            </w:pPr>
            <w:r>
              <w:rPr>
                <w:lang w:eastAsia="zh-CN"/>
              </w:rPr>
              <w:t>Bits</w:t>
            </w:r>
          </w:p>
          <w:p w14:paraId="07EC1515" w14:textId="77777777" w:rsidR="00300A2E" w:rsidRDefault="00300A2E" w:rsidP="00AF1C32">
            <w:pPr>
              <w:pStyle w:val="TAL"/>
              <w:rPr>
                <w:lang w:eastAsia="zh-CN"/>
              </w:rPr>
            </w:pPr>
            <w:r>
              <w:rPr>
                <w:rFonts w:hint="eastAsia"/>
                <w:lang w:eastAsia="zh-CN"/>
              </w:rPr>
              <w:t>4</w:t>
            </w:r>
            <w:r>
              <w:rPr>
                <w:lang w:eastAsia="zh-CN"/>
              </w:rPr>
              <w:t xml:space="preserve"> 3</w:t>
            </w:r>
          </w:p>
          <w:p w14:paraId="06F18C17" w14:textId="77777777" w:rsidR="00300A2E" w:rsidRDefault="00300A2E" w:rsidP="00AF1C32">
            <w:pPr>
              <w:pStyle w:val="TAL"/>
              <w:rPr>
                <w:lang w:eastAsia="zh-CN"/>
              </w:rPr>
            </w:pPr>
            <w:r>
              <w:rPr>
                <w:rFonts w:hint="eastAsia"/>
                <w:lang w:eastAsia="zh-CN"/>
              </w:rPr>
              <w:t>0</w:t>
            </w:r>
            <w:r>
              <w:rPr>
                <w:lang w:eastAsia="zh-CN"/>
              </w:rPr>
              <w:t xml:space="preserve"> 0</w:t>
            </w:r>
            <w:r>
              <w:rPr>
                <w:lang w:eastAsia="zh-CN"/>
              </w:rPr>
              <w:tab/>
              <w:t>No information</w:t>
            </w:r>
          </w:p>
          <w:p w14:paraId="7B981070" w14:textId="77777777" w:rsidR="00300A2E" w:rsidRDefault="00300A2E" w:rsidP="00AF1C32">
            <w:pPr>
              <w:pStyle w:val="TAL"/>
              <w:rPr>
                <w:lang w:eastAsia="zh-CN"/>
              </w:rPr>
            </w:pPr>
            <w:r>
              <w:rPr>
                <w:rFonts w:hint="eastAsia"/>
                <w:lang w:eastAsia="zh-CN"/>
              </w:rPr>
              <w:t>0</w:t>
            </w:r>
            <w:r>
              <w:rPr>
                <w:lang w:eastAsia="zh-CN"/>
              </w:rPr>
              <w:t xml:space="preserve"> 1</w:t>
            </w:r>
            <w:r>
              <w:rPr>
                <w:lang w:eastAsia="zh-CN"/>
              </w:rPr>
              <w:tab/>
              <w:t>IP</w:t>
            </w:r>
          </w:p>
          <w:p w14:paraId="13BBA0D6" w14:textId="77777777" w:rsidR="00300A2E" w:rsidRDefault="00300A2E" w:rsidP="00AF1C32">
            <w:pPr>
              <w:pStyle w:val="TAL"/>
              <w:rPr>
                <w:lang w:eastAsia="zh-CN"/>
              </w:rPr>
            </w:pPr>
            <w:r>
              <w:rPr>
                <w:rFonts w:hint="eastAsia"/>
                <w:lang w:eastAsia="zh-CN"/>
              </w:rPr>
              <w:t>1</w:t>
            </w:r>
            <w:r>
              <w:rPr>
                <w:lang w:eastAsia="zh-CN"/>
              </w:rPr>
              <w:t xml:space="preserve"> 0</w:t>
            </w:r>
            <w:r>
              <w:rPr>
                <w:lang w:eastAsia="zh-CN"/>
              </w:rPr>
              <w:tab/>
              <w:t>Ethernet</w:t>
            </w:r>
          </w:p>
          <w:p w14:paraId="2015E6DE" w14:textId="77777777" w:rsidR="00300A2E" w:rsidRDefault="00300A2E" w:rsidP="00AF1C32">
            <w:pPr>
              <w:pStyle w:val="TAL"/>
              <w:rPr>
                <w:lang w:eastAsia="zh-CN"/>
              </w:rPr>
            </w:pPr>
            <w:r>
              <w:rPr>
                <w:rFonts w:hint="eastAsia"/>
                <w:lang w:eastAsia="zh-CN"/>
              </w:rPr>
              <w:t>1</w:t>
            </w:r>
            <w:r>
              <w:rPr>
                <w:lang w:eastAsia="zh-CN"/>
              </w:rPr>
              <w:t xml:space="preserve"> 1</w:t>
            </w:r>
            <w:r>
              <w:rPr>
                <w:lang w:eastAsia="zh-CN"/>
              </w:rPr>
              <w:tab/>
              <w:t>Unstructured</w:t>
            </w:r>
          </w:p>
          <w:p w14:paraId="0346A42D" w14:textId="77777777" w:rsidR="00300A2E" w:rsidRDefault="00300A2E" w:rsidP="00AF1C32">
            <w:pPr>
              <w:pStyle w:val="TAL"/>
              <w:rPr>
                <w:lang w:eastAsia="zh-CN"/>
              </w:rPr>
            </w:pPr>
          </w:p>
        </w:tc>
      </w:tr>
      <w:tr w:rsidR="00300A2E" w14:paraId="7BD64FC1"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7655A28" w14:textId="77777777" w:rsidR="00300A2E" w:rsidRDefault="00300A2E"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3640928A" w14:textId="77777777" w:rsidR="00300A2E" w:rsidRDefault="00300A2E" w:rsidP="00AF1C32">
            <w:pPr>
              <w:pStyle w:val="TAL"/>
              <w:rPr>
                <w:lang w:eastAsia="zh-CN"/>
              </w:rPr>
            </w:pPr>
            <w:r>
              <w:rPr>
                <w:lang w:eastAsia="zh-CN"/>
              </w:rPr>
              <w:t>Bits</w:t>
            </w:r>
          </w:p>
          <w:p w14:paraId="66428216" w14:textId="77777777" w:rsidR="00300A2E" w:rsidRDefault="00300A2E" w:rsidP="00AF1C32">
            <w:pPr>
              <w:pStyle w:val="TAL"/>
              <w:rPr>
                <w:lang w:val="en-US" w:eastAsia="zh-CN"/>
              </w:rPr>
            </w:pPr>
            <w:r>
              <w:rPr>
                <w:rFonts w:hint="eastAsia"/>
                <w:lang w:val="en-US" w:eastAsia="zh-CN"/>
              </w:rPr>
              <w:t>6</w:t>
            </w:r>
          </w:p>
          <w:p w14:paraId="20856A8C" w14:textId="77777777" w:rsidR="00300A2E" w:rsidRDefault="00300A2E"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9554D8F" w14:textId="77777777" w:rsidR="00300A2E" w:rsidRDefault="00300A2E"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88D327B" w14:textId="77777777" w:rsidR="00300A2E" w:rsidRDefault="00300A2E" w:rsidP="00AF1C32">
            <w:pPr>
              <w:pStyle w:val="TAL"/>
              <w:rPr>
                <w:lang w:val="en-US" w:eastAsia="zh-CN"/>
              </w:rPr>
            </w:pPr>
          </w:p>
        </w:tc>
      </w:tr>
      <w:tr w:rsidR="004C5F4F" w14:paraId="194AA07B" w14:textId="77777777" w:rsidTr="004C5F4F">
        <w:trPr>
          <w:gridAfter w:val="1"/>
          <w:wAfter w:w="33" w:type="dxa"/>
          <w:cantSplit/>
          <w:jc w:val="center"/>
        </w:trPr>
        <w:tc>
          <w:tcPr>
            <w:tcW w:w="7134" w:type="dxa"/>
            <w:gridSpan w:val="2"/>
            <w:tcBorders>
              <w:top w:val="nil"/>
              <w:left w:val="single" w:sz="4" w:space="0" w:color="auto"/>
              <w:bottom w:val="nil"/>
              <w:right w:val="single" w:sz="4" w:space="0" w:color="auto"/>
            </w:tcBorders>
          </w:tcPr>
          <w:p w14:paraId="0379CB5F" w14:textId="77777777" w:rsidR="004C5F4F" w:rsidRDefault="004C5F4F" w:rsidP="001F7213">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727B9CA1" w14:textId="77777777" w:rsidR="004C5F4F" w:rsidRDefault="004C5F4F" w:rsidP="001F7213">
            <w:pPr>
              <w:pStyle w:val="TAL"/>
              <w:rPr>
                <w:lang w:eastAsia="zh-CN"/>
              </w:rPr>
            </w:pPr>
            <w:r>
              <w:rPr>
                <w:lang w:eastAsia="zh-CN"/>
              </w:rPr>
              <w:t>The control plane security indication field indicates whether to use the security procedure over control plane as specified in 3GPP TS 33.503 [13] or not.</w:t>
            </w:r>
          </w:p>
          <w:p w14:paraId="0B34B145" w14:textId="77777777" w:rsidR="004C5F4F" w:rsidRDefault="004C5F4F" w:rsidP="001F7213">
            <w:pPr>
              <w:pStyle w:val="TAL"/>
              <w:rPr>
                <w:lang w:eastAsia="zh-CN"/>
              </w:rPr>
            </w:pPr>
            <w:r>
              <w:rPr>
                <w:lang w:eastAsia="zh-CN"/>
              </w:rPr>
              <w:t>Bit</w:t>
            </w:r>
          </w:p>
          <w:p w14:paraId="7F816361" w14:textId="77777777" w:rsidR="004C5F4F" w:rsidRDefault="004C5F4F" w:rsidP="001F7213">
            <w:pPr>
              <w:pStyle w:val="TAL"/>
              <w:rPr>
                <w:lang w:eastAsia="zh-CN"/>
              </w:rPr>
            </w:pPr>
            <w:r>
              <w:rPr>
                <w:rFonts w:hint="eastAsia"/>
                <w:lang w:eastAsia="zh-CN"/>
              </w:rPr>
              <w:t>7</w:t>
            </w:r>
          </w:p>
          <w:p w14:paraId="21CE6CBD" w14:textId="77777777" w:rsidR="004C5F4F" w:rsidRDefault="004C5F4F" w:rsidP="001F7213">
            <w:pPr>
              <w:pStyle w:val="TAL"/>
              <w:rPr>
                <w:lang w:eastAsia="zh-CN"/>
              </w:rPr>
            </w:pPr>
            <w:r>
              <w:rPr>
                <w:lang w:eastAsia="zh-CN"/>
              </w:rPr>
              <w:t>0</w:t>
            </w:r>
            <w:r>
              <w:rPr>
                <w:lang w:eastAsia="zh-CN"/>
              </w:rPr>
              <w:tab/>
              <w:t>security procedure over control plane is not used</w:t>
            </w:r>
          </w:p>
          <w:p w14:paraId="072E42BD" w14:textId="77777777" w:rsidR="004C5F4F" w:rsidRDefault="004C5F4F" w:rsidP="001F7213">
            <w:pPr>
              <w:pStyle w:val="TAL"/>
              <w:rPr>
                <w:lang w:eastAsia="zh-CN"/>
              </w:rPr>
            </w:pPr>
            <w:r>
              <w:rPr>
                <w:lang w:eastAsia="zh-CN"/>
              </w:rPr>
              <w:t>1</w:t>
            </w:r>
            <w:r>
              <w:rPr>
                <w:lang w:eastAsia="zh-CN"/>
              </w:rPr>
              <w:tab/>
              <w:t>security procedure over control plane is used</w:t>
            </w:r>
          </w:p>
          <w:p w14:paraId="14C3095B" w14:textId="77777777" w:rsidR="004C5F4F" w:rsidRDefault="004C5F4F" w:rsidP="001F7213">
            <w:pPr>
              <w:pStyle w:val="TAL"/>
              <w:rPr>
                <w:lang w:eastAsia="zh-CN"/>
              </w:rPr>
            </w:pPr>
          </w:p>
        </w:tc>
      </w:tr>
      <w:tr w:rsidR="004C5F4F" w14:paraId="0DE8EF0D" w14:textId="77777777" w:rsidTr="004C5F4F">
        <w:trPr>
          <w:gridAfter w:val="1"/>
          <w:wAfter w:w="33" w:type="dxa"/>
          <w:cantSplit/>
          <w:jc w:val="center"/>
        </w:trPr>
        <w:tc>
          <w:tcPr>
            <w:tcW w:w="7134" w:type="dxa"/>
            <w:gridSpan w:val="2"/>
            <w:tcBorders>
              <w:top w:val="nil"/>
              <w:left w:val="single" w:sz="4" w:space="0" w:color="auto"/>
              <w:bottom w:val="nil"/>
              <w:right w:val="single" w:sz="4" w:space="0" w:color="auto"/>
            </w:tcBorders>
          </w:tcPr>
          <w:p w14:paraId="5EFB5FE8" w14:textId="77777777" w:rsidR="004C5F4F" w:rsidRDefault="004C5F4F" w:rsidP="001F7213">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6C9B1D39" w14:textId="77777777" w:rsidR="004C5F4F" w:rsidRDefault="004C5F4F"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15BCFAA9" w14:textId="77777777" w:rsidR="004C5F4F" w:rsidRDefault="004C5F4F" w:rsidP="001F7213">
            <w:pPr>
              <w:pStyle w:val="TAL"/>
              <w:rPr>
                <w:lang w:eastAsia="zh-CN"/>
              </w:rPr>
            </w:pPr>
          </w:p>
        </w:tc>
      </w:tr>
      <w:tr w:rsidR="00300A2E" w14:paraId="7CFC89DF" w14:textId="77777777" w:rsidTr="004C5F4F">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67BE8C5B" w14:textId="77777777" w:rsidR="00300A2E" w:rsidRDefault="00300A2E"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141B78F8" w14:textId="77777777" w:rsidR="00300A2E" w:rsidRDefault="00300A2E" w:rsidP="00AF1C32">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951BEF4"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131AFDB0" w14:textId="77777777" w:rsidTr="00AF1C32">
        <w:trPr>
          <w:gridAfter w:val="1"/>
          <w:wAfter w:w="8" w:type="dxa"/>
          <w:cantSplit/>
          <w:jc w:val="center"/>
        </w:trPr>
        <w:tc>
          <w:tcPr>
            <w:tcW w:w="708" w:type="dxa"/>
            <w:gridSpan w:val="2"/>
          </w:tcPr>
          <w:p w14:paraId="40175E59" w14:textId="77777777" w:rsidR="00300A2E" w:rsidRDefault="00300A2E" w:rsidP="00AF1C32">
            <w:pPr>
              <w:pStyle w:val="TAC"/>
            </w:pPr>
            <w:r>
              <w:lastRenderedPageBreak/>
              <w:t>8</w:t>
            </w:r>
          </w:p>
        </w:tc>
        <w:tc>
          <w:tcPr>
            <w:tcW w:w="709" w:type="dxa"/>
          </w:tcPr>
          <w:p w14:paraId="5B8B4FA7" w14:textId="77777777" w:rsidR="00300A2E" w:rsidRDefault="00300A2E" w:rsidP="00AF1C32">
            <w:pPr>
              <w:pStyle w:val="TAC"/>
            </w:pPr>
            <w:r>
              <w:t>7</w:t>
            </w:r>
          </w:p>
        </w:tc>
        <w:tc>
          <w:tcPr>
            <w:tcW w:w="709" w:type="dxa"/>
          </w:tcPr>
          <w:p w14:paraId="0A7B92E9" w14:textId="77777777" w:rsidR="00300A2E" w:rsidRDefault="00300A2E" w:rsidP="00AF1C32">
            <w:pPr>
              <w:pStyle w:val="TAC"/>
            </w:pPr>
            <w:r>
              <w:t>6</w:t>
            </w:r>
          </w:p>
        </w:tc>
        <w:tc>
          <w:tcPr>
            <w:tcW w:w="709" w:type="dxa"/>
          </w:tcPr>
          <w:p w14:paraId="41BFB4EF" w14:textId="77777777" w:rsidR="00300A2E" w:rsidRDefault="00300A2E" w:rsidP="00AF1C32">
            <w:pPr>
              <w:pStyle w:val="TAC"/>
            </w:pPr>
            <w:r>
              <w:t>5</w:t>
            </w:r>
          </w:p>
        </w:tc>
        <w:tc>
          <w:tcPr>
            <w:tcW w:w="709" w:type="dxa"/>
          </w:tcPr>
          <w:p w14:paraId="728D08D1" w14:textId="77777777" w:rsidR="00300A2E" w:rsidRDefault="00300A2E" w:rsidP="00AF1C32">
            <w:pPr>
              <w:pStyle w:val="TAC"/>
            </w:pPr>
            <w:r>
              <w:t>4</w:t>
            </w:r>
          </w:p>
        </w:tc>
        <w:tc>
          <w:tcPr>
            <w:tcW w:w="709" w:type="dxa"/>
          </w:tcPr>
          <w:p w14:paraId="27982B85" w14:textId="77777777" w:rsidR="00300A2E" w:rsidRDefault="00300A2E" w:rsidP="00AF1C32">
            <w:pPr>
              <w:pStyle w:val="TAC"/>
            </w:pPr>
            <w:r>
              <w:t>3</w:t>
            </w:r>
          </w:p>
        </w:tc>
        <w:tc>
          <w:tcPr>
            <w:tcW w:w="709" w:type="dxa"/>
          </w:tcPr>
          <w:p w14:paraId="13CA4EE2" w14:textId="77777777" w:rsidR="00300A2E" w:rsidRDefault="00300A2E" w:rsidP="00AF1C32">
            <w:pPr>
              <w:pStyle w:val="TAC"/>
            </w:pPr>
            <w:r>
              <w:t>2</w:t>
            </w:r>
          </w:p>
        </w:tc>
        <w:tc>
          <w:tcPr>
            <w:tcW w:w="709" w:type="dxa"/>
          </w:tcPr>
          <w:p w14:paraId="5340E51B" w14:textId="77777777" w:rsidR="00300A2E" w:rsidRDefault="00300A2E" w:rsidP="00AF1C32">
            <w:pPr>
              <w:pStyle w:val="TAC"/>
            </w:pPr>
            <w:r>
              <w:t>1</w:t>
            </w:r>
          </w:p>
        </w:tc>
        <w:tc>
          <w:tcPr>
            <w:tcW w:w="1346" w:type="dxa"/>
            <w:gridSpan w:val="2"/>
          </w:tcPr>
          <w:p w14:paraId="7BA20EB4" w14:textId="77777777" w:rsidR="00300A2E" w:rsidRDefault="00300A2E" w:rsidP="00AF1C32">
            <w:pPr>
              <w:pStyle w:val="TAL"/>
            </w:pPr>
          </w:p>
        </w:tc>
      </w:tr>
      <w:tr w:rsidR="00300A2E" w14:paraId="46021311"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30ACE" w14:textId="77777777" w:rsidR="00300A2E" w:rsidRDefault="00300A2E" w:rsidP="00AF1C32">
            <w:pPr>
              <w:pStyle w:val="TAC"/>
            </w:pPr>
          </w:p>
          <w:p w14:paraId="77422759" w14:textId="77777777" w:rsidR="00300A2E" w:rsidRDefault="00300A2E" w:rsidP="00AF1C32">
            <w:pPr>
              <w:pStyle w:val="TAC"/>
            </w:pPr>
            <w:r>
              <w:t>Length of RSC list contents</w:t>
            </w:r>
          </w:p>
        </w:tc>
        <w:tc>
          <w:tcPr>
            <w:tcW w:w="1346" w:type="dxa"/>
            <w:gridSpan w:val="2"/>
          </w:tcPr>
          <w:p w14:paraId="3FEC691C" w14:textId="77777777" w:rsidR="00300A2E" w:rsidRDefault="00300A2E" w:rsidP="00AF1C32">
            <w:pPr>
              <w:pStyle w:val="TAL"/>
            </w:pPr>
            <w:r>
              <w:t>octet o52+3</w:t>
            </w:r>
          </w:p>
          <w:p w14:paraId="6B8920AD" w14:textId="77777777" w:rsidR="00300A2E" w:rsidRDefault="00300A2E" w:rsidP="00AF1C32">
            <w:pPr>
              <w:pStyle w:val="TAL"/>
            </w:pPr>
          </w:p>
          <w:p w14:paraId="06B76DF5" w14:textId="77777777" w:rsidR="00300A2E" w:rsidRDefault="00300A2E" w:rsidP="00AF1C32">
            <w:pPr>
              <w:pStyle w:val="TAL"/>
            </w:pPr>
            <w:r>
              <w:t>octet o52+4</w:t>
            </w:r>
          </w:p>
        </w:tc>
      </w:tr>
      <w:tr w:rsidR="00300A2E" w14:paraId="789C6F6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23C74" w14:textId="77777777" w:rsidR="00300A2E" w:rsidRDefault="00300A2E" w:rsidP="00AF1C32">
            <w:pPr>
              <w:pStyle w:val="TAC"/>
            </w:pPr>
          </w:p>
          <w:p w14:paraId="62F620B4" w14:textId="77777777" w:rsidR="00300A2E" w:rsidRDefault="00300A2E" w:rsidP="00AF1C32">
            <w:pPr>
              <w:pStyle w:val="TAC"/>
            </w:pPr>
            <w:r>
              <w:t>RSC 1</w:t>
            </w:r>
          </w:p>
        </w:tc>
        <w:tc>
          <w:tcPr>
            <w:tcW w:w="1346" w:type="dxa"/>
            <w:gridSpan w:val="2"/>
            <w:tcBorders>
              <w:top w:val="nil"/>
              <w:left w:val="single" w:sz="6" w:space="0" w:color="auto"/>
              <w:bottom w:val="nil"/>
              <w:right w:val="nil"/>
            </w:tcBorders>
          </w:tcPr>
          <w:p w14:paraId="17518F2E" w14:textId="77777777" w:rsidR="00300A2E" w:rsidRDefault="00300A2E" w:rsidP="00AF1C32">
            <w:pPr>
              <w:pStyle w:val="TAL"/>
            </w:pPr>
            <w:r>
              <w:t>octet o52+5</w:t>
            </w:r>
          </w:p>
          <w:p w14:paraId="2EEE9FDE" w14:textId="77777777" w:rsidR="00300A2E" w:rsidRDefault="00300A2E" w:rsidP="00AF1C32">
            <w:pPr>
              <w:pStyle w:val="TAL"/>
            </w:pPr>
          </w:p>
          <w:p w14:paraId="1377DE6B" w14:textId="77777777" w:rsidR="00300A2E" w:rsidRDefault="00300A2E" w:rsidP="00AF1C32">
            <w:pPr>
              <w:pStyle w:val="TAL"/>
            </w:pPr>
            <w:r>
              <w:t>octet o52+7</w:t>
            </w:r>
          </w:p>
        </w:tc>
      </w:tr>
      <w:tr w:rsidR="00300A2E" w14:paraId="2F588DD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69EB81" w14:textId="77777777" w:rsidR="00300A2E" w:rsidRDefault="00300A2E" w:rsidP="00AF1C32">
            <w:pPr>
              <w:pStyle w:val="TAC"/>
            </w:pPr>
          </w:p>
          <w:p w14:paraId="0E7C72BB" w14:textId="77777777" w:rsidR="00300A2E" w:rsidRDefault="00300A2E" w:rsidP="00AF1C32">
            <w:pPr>
              <w:pStyle w:val="TAC"/>
            </w:pPr>
            <w:r>
              <w:t>RSC 2</w:t>
            </w:r>
          </w:p>
        </w:tc>
        <w:tc>
          <w:tcPr>
            <w:tcW w:w="1346" w:type="dxa"/>
            <w:gridSpan w:val="2"/>
            <w:tcBorders>
              <w:top w:val="nil"/>
              <w:left w:val="single" w:sz="6" w:space="0" w:color="auto"/>
              <w:bottom w:val="nil"/>
              <w:right w:val="nil"/>
            </w:tcBorders>
          </w:tcPr>
          <w:p w14:paraId="574A329E" w14:textId="77777777" w:rsidR="00300A2E" w:rsidRDefault="00300A2E" w:rsidP="00AF1C32">
            <w:pPr>
              <w:pStyle w:val="TAL"/>
            </w:pPr>
            <w:r>
              <w:t>octet (o52+8)*</w:t>
            </w:r>
          </w:p>
          <w:p w14:paraId="5484CA90" w14:textId="77777777" w:rsidR="00300A2E" w:rsidRDefault="00300A2E" w:rsidP="00AF1C32">
            <w:pPr>
              <w:pStyle w:val="TAL"/>
            </w:pPr>
          </w:p>
          <w:p w14:paraId="055BD720" w14:textId="77777777" w:rsidR="00300A2E" w:rsidRDefault="00300A2E" w:rsidP="00AF1C32">
            <w:pPr>
              <w:pStyle w:val="TAL"/>
            </w:pPr>
            <w:r>
              <w:t>octet (o52+10)*</w:t>
            </w:r>
          </w:p>
        </w:tc>
      </w:tr>
      <w:tr w:rsidR="00300A2E" w14:paraId="3A326BB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53E53" w14:textId="77777777" w:rsidR="00300A2E" w:rsidRDefault="00300A2E" w:rsidP="00AF1C32">
            <w:pPr>
              <w:pStyle w:val="TAC"/>
            </w:pPr>
          </w:p>
          <w:p w14:paraId="4274E738"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19D72CEF" w14:textId="77777777" w:rsidR="00300A2E" w:rsidRDefault="00300A2E" w:rsidP="00AF1C32">
            <w:pPr>
              <w:pStyle w:val="TAL"/>
            </w:pPr>
            <w:r>
              <w:t>octet (o52+11)*</w:t>
            </w:r>
          </w:p>
          <w:p w14:paraId="6EE37B47" w14:textId="77777777" w:rsidR="00300A2E" w:rsidRDefault="00300A2E" w:rsidP="00AF1C32">
            <w:pPr>
              <w:pStyle w:val="TAL"/>
            </w:pPr>
          </w:p>
          <w:p w14:paraId="27FD4450" w14:textId="77777777" w:rsidR="00300A2E" w:rsidRDefault="00300A2E" w:rsidP="00AF1C32">
            <w:pPr>
              <w:pStyle w:val="TAL"/>
            </w:pPr>
            <w:r>
              <w:t>octet (o520-3)*</w:t>
            </w:r>
          </w:p>
        </w:tc>
      </w:tr>
      <w:tr w:rsidR="00300A2E" w14:paraId="45FD77C8"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C764" w14:textId="77777777" w:rsidR="00300A2E" w:rsidRDefault="00300A2E"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AFD14BB" w14:textId="77777777" w:rsidR="00300A2E" w:rsidRDefault="00300A2E" w:rsidP="00AF1C32">
            <w:pPr>
              <w:pStyle w:val="TAL"/>
            </w:pPr>
            <w:r>
              <w:t>octet (o520-2)*</w:t>
            </w:r>
          </w:p>
          <w:p w14:paraId="6A1115C2" w14:textId="77777777" w:rsidR="00300A2E" w:rsidRDefault="00300A2E" w:rsidP="00AF1C32">
            <w:pPr>
              <w:pStyle w:val="TAL"/>
            </w:pPr>
          </w:p>
          <w:p w14:paraId="2C7CACC9" w14:textId="77777777" w:rsidR="00300A2E" w:rsidRDefault="00300A2E" w:rsidP="00AF1C32">
            <w:pPr>
              <w:pStyle w:val="TAL"/>
            </w:pPr>
            <w:r>
              <w:t>octet o520*</w:t>
            </w:r>
          </w:p>
        </w:tc>
      </w:tr>
    </w:tbl>
    <w:p w14:paraId="27E9088D" w14:textId="77777777" w:rsidR="00300A2E" w:rsidRDefault="00300A2E" w:rsidP="00300A2E">
      <w:pPr>
        <w:pStyle w:val="TF"/>
      </w:pPr>
      <w:bookmarkStart w:id="621" w:name="_CRFigure5_11_2_14"/>
      <w:r>
        <w:t>Figure </w:t>
      </w:r>
      <w:bookmarkEnd w:id="621"/>
      <w:r>
        <w:t>5.</w:t>
      </w:r>
      <w:r>
        <w:rPr>
          <w:rFonts w:hint="eastAsia"/>
          <w:lang w:eastAsia="zh-CN"/>
        </w:rPr>
        <w:t>11</w:t>
      </w:r>
      <w:r>
        <w:t>.2.14: RSC list</w:t>
      </w:r>
    </w:p>
    <w:p w14:paraId="59609BCE" w14:textId="77777777" w:rsidR="00300A2E" w:rsidRDefault="00300A2E" w:rsidP="00300A2E">
      <w:pPr>
        <w:pStyle w:val="TH"/>
      </w:pPr>
      <w:bookmarkStart w:id="622" w:name="_CRTable5_11_2_14"/>
      <w:r>
        <w:t>Table </w:t>
      </w:r>
      <w:bookmarkEnd w:id="622"/>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FB77C1" w14:textId="77777777" w:rsidTr="00AF1C32">
        <w:trPr>
          <w:cantSplit/>
          <w:jc w:val="center"/>
        </w:trPr>
        <w:tc>
          <w:tcPr>
            <w:tcW w:w="7094" w:type="dxa"/>
          </w:tcPr>
          <w:p w14:paraId="6A4609B2" w14:textId="77777777" w:rsidR="00300A2E" w:rsidRDefault="00300A2E" w:rsidP="00AF1C32">
            <w:pPr>
              <w:pStyle w:val="TAL"/>
            </w:pPr>
            <w:r>
              <w:t>RSC (octet o52+5 to o52+7):</w:t>
            </w:r>
          </w:p>
          <w:p w14:paraId="1BEEE608" w14:textId="77777777" w:rsidR="00300A2E" w:rsidRDefault="00300A2E" w:rsidP="00AF1C32">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9FA81F6" w14:textId="4CC9B38B" w:rsidR="002513F2" w:rsidRDefault="002513F2" w:rsidP="002513F2">
      <w:pPr>
        <w:rPr>
          <w:lang w:val="en-US"/>
        </w:rPr>
      </w:pPr>
    </w:p>
    <w:p w14:paraId="59AE6013" w14:textId="77777777" w:rsidR="000B43C8" w:rsidRDefault="000B43C8" w:rsidP="000B43C8">
      <w:pPr>
        <w:pStyle w:val="Heading2"/>
        <w:rPr>
          <w:lang w:eastAsia="zh-CN"/>
        </w:rPr>
      </w:pPr>
      <w:bookmarkStart w:id="623" w:name="_CR5_12"/>
      <w:bookmarkStart w:id="624" w:name="_Toc218778874"/>
      <w:bookmarkEnd w:id="623"/>
      <w:r>
        <w:rPr>
          <w:lang w:eastAsia="zh-CN"/>
        </w:rPr>
        <w:t>5.</w:t>
      </w:r>
      <w:r>
        <w:rPr>
          <w:rFonts w:hint="eastAsia"/>
          <w:lang w:eastAsia="zh-CN"/>
        </w:rPr>
        <w:t>12</w:t>
      </w:r>
      <w:r>
        <w:rPr>
          <w:lang w:eastAsia="zh-CN"/>
        </w:rPr>
        <w:tab/>
        <w:t xml:space="preserve">Encoding of UE policies for 5G </w:t>
      </w:r>
      <w:proofErr w:type="spellStart"/>
      <w:r>
        <w:rPr>
          <w:lang w:eastAsia="zh-CN"/>
        </w:rPr>
        <w:t>ProSe</w:t>
      </w:r>
      <w:proofErr w:type="spellEnd"/>
      <w:r>
        <w:rPr>
          <w:lang w:eastAsia="zh-CN"/>
        </w:rPr>
        <w:t xml:space="preserve"> multi-hop </w:t>
      </w:r>
      <w:r>
        <w:rPr>
          <w:rFonts w:hint="eastAsia"/>
          <w:lang w:eastAsia="zh-CN"/>
        </w:rPr>
        <w:t>remote</w:t>
      </w:r>
      <w:r>
        <w:rPr>
          <w:lang w:eastAsia="zh-CN"/>
        </w:rPr>
        <w:t xml:space="preserve"> UE</w:t>
      </w:r>
      <w:bookmarkEnd w:id="624"/>
    </w:p>
    <w:p w14:paraId="11A8A208" w14:textId="77777777" w:rsidR="000B43C8" w:rsidRDefault="000B43C8" w:rsidP="000B43C8">
      <w:pPr>
        <w:pStyle w:val="Heading3"/>
      </w:pPr>
      <w:bookmarkStart w:id="625" w:name="_CR5_12_1"/>
      <w:bookmarkStart w:id="626" w:name="_Toc218778875"/>
      <w:bookmarkEnd w:id="625"/>
      <w:r>
        <w:t>5.</w:t>
      </w:r>
      <w:r>
        <w:rPr>
          <w:rFonts w:hint="eastAsia"/>
          <w:lang w:eastAsia="zh-CN"/>
        </w:rPr>
        <w:t>12</w:t>
      </w:r>
      <w:r>
        <w:t>.1</w:t>
      </w:r>
      <w:r>
        <w:tab/>
        <w:t>General</w:t>
      </w:r>
      <w:bookmarkEnd w:id="626"/>
    </w:p>
    <w:p w14:paraId="495DE9C4" w14:textId="427298C7" w:rsidR="000B43C8" w:rsidRPr="000B43C8" w:rsidRDefault="000B43C8" w:rsidP="000B43C8">
      <w:r w:rsidRPr="00FC255E">
        <w:t xml:space="preserve">This clause describes the </w:t>
      </w:r>
      <w:r>
        <w:rPr>
          <w:lang w:eastAsia="zh-CN"/>
        </w:rPr>
        <w:t xml:space="preserve">UE policies for </w:t>
      </w:r>
      <w:r w:rsidRPr="00FC255E">
        <w:rPr>
          <w:lang w:eastAsia="zh-CN"/>
        </w:rPr>
        <w:t xml:space="preserve">5G </w:t>
      </w:r>
      <w:proofErr w:type="spellStart"/>
      <w:r w:rsidRPr="00FC255E">
        <w:rPr>
          <w:lang w:eastAsia="zh-CN"/>
        </w:rPr>
        <w:t>ProSe</w:t>
      </w:r>
      <w:proofErr w:type="spellEnd"/>
      <w:r w:rsidRPr="00FC255E">
        <w:rPr>
          <w:lang w:eastAsia="zh-CN"/>
        </w:rPr>
        <w:t xml:space="preserve"> multi-hop </w:t>
      </w:r>
      <w:r>
        <w:rPr>
          <w:rFonts w:hint="eastAsia"/>
          <w:lang w:eastAsia="zh-CN"/>
        </w:rPr>
        <w:t>remote</w:t>
      </w:r>
      <w:r w:rsidRPr="00FC255E">
        <w:rPr>
          <w:lang w:eastAsia="zh-CN"/>
        </w:rPr>
        <w:t xml:space="preserve"> UE</w:t>
      </w:r>
      <w:r>
        <w:t>.</w:t>
      </w:r>
    </w:p>
    <w:p w14:paraId="0D5CBA51" w14:textId="77777777" w:rsidR="000B43C8" w:rsidRDefault="000B43C8" w:rsidP="000B43C8">
      <w:r>
        <w:t xml:space="preserve">The </w:t>
      </w:r>
      <w:r>
        <w:rPr>
          <w:lang w:eastAsia="zh-CN"/>
        </w:rPr>
        <w:t xml:space="preserve">UE policies for 5G </w:t>
      </w:r>
      <w:proofErr w:type="spellStart"/>
      <w:r>
        <w:rPr>
          <w:lang w:eastAsia="zh-CN"/>
        </w:rPr>
        <w:t>ProSe</w:t>
      </w:r>
      <w:proofErr w:type="spellEnd"/>
      <w:r>
        <w:rPr>
          <w:lang w:eastAsia="zh-CN"/>
        </w:rPr>
        <w:t xml:space="preserve"> multi-hop remote UE are </w:t>
      </w:r>
      <w:r>
        <w:t>coded as shown in figures 5.</w:t>
      </w:r>
      <w:r>
        <w:rPr>
          <w:rFonts w:hint="eastAsia"/>
          <w:lang w:eastAsia="zh-CN"/>
        </w:rPr>
        <w:t>12</w:t>
      </w:r>
      <w:r>
        <w:t>.2.1 and table 5.</w:t>
      </w:r>
      <w:r>
        <w:rPr>
          <w:rFonts w:hint="eastAsia"/>
          <w:lang w:eastAsia="zh-CN"/>
        </w:rPr>
        <w:t>12</w:t>
      </w:r>
      <w:r>
        <w:t>.2.1.</w:t>
      </w:r>
    </w:p>
    <w:p w14:paraId="39646BC0" w14:textId="77777777" w:rsidR="000B43C8" w:rsidRDefault="000B43C8" w:rsidP="000B43C8">
      <w:pPr>
        <w:pStyle w:val="Heading3"/>
      </w:pPr>
      <w:bookmarkStart w:id="627" w:name="_CR5_12_2"/>
      <w:bookmarkStart w:id="628" w:name="_Toc218778876"/>
      <w:bookmarkEnd w:id="627"/>
      <w:r>
        <w:lastRenderedPageBreak/>
        <w:t>5.</w:t>
      </w:r>
      <w:r>
        <w:rPr>
          <w:rFonts w:hint="eastAsia"/>
          <w:lang w:eastAsia="zh-CN"/>
        </w:rPr>
        <w:t>12</w:t>
      </w:r>
      <w:r>
        <w:t>.2</w:t>
      </w:r>
      <w:r>
        <w:tab/>
        <w:t>Information elements coding</w:t>
      </w:r>
      <w:bookmarkEnd w:id="628"/>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0B43C8" w14:paraId="425B1B2A" w14:textId="77777777" w:rsidTr="00051D33">
        <w:trPr>
          <w:cantSplit/>
          <w:jc w:val="center"/>
        </w:trPr>
        <w:tc>
          <w:tcPr>
            <w:tcW w:w="708" w:type="dxa"/>
            <w:tcBorders>
              <w:top w:val="nil"/>
              <w:left w:val="nil"/>
              <w:bottom w:val="single" w:sz="4" w:space="0" w:color="auto"/>
              <w:right w:val="nil"/>
            </w:tcBorders>
          </w:tcPr>
          <w:p w14:paraId="2CEA2D17" w14:textId="77777777" w:rsidR="000B43C8" w:rsidRDefault="000B43C8" w:rsidP="00AF1C32">
            <w:pPr>
              <w:pStyle w:val="TAC"/>
            </w:pPr>
            <w:r>
              <w:t>8</w:t>
            </w:r>
          </w:p>
        </w:tc>
        <w:tc>
          <w:tcPr>
            <w:tcW w:w="709" w:type="dxa"/>
            <w:tcBorders>
              <w:top w:val="nil"/>
              <w:left w:val="nil"/>
              <w:bottom w:val="single" w:sz="4" w:space="0" w:color="auto"/>
              <w:right w:val="nil"/>
            </w:tcBorders>
          </w:tcPr>
          <w:p w14:paraId="2ED0A7D1" w14:textId="77777777" w:rsidR="000B43C8" w:rsidRDefault="000B43C8" w:rsidP="00AF1C32">
            <w:pPr>
              <w:pStyle w:val="TAC"/>
            </w:pPr>
            <w:r>
              <w:t>7</w:t>
            </w:r>
          </w:p>
        </w:tc>
        <w:tc>
          <w:tcPr>
            <w:tcW w:w="709" w:type="dxa"/>
            <w:tcBorders>
              <w:top w:val="nil"/>
              <w:left w:val="nil"/>
              <w:bottom w:val="single" w:sz="4" w:space="0" w:color="auto"/>
              <w:right w:val="nil"/>
            </w:tcBorders>
          </w:tcPr>
          <w:p w14:paraId="15C2DC50" w14:textId="77777777" w:rsidR="000B43C8" w:rsidRDefault="000B43C8" w:rsidP="00AF1C32">
            <w:pPr>
              <w:pStyle w:val="TAC"/>
            </w:pPr>
            <w:r>
              <w:t>6</w:t>
            </w:r>
          </w:p>
        </w:tc>
        <w:tc>
          <w:tcPr>
            <w:tcW w:w="709" w:type="dxa"/>
            <w:tcBorders>
              <w:top w:val="nil"/>
              <w:left w:val="nil"/>
              <w:bottom w:val="single" w:sz="4" w:space="0" w:color="auto"/>
              <w:right w:val="nil"/>
            </w:tcBorders>
          </w:tcPr>
          <w:p w14:paraId="6F8AA54D" w14:textId="77777777" w:rsidR="000B43C8" w:rsidRDefault="000B43C8" w:rsidP="00AF1C32">
            <w:pPr>
              <w:pStyle w:val="TAC"/>
            </w:pPr>
            <w:r>
              <w:t>5</w:t>
            </w:r>
          </w:p>
        </w:tc>
        <w:tc>
          <w:tcPr>
            <w:tcW w:w="709" w:type="dxa"/>
          </w:tcPr>
          <w:p w14:paraId="34F47CAD" w14:textId="77777777" w:rsidR="000B43C8" w:rsidRDefault="000B43C8" w:rsidP="00AF1C32">
            <w:pPr>
              <w:pStyle w:val="TAC"/>
            </w:pPr>
            <w:r>
              <w:t>4</w:t>
            </w:r>
          </w:p>
        </w:tc>
        <w:tc>
          <w:tcPr>
            <w:tcW w:w="709" w:type="dxa"/>
          </w:tcPr>
          <w:p w14:paraId="225FBC83" w14:textId="77777777" w:rsidR="000B43C8" w:rsidRDefault="000B43C8" w:rsidP="00AF1C32">
            <w:pPr>
              <w:pStyle w:val="TAC"/>
            </w:pPr>
            <w:r>
              <w:t>3</w:t>
            </w:r>
          </w:p>
        </w:tc>
        <w:tc>
          <w:tcPr>
            <w:tcW w:w="709" w:type="dxa"/>
          </w:tcPr>
          <w:p w14:paraId="4DCFA1E4" w14:textId="77777777" w:rsidR="000B43C8" w:rsidRDefault="000B43C8" w:rsidP="00AF1C32">
            <w:pPr>
              <w:pStyle w:val="TAC"/>
            </w:pPr>
            <w:r>
              <w:t>2</w:t>
            </w:r>
          </w:p>
        </w:tc>
        <w:tc>
          <w:tcPr>
            <w:tcW w:w="708" w:type="dxa"/>
          </w:tcPr>
          <w:p w14:paraId="3182796D" w14:textId="77777777" w:rsidR="000B43C8" w:rsidRDefault="000B43C8" w:rsidP="00AF1C32">
            <w:pPr>
              <w:pStyle w:val="TAC"/>
            </w:pPr>
            <w:r>
              <w:t>1</w:t>
            </w:r>
          </w:p>
        </w:tc>
        <w:tc>
          <w:tcPr>
            <w:tcW w:w="1135" w:type="dxa"/>
            <w:gridSpan w:val="3"/>
          </w:tcPr>
          <w:p w14:paraId="75791D04" w14:textId="77777777" w:rsidR="000B43C8" w:rsidRDefault="000B43C8" w:rsidP="00AF1C32">
            <w:pPr>
              <w:pStyle w:val="TAL"/>
            </w:pPr>
          </w:p>
        </w:tc>
      </w:tr>
      <w:tr w:rsidR="000B43C8" w14:paraId="50111108" w14:textId="77777777" w:rsidTr="00051D33">
        <w:trPr>
          <w:trHeight w:val="104"/>
          <w:jc w:val="center"/>
        </w:trPr>
        <w:tc>
          <w:tcPr>
            <w:tcW w:w="708" w:type="dxa"/>
            <w:tcBorders>
              <w:top w:val="single" w:sz="4" w:space="0" w:color="auto"/>
              <w:left w:val="single" w:sz="4" w:space="0" w:color="auto"/>
              <w:right w:val="nil"/>
            </w:tcBorders>
          </w:tcPr>
          <w:p w14:paraId="3C2DE5B6" w14:textId="77777777" w:rsidR="000B43C8" w:rsidRDefault="000B43C8" w:rsidP="00AF1C32">
            <w:pPr>
              <w:pStyle w:val="TAC"/>
            </w:pPr>
            <w:r>
              <w:t>0</w:t>
            </w:r>
          </w:p>
        </w:tc>
        <w:tc>
          <w:tcPr>
            <w:tcW w:w="709" w:type="dxa"/>
            <w:tcBorders>
              <w:top w:val="single" w:sz="4" w:space="0" w:color="auto"/>
              <w:left w:val="nil"/>
            </w:tcBorders>
          </w:tcPr>
          <w:p w14:paraId="47D24D96" w14:textId="77777777" w:rsidR="000B43C8" w:rsidRDefault="000B43C8" w:rsidP="00AF1C32">
            <w:pPr>
              <w:pStyle w:val="TAC"/>
            </w:pPr>
            <w:r>
              <w:t>0</w:t>
            </w:r>
          </w:p>
        </w:tc>
        <w:tc>
          <w:tcPr>
            <w:tcW w:w="709" w:type="dxa"/>
            <w:tcBorders>
              <w:top w:val="single" w:sz="4" w:space="0" w:color="auto"/>
              <w:bottom w:val="nil"/>
              <w:right w:val="single" w:sz="4" w:space="0" w:color="auto"/>
            </w:tcBorders>
          </w:tcPr>
          <w:p w14:paraId="69F73E7E" w14:textId="7DB60FAC" w:rsidR="000B43C8" w:rsidRDefault="0038518A" w:rsidP="00AF1C32">
            <w:pPr>
              <w:pStyle w:val="TAC"/>
            </w:pPr>
            <w:r>
              <w:t>PAI</w:t>
            </w:r>
          </w:p>
        </w:tc>
        <w:tc>
          <w:tcPr>
            <w:tcW w:w="709" w:type="dxa"/>
            <w:tcBorders>
              <w:top w:val="single" w:sz="4" w:space="0" w:color="auto"/>
              <w:left w:val="single" w:sz="4" w:space="0" w:color="auto"/>
              <w:bottom w:val="nil"/>
              <w:right w:val="single" w:sz="4" w:space="0" w:color="auto"/>
            </w:tcBorders>
          </w:tcPr>
          <w:p w14:paraId="4D256128" w14:textId="77777777" w:rsidR="000B43C8" w:rsidRDefault="000B43C8" w:rsidP="00AF1C32">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2E0D1F43" w14:textId="77777777" w:rsidR="000B43C8" w:rsidRDefault="000B43C8" w:rsidP="00AF1C32">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t xml:space="preserve"> </w:t>
            </w:r>
            <w:r>
              <w:rPr>
                <w:lang w:eastAsia="zh-CN"/>
              </w:rPr>
              <w:t>multi-hop remote UE</w:t>
            </w:r>
            <w:r>
              <w:t>}</w:t>
            </w:r>
          </w:p>
        </w:tc>
        <w:tc>
          <w:tcPr>
            <w:tcW w:w="1135" w:type="dxa"/>
            <w:gridSpan w:val="3"/>
            <w:vMerge w:val="restart"/>
          </w:tcPr>
          <w:p w14:paraId="48751E1D" w14:textId="77777777" w:rsidR="000B43C8" w:rsidRDefault="000B43C8" w:rsidP="00AF1C32">
            <w:pPr>
              <w:pStyle w:val="TAL"/>
            </w:pPr>
            <w:r>
              <w:t>octet k</w:t>
            </w:r>
          </w:p>
        </w:tc>
      </w:tr>
      <w:tr w:rsidR="000B43C8" w14:paraId="4530690C" w14:textId="77777777" w:rsidTr="00051D33">
        <w:trPr>
          <w:trHeight w:val="103"/>
          <w:jc w:val="center"/>
        </w:trPr>
        <w:tc>
          <w:tcPr>
            <w:tcW w:w="2126" w:type="dxa"/>
            <w:gridSpan w:val="3"/>
            <w:tcBorders>
              <w:top w:val="nil"/>
              <w:left w:val="single" w:sz="4" w:space="0" w:color="auto"/>
              <w:bottom w:val="single" w:sz="4" w:space="0" w:color="auto"/>
              <w:right w:val="single" w:sz="4" w:space="0" w:color="auto"/>
            </w:tcBorders>
          </w:tcPr>
          <w:p w14:paraId="39C73939" w14:textId="77777777" w:rsidR="000B43C8" w:rsidRDefault="000B43C8" w:rsidP="00AF1C32">
            <w:pPr>
              <w:pStyle w:val="TAC"/>
            </w:pPr>
            <w:r>
              <w:t>Spare</w:t>
            </w:r>
          </w:p>
        </w:tc>
        <w:tc>
          <w:tcPr>
            <w:tcW w:w="709" w:type="dxa"/>
            <w:tcBorders>
              <w:top w:val="nil"/>
              <w:left w:val="single" w:sz="4" w:space="0" w:color="auto"/>
              <w:bottom w:val="single" w:sz="4" w:space="0" w:color="auto"/>
              <w:right w:val="single" w:sz="4" w:space="0" w:color="auto"/>
            </w:tcBorders>
          </w:tcPr>
          <w:p w14:paraId="2AEB06F7" w14:textId="77777777" w:rsidR="000B43C8" w:rsidRDefault="000B43C8" w:rsidP="00AF1C32">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577019B" w14:textId="77777777" w:rsidR="000B43C8" w:rsidRDefault="000B43C8" w:rsidP="00AF1C32">
            <w:pPr>
              <w:spacing w:after="0"/>
              <w:rPr>
                <w:rFonts w:ascii="Arial" w:hAnsi="Arial"/>
                <w:sz w:val="18"/>
              </w:rPr>
            </w:pPr>
          </w:p>
        </w:tc>
        <w:tc>
          <w:tcPr>
            <w:tcW w:w="1135" w:type="dxa"/>
            <w:gridSpan w:val="3"/>
            <w:vMerge/>
            <w:vAlign w:val="center"/>
          </w:tcPr>
          <w:p w14:paraId="118562EA" w14:textId="77777777" w:rsidR="000B43C8" w:rsidRDefault="000B43C8" w:rsidP="00AF1C32">
            <w:pPr>
              <w:spacing w:after="0"/>
              <w:rPr>
                <w:rFonts w:ascii="Arial" w:hAnsi="Arial"/>
                <w:sz w:val="18"/>
              </w:rPr>
            </w:pPr>
          </w:p>
        </w:tc>
      </w:tr>
      <w:tr w:rsidR="000B43C8" w14:paraId="4F80F241" w14:textId="77777777" w:rsidTr="00051D33">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D3ADA7B" w14:textId="77777777" w:rsidR="000B43C8" w:rsidRDefault="000B43C8" w:rsidP="00AF1C32">
            <w:pPr>
              <w:pStyle w:val="TAC"/>
            </w:pPr>
          </w:p>
          <w:p w14:paraId="05DC9AD2" w14:textId="77777777" w:rsidR="000B43C8" w:rsidRDefault="000B43C8" w:rsidP="00AF1C32">
            <w:pPr>
              <w:pStyle w:val="TAC"/>
            </w:pPr>
            <w:r>
              <w:t xml:space="preserve">Length of </w:t>
            </w:r>
            <w:proofErr w:type="spellStart"/>
            <w:r>
              <w:t>ProSeP</w:t>
            </w:r>
            <w:proofErr w:type="spellEnd"/>
            <w:r>
              <w:t xml:space="preserve"> info contents</w:t>
            </w:r>
          </w:p>
          <w:p w14:paraId="7B2C20C2" w14:textId="77777777" w:rsidR="000B43C8" w:rsidRDefault="000B43C8" w:rsidP="00AF1C32">
            <w:pPr>
              <w:pStyle w:val="TAC"/>
            </w:pPr>
          </w:p>
        </w:tc>
        <w:tc>
          <w:tcPr>
            <w:tcW w:w="1135" w:type="dxa"/>
            <w:gridSpan w:val="3"/>
          </w:tcPr>
          <w:p w14:paraId="66F1B4B3" w14:textId="77777777" w:rsidR="000B43C8" w:rsidRDefault="000B43C8" w:rsidP="00AF1C32">
            <w:pPr>
              <w:pStyle w:val="TAL"/>
            </w:pPr>
            <w:r>
              <w:t>octet k+1</w:t>
            </w:r>
          </w:p>
          <w:p w14:paraId="61AE2B8A" w14:textId="77777777" w:rsidR="000B43C8" w:rsidRDefault="000B43C8" w:rsidP="00AF1C32">
            <w:pPr>
              <w:pStyle w:val="TAL"/>
            </w:pPr>
          </w:p>
          <w:p w14:paraId="71C93847" w14:textId="77777777" w:rsidR="000B43C8" w:rsidRDefault="000B43C8" w:rsidP="00AF1C32">
            <w:pPr>
              <w:pStyle w:val="TAL"/>
            </w:pPr>
            <w:r>
              <w:t>octet k+2</w:t>
            </w:r>
          </w:p>
        </w:tc>
      </w:tr>
      <w:tr w:rsidR="000B43C8" w14:paraId="11C8ED05" w14:textId="77777777" w:rsidTr="00051D33">
        <w:trPr>
          <w:jc w:val="center"/>
        </w:trPr>
        <w:tc>
          <w:tcPr>
            <w:tcW w:w="5670" w:type="dxa"/>
            <w:gridSpan w:val="8"/>
            <w:tcBorders>
              <w:top w:val="nil"/>
              <w:left w:val="single" w:sz="6" w:space="0" w:color="auto"/>
              <w:bottom w:val="single" w:sz="6" w:space="0" w:color="auto"/>
              <w:right w:val="single" w:sz="6" w:space="0" w:color="auto"/>
            </w:tcBorders>
          </w:tcPr>
          <w:p w14:paraId="20DA8833" w14:textId="77777777" w:rsidR="000B43C8" w:rsidRDefault="000B43C8" w:rsidP="00AF1C32">
            <w:pPr>
              <w:pStyle w:val="TAC"/>
            </w:pPr>
          </w:p>
          <w:p w14:paraId="7AA7C52B" w14:textId="77777777" w:rsidR="000B43C8" w:rsidRDefault="000B43C8" w:rsidP="00AF1C32">
            <w:pPr>
              <w:pStyle w:val="TAC"/>
            </w:pPr>
            <w:r>
              <w:t>Validity timer</w:t>
            </w:r>
          </w:p>
        </w:tc>
        <w:tc>
          <w:tcPr>
            <w:tcW w:w="1135" w:type="dxa"/>
            <w:gridSpan w:val="3"/>
          </w:tcPr>
          <w:p w14:paraId="11440F1D" w14:textId="77777777" w:rsidR="000B43C8" w:rsidRDefault="000B43C8" w:rsidP="00AF1C32">
            <w:pPr>
              <w:pStyle w:val="TAL"/>
            </w:pPr>
            <w:r>
              <w:t>octet k+3</w:t>
            </w:r>
          </w:p>
          <w:p w14:paraId="7B049530" w14:textId="77777777" w:rsidR="000B43C8" w:rsidRDefault="000B43C8" w:rsidP="00AF1C32">
            <w:pPr>
              <w:pStyle w:val="TAL"/>
            </w:pPr>
          </w:p>
          <w:p w14:paraId="79DC417A" w14:textId="77777777" w:rsidR="000B43C8" w:rsidRDefault="000B43C8" w:rsidP="00AF1C32">
            <w:pPr>
              <w:pStyle w:val="TAL"/>
            </w:pPr>
            <w:r>
              <w:t>octet k+7</w:t>
            </w:r>
          </w:p>
        </w:tc>
      </w:tr>
      <w:tr w:rsidR="000B43C8" w14:paraId="060DA4B0"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398A7E" w14:textId="77777777" w:rsidR="000B43C8" w:rsidRDefault="000B43C8" w:rsidP="00AF1C32">
            <w:pPr>
              <w:pStyle w:val="TAC"/>
            </w:pPr>
          </w:p>
          <w:p w14:paraId="0E82EE06" w14:textId="77777777" w:rsidR="000B43C8" w:rsidRDefault="000B43C8" w:rsidP="00AF1C32">
            <w:pPr>
              <w:pStyle w:val="TAC"/>
            </w:pPr>
            <w:r>
              <w:t>Served by NG-RAN</w:t>
            </w:r>
          </w:p>
        </w:tc>
        <w:tc>
          <w:tcPr>
            <w:tcW w:w="1135" w:type="dxa"/>
            <w:gridSpan w:val="3"/>
            <w:tcBorders>
              <w:top w:val="nil"/>
              <w:left w:val="single" w:sz="4" w:space="0" w:color="auto"/>
              <w:bottom w:val="nil"/>
              <w:right w:val="nil"/>
            </w:tcBorders>
          </w:tcPr>
          <w:p w14:paraId="4FF22562" w14:textId="77777777" w:rsidR="000B43C8" w:rsidRDefault="000B43C8" w:rsidP="00AF1C32">
            <w:pPr>
              <w:pStyle w:val="TAL"/>
            </w:pPr>
            <w:r>
              <w:t>octet k+8</w:t>
            </w:r>
          </w:p>
          <w:p w14:paraId="17910C34" w14:textId="77777777" w:rsidR="000B43C8" w:rsidRDefault="000B43C8" w:rsidP="00AF1C32">
            <w:pPr>
              <w:pStyle w:val="TAL"/>
            </w:pPr>
          </w:p>
          <w:p w14:paraId="328DD413" w14:textId="77777777" w:rsidR="000B43C8" w:rsidRDefault="000B43C8" w:rsidP="00AF1C32">
            <w:pPr>
              <w:pStyle w:val="TAL"/>
            </w:pPr>
            <w:r>
              <w:t>octet o1</w:t>
            </w:r>
          </w:p>
        </w:tc>
      </w:tr>
      <w:tr w:rsidR="000B43C8" w14:paraId="5017C57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473A7DD" w14:textId="77777777" w:rsidR="000B43C8" w:rsidRDefault="000B43C8" w:rsidP="00AF1C32">
            <w:pPr>
              <w:pStyle w:val="TAC"/>
            </w:pPr>
          </w:p>
          <w:p w14:paraId="73FB9E67" w14:textId="77777777" w:rsidR="000B43C8" w:rsidRDefault="000B43C8" w:rsidP="00AF1C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16F8BC72" w14:textId="77777777" w:rsidR="000B43C8" w:rsidRDefault="000B43C8" w:rsidP="00AF1C32">
            <w:pPr>
              <w:pStyle w:val="TAL"/>
              <w:rPr>
                <w:lang w:eastAsia="zh-CN"/>
              </w:rPr>
            </w:pPr>
            <w:r>
              <w:rPr>
                <w:lang w:eastAsia="zh-CN"/>
              </w:rPr>
              <w:t>octet o1+1</w:t>
            </w:r>
          </w:p>
          <w:p w14:paraId="5F6231F6" w14:textId="77777777" w:rsidR="000B43C8" w:rsidRDefault="000B43C8" w:rsidP="00AF1C32">
            <w:pPr>
              <w:pStyle w:val="TAL"/>
              <w:rPr>
                <w:lang w:eastAsia="zh-CN"/>
              </w:rPr>
            </w:pPr>
          </w:p>
          <w:p w14:paraId="55238E52" w14:textId="77777777" w:rsidR="000B43C8" w:rsidRDefault="000B43C8" w:rsidP="00AF1C32">
            <w:pPr>
              <w:pStyle w:val="TAL"/>
              <w:rPr>
                <w:lang w:eastAsia="zh-CN"/>
              </w:rPr>
            </w:pPr>
            <w:r>
              <w:rPr>
                <w:lang w:eastAsia="zh-CN"/>
              </w:rPr>
              <w:t>octet o2</w:t>
            </w:r>
          </w:p>
        </w:tc>
      </w:tr>
      <w:tr w:rsidR="000B43C8" w14:paraId="54F7652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AFF52BA" w14:textId="77777777" w:rsidR="000B43C8" w:rsidRDefault="000B43C8" w:rsidP="00AF1C32">
            <w:pPr>
              <w:pStyle w:val="TAC"/>
            </w:pPr>
          </w:p>
          <w:p w14:paraId="70158402" w14:textId="77777777" w:rsidR="000B43C8" w:rsidRDefault="000B43C8" w:rsidP="00AF1C32">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047623C9" w14:textId="77777777" w:rsidR="000B43C8" w:rsidRDefault="000B43C8" w:rsidP="00AF1C32">
            <w:pPr>
              <w:pStyle w:val="TAL"/>
            </w:pPr>
            <w:r>
              <w:t>octet o2+1</w:t>
            </w:r>
          </w:p>
          <w:p w14:paraId="43478E97" w14:textId="77777777" w:rsidR="000B43C8" w:rsidRDefault="000B43C8" w:rsidP="00AF1C32">
            <w:pPr>
              <w:pStyle w:val="TAL"/>
            </w:pPr>
          </w:p>
          <w:p w14:paraId="2B361604" w14:textId="77777777" w:rsidR="000B43C8" w:rsidRDefault="000B43C8" w:rsidP="00AF1C32">
            <w:pPr>
              <w:pStyle w:val="TAL"/>
            </w:pPr>
            <w:r>
              <w:t>octet o3</w:t>
            </w:r>
          </w:p>
        </w:tc>
      </w:tr>
      <w:tr w:rsidR="000B43C8" w14:paraId="1D6C4355"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1F070DF" w14:textId="77777777" w:rsidR="000B43C8" w:rsidRDefault="000B43C8" w:rsidP="00AF1C32">
            <w:pPr>
              <w:pStyle w:val="TAC"/>
            </w:pPr>
          </w:p>
          <w:p w14:paraId="7026DD78" w14:textId="77777777" w:rsidR="000B43C8" w:rsidRDefault="000B43C8" w:rsidP="00AF1C32">
            <w:pPr>
              <w:pStyle w:val="TAC"/>
            </w:pPr>
            <w:r>
              <w:t>User info ID for discovery</w:t>
            </w:r>
          </w:p>
        </w:tc>
        <w:tc>
          <w:tcPr>
            <w:tcW w:w="1135" w:type="dxa"/>
            <w:gridSpan w:val="3"/>
            <w:tcBorders>
              <w:top w:val="nil"/>
              <w:left w:val="single" w:sz="4" w:space="0" w:color="auto"/>
              <w:bottom w:val="nil"/>
              <w:right w:val="nil"/>
            </w:tcBorders>
          </w:tcPr>
          <w:p w14:paraId="1E0B4938" w14:textId="77777777" w:rsidR="000B43C8" w:rsidRDefault="000B43C8" w:rsidP="00AF1C32">
            <w:pPr>
              <w:pStyle w:val="TAL"/>
            </w:pPr>
            <w:r>
              <w:t>octet o3+1</w:t>
            </w:r>
          </w:p>
          <w:p w14:paraId="3204B04D" w14:textId="77777777" w:rsidR="000B43C8" w:rsidRDefault="000B43C8" w:rsidP="00AF1C32">
            <w:pPr>
              <w:pStyle w:val="TAL"/>
            </w:pPr>
          </w:p>
          <w:p w14:paraId="78EC5455" w14:textId="77777777" w:rsidR="000B43C8" w:rsidRDefault="000B43C8" w:rsidP="00AF1C32">
            <w:pPr>
              <w:pStyle w:val="TAL"/>
            </w:pPr>
            <w:r>
              <w:t>octet o3+6</w:t>
            </w:r>
          </w:p>
        </w:tc>
      </w:tr>
      <w:tr w:rsidR="000B43C8" w14:paraId="4109FA94"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D5FD07F" w14:textId="77777777" w:rsidR="000B43C8" w:rsidRDefault="000B43C8" w:rsidP="00AF1C32">
            <w:pPr>
              <w:pStyle w:val="TAC"/>
            </w:pPr>
          </w:p>
          <w:p w14:paraId="3FCE6FF4" w14:textId="77777777" w:rsidR="000B43C8" w:rsidRDefault="000B43C8" w:rsidP="00AF1C32">
            <w:pPr>
              <w:pStyle w:val="TAC"/>
            </w:pPr>
            <w:r>
              <w:t>RSC info list</w:t>
            </w:r>
          </w:p>
        </w:tc>
        <w:tc>
          <w:tcPr>
            <w:tcW w:w="1135" w:type="dxa"/>
            <w:gridSpan w:val="3"/>
            <w:tcBorders>
              <w:top w:val="nil"/>
              <w:left w:val="single" w:sz="4" w:space="0" w:color="auto"/>
              <w:bottom w:val="nil"/>
              <w:right w:val="nil"/>
            </w:tcBorders>
          </w:tcPr>
          <w:p w14:paraId="6DA9B8FB" w14:textId="77777777" w:rsidR="000B43C8" w:rsidRDefault="000B43C8" w:rsidP="00AF1C32">
            <w:pPr>
              <w:pStyle w:val="TAL"/>
            </w:pPr>
            <w:r>
              <w:t>octet o3+7</w:t>
            </w:r>
          </w:p>
          <w:p w14:paraId="232A711E" w14:textId="77777777" w:rsidR="000B43C8" w:rsidRDefault="000B43C8" w:rsidP="00AF1C32">
            <w:pPr>
              <w:pStyle w:val="TAL"/>
            </w:pPr>
          </w:p>
          <w:p w14:paraId="2E425029" w14:textId="77777777" w:rsidR="000B43C8" w:rsidRDefault="000B43C8" w:rsidP="00AF1C32">
            <w:pPr>
              <w:pStyle w:val="TAL"/>
            </w:pPr>
            <w:r>
              <w:t>octet l</w:t>
            </w:r>
          </w:p>
        </w:tc>
      </w:tr>
      <w:tr w:rsidR="000B43C8" w14:paraId="54AB0ECC"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DED6C2" w14:textId="77777777" w:rsidR="000B43C8" w:rsidRDefault="000B43C8" w:rsidP="003C0A54">
            <w:pPr>
              <w:pStyle w:val="TAC"/>
              <w:rPr>
                <w:lang w:eastAsia="zh-CN"/>
              </w:rPr>
            </w:pPr>
          </w:p>
          <w:p w14:paraId="1DE1A5E6" w14:textId="77777777" w:rsidR="000B43C8" w:rsidRDefault="000B43C8" w:rsidP="003C0A54">
            <w:pPr>
              <w:pStyle w:val="TAC"/>
            </w:pPr>
            <w:r>
              <w:rPr>
                <w:lang w:eastAsia="zh-CN"/>
              </w:rPr>
              <w:t>Privacy timer</w:t>
            </w:r>
          </w:p>
        </w:tc>
        <w:tc>
          <w:tcPr>
            <w:tcW w:w="1135" w:type="dxa"/>
            <w:gridSpan w:val="3"/>
            <w:tcBorders>
              <w:top w:val="nil"/>
              <w:left w:val="single" w:sz="4" w:space="0" w:color="auto"/>
              <w:bottom w:val="nil"/>
              <w:right w:val="nil"/>
            </w:tcBorders>
          </w:tcPr>
          <w:p w14:paraId="74A61EBA" w14:textId="77777777" w:rsidR="000B43C8" w:rsidRDefault="000B43C8" w:rsidP="00AF1C32">
            <w:pPr>
              <w:pStyle w:val="TAL"/>
            </w:pPr>
            <w:r>
              <w:t>octet l+1</w:t>
            </w:r>
          </w:p>
          <w:p w14:paraId="23F5ABED" w14:textId="77777777" w:rsidR="000B43C8" w:rsidRDefault="000B43C8" w:rsidP="00AF1C32">
            <w:pPr>
              <w:pStyle w:val="TAL"/>
            </w:pPr>
          </w:p>
          <w:p w14:paraId="22D15B5F" w14:textId="77777777" w:rsidR="000B43C8" w:rsidRDefault="000B43C8" w:rsidP="00AF1C32">
            <w:pPr>
              <w:pStyle w:val="TAL"/>
              <w:rPr>
                <w:lang w:eastAsia="zh-CN"/>
              </w:rPr>
            </w:pPr>
            <w:r>
              <w:t>octet l+2</w:t>
            </w:r>
          </w:p>
        </w:tc>
      </w:tr>
      <w:tr w:rsidR="000B43C8" w14:paraId="673EDF8A"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163864B" w14:textId="77777777" w:rsidR="000B43C8" w:rsidRDefault="000B43C8" w:rsidP="003C0A54">
            <w:pPr>
              <w:pStyle w:val="TAC"/>
            </w:pPr>
          </w:p>
          <w:p w14:paraId="2223D173" w14:textId="77777777" w:rsidR="000B43C8" w:rsidRDefault="000B43C8" w:rsidP="003C0A54">
            <w:pPr>
              <w:pStyle w:val="TAC"/>
              <w:rPr>
                <w:lang w:eastAsia="zh-CN"/>
              </w:rPr>
            </w:pPr>
            <w:r>
              <w:t xml:space="preserve">N3IWF selection information for 5G </w:t>
            </w:r>
            <w:proofErr w:type="spellStart"/>
            <w:r>
              <w:t>ProSe</w:t>
            </w:r>
            <w:proofErr w:type="spellEnd"/>
            <w:r>
              <w:t xml:space="preserv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5326F953" w14:textId="77777777" w:rsidR="000B43C8" w:rsidRDefault="000B43C8" w:rsidP="00AF1C32">
            <w:pPr>
              <w:pStyle w:val="TAL"/>
              <w:rPr>
                <w:lang w:eastAsia="zh-CN"/>
              </w:rPr>
            </w:pPr>
            <w:r>
              <w:rPr>
                <w:lang w:eastAsia="zh-CN"/>
              </w:rPr>
              <w:t>octet (l+3)*</w:t>
            </w:r>
          </w:p>
          <w:p w14:paraId="1937C91C" w14:textId="77777777" w:rsidR="000B43C8" w:rsidRDefault="000B43C8" w:rsidP="00AF1C32">
            <w:pPr>
              <w:pStyle w:val="TAL"/>
              <w:rPr>
                <w:lang w:eastAsia="zh-CN"/>
              </w:rPr>
            </w:pPr>
          </w:p>
          <w:p w14:paraId="0C2AF67D" w14:textId="77777777" w:rsidR="000B43C8" w:rsidRDefault="000B43C8" w:rsidP="00AF1C32">
            <w:pPr>
              <w:pStyle w:val="TAL"/>
              <w:rPr>
                <w:lang w:eastAsia="zh-CN"/>
              </w:rPr>
            </w:pPr>
            <w:r>
              <w:rPr>
                <w:lang w:eastAsia="zh-CN"/>
              </w:rPr>
              <w:t>octet m*</w:t>
            </w:r>
          </w:p>
        </w:tc>
      </w:tr>
      <w:tr w:rsidR="004C5F4F" w14:paraId="7340503B" w14:textId="77777777" w:rsidTr="00051D33">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03E1FC8A" w14:textId="77777777" w:rsidR="004C5F4F" w:rsidRDefault="004C5F4F" w:rsidP="003C0A54">
            <w:pPr>
              <w:pStyle w:val="TAC"/>
              <w:rPr>
                <w:lang w:eastAsia="zh-CN"/>
              </w:rPr>
            </w:pPr>
          </w:p>
          <w:p w14:paraId="0FA1E5D2" w14:textId="77777777" w:rsidR="004C5F4F" w:rsidRDefault="004C5F4F" w:rsidP="003C0A54">
            <w:pPr>
              <w:pStyle w:val="TAC"/>
              <w:rPr>
                <w:lang w:eastAsia="zh-CN"/>
              </w:rPr>
            </w:pPr>
            <w:r>
              <w:t>5G PKMF address information</w:t>
            </w:r>
          </w:p>
          <w:p w14:paraId="50FA58CB" w14:textId="77777777" w:rsidR="004C5F4F" w:rsidRDefault="004C5F4F" w:rsidP="003C0A54">
            <w:pPr>
              <w:pStyle w:val="TAC"/>
              <w:rPr>
                <w:lang w:eastAsia="zh-CN"/>
              </w:rPr>
            </w:pPr>
          </w:p>
        </w:tc>
        <w:tc>
          <w:tcPr>
            <w:tcW w:w="1107" w:type="dxa"/>
            <w:gridSpan w:val="2"/>
            <w:tcBorders>
              <w:top w:val="nil"/>
              <w:left w:val="single" w:sz="4" w:space="0" w:color="auto"/>
              <w:bottom w:val="nil"/>
              <w:right w:val="nil"/>
            </w:tcBorders>
          </w:tcPr>
          <w:p w14:paraId="2F2D43BB" w14:textId="77777777" w:rsidR="004C5F4F" w:rsidRDefault="004C5F4F" w:rsidP="001F7213">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+1)</w:t>
            </w:r>
            <w:r>
              <w:rPr>
                <w:lang w:eastAsia="zh-CN"/>
              </w:rPr>
              <w:t>*</w:t>
            </w:r>
          </w:p>
          <w:p w14:paraId="768C2A8E" w14:textId="77777777" w:rsidR="004C5F4F" w:rsidRDefault="004C5F4F" w:rsidP="001F7213">
            <w:pPr>
              <w:pStyle w:val="TAL"/>
              <w:rPr>
                <w:lang w:eastAsia="zh-CN"/>
              </w:rPr>
            </w:pPr>
          </w:p>
          <w:p w14:paraId="7A4990AE" w14:textId="77777777" w:rsidR="004C5F4F" w:rsidRDefault="004C5F4F" w:rsidP="001F7213">
            <w:pPr>
              <w:pStyle w:val="TAL"/>
              <w:rPr>
                <w:lang w:eastAsia="zh-CN"/>
              </w:rPr>
            </w:pPr>
            <w:r>
              <w:rPr>
                <w:lang w:eastAsia="zh-CN"/>
              </w:rPr>
              <w:t xml:space="preserve">octet </w:t>
            </w:r>
            <w:r>
              <w:rPr>
                <w:rFonts w:hint="eastAsia"/>
                <w:lang w:eastAsia="zh-CN"/>
              </w:rPr>
              <w:t>n</w:t>
            </w:r>
            <w:r>
              <w:rPr>
                <w:lang w:eastAsia="zh-CN"/>
              </w:rPr>
              <w:t>*</w:t>
            </w:r>
          </w:p>
        </w:tc>
      </w:tr>
      <w:tr w:rsidR="00051D33" w:rsidRPr="003B00CD" w14:paraId="613CFBC1" w14:textId="77777777" w:rsidTr="00051D33">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6E38040" w14:textId="77777777" w:rsidR="00051D33" w:rsidRPr="003B00CD" w:rsidRDefault="00051D33" w:rsidP="003C0A54">
            <w:pPr>
              <w:pStyle w:val="TAC"/>
              <w:rPr>
                <w:lang w:eastAsia="ko-KR"/>
              </w:rPr>
            </w:pPr>
            <w:proofErr w:type="spellStart"/>
            <w:r>
              <w:t>ProSe</w:t>
            </w:r>
            <w:proofErr w:type="spellEnd"/>
            <w:r>
              <w:t xml:space="preserve"> PC5 broadcast</w:t>
            </w:r>
            <w:r>
              <w:rPr>
                <w:rFonts w:hint="eastAsia"/>
                <w:lang w:eastAsia="ko-KR"/>
              </w:rPr>
              <w:t xml:space="preserve"> for public warning notification</w:t>
            </w:r>
          </w:p>
        </w:tc>
        <w:tc>
          <w:tcPr>
            <w:tcW w:w="1093" w:type="dxa"/>
            <w:tcBorders>
              <w:top w:val="nil"/>
              <w:left w:val="single" w:sz="4" w:space="0" w:color="auto"/>
              <w:bottom w:val="nil"/>
              <w:right w:val="nil"/>
            </w:tcBorders>
          </w:tcPr>
          <w:p w14:paraId="00BBE208" w14:textId="77777777" w:rsidR="00051D33" w:rsidRDefault="00051D33" w:rsidP="00FF0D12">
            <w:pPr>
              <w:keepNext/>
              <w:keepLines/>
              <w:spacing w:after="0"/>
              <w:rPr>
                <w:rFonts w:ascii="Arial" w:hAnsi="Arial"/>
                <w:sz w:val="18"/>
                <w:lang w:eastAsia="zh-CN"/>
              </w:rPr>
            </w:pPr>
            <w:r>
              <w:rPr>
                <w:rFonts w:ascii="Arial" w:hAnsi="Arial"/>
                <w:sz w:val="18"/>
                <w:lang w:eastAsia="zh-CN"/>
              </w:rPr>
              <w:t>octet p</w:t>
            </w:r>
          </w:p>
          <w:p w14:paraId="42DB0B06" w14:textId="77777777" w:rsidR="00051D33" w:rsidRDefault="00051D33" w:rsidP="00FF0D12">
            <w:pPr>
              <w:keepNext/>
              <w:keepLines/>
              <w:spacing w:after="0"/>
              <w:rPr>
                <w:rFonts w:ascii="Arial" w:hAnsi="Arial"/>
                <w:sz w:val="18"/>
                <w:lang w:eastAsia="zh-CN"/>
              </w:rPr>
            </w:pPr>
          </w:p>
          <w:p w14:paraId="6842AEE8" w14:textId="77777777" w:rsidR="00051D33" w:rsidRPr="003B00CD" w:rsidRDefault="00051D33" w:rsidP="00FF0D12">
            <w:pPr>
              <w:keepNext/>
              <w:keepLines/>
              <w:spacing w:after="0"/>
              <w:rPr>
                <w:rFonts w:ascii="Arial" w:hAnsi="Arial"/>
                <w:sz w:val="18"/>
                <w:lang w:eastAsia="zh-CN"/>
              </w:rPr>
            </w:pPr>
            <w:r>
              <w:rPr>
                <w:rFonts w:ascii="Arial" w:hAnsi="Arial"/>
                <w:sz w:val="18"/>
                <w:lang w:eastAsia="zh-CN"/>
              </w:rPr>
              <w:t>octet q</w:t>
            </w:r>
          </w:p>
        </w:tc>
      </w:tr>
    </w:tbl>
    <w:p w14:paraId="7212B1EF" w14:textId="77777777" w:rsidR="000B43C8" w:rsidRDefault="000B43C8" w:rsidP="000B43C8">
      <w:pPr>
        <w:pStyle w:val="TF"/>
      </w:pPr>
      <w:bookmarkStart w:id="629" w:name="_CRFigure5_12_2_1"/>
      <w:r>
        <w:t>Figure </w:t>
      </w:r>
      <w:bookmarkEnd w:id="629"/>
      <w:r>
        <w:t>5.</w:t>
      </w:r>
      <w:r>
        <w:rPr>
          <w:rFonts w:hint="eastAsia"/>
          <w:lang w:eastAsia="zh-CN"/>
        </w:rPr>
        <w:t>12</w:t>
      </w:r>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multi-hop remote UE</w:t>
      </w:r>
      <w:r>
        <w:t>}</w:t>
      </w:r>
    </w:p>
    <w:p w14:paraId="22CB96AD" w14:textId="77777777" w:rsidR="000B43C8" w:rsidRDefault="000B43C8" w:rsidP="000B43C8">
      <w:pPr>
        <w:pStyle w:val="TH"/>
      </w:pPr>
      <w:bookmarkStart w:id="630" w:name="_CRTable5_10_2_1"/>
      <w:r>
        <w:lastRenderedPageBreak/>
        <w:t>Table </w:t>
      </w:r>
      <w:bookmarkEnd w:id="630"/>
      <w:r>
        <w:t>5.</w:t>
      </w:r>
      <w:r>
        <w:rPr>
          <w:rFonts w:hint="eastAsia"/>
          <w:lang w:eastAsia="zh-CN"/>
        </w:rPr>
        <w:t>10</w:t>
      </w:r>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24015A"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76023A4" w14:textId="589DECC2" w:rsidR="000B43C8" w:rsidRDefault="000B43C8" w:rsidP="00AF1C32">
            <w:pPr>
              <w:pStyle w:val="TAL"/>
            </w:pPr>
            <w:proofErr w:type="spellStart"/>
            <w:r>
              <w:lastRenderedPageBreak/>
              <w:t>ProSeP</w:t>
            </w:r>
            <w:proofErr w:type="spellEnd"/>
            <w:r>
              <w:t xml:space="preserve"> info type (bit 1 to 4 of octet k) shall be set to </w:t>
            </w:r>
            <w:r w:rsidR="003779D0">
              <w:t>"</w:t>
            </w:r>
            <w:r w:rsidR="003779D0">
              <w:rPr>
                <w:rFonts w:hint="eastAsia"/>
                <w:lang w:eastAsia="zh-CN"/>
              </w:rPr>
              <w:t>1010</w:t>
            </w:r>
            <w:r w:rsidR="003779D0">
              <w:t>"</w:t>
            </w:r>
            <w:r>
              <w:t xml:space="preserve"> (</w:t>
            </w:r>
            <w:r>
              <w:rPr>
                <w:lang w:eastAsia="zh-CN"/>
              </w:rPr>
              <w:t xml:space="preserve">UE policies for 5G </w:t>
            </w:r>
            <w:proofErr w:type="spellStart"/>
            <w:r>
              <w:rPr>
                <w:lang w:eastAsia="zh-CN"/>
              </w:rPr>
              <w:t>ProSe</w:t>
            </w:r>
            <w:proofErr w:type="spellEnd"/>
            <w:r>
              <w:rPr>
                <w:lang w:eastAsia="zh-CN"/>
              </w:rPr>
              <w:t xml:space="preserve"> multi-hop remote UE</w:t>
            </w:r>
            <w:r>
              <w:t>)</w:t>
            </w:r>
          </w:p>
          <w:p w14:paraId="3E443EA4" w14:textId="77777777" w:rsidR="000B43C8" w:rsidRDefault="000B43C8" w:rsidP="00AF1C32">
            <w:pPr>
              <w:pStyle w:val="TAL"/>
            </w:pPr>
          </w:p>
        </w:tc>
      </w:tr>
      <w:tr w:rsidR="000B43C8" w14:paraId="5DBB1943" w14:textId="77777777" w:rsidTr="00AF1C32">
        <w:trPr>
          <w:cantSplit/>
          <w:jc w:val="center"/>
        </w:trPr>
        <w:tc>
          <w:tcPr>
            <w:tcW w:w="7094" w:type="dxa"/>
            <w:tcBorders>
              <w:top w:val="nil"/>
              <w:left w:val="single" w:sz="4" w:space="0" w:color="auto"/>
              <w:bottom w:val="nil"/>
              <w:right w:val="single" w:sz="4" w:space="0" w:color="auto"/>
            </w:tcBorders>
          </w:tcPr>
          <w:p w14:paraId="0F54C97E" w14:textId="77777777" w:rsidR="000B43C8" w:rsidRDefault="000B43C8" w:rsidP="00AF1C32">
            <w:pPr>
              <w:pStyle w:val="TAL"/>
            </w:pPr>
            <w:r>
              <w:t xml:space="preserve">N3IWF selection information indication (NSII) (bit </w:t>
            </w:r>
            <w:r>
              <w:rPr>
                <w:rFonts w:hint="eastAsia"/>
                <w:lang w:eastAsia="zh-CN"/>
              </w:rPr>
              <w:t>5</w:t>
            </w:r>
            <w:r>
              <w:t xml:space="preserve"> of octet k)</w:t>
            </w:r>
          </w:p>
          <w:p w14:paraId="42C29A8D" w14:textId="77777777" w:rsidR="000B43C8" w:rsidRDefault="000B43C8" w:rsidP="00AF1C32">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multi-hop layer-3 remote UE</w:t>
            </w:r>
            <w:r>
              <w:t xml:space="preserve"> is included in the IE or not</w:t>
            </w:r>
          </w:p>
          <w:p w14:paraId="3EAFDA68" w14:textId="77777777" w:rsidR="000B43C8" w:rsidRDefault="000B43C8" w:rsidP="00AF1C32">
            <w:pPr>
              <w:pStyle w:val="TAL"/>
            </w:pPr>
            <w:r>
              <w:t>Bit</w:t>
            </w:r>
          </w:p>
          <w:p w14:paraId="7B5A90AF" w14:textId="77777777" w:rsidR="000B43C8" w:rsidRDefault="000B43C8" w:rsidP="00AF1C32">
            <w:pPr>
              <w:pStyle w:val="TAL"/>
              <w:rPr>
                <w:lang w:eastAsia="zh-CN"/>
              </w:rPr>
            </w:pPr>
            <w:r>
              <w:rPr>
                <w:rFonts w:hint="eastAsia"/>
                <w:lang w:eastAsia="zh-CN"/>
              </w:rPr>
              <w:t>5</w:t>
            </w:r>
          </w:p>
          <w:p w14:paraId="5C6D7FA9" w14:textId="77777777" w:rsidR="000B43C8" w:rsidRDefault="000B43C8" w:rsidP="00AF1C32">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multi-hop layer-3 remote UE</w:t>
            </w:r>
            <w:r>
              <w:t xml:space="preserve"> is </w:t>
            </w:r>
            <w:r>
              <w:rPr>
                <w:rFonts w:hint="eastAsia"/>
                <w:lang w:eastAsia="zh-CN"/>
              </w:rPr>
              <w:t>not</w:t>
            </w:r>
            <w:r>
              <w:t xml:space="preserve"> included</w:t>
            </w:r>
          </w:p>
          <w:p w14:paraId="6FC75A6C" w14:textId="77777777" w:rsidR="000B43C8" w:rsidRDefault="000B43C8" w:rsidP="00AF1C32">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multi-hop layer-3 remote UE</w:t>
            </w:r>
            <w:r>
              <w:t xml:space="preserve"> is included</w:t>
            </w:r>
          </w:p>
          <w:p w14:paraId="4DE4CDE1" w14:textId="77777777" w:rsidR="000B43C8" w:rsidRDefault="000B43C8" w:rsidP="00AF1C32">
            <w:pPr>
              <w:pStyle w:val="TAL"/>
            </w:pPr>
          </w:p>
        </w:tc>
      </w:tr>
      <w:tr w:rsidR="000B43C8" w14:paraId="7981784E" w14:textId="77777777" w:rsidTr="00AF1C32">
        <w:trPr>
          <w:cantSplit/>
          <w:jc w:val="center"/>
        </w:trPr>
        <w:tc>
          <w:tcPr>
            <w:tcW w:w="7094" w:type="dxa"/>
            <w:tcBorders>
              <w:top w:val="nil"/>
              <w:left w:val="single" w:sz="4" w:space="0" w:color="auto"/>
              <w:bottom w:val="nil"/>
              <w:right w:val="single" w:sz="4" w:space="0" w:color="auto"/>
            </w:tcBorders>
          </w:tcPr>
          <w:p w14:paraId="6DC50816" w14:textId="77777777" w:rsidR="000B43C8" w:rsidRDefault="000B43C8" w:rsidP="00AF1C3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3AD431A6" w14:textId="77777777" w:rsidR="000B43C8" w:rsidRDefault="000B43C8" w:rsidP="00AF1C32">
            <w:pPr>
              <w:pStyle w:val="TAL"/>
            </w:pPr>
          </w:p>
        </w:tc>
      </w:tr>
      <w:tr w:rsidR="000B43C8" w14:paraId="79C2BF3F" w14:textId="77777777" w:rsidTr="00AF1C32">
        <w:trPr>
          <w:cantSplit/>
          <w:jc w:val="center"/>
        </w:trPr>
        <w:tc>
          <w:tcPr>
            <w:tcW w:w="7094" w:type="dxa"/>
            <w:tcBorders>
              <w:top w:val="nil"/>
              <w:left w:val="single" w:sz="4" w:space="0" w:color="auto"/>
              <w:bottom w:val="nil"/>
              <w:right w:val="single" w:sz="4" w:space="0" w:color="auto"/>
            </w:tcBorders>
          </w:tcPr>
          <w:p w14:paraId="76F141B7" w14:textId="77777777" w:rsidR="000B43C8" w:rsidRDefault="000B43C8" w:rsidP="00AF1C32">
            <w:pPr>
              <w:pStyle w:val="TAL"/>
            </w:pPr>
            <w:r>
              <w:t>Validity timer (octet k+3 to k+7):</w:t>
            </w:r>
          </w:p>
          <w:p w14:paraId="20731393" w14:textId="77777777" w:rsidR="000B43C8" w:rsidRDefault="000B43C8" w:rsidP="00AF1C32">
            <w:pPr>
              <w:pStyle w:val="TAL"/>
            </w:pPr>
            <w:r>
              <w:t xml:space="preserve">The validity timer field provides the expiration time of validity of the UE policies for 5G </w:t>
            </w:r>
            <w:proofErr w:type="spellStart"/>
            <w:r>
              <w:t>ProSe</w:t>
            </w:r>
            <w:proofErr w:type="spellEnd"/>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B43C8" w14:paraId="28D9E8D3" w14:textId="77777777" w:rsidTr="00AF1C32">
        <w:trPr>
          <w:cantSplit/>
          <w:jc w:val="center"/>
        </w:trPr>
        <w:tc>
          <w:tcPr>
            <w:tcW w:w="7094" w:type="dxa"/>
            <w:tcBorders>
              <w:top w:val="nil"/>
              <w:left w:val="single" w:sz="4" w:space="0" w:color="auto"/>
              <w:bottom w:val="nil"/>
              <w:right w:val="single" w:sz="4" w:space="0" w:color="auto"/>
            </w:tcBorders>
          </w:tcPr>
          <w:p w14:paraId="3F2FD3B7" w14:textId="77777777" w:rsidR="000B43C8" w:rsidRDefault="000B43C8" w:rsidP="00AF1C32">
            <w:pPr>
              <w:pStyle w:val="TAL"/>
            </w:pPr>
          </w:p>
        </w:tc>
      </w:tr>
      <w:tr w:rsidR="000B43C8" w14:paraId="1E489281" w14:textId="77777777" w:rsidTr="00AF1C32">
        <w:trPr>
          <w:cantSplit/>
          <w:jc w:val="center"/>
        </w:trPr>
        <w:tc>
          <w:tcPr>
            <w:tcW w:w="7094" w:type="dxa"/>
            <w:tcBorders>
              <w:top w:val="nil"/>
              <w:left w:val="single" w:sz="4" w:space="0" w:color="auto"/>
              <w:bottom w:val="nil"/>
              <w:right w:val="single" w:sz="4" w:space="0" w:color="auto"/>
            </w:tcBorders>
          </w:tcPr>
          <w:p w14:paraId="4AC5BC38" w14:textId="77777777" w:rsidR="000B43C8" w:rsidRDefault="000B43C8" w:rsidP="00AF1C32">
            <w:pPr>
              <w:pStyle w:val="TAL"/>
            </w:pPr>
            <w:r>
              <w:t>Served by NG-RAN (octet k+8 to o1):</w:t>
            </w:r>
          </w:p>
          <w:p w14:paraId="1ED29AD2" w14:textId="77777777" w:rsidR="000B43C8" w:rsidRDefault="000B43C8" w:rsidP="00AF1C32">
            <w:pPr>
              <w:pStyle w:val="TAL"/>
            </w:pPr>
            <w:r>
              <w:t>The served by NG-RAN field is coded according to figure 5.</w:t>
            </w:r>
            <w:r>
              <w:rPr>
                <w:rFonts w:hint="eastAsia"/>
                <w:lang w:eastAsia="zh-CN"/>
              </w:rPr>
              <w:t>12</w:t>
            </w:r>
            <w:r>
              <w:t>.2.2 and table 5.</w:t>
            </w:r>
            <w:r>
              <w:rPr>
                <w:rFonts w:hint="eastAsia"/>
                <w:lang w:eastAsia="zh-CN"/>
              </w:rPr>
              <w:t>12</w:t>
            </w:r>
            <w:r>
              <w:t xml:space="preserve">.2.2, and contains configuration parameters for 5G </w:t>
            </w:r>
            <w:proofErr w:type="spellStart"/>
            <w:r>
              <w:t>ProSe</w:t>
            </w:r>
            <w:proofErr w:type="spellEnd"/>
            <w:r>
              <w:rPr>
                <w:lang w:eastAsia="zh-CN"/>
              </w:rPr>
              <w:t xml:space="preserve"> multi-hop remote UE</w:t>
            </w:r>
            <w:r>
              <w:t xml:space="preserve"> when the UE is served by NG-RAN.</w:t>
            </w:r>
          </w:p>
          <w:p w14:paraId="108A220A" w14:textId="77777777" w:rsidR="000B43C8" w:rsidRDefault="000B43C8" w:rsidP="00AF1C32">
            <w:pPr>
              <w:pStyle w:val="TAL"/>
            </w:pPr>
          </w:p>
        </w:tc>
      </w:tr>
      <w:tr w:rsidR="000B43C8" w14:paraId="27606BBF" w14:textId="77777777" w:rsidTr="00AF1C32">
        <w:trPr>
          <w:cantSplit/>
          <w:jc w:val="center"/>
        </w:trPr>
        <w:tc>
          <w:tcPr>
            <w:tcW w:w="7094" w:type="dxa"/>
            <w:tcBorders>
              <w:top w:val="nil"/>
              <w:left w:val="single" w:sz="4" w:space="0" w:color="auto"/>
              <w:bottom w:val="nil"/>
              <w:right w:val="single" w:sz="4" w:space="0" w:color="auto"/>
            </w:tcBorders>
          </w:tcPr>
          <w:p w14:paraId="61293388" w14:textId="77777777" w:rsidR="000B43C8" w:rsidRDefault="000B43C8" w:rsidP="00AF1C32">
            <w:pPr>
              <w:pStyle w:val="TAL"/>
            </w:pPr>
            <w:r>
              <w:t>Not served by NG-RAN (octet o1+1 to o2):</w:t>
            </w:r>
          </w:p>
          <w:p w14:paraId="04AACBFD" w14:textId="77777777" w:rsidR="000B43C8" w:rsidRDefault="000B43C8" w:rsidP="00AF1C32">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w:t>
            </w:r>
            <w:proofErr w:type="spellStart"/>
            <w:r>
              <w:t>ProSe</w:t>
            </w:r>
            <w:proofErr w:type="spellEnd"/>
            <w:r>
              <w:t xml:space="preserve"> </w:t>
            </w:r>
            <w:r>
              <w:rPr>
                <w:lang w:eastAsia="zh-CN"/>
              </w:rPr>
              <w:t>multi-hop</w:t>
            </w:r>
            <w:r>
              <w:t xml:space="preserve"> UE-to-network relay discovery and communication when the UE is not served by NG-RAN.</w:t>
            </w:r>
          </w:p>
        </w:tc>
      </w:tr>
      <w:tr w:rsidR="000B43C8" w14:paraId="0FF1F932" w14:textId="77777777" w:rsidTr="00AF1C32">
        <w:trPr>
          <w:cantSplit/>
          <w:jc w:val="center"/>
        </w:trPr>
        <w:tc>
          <w:tcPr>
            <w:tcW w:w="7094" w:type="dxa"/>
            <w:tcBorders>
              <w:top w:val="nil"/>
              <w:left w:val="single" w:sz="4" w:space="0" w:color="auto"/>
              <w:bottom w:val="nil"/>
              <w:right w:val="single" w:sz="4" w:space="0" w:color="auto"/>
            </w:tcBorders>
          </w:tcPr>
          <w:p w14:paraId="39125920" w14:textId="77777777" w:rsidR="000B43C8" w:rsidRDefault="000B43C8" w:rsidP="00AF1C32">
            <w:pPr>
              <w:pStyle w:val="TAL"/>
            </w:pPr>
          </w:p>
        </w:tc>
      </w:tr>
      <w:tr w:rsidR="000B43C8" w14:paraId="42595D94" w14:textId="77777777" w:rsidTr="00AF1C32">
        <w:trPr>
          <w:cantSplit/>
          <w:jc w:val="center"/>
        </w:trPr>
        <w:tc>
          <w:tcPr>
            <w:tcW w:w="7094" w:type="dxa"/>
            <w:tcBorders>
              <w:top w:val="nil"/>
              <w:left w:val="single" w:sz="4" w:space="0" w:color="auto"/>
              <w:bottom w:val="nil"/>
              <w:right w:val="single" w:sz="4" w:space="0" w:color="auto"/>
            </w:tcBorders>
          </w:tcPr>
          <w:p w14:paraId="50F19B1A" w14:textId="77777777" w:rsidR="000B43C8" w:rsidRDefault="000B43C8" w:rsidP="00AF1C32">
            <w:pPr>
              <w:pStyle w:val="TAL"/>
            </w:pPr>
            <w:r>
              <w:t>Default destination layer-2 IDs for sending the discovery signalling for solicitation and for receiving the discovery signalling for announcement and additional information (octet o2+1 to o3):</w:t>
            </w:r>
          </w:p>
          <w:p w14:paraId="5FD8072A" w14:textId="77777777" w:rsidR="000B43C8" w:rsidRDefault="000B43C8"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7D97C479" w14:textId="77777777" w:rsidR="000B43C8" w:rsidRDefault="000B43C8" w:rsidP="00AF1C32">
            <w:pPr>
              <w:pStyle w:val="TAL"/>
            </w:pPr>
          </w:p>
        </w:tc>
      </w:tr>
      <w:tr w:rsidR="000B43C8" w14:paraId="055FCEDA" w14:textId="77777777" w:rsidTr="00AF1C32">
        <w:trPr>
          <w:cantSplit/>
          <w:jc w:val="center"/>
        </w:trPr>
        <w:tc>
          <w:tcPr>
            <w:tcW w:w="7094" w:type="dxa"/>
            <w:tcBorders>
              <w:top w:val="nil"/>
              <w:left w:val="single" w:sz="4" w:space="0" w:color="auto"/>
              <w:bottom w:val="nil"/>
              <w:right w:val="single" w:sz="4" w:space="0" w:color="auto"/>
            </w:tcBorders>
          </w:tcPr>
          <w:p w14:paraId="7967C7E9" w14:textId="77777777" w:rsidR="000B43C8" w:rsidRDefault="000B43C8" w:rsidP="00AF1C32">
            <w:pPr>
              <w:pStyle w:val="TAL"/>
            </w:pPr>
            <w:r>
              <w:t>User info ID for discovery (octet o3+1 to o3+6):</w:t>
            </w:r>
          </w:p>
          <w:p w14:paraId="1D6D2AFC" w14:textId="77777777" w:rsidR="000B43C8" w:rsidRDefault="000B43C8" w:rsidP="00AF1C32">
            <w:pPr>
              <w:pStyle w:val="TAL"/>
            </w:pPr>
            <w:r>
              <w:t>The value of the User info ID parameter is a 48-bit long bit string. The format of the User info ID parameter is out of scope of this specification.</w:t>
            </w:r>
          </w:p>
          <w:p w14:paraId="0016CA69" w14:textId="77777777" w:rsidR="000B43C8" w:rsidRDefault="000B43C8" w:rsidP="00AF1C32">
            <w:pPr>
              <w:pStyle w:val="TAL"/>
            </w:pPr>
          </w:p>
        </w:tc>
      </w:tr>
      <w:tr w:rsidR="000B43C8" w14:paraId="08A67477" w14:textId="77777777" w:rsidTr="00AF1C32">
        <w:trPr>
          <w:cantSplit/>
          <w:jc w:val="center"/>
        </w:trPr>
        <w:tc>
          <w:tcPr>
            <w:tcW w:w="7094" w:type="dxa"/>
            <w:tcBorders>
              <w:top w:val="nil"/>
              <w:left w:val="single" w:sz="4" w:space="0" w:color="auto"/>
              <w:bottom w:val="nil"/>
              <w:right w:val="single" w:sz="4" w:space="0" w:color="auto"/>
            </w:tcBorders>
          </w:tcPr>
          <w:p w14:paraId="478F3738" w14:textId="77777777" w:rsidR="000B43C8" w:rsidRDefault="000B43C8" w:rsidP="00AF1C32">
            <w:pPr>
              <w:pStyle w:val="TAL"/>
            </w:pPr>
            <w:r>
              <w:t>RSC info list (octet o3+7 to l):</w:t>
            </w:r>
          </w:p>
          <w:p w14:paraId="5C46456A" w14:textId="61E18A50" w:rsidR="000B43C8" w:rsidRDefault="000B43C8" w:rsidP="00AF1C32">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0EE1D49E" w14:textId="77777777" w:rsidR="000B43C8" w:rsidRDefault="000B43C8" w:rsidP="00AF1C32">
            <w:pPr>
              <w:pStyle w:val="TAL"/>
            </w:pPr>
          </w:p>
        </w:tc>
      </w:tr>
      <w:tr w:rsidR="000B43C8" w14:paraId="3C14EB28" w14:textId="77777777" w:rsidTr="00AF1C32">
        <w:trPr>
          <w:cantSplit/>
          <w:jc w:val="center"/>
        </w:trPr>
        <w:tc>
          <w:tcPr>
            <w:tcW w:w="7094" w:type="dxa"/>
            <w:tcBorders>
              <w:top w:val="nil"/>
              <w:left w:val="single" w:sz="4" w:space="0" w:color="auto"/>
              <w:bottom w:val="nil"/>
              <w:right w:val="single" w:sz="4" w:space="0" w:color="auto"/>
            </w:tcBorders>
          </w:tcPr>
          <w:p w14:paraId="74CE9C25" w14:textId="3815A2CD" w:rsidR="000B43C8" w:rsidRDefault="000B43C8" w:rsidP="00AF1C32">
            <w:pPr>
              <w:pStyle w:val="TAL"/>
            </w:pPr>
            <w:r>
              <w:t xml:space="preserve">Privacy timer (octet </w:t>
            </w:r>
            <w:r w:rsidR="00BE3F68">
              <w:t>l</w:t>
            </w:r>
            <w:r>
              <w:t xml:space="preserve">+1 to </w:t>
            </w:r>
            <w:r w:rsidR="00BE3F68">
              <w:t>l</w:t>
            </w:r>
            <w:r>
              <w:t>+2):</w:t>
            </w:r>
          </w:p>
          <w:p w14:paraId="35492A02" w14:textId="77777777" w:rsidR="000B43C8" w:rsidRDefault="000B43C8" w:rsidP="00AF1C32">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14:paraId="52DD5E3A" w14:textId="77777777" w:rsidR="000B43C8" w:rsidRDefault="000B43C8" w:rsidP="00AF1C32">
            <w:pPr>
              <w:pStyle w:val="TAL"/>
            </w:pPr>
          </w:p>
          <w:p w14:paraId="1174A633" w14:textId="77777777" w:rsidR="000B43C8" w:rsidRDefault="000B43C8" w:rsidP="00AF1C32">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multi-hop layer-3 remote UE (octet l+3 to m):</w:t>
            </w:r>
          </w:p>
          <w:p w14:paraId="43189ECF" w14:textId="77777777" w:rsidR="000B43C8" w:rsidRDefault="000B43C8" w:rsidP="00AF1C32">
            <w:pPr>
              <w:pStyle w:val="TAL"/>
            </w:pPr>
            <w:r>
              <w:rPr>
                <w:lang w:eastAsia="zh-CN"/>
              </w:rPr>
              <w:t xml:space="preserve">The N3IWF selection information for 5G </w:t>
            </w:r>
            <w:proofErr w:type="spellStart"/>
            <w:r>
              <w:rPr>
                <w:lang w:eastAsia="zh-CN"/>
              </w:rPr>
              <w:t>ProSe</w:t>
            </w:r>
            <w:proofErr w:type="spellEnd"/>
            <w:r>
              <w:rPr>
                <w:lang w:eastAsia="zh-CN"/>
              </w:rPr>
              <w:t xml:space="preserv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w:t>
            </w:r>
            <w:proofErr w:type="spellStart"/>
            <w:r>
              <w:rPr>
                <w:lang w:eastAsia="zh-CN"/>
              </w:rPr>
              <w:t>ProSe</w:t>
            </w:r>
            <w:proofErr w:type="spellEnd"/>
            <w:r>
              <w:rPr>
                <w:lang w:eastAsia="zh-CN"/>
              </w:rPr>
              <w:t xml:space="preserve"> multi-hop layer-3 remote UE; 2) </w:t>
            </w:r>
            <w:r>
              <w:t xml:space="preserve">5G </w:t>
            </w:r>
            <w:proofErr w:type="spellStart"/>
            <w:r>
              <w:t>ProSe</w:t>
            </w:r>
            <w:proofErr w:type="spellEnd"/>
            <w:r>
              <w:rPr>
                <w:lang w:eastAsia="zh-CN"/>
              </w:rPr>
              <w:t xml:space="preserve"> multi-hop</w:t>
            </w:r>
            <w:r>
              <w:t xml:space="preserve"> layer-3 UE-to-network relay access node selection information.</w:t>
            </w:r>
          </w:p>
          <w:p w14:paraId="22915274" w14:textId="77777777" w:rsidR="000B43C8" w:rsidRDefault="000B43C8" w:rsidP="00AF1C32">
            <w:pPr>
              <w:pStyle w:val="TAL"/>
            </w:pPr>
          </w:p>
        </w:tc>
      </w:tr>
      <w:tr w:rsidR="004C5F4F" w14:paraId="43369478" w14:textId="77777777" w:rsidTr="00AF1C32">
        <w:trPr>
          <w:cantSplit/>
          <w:jc w:val="center"/>
        </w:trPr>
        <w:tc>
          <w:tcPr>
            <w:tcW w:w="7094" w:type="dxa"/>
            <w:tcBorders>
              <w:top w:val="nil"/>
              <w:left w:val="single" w:sz="4" w:space="0" w:color="auto"/>
              <w:bottom w:val="nil"/>
              <w:right w:val="single" w:sz="4" w:space="0" w:color="auto"/>
            </w:tcBorders>
          </w:tcPr>
          <w:p w14:paraId="0AA05960" w14:textId="77777777" w:rsidR="004C5F4F" w:rsidRDefault="004C5F4F" w:rsidP="004C5F4F">
            <w:pPr>
              <w:pStyle w:val="TAL"/>
            </w:pPr>
            <w:bookmarkStart w:id="631" w:name="OLE_LINK194"/>
            <w:r>
              <w:lastRenderedPageBreak/>
              <w:t>5G PKMF address information</w:t>
            </w:r>
            <w:bookmarkEnd w:id="631"/>
            <w:r>
              <w:t xml:space="preserve"> (octet </w:t>
            </w:r>
            <w:r>
              <w:rPr>
                <w:rFonts w:hint="eastAsia"/>
                <w:lang w:eastAsia="zh-CN"/>
              </w:rPr>
              <w:t>m</w:t>
            </w:r>
            <w:r>
              <w:t>+</w:t>
            </w:r>
            <w:r>
              <w:rPr>
                <w:rFonts w:hint="eastAsia"/>
                <w:lang w:eastAsia="zh-CN"/>
              </w:rPr>
              <w:t>1</w:t>
            </w:r>
            <w:r>
              <w:t xml:space="preserve"> </w:t>
            </w:r>
            <w:proofErr w:type="spellStart"/>
            <w:r>
              <w:t xml:space="preserve">to </w:t>
            </w:r>
            <w:r>
              <w:rPr>
                <w:rFonts w:hint="eastAsia"/>
                <w:lang w:eastAsia="zh-CN"/>
              </w:rPr>
              <w:t>n</w:t>
            </w:r>
            <w:proofErr w:type="spellEnd"/>
            <w:r>
              <w:t>):</w:t>
            </w:r>
          </w:p>
          <w:p w14:paraId="44917863" w14:textId="77777777" w:rsidR="004C5F4F" w:rsidRDefault="004C5F4F" w:rsidP="004C5F4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BE7E41E" w14:textId="77777777" w:rsidR="00D641AA" w:rsidRDefault="00D641AA" w:rsidP="004C5F4F">
            <w:pPr>
              <w:pStyle w:val="TAL"/>
            </w:pPr>
          </w:p>
          <w:p w14:paraId="1577521E" w14:textId="77777777" w:rsidR="00D641AA" w:rsidRPr="008D160D" w:rsidRDefault="00D641AA" w:rsidP="00D641AA">
            <w:pPr>
              <w:keepNext/>
              <w:keepLines/>
              <w:spacing w:after="0"/>
              <w:rPr>
                <w:rFonts w:ascii="Arial" w:hAnsi="Arial"/>
                <w:sz w:val="18"/>
              </w:rPr>
            </w:pPr>
            <w:proofErr w:type="spellStart"/>
            <w:r>
              <w:rPr>
                <w:rFonts w:ascii="Arial" w:hAnsi="Arial"/>
                <w:sz w:val="18"/>
              </w:rPr>
              <w:t>ProSe</w:t>
            </w:r>
            <w:proofErr w:type="spellEnd"/>
            <w:r>
              <w:rPr>
                <w:rFonts w:ascii="Arial" w:hAnsi="Arial"/>
                <w:sz w:val="18"/>
              </w:rPr>
              <w:t xml:space="preserv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5BADF8AF" w14:textId="1D96042B" w:rsidR="00D641AA" w:rsidRPr="00422B8E" w:rsidRDefault="00D641AA" w:rsidP="00D641AA">
            <w:pPr>
              <w:pStyle w:val="TAL"/>
              <w:rPr>
                <w:lang w:eastAsia="zh-CN"/>
              </w:rPr>
            </w:pPr>
            <w:r w:rsidRPr="008D160D">
              <w:t xml:space="preserve">The </w:t>
            </w:r>
            <w:proofErr w:type="spellStart"/>
            <w:r>
              <w:t>ProSe</w:t>
            </w:r>
            <w:proofErr w:type="spellEnd"/>
            <w:r>
              <w:t xml:space="preserv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proofErr w:type="spellStart"/>
            <w:r>
              <w:rPr>
                <w:rFonts w:hint="eastAsia"/>
                <w:lang w:eastAsia="ko-KR"/>
              </w:rPr>
              <w:t>ProSe</w:t>
            </w:r>
            <w:proofErr w:type="spellEnd"/>
            <w:r>
              <w:rPr>
                <w:rFonts w:hint="eastAsia"/>
                <w:lang w:eastAsia="ko-KR"/>
              </w:rPr>
              <w:t xml:space="preserve"> PC5 broadcast message for public warning notification</w:t>
            </w:r>
            <w:r w:rsidRPr="008D160D">
              <w:t>.</w:t>
            </w:r>
          </w:p>
          <w:p w14:paraId="3BDA5D35" w14:textId="77777777" w:rsidR="004C5F4F" w:rsidRDefault="004C5F4F" w:rsidP="00AF1C32">
            <w:pPr>
              <w:pStyle w:val="TAL"/>
            </w:pPr>
          </w:p>
        </w:tc>
      </w:tr>
      <w:tr w:rsidR="000B43C8" w14:paraId="2E8D791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098E2E28" w14:textId="77777777" w:rsidR="000B43C8" w:rsidRDefault="000B43C8" w:rsidP="00AF1C32">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12</w:t>
            </w:r>
            <w:r>
              <w:t xml:space="preserve">.2.1, receiving entity shall ignore any superfluous octets located at the end of the </w:t>
            </w:r>
            <w:proofErr w:type="spellStart"/>
            <w:r>
              <w:t>ProSeP</w:t>
            </w:r>
            <w:proofErr w:type="spellEnd"/>
            <w:r>
              <w:t xml:space="preserve"> info contents.</w:t>
            </w:r>
          </w:p>
        </w:tc>
      </w:tr>
    </w:tbl>
    <w:p w14:paraId="22D8FF8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E847FFE" w14:textId="77777777" w:rsidTr="00105C1F">
        <w:trPr>
          <w:cantSplit/>
          <w:jc w:val="center"/>
        </w:trPr>
        <w:tc>
          <w:tcPr>
            <w:tcW w:w="708" w:type="dxa"/>
          </w:tcPr>
          <w:p w14:paraId="79CF41DE" w14:textId="77777777" w:rsidR="000B43C8" w:rsidRDefault="000B43C8" w:rsidP="00AF1C32">
            <w:pPr>
              <w:pStyle w:val="TAC"/>
            </w:pPr>
            <w:r>
              <w:t>8</w:t>
            </w:r>
          </w:p>
        </w:tc>
        <w:tc>
          <w:tcPr>
            <w:tcW w:w="709" w:type="dxa"/>
          </w:tcPr>
          <w:p w14:paraId="1F1ED677" w14:textId="77777777" w:rsidR="000B43C8" w:rsidRDefault="000B43C8" w:rsidP="00AF1C32">
            <w:pPr>
              <w:pStyle w:val="TAC"/>
            </w:pPr>
            <w:r>
              <w:t>7</w:t>
            </w:r>
          </w:p>
        </w:tc>
        <w:tc>
          <w:tcPr>
            <w:tcW w:w="709" w:type="dxa"/>
          </w:tcPr>
          <w:p w14:paraId="7D164D99" w14:textId="77777777" w:rsidR="000B43C8" w:rsidRDefault="000B43C8" w:rsidP="00AF1C32">
            <w:pPr>
              <w:pStyle w:val="TAC"/>
            </w:pPr>
            <w:r>
              <w:t>6</w:t>
            </w:r>
          </w:p>
        </w:tc>
        <w:tc>
          <w:tcPr>
            <w:tcW w:w="709" w:type="dxa"/>
          </w:tcPr>
          <w:p w14:paraId="5BABD387" w14:textId="77777777" w:rsidR="000B43C8" w:rsidRDefault="000B43C8" w:rsidP="00AF1C32">
            <w:pPr>
              <w:pStyle w:val="TAC"/>
            </w:pPr>
            <w:r>
              <w:t>5</w:t>
            </w:r>
          </w:p>
        </w:tc>
        <w:tc>
          <w:tcPr>
            <w:tcW w:w="709" w:type="dxa"/>
          </w:tcPr>
          <w:p w14:paraId="69DEC013" w14:textId="77777777" w:rsidR="000B43C8" w:rsidRDefault="000B43C8" w:rsidP="00AF1C32">
            <w:pPr>
              <w:pStyle w:val="TAC"/>
            </w:pPr>
            <w:r>
              <w:t>4</w:t>
            </w:r>
          </w:p>
        </w:tc>
        <w:tc>
          <w:tcPr>
            <w:tcW w:w="709" w:type="dxa"/>
          </w:tcPr>
          <w:p w14:paraId="217B9789" w14:textId="77777777" w:rsidR="000B43C8" w:rsidRDefault="000B43C8" w:rsidP="00AF1C32">
            <w:pPr>
              <w:pStyle w:val="TAC"/>
            </w:pPr>
            <w:r>
              <w:t>3</w:t>
            </w:r>
          </w:p>
        </w:tc>
        <w:tc>
          <w:tcPr>
            <w:tcW w:w="709" w:type="dxa"/>
          </w:tcPr>
          <w:p w14:paraId="1D711533" w14:textId="77777777" w:rsidR="000B43C8" w:rsidRDefault="000B43C8" w:rsidP="00AF1C32">
            <w:pPr>
              <w:pStyle w:val="TAC"/>
            </w:pPr>
            <w:r>
              <w:t>2</w:t>
            </w:r>
          </w:p>
        </w:tc>
        <w:tc>
          <w:tcPr>
            <w:tcW w:w="709" w:type="dxa"/>
          </w:tcPr>
          <w:p w14:paraId="1647025F" w14:textId="77777777" w:rsidR="000B43C8" w:rsidRDefault="000B43C8" w:rsidP="00AF1C32">
            <w:pPr>
              <w:pStyle w:val="TAC"/>
            </w:pPr>
            <w:r>
              <w:t>1</w:t>
            </w:r>
          </w:p>
        </w:tc>
        <w:tc>
          <w:tcPr>
            <w:tcW w:w="1346" w:type="dxa"/>
          </w:tcPr>
          <w:p w14:paraId="3D32BCDF" w14:textId="77777777" w:rsidR="000B43C8" w:rsidRDefault="000B43C8" w:rsidP="00AF1C32">
            <w:pPr>
              <w:pStyle w:val="TAL"/>
            </w:pPr>
          </w:p>
        </w:tc>
      </w:tr>
      <w:tr w:rsidR="000B43C8" w14:paraId="68812A85" w14:textId="77777777" w:rsidTr="00105C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2F09F8" w14:textId="77777777" w:rsidR="000B43C8" w:rsidRDefault="000B43C8" w:rsidP="00AF1C32">
            <w:pPr>
              <w:pStyle w:val="TAC"/>
            </w:pPr>
          </w:p>
          <w:p w14:paraId="539E28A3" w14:textId="77777777" w:rsidR="000B43C8" w:rsidRDefault="000B43C8" w:rsidP="00AF1C32">
            <w:pPr>
              <w:pStyle w:val="TAC"/>
            </w:pPr>
            <w:r>
              <w:t>Length of served by NG-RAN contents</w:t>
            </w:r>
          </w:p>
        </w:tc>
        <w:tc>
          <w:tcPr>
            <w:tcW w:w="1346" w:type="dxa"/>
          </w:tcPr>
          <w:p w14:paraId="7589E23C" w14:textId="77777777" w:rsidR="000B43C8" w:rsidRDefault="000B43C8" w:rsidP="00AF1C32">
            <w:pPr>
              <w:pStyle w:val="TAL"/>
            </w:pPr>
            <w:r>
              <w:t>octet k+8</w:t>
            </w:r>
          </w:p>
          <w:p w14:paraId="45B8FCA6" w14:textId="77777777" w:rsidR="000B43C8" w:rsidRDefault="000B43C8" w:rsidP="00AF1C32">
            <w:pPr>
              <w:pStyle w:val="TAL"/>
            </w:pPr>
          </w:p>
          <w:p w14:paraId="64C15906" w14:textId="77777777" w:rsidR="000B43C8" w:rsidRDefault="000B43C8" w:rsidP="00AF1C32">
            <w:pPr>
              <w:pStyle w:val="TAL"/>
            </w:pPr>
            <w:r>
              <w:t>octet k+9</w:t>
            </w:r>
          </w:p>
        </w:tc>
      </w:tr>
      <w:tr w:rsidR="000B43C8" w14:paraId="6C4D94FD" w14:textId="77777777" w:rsidTr="00105C1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492D5F" w14:textId="77777777" w:rsidR="000B43C8" w:rsidRDefault="000B43C8" w:rsidP="00AF1C32">
            <w:pPr>
              <w:pStyle w:val="TAC"/>
              <w:rPr>
                <w:lang w:eastAsia="zh-CN"/>
              </w:rPr>
            </w:pPr>
            <w:r>
              <w:rPr>
                <w:lang w:eastAsia="zh-CN"/>
              </w:rPr>
              <w:t>0</w:t>
            </w:r>
          </w:p>
          <w:p w14:paraId="185E756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CB76E3" w14:textId="77777777" w:rsidR="000B43C8" w:rsidRDefault="000B43C8" w:rsidP="00AF1C32">
            <w:pPr>
              <w:pStyle w:val="TAC"/>
              <w:rPr>
                <w:lang w:eastAsia="zh-CN"/>
              </w:rPr>
            </w:pPr>
            <w:r>
              <w:rPr>
                <w:lang w:eastAsia="zh-CN"/>
              </w:rPr>
              <w:t>0</w:t>
            </w:r>
          </w:p>
          <w:p w14:paraId="6A9CEDA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5718EF" w14:textId="77777777" w:rsidR="000B43C8" w:rsidRDefault="000B43C8" w:rsidP="00AF1C32">
            <w:pPr>
              <w:pStyle w:val="TAC"/>
              <w:rPr>
                <w:lang w:eastAsia="zh-CN"/>
              </w:rPr>
            </w:pPr>
            <w:r>
              <w:rPr>
                <w:lang w:eastAsia="zh-CN"/>
              </w:rPr>
              <w:t>0</w:t>
            </w:r>
          </w:p>
          <w:p w14:paraId="256451C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A32288" w14:textId="77777777" w:rsidR="000B43C8" w:rsidRDefault="000B43C8" w:rsidP="00AF1C32">
            <w:pPr>
              <w:pStyle w:val="TAC"/>
              <w:rPr>
                <w:lang w:eastAsia="zh-CN"/>
              </w:rPr>
            </w:pPr>
            <w:r>
              <w:rPr>
                <w:lang w:eastAsia="zh-CN"/>
              </w:rPr>
              <w:t>0</w:t>
            </w:r>
          </w:p>
          <w:p w14:paraId="517074F3"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437B4C" w14:textId="77777777" w:rsidR="000B43C8" w:rsidRDefault="000B43C8" w:rsidP="00AF1C32">
            <w:pPr>
              <w:pStyle w:val="TAC"/>
              <w:rPr>
                <w:lang w:eastAsia="zh-CN"/>
              </w:rPr>
            </w:pPr>
            <w:r>
              <w:rPr>
                <w:lang w:eastAsia="zh-CN"/>
              </w:rPr>
              <w:t>0</w:t>
            </w:r>
          </w:p>
          <w:p w14:paraId="51DDF776"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6B5670" w14:textId="77777777" w:rsidR="000B43C8" w:rsidRDefault="000B43C8" w:rsidP="00AF1C32">
            <w:pPr>
              <w:pStyle w:val="TAC"/>
              <w:rPr>
                <w:lang w:eastAsia="zh-CN"/>
              </w:rPr>
            </w:pPr>
            <w:r>
              <w:rPr>
                <w:lang w:eastAsia="zh-CN"/>
              </w:rPr>
              <w:t>0</w:t>
            </w:r>
          </w:p>
          <w:p w14:paraId="6FDFE81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EE048E7" w14:textId="2B32CF60" w:rsidR="000B43C8" w:rsidRDefault="00B335F8" w:rsidP="00AF1C32">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D599AAA" w14:textId="77777777" w:rsidR="000B43C8" w:rsidRDefault="000B43C8" w:rsidP="00AF1C32">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B028694" w14:textId="370FCBAE" w:rsidR="008210FF" w:rsidRDefault="008210FF" w:rsidP="008210FF">
            <w:pPr>
              <w:pStyle w:val="TAL"/>
            </w:pPr>
            <w:r>
              <w:t>octet k+10</w:t>
            </w:r>
          </w:p>
          <w:p w14:paraId="4AF194B6" w14:textId="77777777" w:rsidR="008210FF" w:rsidRDefault="008210FF" w:rsidP="008210FF">
            <w:pPr>
              <w:pStyle w:val="TAL"/>
            </w:pPr>
          </w:p>
          <w:p w14:paraId="525D9C9A" w14:textId="77777777" w:rsidR="000B43C8" w:rsidRDefault="000B43C8" w:rsidP="00AF1C32">
            <w:pPr>
              <w:pStyle w:val="TAL"/>
            </w:pPr>
          </w:p>
        </w:tc>
      </w:tr>
      <w:tr w:rsidR="00105C1F" w:rsidRPr="002310EC" w14:paraId="6DC7E9AE" w14:textId="77777777" w:rsidTr="00105C1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7C604" w14:textId="77777777" w:rsidR="00105C1F" w:rsidRPr="002310EC" w:rsidRDefault="00105C1F" w:rsidP="00FF0D12">
            <w:pPr>
              <w:pStyle w:val="TAC"/>
              <w:rPr>
                <w:lang w:eastAsia="zh-CN"/>
              </w:rPr>
            </w:pPr>
          </w:p>
          <w:p w14:paraId="06745C93" w14:textId="77777777" w:rsidR="00105C1F" w:rsidRPr="002310EC" w:rsidRDefault="00105C1F" w:rsidP="00FF0D12">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39103411" w14:textId="77777777" w:rsidR="00105C1F" w:rsidRPr="002310EC" w:rsidRDefault="00105C1F" w:rsidP="00FF0D12">
            <w:pPr>
              <w:pStyle w:val="TAL"/>
              <w:rPr>
                <w:lang w:eastAsia="zh-CN"/>
              </w:rPr>
            </w:pPr>
            <w:r w:rsidRPr="002310EC">
              <w:rPr>
                <w:lang w:eastAsia="zh-CN"/>
              </w:rPr>
              <w:t>octet k+11</w:t>
            </w:r>
          </w:p>
          <w:p w14:paraId="3DAA40A6" w14:textId="77777777" w:rsidR="00105C1F" w:rsidRPr="002310EC" w:rsidRDefault="00105C1F" w:rsidP="00FF0D12">
            <w:pPr>
              <w:pStyle w:val="TAL"/>
              <w:rPr>
                <w:lang w:eastAsia="zh-CN"/>
              </w:rPr>
            </w:pPr>
          </w:p>
          <w:p w14:paraId="477EFD4A" w14:textId="77777777" w:rsidR="00105C1F" w:rsidRPr="002310EC" w:rsidRDefault="00105C1F" w:rsidP="00FF0D12">
            <w:pPr>
              <w:pStyle w:val="TAL"/>
              <w:rPr>
                <w:lang w:eastAsia="zh-CN"/>
              </w:rPr>
            </w:pPr>
            <w:r w:rsidRPr="002310EC">
              <w:rPr>
                <w:lang w:eastAsia="zh-CN"/>
              </w:rPr>
              <w:t xml:space="preserve">octet </w:t>
            </w:r>
            <w:r>
              <w:rPr>
                <w:lang w:eastAsia="zh-CN"/>
              </w:rPr>
              <w:t>v</w:t>
            </w:r>
          </w:p>
        </w:tc>
      </w:tr>
    </w:tbl>
    <w:p w14:paraId="77598DF7" w14:textId="77777777" w:rsidR="000B43C8" w:rsidRDefault="000B43C8" w:rsidP="000B43C8">
      <w:pPr>
        <w:pStyle w:val="TF"/>
      </w:pPr>
      <w:bookmarkStart w:id="632" w:name="_CRFigure5_12_2_2"/>
      <w:r>
        <w:t>Figure </w:t>
      </w:r>
      <w:bookmarkEnd w:id="632"/>
      <w:r>
        <w:t>5.</w:t>
      </w:r>
      <w:r>
        <w:rPr>
          <w:rFonts w:hint="eastAsia"/>
          <w:lang w:eastAsia="zh-CN"/>
        </w:rPr>
        <w:t>12</w:t>
      </w:r>
      <w:r>
        <w:t>.2.2: Served by NG-RAN</w:t>
      </w:r>
    </w:p>
    <w:p w14:paraId="6D72F75D" w14:textId="77777777" w:rsidR="000B43C8" w:rsidRDefault="000B43C8" w:rsidP="000B43C8">
      <w:pPr>
        <w:pStyle w:val="TH"/>
      </w:pPr>
      <w:bookmarkStart w:id="633" w:name="_CRTable5_12_2_2"/>
      <w:r>
        <w:t>Table </w:t>
      </w:r>
      <w:bookmarkEnd w:id="633"/>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8CA9FD2"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6E8896D4" w14:textId="77777777" w:rsidR="000B43C8" w:rsidRDefault="000B43C8" w:rsidP="00AF1C32">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090F4086" w14:textId="77777777" w:rsidR="000B43C8" w:rsidRDefault="000B43C8" w:rsidP="00AF1C32">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292B11BF" w14:textId="77777777" w:rsidR="000B43C8" w:rsidRDefault="000B43C8" w:rsidP="00AF1C32">
            <w:pPr>
              <w:pStyle w:val="TAL"/>
            </w:pPr>
            <w:r>
              <w:t>Bits</w:t>
            </w:r>
          </w:p>
          <w:p w14:paraId="7454A7A6" w14:textId="77777777" w:rsidR="000B43C8" w:rsidRDefault="000B43C8" w:rsidP="00AF1C32">
            <w:pPr>
              <w:pStyle w:val="TAL"/>
            </w:pPr>
            <w:r>
              <w:t>1</w:t>
            </w:r>
          </w:p>
          <w:p w14:paraId="6EB06E48" w14:textId="77777777" w:rsidR="000B43C8" w:rsidRDefault="000B43C8" w:rsidP="00AF1C32">
            <w:pPr>
              <w:pStyle w:val="TAL"/>
            </w:pPr>
            <w:r>
              <w:t>0</w:t>
            </w:r>
            <w:r>
              <w:tab/>
              <w:t xml:space="preserve">Not authorized to act as a </w:t>
            </w:r>
            <w:r>
              <w:rPr>
                <w:rFonts w:hint="eastAsia"/>
                <w:lang w:eastAsia="zh-CN"/>
              </w:rPr>
              <w:t>multi-hop</w:t>
            </w:r>
            <w:r>
              <w:t xml:space="preserve"> layer-3 remote UE</w:t>
            </w:r>
          </w:p>
          <w:p w14:paraId="0183BE6A" w14:textId="77777777" w:rsidR="000B43C8" w:rsidRDefault="000B43C8" w:rsidP="00AF1C32">
            <w:pPr>
              <w:pStyle w:val="TAL"/>
            </w:pPr>
            <w:r>
              <w:t>1</w:t>
            </w:r>
            <w:r>
              <w:tab/>
              <w:t xml:space="preserve">Authorized to act as a </w:t>
            </w:r>
            <w:r>
              <w:rPr>
                <w:rFonts w:hint="eastAsia"/>
                <w:lang w:eastAsia="zh-CN"/>
              </w:rPr>
              <w:t>multi-hop</w:t>
            </w:r>
            <w:r>
              <w:t xml:space="preserve"> layer-3 remote UE</w:t>
            </w:r>
          </w:p>
          <w:p w14:paraId="3AE35558" w14:textId="77777777" w:rsidR="000B43C8" w:rsidRDefault="000B43C8" w:rsidP="00AF1C32">
            <w:pPr>
              <w:pStyle w:val="TAL"/>
            </w:pPr>
          </w:p>
          <w:p w14:paraId="37C29FD8" w14:textId="77777777" w:rsidR="00B335F8" w:rsidRDefault="00B335F8" w:rsidP="00B335F8">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r>
              <w:t>:</w:t>
            </w:r>
          </w:p>
          <w:p w14:paraId="407AF40A" w14:textId="77777777" w:rsidR="00B335F8" w:rsidRDefault="00B335F8" w:rsidP="00B335F8">
            <w:pPr>
              <w:pStyle w:val="TAL"/>
            </w:pPr>
            <w:r>
              <w:t>Bit</w:t>
            </w:r>
          </w:p>
          <w:p w14:paraId="47F103EA" w14:textId="77777777" w:rsidR="00B335F8" w:rsidRPr="00F84F7B" w:rsidRDefault="00B335F8" w:rsidP="00B335F8">
            <w:pPr>
              <w:pStyle w:val="TAL"/>
              <w:rPr>
                <w:b/>
                <w:bCs/>
              </w:rPr>
            </w:pPr>
            <w:r w:rsidRPr="00F84F7B">
              <w:rPr>
                <w:b/>
                <w:bCs/>
              </w:rPr>
              <w:t>2</w:t>
            </w:r>
          </w:p>
          <w:p w14:paraId="04301183" w14:textId="77777777" w:rsidR="00B335F8" w:rsidRDefault="00B335F8" w:rsidP="00B335F8">
            <w:pPr>
              <w:pStyle w:val="TAL"/>
            </w:pPr>
            <w:r>
              <w:t>0</w:t>
            </w:r>
            <w:r>
              <w:tab/>
            </w:r>
            <w:r w:rsidRPr="00141078">
              <w:t>Subscribed SNPN is</w:t>
            </w:r>
            <w:r>
              <w:t xml:space="preserve"> </w:t>
            </w:r>
            <w:r w:rsidRPr="00C65BEA">
              <w:t>not authorized</w:t>
            </w:r>
          </w:p>
          <w:p w14:paraId="431C787A" w14:textId="77777777" w:rsidR="00B335F8" w:rsidRDefault="00B335F8" w:rsidP="00B335F8">
            <w:pPr>
              <w:pStyle w:val="TAL"/>
            </w:pPr>
            <w:r>
              <w:t>1</w:t>
            </w:r>
            <w:r>
              <w:tab/>
            </w:r>
            <w:r w:rsidRPr="00141078">
              <w:t>Subscribed SNPN is</w:t>
            </w:r>
            <w:r>
              <w:t xml:space="preserve"> </w:t>
            </w:r>
            <w:r w:rsidRPr="00C65BEA">
              <w:t>authorized</w:t>
            </w:r>
          </w:p>
          <w:p w14:paraId="2654795E" w14:textId="77777777" w:rsidR="00B335F8" w:rsidRDefault="00B335F8" w:rsidP="00AF1C32">
            <w:pPr>
              <w:pStyle w:val="TAL"/>
            </w:pPr>
          </w:p>
          <w:p w14:paraId="20BC30CC" w14:textId="77777777" w:rsidR="00105C1F" w:rsidRDefault="00105C1F" w:rsidP="00AF1C32">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6591BA5B" w14:textId="77777777" w:rsidR="00105C1F" w:rsidRDefault="00105C1F" w:rsidP="00AF1C32">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62C9E88" w14:textId="22D0422C" w:rsidR="00105C1F" w:rsidRDefault="00105C1F" w:rsidP="00AF1C32">
            <w:pPr>
              <w:pStyle w:val="TAL"/>
            </w:pPr>
          </w:p>
        </w:tc>
      </w:tr>
    </w:tbl>
    <w:p w14:paraId="11779AA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3025A02E" w14:textId="77777777" w:rsidTr="00AF1C32">
        <w:trPr>
          <w:cantSplit/>
          <w:jc w:val="center"/>
        </w:trPr>
        <w:tc>
          <w:tcPr>
            <w:tcW w:w="708" w:type="dxa"/>
          </w:tcPr>
          <w:p w14:paraId="3473EF40" w14:textId="77777777" w:rsidR="000B43C8" w:rsidRDefault="000B43C8" w:rsidP="00AF1C32">
            <w:pPr>
              <w:pStyle w:val="TAC"/>
            </w:pPr>
            <w:r>
              <w:lastRenderedPageBreak/>
              <w:t>8</w:t>
            </w:r>
          </w:p>
        </w:tc>
        <w:tc>
          <w:tcPr>
            <w:tcW w:w="709" w:type="dxa"/>
          </w:tcPr>
          <w:p w14:paraId="5EAE3F24" w14:textId="77777777" w:rsidR="000B43C8" w:rsidRDefault="000B43C8" w:rsidP="00AF1C32">
            <w:pPr>
              <w:pStyle w:val="TAC"/>
            </w:pPr>
            <w:r>
              <w:t>7</w:t>
            </w:r>
          </w:p>
        </w:tc>
        <w:tc>
          <w:tcPr>
            <w:tcW w:w="709" w:type="dxa"/>
          </w:tcPr>
          <w:p w14:paraId="5DB94090" w14:textId="77777777" w:rsidR="000B43C8" w:rsidRDefault="000B43C8" w:rsidP="00AF1C32">
            <w:pPr>
              <w:pStyle w:val="TAC"/>
            </w:pPr>
            <w:r>
              <w:t>6</w:t>
            </w:r>
          </w:p>
        </w:tc>
        <w:tc>
          <w:tcPr>
            <w:tcW w:w="709" w:type="dxa"/>
          </w:tcPr>
          <w:p w14:paraId="26EEB127" w14:textId="77777777" w:rsidR="000B43C8" w:rsidRDefault="000B43C8" w:rsidP="00AF1C32">
            <w:pPr>
              <w:pStyle w:val="TAC"/>
            </w:pPr>
            <w:r>
              <w:t>5</w:t>
            </w:r>
          </w:p>
        </w:tc>
        <w:tc>
          <w:tcPr>
            <w:tcW w:w="709" w:type="dxa"/>
          </w:tcPr>
          <w:p w14:paraId="2E0EDAAB" w14:textId="77777777" w:rsidR="000B43C8" w:rsidRDefault="000B43C8" w:rsidP="00AF1C32">
            <w:pPr>
              <w:pStyle w:val="TAC"/>
            </w:pPr>
            <w:r>
              <w:t>4</w:t>
            </w:r>
          </w:p>
        </w:tc>
        <w:tc>
          <w:tcPr>
            <w:tcW w:w="709" w:type="dxa"/>
          </w:tcPr>
          <w:p w14:paraId="0AE7A020" w14:textId="77777777" w:rsidR="000B43C8" w:rsidRDefault="000B43C8" w:rsidP="00AF1C32">
            <w:pPr>
              <w:pStyle w:val="TAC"/>
            </w:pPr>
            <w:r>
              <w:t>3</w:t>
            </w:r>
          </w:p>
        </w:tc>
        <w:tc>
          <w:tcPr>
            <w:tcW w:w="709" w:type="dxa"/>
          </w:tcPr>
          <w:p w14:paraId="72F6A278" w14:textId="77777777" w:rsidR="000B43C8" w:rsidRDefault="000B43C8" w:rsidP="00AF1C32">
            <w:pPr>
              <w:pStyle w:val="TAC"/>
            </w:pPr>
            <w:r>
              <w:t>2</w:t>
            </w:r>
          </w:p>
        </w:tc>
        <w:tc>
          <w:tcPr>
            <w:tcW w:w="709" w:type="dxa"/>
          </w:tcPr>
          <w:p w14:paraId="7AC3D44B" w14:textId="77777777" w:rsidR="000B43C8" w:rsidRDefault="000B43C8" w:rsidP="00AF1C32">
            <w:pPr>
              <w:pStyle w:val="TAC"/>
            </w:pPr>
            <w:r>
              <w:t>1</w:t>
            </w:r>
          </w:p>
        </w:tc>
        <w:tc>
          <w:tcPr>
            <w:tcW w:w="1416" w:type="dxa"/>
          </w:tcPr>
          <w:p w14:paraId="45B44771" w14:textId="77777777" w:rsidR="000B43C8" w:rsidRDefault="000B43C8" w:rsidP="00AF1C32">
            <w:pPr>
              <w:pStyle w:val="TAL"/>
            </w:pPr>
          </w:p>
        </w:tc>
      </w:tr>
      <w:tr w:rsidR="000B43C8" w14:paraId="4666D2D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ECE4B" w14:textId="77777777" w:rsidR="000B43C8" w:rsidRDefault="000B43C8" w:rsidP="00AF1C32">
            <w:pPr>
              <w:pStyle w:val="TAC"/>
            </w:pPr>
          </w:p>
          <w:p w14:paraId="51BCD4F5" w14:textId="77777777" w:rsidR="000B43C8" w:rsidRDefault="000B43C8" w:rsidP="00AF1C32">
            <w:pPr>
              <w:pStyle w:val="TAC"/>
            </w:pPr>
            <w:r>
              <w:t>Length of not served by NG-RAN contents</w:t>
            </w:r>
          </w:p>
        </w:tc>
        <w:tc>
          <w:tcPr>
            <w:tcW w:w="1416" w:type="dxa"/>
            <w:tcBorders>
              <w:top w:val="nil"/>
              <w:left w:val="single" w:sz="6" w:space="0" w:color="auto"/>
              <w:bottom w:val="nil"/>
              <w:right w:val="nil"/>
            </w:tcBorders>
          </w:tcPr>
          <w:p w14:paraId="5442A04E" w14:textId="77777777" w:rsidR="000B43C8" w:rsidRDefault="000B43C8" w:rsidP="00AF1C32">
            <w:pPr>
              <w:pStyle w:val="TAL"/>
            </w:pPr>
            <w:r>
              <w:t>octet o1+1</w:t>
            </w:r>
          </w:p>
          <w:p w14:paraId="1B0CC05B" w14:textId="77777777" w:rsidR="000B43C8" w:rsidRDefault="000B43C8" w:rsidP="00AF1C32">
            <w:pPr>
              <w:pStyle w:val="TAL"/>
            </w:pPr>
          </w:p>
          <w:p w14:paraId="533C2BBD" w14:textId="77777777" w:rsidR="000B43C8" w:rsidRDefault="000B43C8" w:rsidP="00AF1C32">
            <w:pPr>
              <w:pStyle w:val="TAL"/>
            </w:pPr>
            <w:r>
              <w:t>octet o1+2</w:t>
            </w:r>
          </w:p>
        </w:tc>
      </w:tr>
      <w:tr w:rsidR="000B43C8" w14:paraId="6BF2DE1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3727F" w14:textId="77777777" w:rsidR="000B43C8" w:rsidRDefault="000B43C8" w:rsidP="00AF1C32">
            <w:pPr>
              <w:pStyle w:val="TAC"/>
            </w:pPr>
          </w:p>
          <w:p w14:paraId="0C3C5DAA" w14:textId="77777777" w:rsidR="000B43C8" w:rsidRDefault="000B43C8" w:rsidP="00AF1C32">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02E1E90D" w14:textId="77777777" w:rsidR="000B43C8" w:rsidRDefault="000B43C8" w:rsidP="00AF1C32">
            <w:pPr>
              <w:pStyle w:val="TAL"/>
              <w:rPr>
                <w:lang w:eastAsia="zh-CN"/>
              </w:rPr>
            </w:pPr>
            <w:r>
              <w:t>octet o1+3</w:t>
            </w:r>
          </w:p>
          <w:p w14:paraId="2FB6443B" w14:textId="77777777" w:rsidR="000B43C8" w:rsidRDefault="000B43C8" w:rsidP="00AF1C32">
            <w:pPr>
              <w:pStyle w:val="TAL"/>
              <w:rPr>
                <w:lang w:eastAsia="zh-CN"/>
              </w:rPr>
            </w:pPr>
          </w:p>
          <w:p w14:paraId="7E64613A" w14:textId="77777777" w:rsidR="000B43C8" w:rsidRDefault="000B43C8" w:rsidP="00AF1C32">
            <w:pPr>
              <w:pStyle w:val="TAL"/>
              <w:rPr>
                <w:lang w:eastAsia="zh-CN"/>
              </w:rPr>
            </w:pPr>
            <w:r>
              <w:t>octet o</w:t>
            </w:r>
            <w:r>
              <w:rPr>
                <w:lang w:eastAsia="zh-CN"/>
              </w:rPr>
              <w:t>51</w:t>
            </w:r>
          </w:p>
        </w:tc>
      </w:tr>
      <w:tr w:rsidR="000B43C8" w14:paraId="200825F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E11C" w14:textId="77777777" w:rsidR="000B43C8" w:rsidRDefault="000B43C8" w:rsidP="00AF1C32">
            <w:pPr>
              <w:pStyle w:val="TAC"/>
            </w:pPr>
          </w:p>
          <w:p w14:paraId="0A4ED767" w14:textId="77777777" w:rsidR="000B43C8" w:rsidRDefault="000B43C8" w:rsidP="00AF1C32">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0DAA30EF" w14:textId="77777777" w:rsidR="000B43C8" w:rsidRDefault="000B43C8" w:rsidP="00AF1C32">
            <w:pPr>
              <w:pStyle w:val="TAL"/>
              <w:rPr>
                <w:lang w:eastAsia="zh-CN"/>
              </w:rPr>
            </w:pPr>
            <w:r>
              <w:t>octet o51+1</w:t>
            </w:r>
          </w:p>
          <w:p w14:paraId="5524023C" w14:textId="77777777" w:rsidR="000B43C8" w:rsidRDefault="000B43C8" w:rsidP="00AF1C32">
            <w:pPr>
              <w:pStyle w:val="TAL"/>
              <w:rPr>
                <w:lang w:eastAsia="zh-CN"/>
              </w:rPr>
            </w:pPr>
          </w:p>
          <w:p w14:paraId="6176A797" w14:textId="77777777" w:rsidR="000B43C8" w:rsidRDefault="000B43C8" w:rsidP="00AF1C32">
            <w:pPr>
              <w:pStyle w:val="TAL"/>
            </w:pPr>
            <w:r>
              <w:t>octet o10</w:t>
            </w:r>
          </w:p>
        </w:tc>
      </w:tr>
      <w:tr w:rsidR="000B43C8" w14:paraId="4858A77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66ED1" w14:textId="77777777" w:rsidR="000B43C8" w:rsidRDefault="000B43C8" w:rsidP="00AF1C32">
            <w:pPr>
              <w:pStyle w:val="TAC"/>
            </w:pPr>
          </w:p>
          <w:p w14:paraId="52F63732"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AB048F6" w14:textId="77777777" w:rsidR="000B43C8" w:rsidRDefault="000B43C8" w:rsidP="00AF1C32">
            <w:pPr>
              <w:pStyle w:val="TAL"/>
            </w:pPr>
            <w:r>
              <w:t>octet o10+1</w:t>
            </w:r>
          </w:p>
          <w:p w14:paraId="67EBF05D" w14:textId="77777777" w:rsidR="000B43C8" w:rsidRDefault="000B43C8" w:rsidP="00AF1C32">
            <w:pPr>
              <w:pStyle w:val="TAL"/>
            </w:pPr>
          </w:p>
          <w:p w14:paraId="6171084F" w14:textId="77777777" w:rsidR="000B43C8" w:rsidRDefault="000B43C8" w:rsidP="00AF1C32">
            <w:pPr>
              <w:pStyle w:val="TAL"/>
            </w:pPr>
            <w:r>
              <w:t>octet o</w:t>
            </w:r>
            <w:r>
              <w:rPr>
                <w:lang w:eastAsia="zh-CN"/>
              </w:rPr>
              <w:t>2</w:t>
            </w:r>
          </w:p>
        </w:tc>
      </w:tr>
    </w:tbl>
    <w:p w14:paraId="0C1CBE13" w14:textId="77777777" w:rsidR="000B43C8" w:rsidRDefault="000B43C8" w:rsidP="000B43C8">
      <w:pPr>
        <w:pStyle w:val="TF"/>
      </w:pPr>
      <w:bookmarkStart w:id="634" w:name="_CRFigure5_12_2_3"/>
      <w:r>
        <w:t>Figure </w:t>
      </w:r>
      <w:bookmarkEnd w:id="634"/>
      <w:r>
        <w:t>5.</w:t>
      </w:r>
      <w:r>
        <w:rPr>
          <w:rFonts w:hint="eastAsia"/>
          <w:lang w:eastAsia="zh-CN"/>
        </w:rPr>
        <w:t>12</w:t>
      </w:r>
      <w:r>
        <w:t>.2.</w:t>
      </w:r>
      <w:r>
        <w:rPr>
          <w:rFonts w:hint="eastAsia"/>
          <w:lang w:eastAsia="zh-CN"/>
        </w:rPr>
        <w:t>3</w:t>
      </w:r>
      <w:r>
        <w:t>: Not served by NG-RAN</w:t>
      </w:r>
    </w:p>
    <w:p w14:paraId="39245EA6" w14:textId="77777777" w:rsidR="000B43C8" w:rsidRDefault="000B43C8" w:rsidP="000B43C8">
      <w:pPr>
        <w:pStyle w:val="TH"/>
      </w:pPr>
      <w:bookmarkStart w:id="635" w:name="_CRTable5_12_2_3"/>
      <w:r>
        <w:t>Table </w:t>
      </w:r>
      <w:bookmarkEnd w:id="635"/>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876B2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34FC7CB" w14:textId="77777777" w:rsidR="000B43C8" w:rsidRDefault="000B43C8"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66B08724" w14:textId="77777777" w:rsidR="000B43C8" w:rsidRDefault="000B43C8" w:rsidP="00AF1C32">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1D3D6C76" w14:textId="77777777" w:rsidR="000B43C8" w:rsidRDefault="000B43C8" w:rsidP="00AF1C32">
            <w:pPr>
              <w:pStyle w:val="TAL"/>
              <w:rPr>
                <w:lang w:eastAsia="zh-CN"/>
              </w:rPr>
            </w:pPr>
          </w:p>
        </w:tc>
      </w:tr>
      <w:tr w:rsidR="000B43C8" w14:paraId="3A42736F" w14:textId="77777777" w:rsidTr="00AF1C32">
        <w:trPr>
          <w:cantSplit/>
          <w:jc w:val="center"/>
        </w:trPr>
        <w:tc>
          <w:tcPr>
            <w:tcW w:w="7094" w:type="dxa"/>
            <w:tcBorders>
              <w:top w:val="nil"/>
              <w:left w:val="single" w:sz="4" w:space="0" w:color="auto"/>
              <w:bottom w:val="nil"/>
              <w:right w:val="single" w:sz="4" w:space="0" w:color="auto"/>
            </w:tcBorders>
          </w:tcPr>
          <w:p w14:paraId="5CA7C4FB" w14:textId="77777777" w:rsidR="000B43C8" w:rsidRDefault="000B43C8" w:rsidP="00AF1C32">
            <w:pPr>
              <w:pStyle w:val="TAL"/>
            </w:pPr>
            <w:r>
              <w:t>NR radio parameters per geographical area list for</w:t>
            </w:r>
            <w:r>
              <w:rPr>
                <w:rFonts w:hint="eastAsia"/>
                <w:lang w:eastAsia="zh-CN"/>
              </w:rPr>
              <w:t xml:space="preserve"> multi-hop</w:t>
            </w:r>
            <w:r>
              <w:t xml:space="preserve"> UE-to-network relay communication (octet o51+1 to o2):</w:t>
            </w:r>
          </w:p>
          <w:p w14:paraId="2B3CB2AB" w14:textId="77777777" w:rsidR="000B43C8" w:rsidRDefault="000B43C8" w:rsidP="00AF1C32">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29F09A9" w14:textId="77777777" w:rsidR="000B43C8" w:rsidRDefault="000B43C8" w:rsidP="00AF1C32">
            <w:pPr>
              <w:pStyle w:val="TAL"/>
            </w:pPr>
          </w:p>
        </w:tc>
      </w:tr>
      <w:tr w:rsidR="000B43C8" w14:paraId="5C172B96" w14:textId="77777777" w:rsidTr="00AF1C32">
        <w:trPr>
          <w:cantSplit/>
          <w:jc w:val="center"/>
        </w:trPr>
        <w:tc>
          <w:tcPr>
            <w:tcW w:w="7094" w:type="dxa"/>
            <w:tcBorders>
              <w:top w:val="nil"/>
              <w:left w:val="single" w:sz="4" w:space="0" w:color="auto"/>
              <w:bottom w:val="nil"/>
              <w:right w:val="single" w:sz="4" w:space="0" w:color="auto"/>
            </w:tcBorders>
          </w:tcPr>
          <w:p w14:paraId="22533767" w14:textId="77777777" w:rsidR="000B43C8" w:rsidRDefault="000B43C8" w:rsidP="00AF1C32">
            <w:pPr>
              <w:pStyle w:val="TAL"/>
              <w:rPr>
                <w:lang w:eastAsia="zh-CN"/>
              </w:rPr>
            </w:pPr>
            <w:r>
              <w:t>Default PC5 DRX configuration for UE-to-network relay discovery</w:t>
            </w:r>
            <w:r>
              <w:rPr>
                <w:lang w:eastAsia="zh-CN"/>
              </w:rPr>
              <w:t xml:space="preserve"> (octet o10+1 to o2):</w:t>
            </w:r>
          </w:p>
          <w:p w14:paraId="6D81283B" w14:textId="77777777" w:rsidR="000B43C8" w:rsidRDefault="000B43C8" w:rsidP="00AF1C32">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0EF15A05" w14:textId="77777777" w:rsidR="000B43C8" w:rsidRDefault="000B43C8" w:rsidP="00AF1C32">
            <w:pPr>
              <w:pStyle w:val="TAL"/>
            </w:pPr>
          </w:p>
        </w:tc>
      </w:tr>
      <w:tr w:rsidR="000B43C8" w14:paraId="0D9EDF2D"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FEFF50D" w14:textId="77777777" w:rsidR="000B43C8" w:rsidRDefault="000B43C8" w:rsidP="00AF1C32">
            <w:pPr>
              <w:pStyle w:val="TAL"/>
            </w:pPr>
            <w:r>
              <w:t>If the length of not served by NG-RAN contents field is bigger than indicated in figure 5.6.2.5, receiving entity shall ignore any superfluous octets located at the end of the not served by NG-RAN contents.</w:t>
            </w:r>
          </w:p>
          <w:p w14:paraId="3398F294" w14:textId="77777777" w:rsidR="000B43C8" w:rsidRDefault="000B43C8" w:rsidP="00AF1C32">
            <w:pPr>
              <w:pStyle w:val="TAL"/>
            </w:pPr>
          </w:p>
        </w:tc>
      </w:tr>
    </w:tbl>
    <w:p w14:paraId="31FAED7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855B414" w14:textId="77777777" w:rsidTr="00AF1C32">
        <w:trPr>
          <w:cantSplit/>
          <w:jc w:val="center"/>
        </w:trPr>
        <w:tc>
          <w:tcPr>
            <w:tcW w:w="708" w:type="dxa"/>
          </w:tcPr>
          <w:p w14:paraId="0274F9C0" w14:textId="77777777" w:rsidR="000B43C8" w:rsidRDefault="000B43C8" w:rsidP="00AF1C32">
            <w:pPr>
              <w:pStyle w:val="TAC"/>
            </w:pPr>
            <w:r>
              <w:t>8</w:t>
            </w:r>
          </w:p>
        </w:tc>
        <w:tc>
          <w:tcPr>
            <w:tcW w:w="709" w:type="dxa"/>
          </w:tcPr>
          <w:p w14:paraId="5C9DF677" w14:textId="77777777" w:rsidR="000B43C8" w:rsidRDefault="000B43C8" w:rsidP="00AF1C32">
            <w:pPr>
              <w:pStyle w:val="TAC"/>
            </w:pPr>
            <w:r>
              <w:t>7</w:t>
            </w:r>
          </w:p>
        </w:tc>
        <w:tc>
          <w:tcPr>
            <w:tcW w:w="709" w:type="dxa"/>
          </w:tcPr>
          <w:p w14:paraId="33052A85" w14:textId="77777777" w:rsidR="000B43C8" w:rsidRDefault="000B43C8" w:rsidP="00AF1C32">
            <w:pPr>
              <w:pStyle w:val="TAC"/>
            </w:pPr>
            <w:r>
              <w:t>6</w:t>
            </w:r>
          </w:p>
        </w:tc>
        <w:tc>
          <w:tcPr>
            <w:tcW w:w="709" w:type="dxa"/>
          </w:tcPr>
          <w:p w14:paraId="683D0163" w14:textId="77777777" w:rsidR="000B43C8" w:rsidRDefault="000B43C8" w:rsidP="00AF1C32">
            <w:pPr>
              <w:pStyle w:val="TAC"/>
            </w:pPr>
            <w:r>
              <w:t>5</w:t>
            </w:r>
          </w:p>
        </w:tc>
        <w:tc>
          <w:tcPr>
            <w:tcW w:w="709" w:type="dxa"/>
          </w:tcPr>
          <w:p w14:paraId="076B2157" w14:textId="77777777" w:rsidR="000B43C8" w:rsidRDefault="000B43C8" w:rsidP="00AF1C32">
            <w:pPr>
              <w:pStyle w:val="TAC"/>
            </w:pPr>
            <w:r>
              <w:t>4</w:t>
            </w:r>
          </w:p>
        </w:tc>
        <w:tc>
          <w:tcPr>
            <w:tcW w:w="709" w:type="dxa"/>
          </w:tcPr>
          <w:p w14:paraId="33EAA913" w14:textId="77777777" w:rsidR="000B43C8" w:rsidRDefault="000B43C8" w:rsidP="00AF1C32">
            <w:pPr>
              <w:pStyle w:val="TAC"/>
            </w:pPr>
            <w:r>
              <w:t>3</w:t>
            </w:r>
          </w:p>
        </w:tc>
        <w:tc>
          <w:tcPr>
            <w:tcW w:w="709" w:type="dxa"/>
          </w:tcPr>
          <w:p w14:paraId="4C6506A8" w14:textId="77777777" w:rsidR="000B43C8" w:rsidRDefault="000B43C8" w:rsidP="00AF1C32">
            <w:pPr>
              <w:pStyle w:val="TAC"/>
            </w:pPr>
            <w:r>
              <w:t>2</w:t>
            </w:r>
          </w:p>
        </w:tc>
        <w:tc>
          <w:tcPr>
            <w:tcW w:w="709" w:type="dxa"/>
          </w:tcPr>
          <w:p w14:paraId="5ABD432E" w14:textId="77777777" w:rsidR="000B43C8" w:rsidRDefault="000B43C8" w:rsidP="00AF1C32">
            <w:pPr>
              <w:pStyle w:val="TAC"/>
            </w:pPr>
            <w:r>
              <w:t>1</w:t>
            </w:r>
          </w:p>
        </w:tc>
        <w:tc>
          <w:tcPr>
            <w:tcW w:w="1346" w:type="dxa"/>
          </w:tcPr>
          <w:p w14:paraId="29C727FC" w14:textId="77777777" w:rsidR="000B43C8" w:rsidRDefault="000B43C8" w:rsidP="00AF1C32">
            <w:pPr>
              <w:pStyle w:val="TAL"/>
            </w:pPr>
          </w:p>
        </w:tc>
      </w:tr>
      <w:tr w:rsidR="000B43C8" w14:paraId="3A144076"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A52AF" w14:textId="77777777" w:rsidR="000B43C8" w:rsidRDefault="000B43C8" w:rsidP="00AF1C32">
            <w:pPr>
              <w:pStyle w:val="TAC"/>
            </w:pPr>
          </w:p>
          <w:p w14:paraId="3A72E13C" w14:textId="77777777" w:rsidR="000B43C8" w:rsidRDefault="000B43C8" w:rsidP="00AF1C32">
            <w:pPr>
              <w:pStyle w:val="TAC"/>
            </w:pPr>
            <w:r>
              <w:t>Length of NR radio parameters per geographical area list for UE-to-network relay discovery contents</w:t>
            </w:r>
          </w:p>
        </w:tc>
        <w:tc>
          <w:tcPr>
            <w:tcW w:w="1346" w:type="dxa"/>
          </w:tcPr>
          <w:p w14:paraId="643796BB" w14:textId="77777777" w:rsidR="000B43C8" w:rsidRDefault="000B43C8" w:rsidP="00AF1C32">
            <w:pPr>
              <w:pStyle w:val="TAL"/>
            </w:pPr>
            <w:r>
              <w:t>octet o1+3</w:t>
            </w:r>
          </w:p>
          <w:p w14:paraId="439E7F44" w14:textId="77777777" w:rsidR="000B43C8" w:rsidRDefault="000B43C8" w:rsidP="00AF1C32">
            <w:pPr>
              <w:pStyle w:val="TAL"/>
            </w:pPr>
          </w:p>
          <w:p w14:paraId="32852CCB" w14:textId="77777777" w:rsidR="000B43C8" w:rsidRDefault="000B43C8" w:rsidP="00AF1C32">
            <w:pPr>
              <w:pStyle w:val="TAL"/>
            </w:pPr>
            <w:r>
              <w:t>octet o1+4</w:t>
            </w:r>
          </w:p>
        </w:tc>
      </w:tr>
      <w:tr w:rsidR="000B43C8" w14:paraId="31CE0D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9CB1B" w14:textId="77777777" w:rsidR="000B43C8" w:rsidRDefault="000B43C8" w:rsidP="00AF1C32">
            <w:pPr>
              <w:pStyle w:val="TAC"/>
            </w:pPr>
          </w:p>
          <w:p w14:paraId="4AF19549"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30F9007D" w14:textId="77777777" w:rsidR="000B43C8" w:rsidRDefault="000B43C8" w:rsidP="00AF1C32">
            <w:pPr>
              <w:pStyle w:val="TAL"/>
            </w:pPr>
            <w:r>
              <w:t>octet o1+5</w:t>
            </w:r>
          </w:p>
          <w:p w14:paraId="5B94959F" w14:textId="77777777" w:rsidR="000B43C8" w:rsidRDefault="000B43C8" w:rsidP="00AF1C32">
            <w:pPr>
              <w:pStyle w:val="TAL"/>
            </w:pPr>
          </w:p>
          <w:p w14:paraId="6E3CE946" w14:textId="77777777" w:rsidR="000B43C8" w:rsidRDefault="000B43C8" w:rsidP="00AF1C32">
            <w:pPr>
              <w:pStyle w:val="TAL"/>
            </w:pPr>
            <w:r>
              <w:t>octet o510</w:t>
            </w:r>
          </w:p>
        </w:tc>
      </w:tr>
      <w:tr w:rsidR="000B43C8" w14:paraId="1247A47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BB703" w14:textId="77777777" w:rsidR="000B43C8" w:rsidRDefault="000B43C8" w:rsidP="00AF1C32">
            <w:pPr>
              <w:pStyle w:val="TAC"/>
            </w:pPr>
          </w:p>
          <w:p w14:paraId="15D8DC89"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3B914392" w14:textId="77777777" w:rsidR="000B43C8" w:rsidRDefault="000B43C8" w:rsidP="00AF1C32">
            <w:pPr>
              <w:pStyle w:val="TAL"/>
            </w:pPr>
            <w:r>
              <w:t>octet (o510+1)*</w:t>
            </w:r>
          </w:p>
          <w:p w14:paraId="4ED9FCAC" w14:textId="77777777" w:rsidR="000B43C8" w:rsidRDefault="000B43C8" w:rsidP="00AF1C32">
            <w:pPr>
              <w:pStyle w:val="TAL"/>
            </w:pPr>
          </w:p>
          <w:p w14:paraId="1BBF3B03" w14:textId="77777777" w:rsidR="000B43C8" w:rsidRDefault="000B43C8" w:rsidP="00AF1C32">
            <w:pPr>
              <w:pStyle w:val="TAL"/>
            </w:pPr>
            <w:r>
              <w:t>octet o511*</w:t>
            </w:r>
          </w:p>
        </w:tc>
      </w:tr>
      <w:tr w:rsidR="000B43C8" w14:paraId="0BCCD22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DB39C" w14:textId="77777777" w:rsidR="000B43C8" w:rsidRDefault="000B43C8" w:rsidP="00AF1C32">
            <w:pPr>
              <w:pStyle w:val="TAC"/>
            </w:pPr>
          </w:p>
          <w:p w14:paraId="2E6058F7" w14:textId="77777777" w:rsidR="000B43C8" w:rsidRDefault="000B43C8" w:rsidP="00AF1C32">
            <w:pPr>
              <w:pStyle w:val="TAC"/>
            </w:pPr>
            <w:r>
              <w:t>...</w:t>
            </w:r>
          </w:p>
        </w:tc>
        <w:tc>
          <w:tcPr>
            <w:tcW w:w="1346" w:type="dxa"/>
            <w:tcBorders>
              <w:top w:val="nil"/>
              <w:left w:val="single" w:sz="6" w:space="0" w:color="auto"/>
              <w:bottom w:val="nil"/>
              <w:right w:val="nil"/>
            </w:tcBorders>
          </w:tcPr>
          <w:p w14:paraId="4141C7C8" w14:textId="77777777" w:rsidR="000B43C8" w:rsidRDefault="000B43C8" w:rsidP="00AF1C32">
            <w:pPr>
              <w:pStyle w:val="TAL"/>
            </w:pPr>
            <w:r>
              <w:t>octet (o511+1)*</w:t>
            </w:r>
          </w:p>
          <w:p w14:paraId="139A2B83" w14:textId="77777777" w:rsidR="000B43C8" w:rsidRDefault="000B43C8" w:rsidP="00AF1C32">
            <w:pPr>
              <w:pStyle w:val="TAL"/>
            </w:pPr>
          </w:p>
          <w:p w14:paraId="1C83EAA1" w14:textId="77777777" w:rsidR="000B43C8" w:rsidRDefault="000B43C8" w:rsidP="00AF1C32">
            <w:pPr>
              <w:pStyle w:val="TAL"/>
            </w:pPr>
            <w:r>
              <w:t>octet o512*</w:t>
            </w:r>
          </w:p>
        </w:tc>
      </w:tr>
      <w:tr w:rsidR="000B43C8" w14:paraId="38DD557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9CFF" w14:textId="77777777" w:rsidR="000B43C8" w:rsidRDefault="000B43C8" w:rsidP="00AF1C32">
            <w:pPr>
              <w:pStyle w:val="TAC"/>
            </w:pPr>
          </w:p>
          <w:p w14:paraId="51E1CE62"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5EB76715" w14:textId="77777777" w:rsidR="000B43C8" w:rsidRDefault="000B43C8" w:rsidP="00AF1C32">
            <w:pPr>
              <w:pStyle w:val="TAL"/>
            </w:pPr>
            <w:r>
              <w:t>octet (o512+1)*</w:t>
            </w:r>
          </w:p>
          <w:p w14:paraId="3CFA7688" w14:textId="77777777" w:rsidR="000B43C8" w:rsidRDefault="000B43C8" w:rsidP="00AF1C32">
            <w:pPr>
              <w:pStyle w:val="TAL"/>
            </w:pPr>
          </w:p>
          <w:p w14:paraId="6FA21A71" w14:textId="77777777" w:rsidR="000B43C8" w:rsidRDefault="000B43C8" w:rsidP="00AF1C32">
            <w:pPr>
              <w:pStyle w:val="TAL"/>
            </w:pPr>
            <w:r>
              <w:t>octet o51*</w:t>
            </w:r>
          </w:p>
        </w:tc>
      </w:tr>
    </w:tbl>
    <w:p w14:paraId="1E2580BE" w14:textId="77777777" w:rsidR="000B43C8" w:rsidRDefault="000B43C8" w:rsidP="000B43C8">
      <w:pPr>
        <w:pStyle w:val="TF"/>
      </w:pPr>
      <w:bookmarkStart w:id="636" w:name="_CRFigure5_12_2_4"/>
      <w:r>
        <w:t>Figure </w:t>
      </w:r>
      <w:bookmarkEnd w:id="636"/>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71CD8DD0" w14:textId="77777777" w:rsidR="000B43C8" w:rsidRDefault="000B43C8" w:rsidP="000B43C8">
      <w:pPr>
        <w:pStyle w:val="TH"/>
      </w:pPr>
      <w:bookmarkStart w:id="637" w:name="_CRTable5_12_2_4"/>
      <w:r>
        <w:lastRenderedPageBreak/>
        <w:t>Table </w:t>
      </w:r>
      <w:bookmarkEnd w:id="637"/>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4C2B89FD" w14:textId="77777777" w:rsidTr="00AF1C32">
        <w:trPr>
          <w:cantSplit/>
          <w:jc w:val="center"/>
        </w:trPr>
        <w:tc>
          <w:tcPr>
            <w:tcW w:w="7094" w:type="dxa"/>
          </w:tcPr>
          <w:p w14:paraId="75C6673C" w14:textId="77777777" w:rsidR="000B43C8" w:rsidRDefault="000B43C8" w:rsidP="00AF1C32">
            <w:pPr>
              <w:pStyle w:val="TAL"/>
            </w:pPr>
            <w:r>
              <w:t>Radio parameters per geographical area info:</w:t>
            </w:r>
          </w:p>
          <w:p w14:paraId="5773609B" w14:textId="77777777" w:rsidR="000B43C8" w:rsidRDefault="000B43C8" w:rsidP="00AF1C32">
            <w:pPr>
              <w:pStyle w:val="TAL"/>
            </w:pPr>
            <w:r>
              <w:t>The radio parameters per geographical area info field is coded according to figure 5.12.2.8 and table 5.12.2.8.</w:t>
            </w:r>
          </w:p>
          <w:p w14:paraId="004E053C" w14:textId="77777777" w:rsidR="000B43C8" w:rsidRDefault="000B43C8" w:rsidP="00AF1C32">
            <w:pPr>
              <w:pStyle w:val="TAL"/>
            </w:pPr>
          </w:p>
        </w:tc>
      </w:tr>
    </w:tbl>
    <w:p w14:paraId="31BA2CF6"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82530C1" w14:textId="77777777" w:rsidTr="00AF1C32">
        <w:trPr>
          <w:cantSplit/>
          <w:jc w:val="center"/>
        </w:trPr>
        <w:tc>
          <w:tcPr>
            <w:tcW w:w="708" w:type="dxa"/>
          </w:tcPr>
          <w:p w14:paraId="4E5BA305" w14:textId="77777777" w:rsidR="000B43C8" w:rsidRDefault="000B43C8" w:rsidP="00AF1C32">
            <w:pPr>
              <w:pStyle w:val="TAC"/>
            </w:pPr>
            <w:r>
              <w:t>8</w:t>
            </w:r>
          </w:p>
        </w:tc>
        <w:tc>
          <w:tcPr>
            <w:tcW w:w="709" w:type="dxa"/>
          </w:tcPr>
          <w:p w14:paraId="2C89E5DD" w14:textId="77777777" w:rsidR="000B43C8" w:rsidRDefault="000B43C8" w:rsidP="00AF1C32">
            <w:pPr>
              <w:pStyle w:val="TAC"/>
            </w:pPr>
            <w:r>
              <w:t>7</w:t>
            </w:r>
          </w:p>
        </w:tc>
        <w:tc>
          <w:tcPr>
            <w:tcW w:w="709" w:type="dxa"/>
          </w:tcPr>
          <w:p w14:paraId="41440A1B" w14:textId="77777777" w:rsidR="000B43C8" w:rsidRDefault="000B43C8" w:rsidP="00AF1C32">
            <w:pPr>
              <w:pStyle w:val="TAC"/>
            </w:pPr>
            <w:r>
              <w:t>6</w:t>
            </w:r>
          </w:p>
        </w:tc>
        <w:tc>
          <w:tcPr>
            <w:tcW w:w="709" w:type="dxa"/>
          </w:tcPr>
          <w:p w14:paraId="6A4477D6" w14:textId="77777777" w:rsidR="000B43C8" w:rsidRDefault="000B43C8" w:rsidP="00AF1C32">
            <w:pPr>
              <w:pStyle w:val="TAC"/>
            </w:pPr>
            <w:r>
              <w:t>5</w:t>
            </w:r>
          </w:p>
        </w:tc>
        <w:tc>
          <w:tcPr>
            <w:tcW w:w="709" w:type="dxa"/>
          </w:tcPr>
          <w:p w14:paraId="5FB63843" w14:textId="77777777" w:rsidR="000B43C8" w:rsidRDefault="000B43C8" w:rsidP="00AF1C32">
            <w:pPr>
              <w:pStyle w:val="TAC"/>
            </w:pPr>
            <w:r>
              <w:t>4</w:t>
            </w:r>
          </w:p>
        </w:tc>
        <w:tc>
          <w:tcPr>
            <w:tcW w:w="709" w:type="dxa"/>
          </w:tcPr>
          <w:p w14:paraId="6C995547" w14:textId="77777777" w:rsidR="000B43C8" w:rsidRDefault="000B43C8" w:rsidP="00AF1C32">
            <w:pPr>
              <w:pStyle w:val="TAC"/>
            </w:pPr>
            <w:r>
              <w:t>3</w:t>
            </w:r>
          </w:p>
        </w:tc>
        <w:tc>
          <w:tcPr>
            <w:tcW w:w="709" w:type="dxa"/>
          </w:tcPr>
          <w:p w14:paraId="5169770F" w14:textId="77777777" w:rsidR="000B43C8" w:rsidRDefault="000B43C8" w:rsidP="00AF1C32">
            <w:pPr>
              <w:pStyle w:val="TAC"/>
            </w:pPr>
            <w:r>
              <w:t>2</w:t>
            </w:r>
          </w:p>
        </w:tc>
        <w:tc>
          <w:tcPr>
            <w:tcW w:w="709" w:type="dxa"/>
          </w:tcPr>
          <w:p w14:paraId="56095470" w14:textId="77777777" w:rsidR="000B43C8" w:rsidRDefault="000B43C8" w:rsidP="00AF1C32">
            <w:pPr>
              <w:pStyle w:val="TAC"/>
            </w:pPr>
            <w:r>
              <w:t>1</w:t>
            </w:r>
          </w:p>
        </w:tc>
        <w:tc>
          <w:tcPr>
            <w:tcW w:w="1346" w:type="dxa"/>
          </w:tcPr>
          <w:p w14:paraId="3EF92C4C" w14:textId="77777777" w:rsidR="000B43C8" w:rsidRDefault="000B43C8" w:rsidP="00AF1C32">
            <w:pPr>
              <w:pStyle w:val="TAL"/>
            </w:pPr>
          </w:p>
        </w:tc>
      </w:tr>
      <w:tr w:rsidR="000B43C8" w14:paraId="6ABCC84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C5173" w14:textId="77777777" w:rsidR="000B43C8" w:rsidRDefault="000B43C8" w:rsidP="00AF1C32">
            <w:pPr>
              <w:pStyle w:val="TAC"/>
            </w:pPr>
          </w:p>
          <w:p w14:paraId="4A5D9400" w14:textId="77777777" w:rsidR="000B43C8" w:rsidRDefault="000B43C8" w:rsidP="00AF1C32">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039B12" w14:textId="77777777" w:rsidR="000B43C8" w:rsidRDefault="000B43C8" w:rsidP="00AF1C32">
            <w:pPr>
              <w:pStyle w:val="TAL"/>
            </w:pPr>
            <w:r>
              <w:t>octet o51+1</w:t>
            </w:r>
          </w:p>
          <w:p w14:paraId="3C60B790" w14:textId="77777777" w:rsidR="000B43C8" w:rsidRDefault="000B43C8" w:rsidP="00AF1C32">
            <w:pPr>
              <w:pStyle w:val="TAL"/>
            </w:pPr>
          </w:p>
          <w:p w14:paraId="656EE7BA" w14:textId="77777777" w:rsidR="000B43C8" w:rsidRDefault="000B43C8" w:rsidP="00AF1C32">
            <w:pPr>
              <w:pStyle w:val="TAL"/>
            </w:pPr>
            <w:r>
              <w:t>octet o51+2</w:t>
            </w:r>
          </w:p>
        </w:tc>
      </w:tr>
      <w:tr w:rsidR="000B43C8" w14:paraId="2E7B5A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D03DE" w14:textId="77777777" w:rsidR="000B43C8" w:rsidRDefault="000B43C8" w:rsidP="00AF1C32">
            <w:pPr>
              <w:pStyle w:val="TAC"/>
            </w:pPr>
          </w:p>
          <w:p w14:paraId="766A49F1"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66A38AC6" w14:textId="77777777" w:rsidR="000B43C8" w:rsidRDefault="000B43C8" w:rsidP="00AF1C32">
            <w:pPr>
              <w:pStyle w:val="TAL"/>
            </w:pPr>
            <w:r>
              <w:t>octet o51+3</w:t>
            </w:r>
          </w:p>
          <w:p w14:paraId="2B0FC13F" w14:textId="77777777" w:rsidR="000B43C8" w:rsidRDefault="000B43C8" w:rsidP="00AF1C32">
            <w:pPr>
              <w:pStyle w:val="TAL"/>
            </w:pPr>
          </w:p>
          <w:p w14:paraId="16755645" w14:textId="77777777" w:rsidR="000B43C8" w:rsidRDefault="000B43C8" w:rsidP="00AF1C32">
            <w:pPr>
              <w:pStyle w:val="TAL"/>
            </w:pPr>
            <w:r>
              <w:t>octet o513</w:t>
            </w:r>
          </w:p>
        </w:tc>
      </w:tr>
      <w:tr w:rsidR="000B43C8" w14:paraId="4252927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6EF63" w14:textId="77777777" w:rsidR="000B43C8" w:rsidRDefault="000B43C8" w:rsidP="00AF1C32">
            <w:pPr>
              <w:pStyle w:val="TAC"/>
            </w:pPr>
          </w:p>
          <w:p w14:paraId="355A92FD"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6EC5CE92" w14:textId="77777777" w:rsidR="000B43C8" w:rsidRDefault="000B43C8" w:rsidP="00AF1C32">
            <w:pPr>
              <w:pStyle w:val="TAL"/>
            </w:pPr>
            <w:r>
              <w:t>octet (o513+1)*</w:t>
            </w:r>
          </w:p>
          <w:p w14:paraId="3592AF00" w14:textId="77777777" w:rsidR="000B43C8" w:rsidRDefault="000B43C8" w:rsidP="00AF1C32">
            <w:pPr>
              <w:pStyle w:val="TAL"/>
            </w:pPr>
          </w:p>
          <w:p w14:paraId="5750657F" w14:textId="77777777" w:rsidR="000B43C8" w:rsidRDefault="000B43C8" w:rsidP="00AF1C32">
            <w:pPr>
              <w:pStyle w:val="TAL"/>
            </w:pPr>
            <w:r>
              <w:t>octet o514*</w:t>
            </w:r>
          </w:p>
        </w:tc>
      </w:tr>
      <w:tr w:rsidR="000B43C8" w14:paraId="7A37E1F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C93365" w14:textId="77777777" w:rsidR="000B43C8" w:rsidRDefault="000B43C8" w:rsidP="00AF1C32">
            <w:pPr>
              <w:pStyle w:val="TAC"/>
            </w:pPr>
          </w:p>
          <w:p w14:paraId="65C59FED" w14:textId="77777777" w:rsidR="000B43C8" w:rsidRDefault="000B43C8" w:rsidP="00AF1C32">
            <w:pPr>
              <w:pStyle w:val="TAC"/>
            </w:pPr>
            <w:r>
              <w:t>...</w:t>
            </w:r>
          </w:p>
        </w:tc>
        <w:tc>
          <w:tcPr>
            <w:tcW w:w="1346" w:type="dxa"/>
            <w:tcBorders>
              <w:top w:val="nil"/>
              <w:left w:val="single" w:sz="6" w:space="0" w:color="auto"/>
              <w:bottom w:val="nil"/>
              <w:right w:val="nil"/>
            </w:tcBorders>
          </w:tcPr>
          <w:p w14:paraId="69953936" w14:textId="77777777" w:rsidR="000B43C8" w:rsidRDefault="000B43C8" w:rsidP="00AF1C32">
            <w:pPr>
              <w:pStyle w:val="TAL"/>
            </w:pPr>
            <w:r>
              <w:t>octet (o514+1)*</w:t>
            </w:r>
          </w:p>
          <w:p w14:paraId="1CC0BEF6" w14:textId="77777777" w:rsidR="000B43C8" w:rsidRDefault="000B43C8" w:rsidP="00AF1C32">
            <w:pPr>
              <w:pStyle w:val="TAL"/>
            </w:pPr>
          </w:p>
          <w:p w14:paraId="296A9DE3" w14:textId="77777777" w:rsidR="000B43C8" w:rsidRDefault="000B43C8" w:rsidP="00AF1C32">
            <w:pPr>
              <w:pStyle w:val="TAL"/>
            </w:pPr>
            <w:r>
              <w:t>octet o515*</w:t>
            </w:r>
          </w:p>
        </w:tc>
      </w:tr>
      <w:tr w:rsidR="000B43C8" w14:paraId="3E9D8B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5631" w14:textId="77777777" w:rsidR="000B43C8" w:rsidRDefault="000B43C8" w:rsidP="00AF1C32">
            <w:pPr>
              <w:pStyle w:val="TAC"/>
            </w:pPr>
          </w:p>
          <w:p w14:paraId="152860F5"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491C5199" w14:textId="77777777" w:rsidR="000B43C8" w:rsidRDefault="000B43C8" w:rsidP="00AF1C32">
            <w:pPr>
              <w:pStyle w:val="TAL"/>
            </w:pPr>
            <w:r>
              <w:t>octet (o515+1)*</w:t>
            </w:r>
          </w:p>
          <w:p w14:paraId="5E733611" w14:textId="77777777" w:rsidR="000B43C8" w:rsidRDefault="000B43C8" w:rsidP="00AF1C32">
            <w:pPr>
              <w:pStyle w:val="TAL"/>
            </w:pPr>
          </w:p>
          <w:p w14:paraId="04EE2211" w14:textId="77777777" w:rsidR="000B43C8" w:rsidRDefault="000B43C8" w:rsidP="00AF1C32">
            <w:pPr>
              <w:pStyle w:val="TAL"/>
            </w:pPr>
            <w:r>
              <w:t>octet o10*</w:t>
            </w:r>
          </w:p>
        </w:tc>
      </w:tr>
    </w:tbl>
    <w:p w14:paraId="3CF4862C" w14:textId="77777777" w:rsidR="000B43C8" w:rsidRDefault="000B43C8" w:rsidP="000B43C8">
      <w:pPr>
        <w:pStyle w:val="TF"/>
      </w:pPr>
      <w:bookmarkStart w:id="638" w:name="_CRFigure5_12_2_5"/>
      <w:r>
        <w:t>Figure </w:t>
      </w:r>
      <w:bookmarkEnd w:id="638"/>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2EB48CEF" w14:textId="77777777" w:rsidR="000B43C8" w:rsidRDefault="000B43C8" w:rsidP="000B43C8">
      <w:pPr>
        <w:pStyle w:val="TH"/>
      </w:pPr>
      <w:bookmarkStart w:id="639" w:name="_CRTable5_12_2_5"/>
      <w:r>
        <w:t>Table </w:t>
      </w:r>
      <w:bookmarkEnd w:id="639"/>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6069FDE" w14:textId="77777777" w:rsidTr="00AF1C32">
        <w:trPr>
          <w:cantSplit/>
          <w:jc w:val="center"/>
        </w:trPr>
        <w:tc>
          <w:tcPr>
            <w:tcW w:w="7094" w:type="dxa"/>
          </w:tcPr>
          <w:p w14:paraId="5F8F6A30" w14:textId="77777777" w:rsidR="000B43C8" w:rsidRDefault="000B43C8" w:rsidP="00AF1C32">
            <w:pPr>
              <w:pStyle w:val="TAL"/>
            </w:pPr>
            <w:r>
              <w:t>Radio parameters per geographical area info:</w:t>
            </w:r>
          </w:p>
          <w:p w14:paraId="1BE9AA93" w14:textId="77777777" w:rsidR="000B43C8" w:rsidRDefault="000B43C8" w:rsidP="00AF1C32">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E419BE5" w14:textId="77777777" w:rsidR="000B43C8" w:rsidRDefault="000B43C8" w:rsidP="00AF1C32">
            <w:pPr>
              <w:pStyle w:val="TAL"/>
            </w:pPr>
          </w:p>
        </w:tc>
      </w:tr>
    </w:tbl>
    <w:p w14:paraId="75E127F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2CCFA2FA" w14:textId="77777777" w:rsidTr="00AF1C32">
        <w:trPr>
          <w:cantSplit/>
          <w:jc w:val="center"/>
        </w:trPr>
        <w:tc>
          <w:tcPr>
            <w:tcW w:w="708" w:type="dxa"/>
          </w:tcPr>
          <w:p w14:paraId="59C61427" w14:textId="77777777" w:rsidR="000B43C8" w:rsidRDefault="000B43C8" w:rsidP="00AF1C32">
            <w:pPr>
              <w:pStyle w:val="TAC"/>
            </w:pPr>
            <w:r>
              <w:t>8</w:t>
            </w:r>
          </w:p>
        </w:tc>
        <w:tc>
          <w:tcPr>
            <w:tcW w:w="709" w:type="dxa"/>
          </w:tcPr>
          <w:p w14:paraId="1F0000A6" w14:textId="77777777" w:rsidR="000B43C8" w:rsidRDefault="000B43C8" w:rsidP="00AF1C32">
            <w:pPr>
              <w:pStyle w:val="TAC"/>
            </w:pPr>
            <w:r>
              <w:t>7</w:t>
            </w:r>
          </w:p>
        </w:tc>
        <w:tc>
          <w:tcPr>
            <w:tcW w:w="709" w:type="dxa"/>
          </w:tcPr>
          <w:p w14:paraId="5E25AA08" w14:textId="77777777" w:rsidR="000B43C8" w:rsidRDefault="000B43C8" w:rsidP="00AF1C32">
            <w:pPr>
              <w:pStyle w:val="TAC"/>
            </w:pPr>
            <w:r>
              <w:t>6</w:t>
            </w:r>
          </w:p>
        </w:tc>
        <w:tc>
          <w:tcPr>
            <w:tcW w:w="709" w:type="dxa"/>
          </w:tcPr>
          <w:p w14:paraId="65F8EAEB" w14:textId="77777777" w:rsidR="000B43C8" w:rsidRDefault="000B43C8" w:rsidP="00AF1C32">
            <w:pPr>
              <w:pStyle w:val="TAC"/>
            </w:pPr>
            <w:r>
              <w:t>5</w:t>
            </w:r>
          </w:p>
        </w:tc>
        <w:tc>
          <w:tcPr>
            <w:tcW w:w="709" w:type="dxa"/>
          </w:tcPr>
          <w:p w14:paraId="1959166F" w14:textId="77777777" w:rsidR="000B43C8" w:rsidRDefault="000B43C8" w:rsidP="00AF1C32">
            <w:pPr>
              <w:pStyle w:val="TAC"/>
            </w:pPr>
            <w:r>
              <w:t>4</w:t>
            </w:r>
          </w:p>
        </w:tc>
        <w:tc>
          <w:tcPr>
            <w:tcW w:w="709" w:type="dxa"/>
          </w:tcPr>
          <w:p w14:paraId="09BE6ABB" w14:textId="77777777" w:rsidR="000B43C8" w:rsidRDefault="000B43C8" w:rsidP="00AF1C32">
            <w:pPr>
              <w:pStyle w:val="TAC"/>
            </w:pPr>
            <w:r>
              <w:t>3</w:t>
            </w:r>
          </w:p>
        </w:tc>
        <w:tc>
          <w:tcPr>
            <w:tcW w:w="709" w:type="dxa"/>
          </w:tcPr>
          <w:p w14:paraId="69114992" w14:textId="77777777" w:rsidR="000B43C8" w:rsidRDefault="000B43C8" w:rsidP="00AF1C32">
            <w:pPr>
              <w:pStyle w:val="TAC"/>
            </w:pPr>
            <w:r>
              <w:t>2</w:t>
            </w:r>
          </w:p>
        </w:tc>
        <w:tc>
          <w:tcPr>
            <w:tcW w:w="709" w:type="dxa"/>
          </w:tcPr>
          <w:p w14:paraId="5740445F" w14:textId="77777777" w:rsidR="000B43C8" w:rsidRDefault="000B43C8" w:rsidP="00AF1C32">
            <w:pPr>
              <w:pStyle w:val="TAC"/>
            </w:pPr>
            <w:r>
              <w:t>1</w:t>
            </w:r>
          </w:p>
        </w:tc>
        <w:tc>
          <w:tcPr>
            <w:tcW w:w="1416" w:type="dxa"/>
          </w:tcPr>
          <w:p w14:paraId="578BE4A6" w14:textId="77777777" w:rsidR="000B43C8" w:rsidRDefault="000B43C8" w:rsidP="00AF1C32">
            <w:pPr>
              <w:pStyle w:val="TAL"/>
            </w:pPr>
          </w:p>
        </w:tc>
      </w:tr>
      <w:tr w:rsidR="000B43C8" w14:paraId="2D57A4C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C0F29" w14:textId="77777777" w:rsidR="000B43C8" w:rsidRDefault="000B43C8" w:rsidP="00AF1C32">
            <w:pPr>
              <w:pStyle w:val="TAC"/>
            </w:pPr>
          </w:p>
          <w:p w14:paraId="47CE7687" w14:textId="77777777" w:rsidR="000B43C8" w:rsidRDefault="000B43C8" w:rsidP="00AF1C32">
            <w:pPr>
              <w:pStyle w:val="TAC"/>
            </w:pPr>
            <w:r>
              <w:t>Length of radio parameters per geographical area contents</w:t>
            </w:r>
          </w:p>
        </w:tc>
        <w:tc>
          <w:tcPr>
            <w:tcW w:w="1416" w:type="dxa"/>
            <w:tcBorders>
              <w:top w:val="nil"/>
              <w:left w:val="single" w:sz="6" w:space="0" w:color="auto"/>
              <w:bottom w:val="nil"/>
              <w:right w:val="nil"/>
            </w:tcBorders>
          </w:tcPr>
          <w:p w14:paraId="56A602B1" w14:textId="77777777" w:rsidR="000B43C8" w:rsidRDefault="000B43C8" w:rsidP="00AF1C32">
            <w:pPr>
              <w:pStyle w:val="TAL"/>
            </w:pPr>
            <w:r>
              <w:t>octet o510+1</w:t>
            </w:r>
          </w:p>
          <w:p w14:paraId="39C21E7D" w14:textId="77777777" w:rsidR="000B43C8" w:rsidRDefault="000B43C8" w:rsidP="00AF1C32">
            <w:pPr>
              <w:pStyle w:val="TAL"/>
            </w:pPr>
          </w:p>
          <w:p w14:paraId="6718613F" w14:textId="77777777" w:rsidR="000B43C8" w:rsidRDefault="000B43C8" w:rsidP="00AF1C32">
            <w:pPr>
              <w:pStyle w:val="TAL"/>
            </w:pPr>
            <w:r>
              <w:t>octet o510+2</w:t>
            </w:r>
          </w:p>
        </w:tc>
      </w:tr>
      <w:tr w:rsidR="000B43C8" w14:paraId="7EBBA55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A11" w14:textId="77777777" w:rsidR="000B43C8" w:rsidRDefault="000B43C8" w:rsidP="00AF1C32">
            <w:pPr>
              <w:pStyle w:val="TAC"/>
            </w:pPr>
          </w:p>
          <w:p w14:paraId="1740ED7E" w14:textId="77777777" w:rsidR="000B43C8" w:rsidRDefault="000B43C8" w:rsidP="00AF1C32">
            <w:pPr>
              <w:pStyle w:val="TAC"/>
            </w:pPr>
            <w:r>
              <w:t>Geographical area</w:t>
            </w:r>
          </w:p>
        </w:tc>
        <w:tc>
          <w:tcPr>
            <w:tcW w:w="1416" w:type="dxa"/>
            <w:tcBorders>
              <w:top w:val="nil"/>
              <w:left w:val="single" w:sz="6" w:space="0" w:color="auto"/>
              <w:bottom w:val="nil"/>
              <w:right w:val="nil"/>
            </w:tcBorders>
          </w:tcPr>
          <w:p w14:paraId="30E3C0E8" w14:textId="77777777" w:rsidR="000B43C8" w:rsidRDefault="000B43C8" w:rsidP="00AF1C32">
            <w:pPr>
              <w:pStyle w:val="TAL"/>
            </w:pPr>
            <w:r>
              <w:t>octet o510+3</w:t>
            </w:r>
          </w:p>
          <w:p w14:paraId="2C6C5EB9" w14:textId="77777777" w:rsidR="000B43C8" w:rsidRDefault="000B43C8" w:rsidP="00AF1C32">
            <w:pPr>
              <w:pStyle w:val="TAL"/>
            </w:pPr>
          </w:p>
          <w:p w14:paraId="547A9BE6" w14:textId="77777777" w:rsidR="000B43C8" w:rsidRDefault="000B43C8" w:rsidP="00AF1C32">
            <w:pPr>
              <w:pStyle w:val="TAL"/>
            </w:pPr>
            <w:r>
              <w:t>octet o5100</w:t>
            </w:r>
          </w:p>
        </w:tc>
      </w:tr>
      <w:tr w:rsidR="000B43C8" w14:paraId="7BDD066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2CBD3" w14:textId="77777777" w:rsidR="000B43C8" w:rsidRDefault="000B43C8" w:rsidP="00AF1C32">
            <w:pPr>
              <w:pStyle w:val="TAC"/>
            </w:pPr>
          </w:p>
          <w:p w14:paraId="6F1259F5" w14:textId="77777777" w:rsidR="000B43C8" w:rsidRDefault="000B43C8" w:rsidP="00AF1C32">
            <w:pPr>
              <w:pStyle w:val="TAC"/>
            </w:pPr>
            <w:r>
              <w:t>Radio parameters</w:t>
            </w:r>
          </w:p>
        </w:tc>
        <w:tc>
          <w:tcPr>
            <w:tcW w:w="1416" w:type="dxa"/>
            <w:tcBorders>
              <w:top w:val="nil"/>
              <w:left w:val="single" w:sz="6" w:space="0" w:color="auto"/>
              <w:bottom w:val="nil"/>
              <w:right w:val="nil"/>
            </w:tcBorders>
          </w:tcPr>
          <w:p w14:paraId="2E11F308" w14:textId="77777777" w:rsidR="000B43C8" w:rsidRDefault="000B43C8" w:rsidP="00AF1C32">
            <w:pPr>
              <w:pStyle w:val="TAL"/>
            </w:pPr>
            <w:r>
              <w:t>octet o5100+1</w:t>
            </w:r>
          </w:p>
          <w:p w14:paraId="01A54A75" w14:textId="77777777" w:rsidR="000B43C8" w:rsidRDefault="000B43C8" w:rsidP="00AF1C32">
            <w:pPr>
              <w:pStyle w:val="TAL"/>
            </w:pPr>
          </w:p>
          <w:p w14:paraId="3D262818" w14:textId="77777777" w:rsidR="000B43C8" w:rsidRDefault="000B43C8" w:rsidP="00AF1C32">
            <w:pPr>
              <w:pStyle w:val="TAL"/>
            </w:pPr>
            <w:r>
              <w:t>octet o511-1</w:t>
            </w:r>
          </w:p>
        </w:tc>
      </w:tr>
      <w:tr w:rsidR="000B43C8" w14:paraId="2D83E49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4B48A6" w14:textId="77777777" w:rsidR="000B43C8" w:rsidRDefault="000B43C8"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82F012B" w14:textId="77777777" w:rsidR="000B43C8" w:rsidRDefault="000B43C8" w:rsidP="00AF1C32">
            <w:pPr>
              <w:pStyle w:val="TAC"/>
            </w:pPr>
            <w:r>
              <w:t>0</w:t>
            </w:r>
          </w:p>
          <w:p w14:paraId="0E4C8193"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3ABA9" w14:textId="77777777" w:rsidR="000B43C8" w:rsidRDefault="000B43C8" w:rsidP="00AF1C32">
            <w:pPr>
              <w:pStyle w:val="TAC"/>
            </w:pPr>
            <w:r>
              <w:t>0</w:t>
            </w:r>
          </w:p>
          <w:p w14:paraId="15AD4245"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D41CAC" w14:textId="77777777" w:rsidR="000B43C8" w:rsidRDefault="000B43C8" w:rsidP="00AF1C32">
            <w:pPr>
              <w:pStyle w:val="TAC"/>
            </w:pPr>
            <w:r>
              <w:t>0</w:t>
            </w:r>
          </w:p>
          <w:p w14:paraId="0E5CB087"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ECEDCF" w14:textId="77777777" w:rsidR="000B43C8" w:rsidRDefault="000B43C8" w:rsidP="00AF1C32">
            <w:pPr>
              <w:pStyle w:val="TAC"/>
            </w:pPr>
            <w:r>
              <w:t>0</w:t>
            </w:r>
          </w:p>
          <w:p w14:paraId="606BCB9B"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6ED5FF" w14:textId="77777777" w:rsidR="000B43C8" w:rsidRDefault="000B43C8" w:rsidP="00AF1C32">
            <w:pPr>
              <w:pStyle w:val="TAC"/>
            </w:pPr>
            <w:r>
              <w:t>0</w:t>
            </w:r>
          </w:p>
          <w:p w14:paraId="11146591"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891B8E" w14:textId="77777777" w:rsidR="000B43C8" w:rsidRDefault="000B43C8" w:rsidP="00AF1C32">
            <w:pPr>
              <w:pStyle w:val="TAC"/>
            </w:pPr>
            <w:r>
              <w:t>0</w:t>
            </w:r>
          </w:p>
          <w:p w14:paraId="64F2F30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62F2BE" w14:textId="77777777" w:rsidR="000B43C8" w:rsidRDefault="000B43C8" w:rsidP="00AF1C32">
            <w:pPr>
              <w:pStyle w:val="TAC"/>
            </w:pPr>
            <w:r>
              <w:t>0</w:t>
            </w:r>
          </w:p>
          <w:p w14:paraId="0A0745A2" w14:textId="77777777" w:rsidR="000B43C8" w:rsidRDefault="000B43C8" w:rsidP="00AF1C32">
            <w:pPr>
              <w:pStyle w:val="TAC"/>
            </w:pPr>
            <w:r>
              <w:t>Spare</w:t>
            </w:r>
          </w:p>
        </w:tc>
        <w:tc>
          <w:tcPr>
            <w:tcW w:w="1416" w:type="dxa"/>
            <w:tcBorders>
              <w:top w:val="nil"/>
              <w:left w:val="single" w:sz="6" w:space="0" w:color="auto"/>
              <w:bottom w:val="nil"/>
              <w:right w:val="nil"/>
            </w:tcBorders>
          </w:tcPr>
          <w:p w14:paraId="54070CD3" w14:textId="77777777" w:rsidR="000B43C8" w:rsidRDefault="000B43C8" w:rsidP="00AF1C32">
            <w:pPr>
              <w:pStyle w:val="TAL"/>
            </w:pPr>
            <w:r>
              <w:t>octet o511</w:t>
            </w:r>
          </w:p>
        </w:tc>
      </w:tr>
    </w:tbl>
    <w:p w14:paraId="37E5BBA4" w14:textId="77777777" w:rsidR="000B43C8" w:rsidRDefault="000B43C8" w:rsidP="000B43C8">
      <w:pPr>
        <w:pStyle w:val="TF"/>
      </w:pPr>
      <w:bookmarkStart w:id="640" w:name="_CRFigure5_12_2_6"/>
      <w:r>
        <w:t>Figure </w:t>
      </w:r>
      <w:bookmarkEnd w:id="640"/>
      <w:r>
        <w:t>5.12.2.</w:t>
      </w:r>
      <w:r>
        <w:rPr>
          <w:rFonts w:hint="eastAsia"/>
          <w:lang w:eastAsia="zh-CN"/>
        </w:rPr>
        <w:t>6</w:t>
      </w:r>
      <w:r>
        <w:t>: Radio parameters per geographical area info</w:t>
      </w:r>
    </w:p>
    <w:p w14:paraId="08B42DA9" w14:textId="77777777" w:rsidR="000B43C8" w:rsidRDefault="000B43C8" w:rsidP="000B43C8">
      <w:pPr>
        <w:pStyle w:val="TH"/>
      </w:pPr>
      <w:bookmarkStart w:id="641" w:name="_CRTable5_12_2_6"/>
      <w:r>
        <w:lastRenderedPageBreak/>
        <w:t>Table </w:t>
      </w:r>
      <w:bookmarkEnd w:id="641"/>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3B7DCF34"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03485BE7" w14:textId="77777777" w:rsidR="000B43C8" w:rsidRDefault="000B43C8" w:rsidP="00AF1C32">
            <w:pPr>
              <w:pStyle w:val="TAL"/>
            </w:pPr>
            <w:r>
              <w:t>Geographical area (octet o510+3 to o5100):</w:t>
            </w:r>
          </w:p>
          <w:p w14:paraId="09FA668B" w14:textId="77777777" w:rsidR="000B43C8" w:rsidRDefault="000B43C8" w:rsidP="00AF1C32">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663C89C2" w14:textId="77777777" w:rsidR="000B43C8" w:rsidRDefault="000B43C8" w:rsidP="00AF1C32">
            <w:pPr>
              <w:pStyle w:val="TAL"/>
            </w:pPr>
          </w:p>
        </w:tc>
      </w:tr>
      <w:tr w:rsidR="000B43C8" w14:paraId="31889C0F" w14:textId="77777777" w:rsidTr="00AF1C32">
        <w:trPr>
          <w:cantSplit/>
          <w:jc w:val="center"/>
        </w:trPr>
        <w:tc>
          <w:tcPr>
            <w:tcW w:w="7094" w:type="dxa"/>
            <w:tcBorders>
              <w:top w:val="nil"/>
              <w:left w:val="single" w:sz="4" w:space="0" w:color="auto"/>
              <w:bottom w:val="nil"/>
              <w:right w:val="single" w:sz="4" w:space="0" w:color="auto"/>
            </w:tcBorders>
          </w:tcPr>
          <w:p w14:paraId="6482D27C" w14:textId="77777777" w:rsidR="000B43C8" w:rsidRDefault="000B43C8" w:rsidP="00AF1C32">
            <w:pPr>
              <w:pStyle w:val="TAL"/>
            </w:pPr>
            <w:r>
              <w:t>Radio parameters (octet o5100+1 to o511-1):</w:t>
            </w:r>
          </w:p>
          <w:p w14:paraId="09D1BBA9" w14:textId="77777777" w:rsidR="000B43C8" w:rsidRDefault="000B43C8" w:rsidP="00AF1C32">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4E19095A" w14:textId="77777777" w:rsidR="000B43C8" w:rsidRDefault="000B43C8" w:rsidP="00AF1C32">
            <w:pPr>
              <w:pStyle w:val="TAL"/>
            </w:pPr>
          </w:p>
        </w:tc>
      </w:tr>
      <w:tr w:rsidR="000B43C8" w14:paraId="2C5B762C" w14:textId="77777777" w:rsidTr="00AF1C32">
        <w:trPr>
          <w:cantSplit/>
          <w:jc w:val="center"/>
        </w:trPr>
        <w:tc>
          <w:tcPr>
            <w:tcW w:w="7094" w:type="dxa"/>
            <w:tcBorders>
              <w:top w:val="nil"/>
              <w:left w:val="single" w:sz="4" w:space="0" w:color="auto"/>
              <w:bottom w:val="nil"/>
              <w:right w:val="single" w:sz="4" w:space="0" w:color="auto"/>
            </w:tcBorders>
          </w:tcPr>
          <w:p w14:paraId="60D7C789" w14:textId="77777777" w:rsidR="000B43C8" w:rsidRDefault="000B43C8" w:rsidP="00AF1C32">
            <w:pPr>
              <w:pStyle w:val="TAL"/>
            </w:pPr>
            <w:r>
              <w:t>Managed indicator (MI) (octet o511 bit 8):</w:t>
            </w:r>
          </w:p>
          <w:p w14:paraId="510EB5AD" w14:textId="77777777" w:rsidR="000B43C8" w:rsidRDefault="000B43C8" w:rsidP="00AF1C32">
            <w:pPr>
              <w:pStyle w:val="TAL"/>
            </w:pPr>
            <w:r>
              <w:t>The managed indicator indicates how the radio parameters indicated in the radio parameters field in the geographical area indicated by the geographical area field are managed.</w:t>
            </w:r>
          </w:p>
          <w:p w14:paraId="3C5C7EB2" w14:textId="77777777" w:rsidR="000B43C8" w:rsidRDefault="000B43C8" w:rsidP="00AF1C32">
            <w:pPr>
              <w:pStyle w:val="TAL"/>
            </w:pPr>
            <w:r>
              <w:t>Bit</w:t>
            </w:r>
          </w:p>
          <w:p w14:paraId="43754C21" w14:textId="77777777" w:rsidR="000B43C8" w:rsidRDefault="000B43C8" w:rsidP="00AF1C32">
            <w:pPr>
              <w:pStyle w:val="TAL"/>
              <w:rPr>
                <w:b/>
              </w:rPr>
            </w:pPr>
            <w:r>
              <w:rPr>
                <w:b/>
              </w:rPr>
              <w:t>8</w:t>
            </w:r>
          </w:p>
          <w:p w14:paraId="05F66330" w14:textId="77777777" w:rsidR="000B43C8" w:rsidRDefault="000B43C8" w:rsidP="00AF1C32">
            <w:pPr>
              <w:pStyle w:val="TAL"/>
            </w:pPr>
            <w:r>
              <w:t>0</w:t>
            </w:r>
            <w:r>
              <w:tab/>
              <w:t>Non-operator managed</w:t>
            </w:r>
          </w:p>
          <w:p w14:paraId="5847C9B4" w14:textId="77777777" w:rsidR="000B43C8" w:rsidRDefault="000B43C8" w:rsidP="00AF1C32">
            <w:pPr>
              <w:pStyle w:val="TAL"/>
            </w:pPr>
            <w:r>
              <w:t>1</w:t>
            </w:r>
            <w:r>
              <w:tab/>
              <w:t>Operator managed</w:t>
            </w:r>
          </w:p>
          <w:p w14:paraId="5511F11B" w14:textId="77777777" w:rsidR="000B43C8" w:rsidRDefault="000B43C8" w:rsidP="00AF1C32">
            <w:pPr>
              <w:pStyle w:val="TAL"/>
            </w:pPr>
          </w:p>
        </w:tc>
      </w:tr>
      <w:tr w:rsidR="000B43C8" w14:paraId="075CE26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D135E6" w14:textId="77777777" w:rsidR="000B43C8" w:rsidRDefault="000B43C8" w:rsidP="00AF1C32">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340D9012" w14:textId="77777777" w:rsidR="000B43C8" w:rsidRDefault="000B43C8" w:rsidP="00AF1C32">
            <w:pPr>
              <w:pStyle w:val="TAL"/>
            </w:pPr>
          </w:p>
        </w:tc>
      </w:tr>
    </w:tbl>
    <w:p w14:paraId="73D1494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6B9A80F" w14:textId="77777777" w:rsidTr="00AF1C32">
        <w:trPr>
          <w:cantSplit/>
          <w:jc w:val="center"/>
        </w:trPr>
        <w:tc>
          <w:tcPr>
            <w:tcW w:w="708" w:type="dxa"/>
          </w:tcPr>
          <w:p w14:paraId="3EF561B7" w14:textId="77777777" w:rsidR="000B43C8" w:rsidRDefault="000B43C8" w:rsidP="00AF1C32">
            <w:pPr>
              <w:pStyle w:val="TAC"/>
            </w:pPr>
            <w:r>
              <w:t>8</w:t>
            </w:r>
          </w:p>
        </w:tc>
        <w:tc>
          <w:tcPr>
            <w:tcW w:w="709" w:type="dxa"/>
          </w:tcPr>
          <w:p w14:paraId="66B28E68" w14:textId="77777777" w:rsidR="000B43C8" w:rsidRDefault="000B43C8" w:rsidP="00AF1C32">
            <w:pPr>
              <w:pStyle w:val="TAC"/>
            </w:pPr>
            <w:r>
              <w:t>7</w:t>
            </w:r>
          </w:p>
        </w:tc>
        <w:tc>
          <w:tcPr>
            <w:tcW w:w="709" w:type="dxa"/>
          </w:tcPr>
          <w:p w14:paraId="6B0E1F52" w14:textId="77777777" w:rsidR="000B43C8" w:rsidRDefault="000B43C8" w:rsidP="00AF1C32">
            <w:pPr>
              <w:pStyle w:val="TAC"/>
            </w:pPr>
            <w:r>
              <w:t>6</w:t>
            </w:r>
          </w:p>
        </w:tc>
        <w:tc>
          <w:tcPr>
            <w:tcW w:w="709" w:type="dxa"/>
          </w:tcPr>
          <w:p w14:paraId="17D46A14" w14:textId="77777777" w:rsidR="000B43C8" w:rsidRDefault="000B43C8" w:rsidP="00AF1C32">
            <w:pPr>
              <w:pStyle w:val="TAC"/>
            </w:pPr>
            <w:r>
              <w:t>5</w:t>
            </w:r>
          </w:p>
        </w:tc>
        <w:tc>
          <w:tcPr>
            <w:tcW w:w="709" w:type="dxa"/>
          </w:tcPr>
          <w:p w14:paraId="4AF63A49" w14:textId="77777777" w:rsidR="000B43C8" w:rsidRDefault="000B43C8" w:rsidP="00AF1C32">
            <w:pPr>
              <w:pStyle w:val="TAC"/>
            </w:pPr>
            <w:r>
              <w:t>4</w:t>
            </w:r>
          </w:p>
        </w:tc>
        <w:tc>
          <w:tcPr>
            <w:tcW w:w="709" w:type="dxa"/>
          </w:tcPr>
          <w:p w14:paraId="6326E520" w14:textId="77777777" w:rsidR="000B43C8" w:rsidRDefault="000B43C8" w:rsidP="00AF1C32">
            <w:pPr>
              <w:pStyle w:val="TAC"/>
            </w:pPr>
            <w:r>
              <w:t>3</w:t>
            </w:r>
          </w:p>
        </w:tc>
        <w:tc>
          <w:tcPr>
            <w:tcW w:w="709" w:type="dxa"/>
          </w:tcPr>
          <w:p w14:paraId="6630D7F6" w14:textId="77777777" w:rsidR="000B43C8" w:rsidRDefault="000B43C8" w:rsidP="00AF1C32">
            <w:pPr>
              <w:pStyle w:val="TAC"/>
            </w:pPr>
            <w:r>
              <w:t>2</w:t>
            </w:r>
          </w:p>
        </w:tc>
        <w:tc>
          <w:tcPr>
            <w:tcW w:w="709" w:type="dxa"/>
          </w:tcPr>
          <w:p w14:paraId="7AD9E250" w14:textId="77777777" w:rsidR="000B43C8" w:rsidRDefault="000B43C8" w:rsidP="00AF1C32">
            <w:pPr>
              <w:pStyle w:val="TAC"/>
            </w:pPr>
            <w:r>
              <w:t>1</w:t>
            </w:r>
          </w:p>
        </w:tc>
        <w:tc>
          <w:tcPr>
            <w:tcW w:w="1346" w:type="dxa"/>
          </w:tcPr>
          <w:p w14:paraId="13CC1120" w14:textId="77777777" w:rsidR="000B43C8" w:rsidRDefault="000B43C8" w:rsidP="00AF1C32">
            <w:pPr>
              <w:pStyle w:val="TAL"/>
            </w:pPr>
          </w:p>
        </w:tc>
      </w:tr>
      <w:tr w:rsidR="000B43C8" w14:paraId="6E37BEB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0FA19" w14:textId="77777777" w:rsidR="000B43C8" w:rsidRDefault="000B43C8" w:rsidP="00AF1C32">
            <w:pPr>
              <w:pStyle w:val="TAC"/>
            </w:pPr>
          </w:p>
          <w:p w14:paraId="68378931" w14:textId="77777777" w:rsidR="000B43C8" w:rsidRDefault="000B43C8" w:rsidP="00AF1C32">
            <w:pPr>
              <w:pStyle w:val="TAC"/>
            </w:pPr>
            <w:r>
              <w:t>Length of geographical area contents</w:t>
            </w:r>
          </w:p>
        </w:tc>
        <w:tc>
          <w:tcPr>
            <w:tcW w:w="1346" w:type="dxa"/>
          </w:tcPr>
          <w:p w14:paraId="3596FD3C" w14:textId="77777777" w:rsidR="000B43C8" w:rsidRDefault="000B43C8" w:rsidP="00AF1C32">
            <w:pPr>
              <w:pStyle w:val="TAL"/>
            </w:pPr>
            <w:r>
              <w:t>octet o510+3</w:t>
            </w:r>
          </w:p>
          <w:p w14:paraId="7C7DB7DE" w14:textId="77777777" w:rsidR="000B43C8" w:rsidRDefault="000B43C8" w:rsidP="00AF1C32">
            <w:pPr>
              <w:pStyle w:val="TAL"/>
            </w:pPr>
          </w:p>
          <w:p w14:paraId="7E03AE04" w14:textId="77777777" w:rsidR="000B43C8" w:rsidRDefault="000B43C8" w:rsidP="00AF1C32">
            <w:pPr>
              <w:pStyle w:val="TAL"/>
            </w:pPr>
            <w:r>
              <w:t>octet o510+4</w:t>
            </w:r>
          </w:p>
        </w:tc>
      </w:tr>
      <w:tr w:rsidR="000B43C8" w14:paraId="228F011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8F01" w14:textId="77777777" w:rsidR="000B43C8" w:rsidRDefault="000B43C8" w:rsidP="00AF1C32">
            <w:pPr>
              <w:pStyle w:val="TAC"/>
            </w:pPr>
          </w:p>
          <w:p w14:paraId="7027046F" w14:textId="77777777" w:rsidR="000B43C8" w:rsidRDefault="000B43C8" w:rsidP="00AF1C32">
            <w:pPr>
              <w:pStyle w:val="TAC"/>
            </w:pPr>
            <w:r>
              <w:t>Coordinate 1</w:t>
            </w:r>
          </w:p>
        </w:tc>
        <w:tc>
          <w:tcPr>
            <w:tcW w:w="1346" w:type="dxa"/>
            <w:tcBorders>
              <w:top w:val="nil"/>
              <w:left w:val="single" w:sz="6" w:space="0" w:color="auto"/>
              <w:bottom w:val="nil"/>
              <w:right w:val="nil"/>
            </w:tcBorders>
          </w:tcPr>
          <w:p w14:paraId="23E205E5" w14:textId="77777777" w:rsidR="000B43C8" w:rsidRDefault="000B43C8" w:rsidP="00AF1C32">
            <w:pPr>
              <w:pStyle w:val="TAL"/>
            </w:pPr>
            <w:r>
              <w:t>octet (o510+5)*</w:t>
            </w:r>
          </w:p>
          <w:p w14:paraId="3108E780" w14:textId="77777777" w:rsidR="000B43C8" w:rsidRDefault="000B43C8" w:rsidP="00AF1C32">
            <w:pPr>
              <w:pStyle w:val="TAL"/>
            </w:pPr>
          </w:p>
          <w:p w14:paraId="3DA5F404" w14:textId="77777777" w:rsidR="000B43C8" w:rsidRDefault="000B43C8" w:rsidP="00AF1C32">
            <w:pPr>
              <w:pStyle w:val="TAL"/>
            </w:pPr>
            <w:r>
              <w:t>octet (o510+10)*</w:t>
            </w:r>
          </w:p>
        </w:tc>
      </w:tr>
      <w:tr w:rsidR="000B43C8" w14:paraId="5CB210D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A9032" w14:textId="77777777" w:rsidR="000B43C8" w:rsidRDefault="000B43C8" w:rsidP="00AF1C32">
            <w:pPr>
              <w:pStyle w:val="TAC"/>
            </w:pPr>
          </w:p>
          <w:p w14:paraId="72EAC61F" w14:textId="77777777" w:rsidR="000B43C8" w:rsidRDefault="000B43C8" w:rsidP="00AF1C32">
            <w:pPr>
              <w:pStyle w:val="TAC"/>
            </w:pPr>
            <w:r>
              <w:t>Coordinate 2</w:t>
            </w:r>
          </w:p>
        </w:tc>
        <w:tc>
          <w:tcPr>
            <w:tcW w:w="1346" w:type="dxa"/>
            <w:tcBorders>
              <w:top w:val="nil"/>
              <w:left w:val="single" w:sz="6" w:space="0" w:color="auto"/>
              <w:bottom w:val="nil"/>
              <w:right w:val="nil"/>
            </w:tcBorders>
          </w:tcPr>
          <w:p w14:paraId="33BF8C0C" w14:textId="77777777" w:rsidR="000B43C8" w:rsidRDefault="000B43C8" w:rsidP="00AF1C32">
            <w:pPr>
              <w:pStyle w:val="TAL"/>
            </w:pPr>
            <w:r>
              <w:t>octet (o510+11)*</w:t>
            </w:r>
          </w:p>
          <w:p w14:paraId="566C7AB4" w14:textId="77777777" w:rsidR="000B43C8" w:rsidRDefault="000B43C8" w:rsidP="00AF1C32">
            <w:pPr>
              <w:pStyle w:val="TAL"/>
            </w:pPr>
          </w:p>
          <w:p w14:paraId="1AAC3D22" w14:textId="77777777" w:rsidR="000B43C8" w:rsidRDefault="000B43C8" w:rsidP="00AF1C32">
            <w:pPr>
              <w:pStyle w:val="TAL"/>
            </w:pPr>
            <w:r>
              <w:t>octet (o510+16)*</w:t>
            </w:r>
          </w:p>
        </w:tc>
      </w:tr>
      <w:tr w:rsidR="000B43C8" w14:paraId="4294EAB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D4A52" w14:textId="77777777" w:rsidR="000B43C8" w:rsidRDefault="000B43C8" w:rsidP="00AF1C32">
            <w:pPr>
              <w:pStyle w:val="TAC"/>
            </w:pPr>
          </w:p>
          <w:p w14:paraId="6858FE6F" w14:textId="77777777" w:rsidR="000B43C8" w:rsidRDefault="000B43C8" w:rsidP="00AF1C32">
            <w:pPr>
              <w:pStyle w:val="TAC"/>
            </w:pPr>
            <w:r>
              <w:t>...</w:t>
            </w:r>
          </w:p>
        </w:tc>
        <w:tc>
          <w:tcPr>
            <w:tcW w:w="1346" w:type="dxa"/>
            <w:tcBorders>
              <w:top w:val="nil"/>
              <w:left w:val="single" w:sz="6" w:space="0" w:color="auto"/>
              <w:bottom w:val="nil"/>
              <w:right w:val="nil"/>
            </w:tcBorders>
          </w:tcPr>
          <w:p w14:paraId="3925CF93" w14:textId="77777777" w:rsidR="000B43C8" w:rsidRDefault="000B43C8" w:rsidP="00AF1C32">
            <w:pPr>
              <w:pStyle w:val="TAL"/>
            </w:pPr>
            <w:r>
              <w:t>octet (o510+17)*</w:t>
            </w:r>
          </w:p>
          <w:p w14:paraId="7A991FC7" w14:textId="77777777" w:rsidR="000B43C8" w:rsidRDefault="000B43C8" w:rsidP="00AF1C32">
            <w:pPr>
              <w:pStyle w:val="TAL"/>
            </w:pPr>
          </w:p>
          <w:p w14:paraId="5F650C47" w14:textId="77777777" w:rsidR="000B43C8" w:rsidRDefault="000B43C8" w:rsidP="00AF1C32">
            <w:pPr>
              <w:pStyle w:val="TAL"/>
            </w:pPr>
            <w:r>
              <w:t>octet (o510-2+6*n)*</w:t>
            </w:r>
          </w:p>
        </w:tc>
      </w:tr>
      <w:tr w:rsidR="000B43C8" w14:paraId="64D50C6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D5009" w14:textId="77777777" w:rsidR="000B43C8" w:rsidRDefault="000B43C8" w:rsidP="00AF1C32">
            <w:pPr>
              <w:pStyle w:val="TAC"/>
            </w:pPr>
          </w:p>
          <w:p w14:paraId="41F45624" w14:textId="77777777" w:rsidR="000B43C8" w:rsidRDefault="000B43C8" w:rsidP="00AF1C32">
            <w:pPr>
              <w:pStyle w:val="TAC"/>
            </w:pPr>
            <w:r>
              <w:t>Coordinate n</w:t>
            </w:r>
          </w:p>
        </w:tc>
        <w:tc>
          <w:tcPr>
            <w:tcW w:w="1346" w:type="dxa"/>
            <w:tcBorders>
              <w:top w:val="nil"/>
              <w:left w:val="single" w:sz="6" w:space="0" w:color="auto"/>
              <w:bottom w:val="nil"/>
              <w:right w:val="nil"/>
            </w:tcBorders>
          </w:tcPr>
          <w:p w14:paraId="559979FE" w14:textId="77777777" w:rsidR="000B43C8" w:rsidRDefault="000B43C8" w:rsidP="00AF1C32">
            <w:pPr>
              <w:pStyle w:val="TAL"/>
            </w:pPr>
            <w:r>
              <w:t>octet (o510-1+6*n)*</w:t>
            </w:r>
          </w:p>
          <w:p w14:paraId="7BE9FA15" w14:textId="77777777" w:rsidR="000B43C8" w:rsidRDefault="000B43C8" w:rsidP="00AF1C32">
            <w:pPr>
              <w:pStyle w:val="TAL"/>
            </w:pPr>
          </w:p>
          <w:p w14:paraId="5A2BFEA6" w14:textId="77777777" w:rsidR="000B43C8" w:rsidRDefault="000B43C8" w:rsidP="00AF1C32">
            <w:pPr>
              <w:pStyle w:val="TAL"/>
            </w:pPr>
            <w:r>
              <w:t>octet (o510+4+6*n)* = octet o5100*</w:t>
            </w:r>
          </w:p>
        </w:tc>
      </w:tr>
    </w:tbl>
    <w:p w14:paraId="5C4AC7E7" w14:textId="77777777" w:rsidR="000B43C8" w:rsidRDefault="000B43C8" w:rsidP="000B43C8">
      <w:pPr>
        <w:pStyle w:val="TF"/>
      </w:pPr>
      <w:bookmarkStart w:id="642" w:name="_CRFigure5_12_2_7"/>
      <w:r>
        <w:t>Figure </w:t>
      </w:r>
      <w:bookmarkEnd w:id="642"/>
      <w:r>
        <w:t>5.12.2.</w:t>
      </w:r>
      <w:r>
        <w:rPr>
          <w:rFonts w:hint="eastAsia"/>
          <w:lang w:eastAsia="zh-CN"/>
        </w:rPr>
        <w:t>7</w:t>
      </w:r>
      <w:r>
        <w:t>: Geographical area</w:t>
      </w:r>
    </w:p>
    <w:p w14:paraId="2DD58594" w14:textId="77777777" w:rsidR="000B43C8" w:rsidRDefault="000B43C8" w:rsidP="000B43C8">
      <w:pPr>
        <w:pStyle w:val="TH"/>
      </w:pPr>
      <w:bookmarkStart w:id="643" w:name="_CRTable5_12_2_7"/>
      <w:r>
        <w:t>Table </w:t>
      </w:r>
      <w:bookmarkEnd w:id="643"/>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0052292" w14:textId="77777777" w:rsidTr="00AF1C32">
        <w:trPr>
          <w:cantSplit/>
          <w:jc w:val="center"/>
        </w:trPr>
        <w:tc>
          <w:tcPr>
            <w:tcW w:w="7094" w:type="dxa"/>
          </w:tcPr>
          <w:p w14:paraId="7372486B" w14:textId="77777777" w:rsidR="000B43C8" w:rsidRDefault="000B43C8" w:rsidP="00AF1C32">
            <w:pPr>
              <w:pStyle w:val="TAL"/>
            </w:pPr>
            <w:r>
              <w:t>Coordinate:</w:t>
            </w:r>
          </w:p>
          <w:p w14:paraId="02511FEB" w14:textId="77777777" w:rsidR="000B43C8" w:rsidRDefault="000B43C8" w:rsidP="00AF1C32">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7D423556" w14:textId="77777777" w:rsidR="000B43C8" w:rsidRDefault="000B43C8" w:rsidP="00AF1C32">
            <w:pPr>
              <w:pStyle w:val="TAL"/>
            </w:pPr>
          </w:p>
        </w:tc>
      </w:tr>
    </w:tbl>
    <w:p w14:paraId="3F69555C"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F247279" w14:textId="77777777" w:rsidTr="00AF1C32">
        <w:trPr>
          <w:cantSplit/>
          <w:jc w:val="center"/>
        </w:trPr>
        <w:tc>
          <w:tcPr>
            <w:tcW w:w="708" w:type="dxa"/>
          </w:tcPr>
          <w:p w14:paraId="46FC72F4" w14:textId="77777777" w:rsidR="000B43C8" w:rsidRDefault="000B43C8" w:rsidP="00AF1C32">
            <w:pPr>
              <w:pStyle w:val="TAC"/>
            </w:pPr>
            <w:r>
              <w:lastRenderedPageBreak/>
              <w:t>8</w:t>
            </w:r>
          </w:p>
        </w:tc>
        <w:tc>
          <w:tcPr>
            <w:tcW w:w="709" w:type="dxa"/>
          </w:tcPr>
          <w:p w14:paraId="5DD2CDE2" w14:textId="77777777" w:rsidR="000B43C8" w:rsidRDefault="000B43C8" w:rsidP="00AF1C32">
            <w:pPr>
              <w:pStyle w:val="TAC"/>
            </w:pPr>
            <w:r>
              <w:t>7</w:t>
            </w:r>
          </w:p>
        </w:tc>
        <w:tc>
          <w:tcPr>
            <w:tcW w:w="709" w:type="dxa"/>
          </w:tcPr>
          <w:p w14:paraId="7B314FBC" w14:textId="77777777" w:rsidR="000B43C8" w:rsidRDefault="000B43C8" w:rsidP="00AF1C32">
            <w:pPr>
              <w:pStyle w:val="TAC"/>
            </w:pPr>
            <w:r>
              <w:t>6</w:t>
            </w:r>
          </w:p>
        </w:tc>
        <w:tc>
          <w:tcPr>
            <w:tcW w:w="709" w:type="dxa"/>
          </w:tcPr>
          <w:p w14:paraId="2DCCCA12" w14:textId="77777777" w:rsidR="000B43C8" w:rsidRDefault="000B43C8" w:rsidP="00AF1C32">
            <w:pPr>
              <w:pStyle w:val="TAC"/>
            </w:pPr>
            <w:r>
              <w:t>5</w:t>
            </w:r>
          </w:p>
        </w:tc>
        <w:tc>
          <w:tcPr>
            <w:tcW w:w="709" w:type="dxa"/>
          </w:tcPr>
          <w:p w14:paraId="2470E83C" w14:textId="77777777" w:rsidR="000B43C8" w:rsidRDefault="000B43C8" w:rsidP="00AF1C32">
            <w:pPr>
              <w:pStyle w:val="TAC"/>
            </w:pPr>
            <w:r>
              <w:t>4</w:t>
            </w:r>
          </w:p>
        </w:tc>
        <w:tc>
          <w:tcPr>
            <w:tcW w:w="709" w:type="dxa"/>
          </w:tcPr>
          <w:p w14:paraId="1A8A1B84" w14:textId="77777777" w:rsidR="000B43C8" w:rsidRDefault="000B43C8" w:rsidP="00AF1C32">
            <w:pPr>
              <w:pStyle w:val="TAC"/>
            </w:pPr>
            <w:r>
              <w:t>3</w:t>
            </w:r>
          </w:p>
        </w:tc>
        <w:tc>
          <w:tcPr>
            <w:tcW w:w="709" w:type="dxa"/>
          </w:tcPr>
          <w:p w14:paraId="3F4E6900" w14:textId="77777777" w:rsidR="000B43C8" w:rsidRDefault="000B43C8" w:rsidP="00AF1C32">
            <w:pPr>
              <w:pStyle w:val="TAC"/>
            </w:pPr>
            <w:r>
              <w:t>2</w:t>
            </w:r>
          </w:p>
        </w:tc>
        <w:tc>
          <w:tcPr>
            <w:tcW w:w="709" w:type="dxa"/>
          </w:tcPr>
          <w:p w14:paraId="3E1EFADE" w14:textId="77777777" w:rsidR="000B43C8" w:rsidRDefault="000B43C8" w:rsidP="00AF1C32">
            <w:pPr>
              <w:pStyle w:val="TAC"/>
            </w:pPr>
            <w:r>
              <w:t>1</w:t>
            </w:r>
          </w:p>
        </w:tc>
        <w:tc>
          <w:tcPr>
            <w:tcW w:w="1346" w:type="dxa"/>
          </w:tcPr>
          <w:p w14:paraId="458AF6A2" w14:textId="77777777" w:rsidR="000B43C8" w:rsidRDefault="000B43C8" w:rsidP="00AF1C32">
            <w:pPr>
              <w:pStyle w:val="TAL"/>
            </w:pPr>
          </w:p>
        </w:tc>
      </w:tr>
      <w:tr w:rsidR="000B43C8" w14:paraId="43B5959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930E" w14:textId="77777777" w:rsidR="000B43C8" w:rsidRDefault="000B43C8" w:rsidP="00AF1C32">
            <w:pPr>
              <w:pStyle w:val="TAC"/>
            </w:pPr>
          </w:p>
          <w:p w14:paraId="5F3E46BE" w14:textId="77777777" w:rsidR="000B43C8" w:rsidRDefault="000B43C8" w:rsidP="00AF1C32">
            <w:pPr>
              <w:pStyle w:val="TAC"/>
            </w:pPr>
            <w:r>
              <w:t>Latitude</w:t>
            </w:r>
          </w:p>
        </w:tc>
        <w:tc>
          <w:tcPr>
            <w:tcW w:w="1346" w:type="dxa"/>
          </w:tcPr>
          <w:p w14:paraId="732CCBE0" w14:textId="77777777" w:rsidR="000B43C8" w:rsidRDefault="000B43C8" w:rsidP="00AF1C32">
            <w:pPr>
              <w:pStyle w:val="TAL"/>
            </w:pPr>
            <w:r>
              <w:t>octet o510+11</w:t>
            </w:r>
          </w:p>
          <w:p w14:paraId="18963CF3" w14:textId="77777777" w:rsidR="000B43C8" w:rsidRDefault="000B43C8" w:rsidP="00AF1C32">
            <w:pPr>
              <w:pStyle w:val="TAL"/>
            </w:pPr>
          </w:p>
          <w:p w14:paraId="56ACF165" w14:textId="77777777" w:rsidR="000B43C8" w:rsidRDefault="000B43C8" w:rsidP="00AF1C32">
            <w:pPr>
              <w:pStyle w:val="TAL"/>
            </w:pPr>
            <w:r>
              <w:t>octet o510+13</w:t>
            </w:r>
          </w:p>
        </w:tc>
      </w:tr>
      <w:tr w:rsidR="000B43C8" w14:paraId="0400CF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8C342" w14:textId="77777777" w:rsidR="000B43C8" w:rsidRDefault="000B43C8" w:rsidP="00AF1C32">
            <w:pPr>
              <w:pStyle w:val="TAC"/>
            </w:pPr>
          </w:p>
          <w:p w14:paraId="24A7890E" w14:textId="77777777" w:rsidR="000B43C8" w:rsidRDefault="000B43C8" w:rsidP="00AF1C32">
            <w:pPr>
              <w:pStyle w:val="TAC"/>
            </w:pPr>
            <w:r>
              <w:t>Longitude</w:t>
            </w:r>
          </w:p>
        </w:tc>
        <w:tc>
          <w:tcPr>
            <w:tcW w:w="1346" w:type="dxa"/>
            <w:tcBorders>
              <w:top w:val="nil"/>
              <w:left w:val="single" w:sz="6" w:space="0" w:color="auto"/>
              <w:bottom w:val="nil"/>
              <w:right w:val="nil"/>
            </w:tcBorders>
          </w:tcPr>
          <w:p w14:paraId="4A419BE7" w14:textId="77777777" w:rsidR="000B43C8" w:rsidRDefault="000B43C8" w:rsidP="00AF1C32">
            <w:pPr>
              <w:pStyle w:val="TAL"/>
            </w:pPr>
            <w:r>
              <w:t>octet o510+14</w:t>
            </w:r>
          </w:p>
          <w:p w14:paraId="5206C123" w14:textId="77777777" w:rsidR="000B43C8" w:rsidRDefault="000B43C8" w:rsidP="00AF1C32">
            <w:pPr>
              <w:pStyle w:val="TAL"/>
            </w:pPr>
          </w:p>
          <w:p w14:paraId="682C3BD9" w14:textId="77777777" w:rsidR="000B43C8" w:rsidRDefault="000B43C8" w:rsidP="00AF1C32">
            <w:pPr>
              <w:pStyle w:val="TAL"/>
            </w:pPr>
            <w:r>
              <w:t>octet o510+17</w:t>
            </w:r>
          </w:p>
        </w:tc>
      </w:tr>
    </w:tbl>
    <w:p w14:paraId="2E212E2F" w14:textId="77777777" w:rsidR="000B43C8" w:rsidRDefault="000B43C8" w:rsidP="000B43C8">
      <w:pPr>
        <w:pStyle w:val="TF"/>
      </w:pPr>
      <w:bookmarkStart w:id="644" w:name="_CRFigure5_12_2_8"/>
      <w:r>
        <w:t>Figure </w:t>
      </w:r>
      <w:bookmarkEnd w:id="644"/>
      <w:r>
        <w:t>5.12.2.</w:t>
      </w:r>
      <w:r>
        <w:rPr>
          <w:rFonts w:hint="eastAsia"/>
          <w:lang w:eastAsia="zh-CN"/>
        </w:rPr>
        <w:t>8</w:t>
      </w:r>
      <w:r>
        <w:t>: Coordinate area</w:t>
      </w:r>
    </w:p>
    <w:p w14:paraId="6B7ED49F" w14:textId="77777777" w:rsidR="000B43C8" w:rsidRDefault="000B43C8" w:rsidP="000B43C8">
      <w:pPr>
        <w:pStyle w:val="TH"/>
      </w:pPr>
      <w:bookmarkStart w:id="645" w:name="_CRTable5_12_2_8"/>
      <w:r>
        <w:t>Table </w:t>
      </w:r>
      <w:bookmarkEnd w:id="645"/>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A715D6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BAFC59A" w14:textId="77777777" w:rsidR="000B43C8" w:rsidRDefault="000B43C8" w:rsidP="00AF1C32">
            <w:pPr>
              <w:pStyle w:val="TAL"/>
            </w:pPr>
            <w:r>
              <w:t>Latitude (octet o510+11 to o510+13):</w:t>
            </w:r>
          </w:p>
          <w:p w14:paraId="213CB03D" w14:textId="77777777" w:rsidR="000B43C8" w:rsidRDefault="000B43C8" w:rsidP="00AF1C32">
            <w:pPr>
              <w:pStyle w:val="TAL"/>
            </w:pPr>
            <w:r>
              <w:t>The latitude field is coded according to clause 6.1 of 3GPP TS 23.032 [6].</w:t>
            </w:r>
          </w:p>
          <w:p w14:paraId="3041E16A" w14:textId="77777777" w:rsidR="000B43C8" w:rsidRDefault="000B43C8" w:rsidP="00AF1C32">
            <w:pPr>
              <w:pStyle w:val="TAL"/>
            </w:pPr>
          </w:p>
        </w:tc>
      </w:tr>
      <w:tr w:rsidR="000B43C8" w14:paraId="361162B9"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A18ED3F" w14:textId="77777777" w:rsidR="000B43C8" w:rsidRDefault="000B43C8" w:rsidP="00AF1C32">
            <w:pPr>
              <w:pStyle w:val="TAL"/>
            </w:pPr>
            <w:r>
              <w:t>Longitude (octet o510+14 to o510+17):</w:t>
            </w:r>
          </w:p>
          <w:p w14:paraId="49523F89" w14:textId="77777777" w:rsidR="000B43C8" w:rsidRDefault="000B43C8" w:rsidP="00AF1C32">
            <w:pPr>
              <w:pStyle w:val="TAL"/>
            </w:pPr>
            <w:r>
              <w:t>The longitude field is coded according to clause 6.1 of 3GPP TS 23.032 [6].</w:t>
            </w:r>
          </w:p>
          <w:p w14:paraId="735C46B4" w14:textId="77777777" w:rsidR="000B43C8" w:rsidRDefault="000B43C8" w:rsidP="00AF1C32">
            <w:pPr>
              <w:pStyle w:val="TAL"/>
            </w:pPr>
          </w:p>
        </w:tc>
      </w:tr>
    </w:tbl>
    <w:p w14:paraId="6586F81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576394F" w14:textId="77777777" w:rsidTr="00AF1C32">
        <w:trPr>
          <w:cantSplit/>
          <w:jc w:val="center"/>
        </w:trPr>
        <w:tc>
          <w:tcPr>
            <w:tcW w:w="708" w:type="dxa"/>
          </w:tcPr>
          <w:p w14:paraId="05E7782D" w14:textId="77777777" w:rsidR="000B43C8" w:rsidRDefault="000B43C8" w:rsidP="00AF1C32">
            <w:pPr>
              <w:pStyle w:val="TAC"/>
            </w:pPr>
            <w:r>
              <w:t>8</w:t>
            </w:r>
          </w:p>
        </w:tc>
        <w:tc>
          <w:tcPr>
            <w:tcW w:w="709" w:type="dxa"/>
          </w:tcPr>
          <w:p w14:paraId="1BF9FB37" w14:textId="77777777" w:rsidR="000B43C8" w:rsidRDefault="000B43C8" w:rsidP="00AF1C32">
            <w:pPr>
              <w:pStyle w:val="TAC"/>
            </w:pPr>
            <w:r>
              <w:t>7</w:t>
            </w:r>
          </w:p>
        </w:tc>
        <w:tc>
          <w:tcPr>
            <w:tcW w:w="709" w:type="dxa"/>
          </w:tcPr>
          <w:p w14:paraId="60272E8B" w14:textId="77777777" w:rsidR="000B43C8" w:rsidRDefault="000B43C8" w:rsidP="00AF1C32">
            <w:pPr>
              <w:pStyle w:val="TAC"/>
            </w:pPr>
            <w:r>
              <w:t>6</w:t>
            </w:r>
          </w:p>
        </w:tc>
        <w:tc>
          <w:tcPr>
            <w:tcW w:w="709" w:type="dxa"/>
          </w:tcPr>
          <w:p w14:paraId="5A3161DC" w14:textId="77777777" w:rsidR="000B43C8" w:rsidRDefault="000B43C8" w:rsidP="00AF1C32">
            <w:pPr>
              <w:pStyle w:val="TAC"/>
            </w:pPr>
            <w:r>
              <w:t>5</w:t>
            </w:r>
          </w:p>
        </w:tc>
        <w:tc>
          <w:tcPr>
            <w:tcW w:w="709" w:type="dxa"/>
          </w:tcPr>
          <w:p w14:paraId="33842D2F" w14:textId="77777777" w:rsidR="000B43C8" w:rsidRDefault="000B43C8" w:rsidP="00AF1C32">
            <w:pPr>
              <w:pStyle w:val="TAC"/>
            </w:pPr>
            <w:r>
              <w:t>4</w:t>
            </w:r>
          </w:p>
        </w:tc>
        <w:tc>
          <w:tcPr>
            <w:tcW w:w="709" w:type="dxa"/>
          </w:tcPr>
          <w:p w14:paraId="70C62C01" w14:textId="77777777" w:rsidR="000B43C8" w:rsidRDefault="000B43C8" w:rsidP="00AF1C32">
            <w:pPr>
              <w:pStyle w:val="TAC"/>
            </w:pPr>
            <w:r>
              <w:t>3</w:t>
            </w:r>
          </w:p>
        </w:tc>
        <w:tc>
          <w:tcPr>
            <w:tcW w:w="709" w:type="dxa"/>
          </w:tcPr>
          <w:p w14:paraId="7D930A96" w14:textId="77777777" w:rsidR="000B43C8" w:rsidRDefault="000B43C8" w:rsidP="00AF1C32">
            <w:pPr>
              <w:pStyle w:val="TAC"/>
            </w:pPr>
            <w:r>
              <w:t>2</w:t>
            </w:r>
          </w:p>
        </w:tc>
        <w:tc>
          <w:tcPr>
            <w:tcW w:w="709" w:type="dxa"/>
          </w:tcPr>
          <w:p w14:paraId="0D0A0FCF" w14:textId="77777777" w:rsidR="000B43C8" w:rsidRDefault="000B43C8" w:rsidP="00AF1C32">
            <w:pPr>
              <w:pStyle w:val="TAC"/>
            </w:pPr>
            <w:r>
              <w:t>1</w:t>
            </w:r>
          </w:p>
        </w:tc>
        <w:tc>
          <w:tcPr>
            <w:tcW w:w="1346" w:type="dxa"/>
          </w:tcPr>
          <w:p w14:paraId="560D40A7" w14:textId="77777777" w:rsidR="000B43C8" w:rsidRDefault="000B43C8" w:rsidP="00AF1C32">
            <w:pPr>
              <w:pStyle w:val="TAL"/>
            </w:pPr>
          </w:p>
        </w:tc>
      </w:tr>
      <w:tr w:rsidR="000B43C8" w14:paraId="1E2A07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16218" w14:textId="77777777" w:rsidR="000B43C8" w:rsidRDefault="000B43C8" w:rsidP="00AF1C32">
            <w:pPr>
              <w:pStyle w:val="TAC"/>
            </w:pPr>
          </w:p>
          <w:p w14:paraId="059CF6C2" w14:textId="77777777" w:rsidR="000B43C8" w:rsidRDefault="000B43C8" w:rsidP="00AF1C32">
            <w:pPr>
              <w:pStyle w:val="TAC"/>
            </w:pPr>
            <w:r>
              <w:t>Length of radio parameters contents</w:t>
            </w:r>
          </w:p>
        </w:tc>
        <w:tc>
          <w:tcPr>
            <w:tcW w:w="1346" w:type="dxa"/>
          </w:tcPr>
          <w:p w14:paraId="71B32141" w14:textId="77777777" w:rsidR="000B43C8" w:rsidRDefault="000B43C8" w:rsidP="00AF1C32">
            <w:pPr>
              <w:pStyle w:val="TAL"/>
            </w:pPr>
            <w:r>
              <w:t>octet o5100+1</w:t>
            </w:r>
          </w:p>
          <w:p w14:paraId="000F9DF9" w14:textId="77777777" w:rsidR="000B43C8" w:rsidRDefault="000B43C8" w:rsidP="00AF1C32">
            <w:pPr>
              <w:pStyle w:val="TAL"/>
            </w:pPr>
          </w:p>
          <w:p w14:paraId="722C0789" w14:textId="77777777" w:rsidR="000B43C8" w:rsidRDefault="000B43C8" w:rsidP="00AF1C32">
            <w:pPr>
              <w:pStyle w:val="TAL"/>
            </w:pPr>
            <w:r>
              <w:t>octet o5100+2</w:t>
            </w:r>
          </w:p>
        </w:tc>
      </w:tr>
      <w:tr w:rsidR="000B43C8" w14:paraId="696BBC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A6D2F" w14:textId="77777777" w:rsidR="000B43C8" w:rsidRDefault="000B43C8" w:rsidP="00AF1C32">
            <w:pPr>
              <w:pStyle w:val="TAC"/>
            </w:pPr>
          </w:p>
          <w:p w14:paraId="6CBB8DDF" w14:textId="77777777" w:rsidR="000B43C8" w:rsidRDefault="000B43C8" w:rsidP="00AF1C32">
            <w:pPr>
              <w:pStyle w:val="TAC"/>
            </w:pPr>
            <w:r>
              <w:t>Radio parameters contents</w:t>
            </w:r>
          </w:p>
        </w:tc>
        <w:tc>
          <w:tcPr>
            <w:tcW w:w="1346" w:type="dxa"/>
            <w:tcBorders>
              <w:top w:val="nil"/>
              <w:left w:val="single" w:sz="6" w:space="0" w:color="auto"/>
              <w:bottom w:val="nil"/>
              <w:right w:val="nil"/>
            </w:tcBorders>
          </w:tcPr>
          <w:p w14:paraId="723E9021" w14:textId="77777777" w:rsidR="000B43C8" w:rsidRDefault="000B43C8" w:rsidP="00AF1C32">
            <w:pPr>
              <w:pStyle w:val="TAL"/>
            </w:pPr>
            <w:r>
              <w:t>octet o5100+3</w:t>
            </w:r>
          </w:p>
          <w:p w14:paraId="652C4662" w14:textId="77777777" w:rsidR="000B43C8" w:rsidRDefault="000B43C8" w:rsidP="00AF1C32">
            <w:pPr>
              <w:pStyle w:val="TAL"/>
            </w:pPr>
          </w:p>
          <w:p w14:paraId="6E951C4E" w14:textId="77777777" w:rsidR="000B43C8" w:rsidRDefault="000B43C8" w:rsidP="00AF1C32">
            <w:pPr>
              <w:pStyle w:val="TAL"/>
            </w:pPr>
            <w:r>
              <w:t>octet o511-1</w:t>
            </w:r>
          </w:p>
        </w:tc>
      </w:tr>
    </w:tbl>
    <w:p w14:paraId="651BC3F3" w14:textId="77777777" w:rsidR="000B43C8" w:rsidRDefault="000B43C8" w:rsidP="000B43C8">
      <w:pPr>
        <w:pStyle w:val="TF"/>
      </w:pPr>
      <w:bookmarkStart w:id="646" w:name="_CRFigure5_12_2_9"/>
      <w:r>
        <w:t>Figure </w:t>
      </w:r>
      <w:bookmarkEnd w:id="646"/>
      <w:r>
        <w:t>5.12.2.</w:t>
      </w:r>
      <w:r>
        <w:rPr>
          <w:rFonts w:hint="eastAsia"/>
          <w:lang w:eastAsia="zh-CN"/>
        </w:rPr>
        <w:t>9</w:t>
      </w:r>
      <w:r>
        <w:t>: Radio parameters</w:t>
      </w:r>
    </w:p>
    <w:p w14:paraId="2FCB8648" w14:textId="77777777" w:rsidR="000B43C8" w:rsidRDefault="000B43C8" w:rsidP="000B43C8">
      <w:pPr>
        <w:pStyle w:val="TH"/>
      </w:pPr>
      <w:bookmarkStart w:id="647" w:name="_CRTable5_12_2_9"/>
      <w:r>
        <w:t>Table </w:t>
      </w:r>
      <w:bookmarkEnd w:id="647"/>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BCA2F89" w14:textId="77777777" w:rsidTr="00AF1C32">
        <w:trPr>
          <w:cantSplit/>
          <w:jc w:val="center"/>
        </w:trPr>
        <w:tc>
          <w:tcPr>
            <w:tcW w:w="7094" w:type="dxa"/>
          </w:tcPr>
          <w:p w14:paraId="2DEB3B12" w14:textId="77777777" w:rsidR="000B43C8" w:rsidRDefault="000B43C8" w:rsidP="00AF1C32">
            <w:pPr>
              <w:pStyle w:val="TAL"/>
            </w:pPr>
            <w:r>
              <w:t>Radio parameters contents (octet o5100+3 to o511-1):</w:t>
            </w:r>
          </w:p>
          <w:p w14:paraId="3445DCE2" w14:textId="77777777" w:rsidR="000B43C8" w:rsidRDefault="000B43C8" w:rsidP="00AF1C3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7379E8B" w14:textId="77777777" w:rsidR="000B43C8" w:rsidRDefault="000B43C8" w:rsidP="00AF1C32">
            <w:pPr>
              <w:pStyle w:val="TAL"/>
            </w:pPr>
          </w:p>
        </w:tc>
      </w:tr>
    </w:tbl>
    <w:p w14:paraId="2089E87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0BC097C" w14:textId="77777777" w:rsidTr="00AF1C32">
        <w:trPr>
          <w:cantSplit/>
          <w:jc w:val="center"/>
        </w:trPr>
        <w:tc>
          <w:tcPr>
            <w:tcW w:w="708" w:type="dxa"/>
          </w:tcPr>
          <w:p w14:paraId="65A75EAA" w14:textId="77777777" w:rsidR="000B43C8" w:rsidRDefault="000B43C8" w:rsidP="00AF1C32">
            <w:pPr>
              <w:pStyle w:val="TAC"/>
            </w:pPr>
            <w:r>
              <w:t>8</w:t>
            </w:r>
          </w:p>
        </w:tc>
        <w:tc>
          <w:tcPr>
            <w:tcW w:w="709" w:type="dxa"/>
          </w:tcPr>
          <w:p w14:paraId="60E78642" w14:textId="77777777" w:rsidR="000B43C8" w:rsidRDefault="000B43C8" w:rsidP="00AF1C32">
            <w:pPr>
              <w:pStyle w:val="TAC"/>
            </w:pPr>
            <w:r>
              <w:t>7</w:t>
            </w:r>
          </w:p>
        </w:tc>
        <w:tc>
          <w:tcPr>
            <w:tcW w:w="709" w:type="dxa"/>
          </w:tcPr>
          <w:p w14:paraId="2D167E66" w14:textId="77777777" w:rsidR="000B43C8" w:rsidRDefault="000B43C8" w:rsidP="00AF1C32">
            <w:pPr>
              <w:pStyle w:val="TAC"/>
            </w:pPr>
            <w:r>
              <w:t>6</w:t>
            </w:r>
          </w:p>
        </w:tc>
        <w:tc>
          <w:tcPr>
            <w:tcW w:w="709" w:type="dxa"/>
          </w:tcPr>
          <w:p w14:paraId="52FBE286" w14:textId="77777777" w:rsidR="000B43C8" w:rsidRDefault="000B43C8" w:rsidP="00AF1C32">
            <w:pPr>
              <w:pStyle w:val="TAC"/>
            </w:pPr>
            <w:r>
              <w:t>5</w:t>
            </w:r>
          </w:p>
        </w:tc>
        <w:tc>
          <w:tcPr>
            <w:tcW w:w="709" w:type="dxa"/>
          </w:tcPr>
          <w:p w14:paraId="242E15DC" w14:textId="77777777" w:rsidR="000B43C8" w:rsidRDefault="000B43C8" w:rsidP="00AF1C32">
            <w:pPr>
              <w:pStyle w:val="TAC"/>
            </w:pPr>
            <w:r>
              <w:t>4</w:t>
            </w:r>
          </w:p>
        </w:tc>
        <w:tc>
          <w:tcPr>
            <w:tcW w:w="709" w:type="dxa"/>
          </w:tcPr>
          <w:p w14:paraId="170950F9" w14:textId="77777777" w:rsidR="000B43C8" w:rsidRDefault="000B43C8" w:rsidP="00AF1C32">
            <w:pPr>
              <w:pStyle w:val="TAC"/>
            </w:pPr>
            <w:r>
              <w:t>3</w:t>
            </w:r>
          </w:p>
        </w:tc>
        <w:tc>
          <w:tcPr>
            <w:tcW w:w="709" w:type="dxa"/>
          </w:tcPr>
          <w:p w14:paraId="5B740ED6" w14:textId="77777777" w:rsidR="000B43C8" w:rsidRDefault="000B43C8" w:rsidP="00AF1C32">
            <w:pPr>
              <w:pStyle w:val="TAC"/>
            </w:pPr>
            <w:r>
              <w:t>2</w:t>
            </w:r>
          </w:p>
        </w:tc>
        <w:tc>
          <w:tcPr>
            <w:tcW w:w="709" w:type="dxa"/>
          </w:tcPr>
          <w:p w14:paraId="0E6A124B" w14:textId="77777777" w:rsidR="000B43C8" w:rsidRDefault="000B43C8" w:rsidP="00AF1C32">
            <w:pPr>
              <w:pStyle w:val="TAC"/>
            </w:pPr>
            <w:r>
              <w:t>1</w:t>
            </w:r>
          </w:p>
        </w:tc>
        <w:tc>
          <w:tcPr>
            <w:tcW w:w="1346" w:type="dxa"/>
          </w:tcPr>
          <w:p w14:paraId="164C85F7" w14:textId="77777777" w:rsidR="000B43C8" w:rsidRDefault="000B43C8" w:rsidP="00AF1C32">
            <w:pPr>
              <w:pStyle w:val="TAL"/>
            </w:pPr>
          </w:p>
        </w:tc>
      </w:tr>
      <w:tr w:rsidR="000B43C8" w14:paraId="40C4A81F"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488BB" w14:textId="77777777" w:rsidR="000B43C8" w:rsidRDefault="000B43C8" w:rsidP="00AF1C32">
            <w:pPr>
              <w:pStyle w:val="TAC"/>
            </w:pPr>
          </w:p>
          <w:p w14:paraId="46BE27A1" w14:textId="77777777" w:rsidR="000B43C8" w:rsidRDefault="000B43C8" w:rsidP="00AF1C32">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08032016" w14:textId="77777777" w:rsidR="000B43C8" w:rsidRDefault="000B43C8" w:rsidP="00AF1C32">
            <w:pPr>
              <w:pStyle w:val="TAL"/>
            </w:pPr>
            <w:r>
              <w:t>octet o10+1</w:t>
            </w:r>
          </w:p>
          <w:p w14:paraId="7AF2A23D" w14:textId="77777777" w:rsidR="000B43C8" w:rsidRDefault="000B43C8" w:rsidP="00AF1C32">
            <w:pPr>
              <w:pStyle w:val="TAL"/>
            </w:pPr>
          </w:p>
          <w:p w14:paraId="4946EB7B" w14:textId="77777777" w:rsidR="000B43C8" w:rsidRDefault="000B43C8" w:rsidP="00AF1C32">
            <w:pPr>
              <w:pStyle w:val="TAL"/>
            </w:pPr>
            <w:r>
              <w:t>octet o10+2</w:t>
            </w:r>
          </w:p>
        </w:tc>
      </w:tr>
      <w:tr w:rsidR="000B43C8" w14:paraId="706845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9051" w14:textId="77777777" w:rsidR="000B43C8" w:rsidRDefault="000B43C8" w:rsidP="00AF1C32">
            <w:pPr>
              <w:pStyle w:val="TAC"/>
            </w:pPr>
          </w:p>
          <w:p w14:paraId="6D175235"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32B9B2D7" w14:textId="77777777" w:rsidR="000B43C8" w:rsidRDefault="000B43C8" w:rsidP="00AF1C32">
            <w:pPr>
              <w:pStyle w:val="TAL"/>
            </w:pPr>
            <w:r>
              <w:t>octet o10+3</w:t>
            </w:r>
          </w:p>
          <w:p w14:paraId="190EB80D" w14:textId="77777777" w:rsidR="000B43C8" w:rsidRDefault="000B43C8" w:rsidP="00AF1C32">
            <w:pPr>
              <w:pStyle w:val="TAL"/>
            </w:pPr>
          </w:p>
          <w:p w14:paraId="64B78B4F" w14:textId="77777777" w:rsidR="000B43C8" w:rsidRDefault="000B43C8" w:rsidP="00AF1C32">
            <w:pPr>
              <w:pStyle w:val="TAL"/>
            </w:pPr>
            <w:r>
              <w:t>octet o2</w:t>
            </w:r>
          </w:p>
        </w:tc>
      </w:tr>
    </w:tbl>
    <w:p w14:paraId="6B41ACC8" w14:textId="77777777" w:rsidR="000B43C8" w:rsidRDefault="000B43C8" w:rsidP="000B43C8">
      <w:pPr>
        <w:pStyle w:val="TF"/>
      </w:pPr>
      <w:bookmarkStart w:id="648" w:name="_CRFigure5_12_2_10"/>
      <w:r>
        <w:t xml:space="preserve">Figure </w:t>
      </w:r>
      <w:bookmarkEnd w:id="648"/>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5DBC14FB" w14:textId="77777777" w:rsidR="000B43C8" w:rsidRDefault="000B43C8" w:rsidP="000B43C8">
      <w:pPr>
        <w:pStyle w:val="TH"/>
      </w:pPr>
      <w:bookmarkStart w:id="649" w:name="_CRTable5_12_2_10"/>
      <w:r>
        <w:t xml:space="preserve">Table </w:t>
      </w:r>
      <w:bookmarkEnd w:id="649"/>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2C9187D" w14:textId="77777777" w:rsidTr="00AF1C32">
        <w:trPr>
          <w:cantSplit/>
          <w:jc w:val="center"/>
        </w:trPr>
        <w:tc>
          <w:tcPr>
            <w:tcW w:w="7094" w:type="dxa"/>
          </w:tcPr>
          <w:p w14:paraId="137DDAB8" w14:textId="77777777" w:rsidR="000B43C8" w:rsidRDefault="000B43C8"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E3C9025" w14:textId="77777777" w:rsidR="000B43C8" w:rsidRDefault="000B43C8" w:rsidP="00AF1C32">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5472CA56" w14:textId="77777777" w:rsidR="000B43C8" w:rsidRDefault="000B43C8" w:rsidP="00AF1C32">
            <w:pPr>
              <w:pStyle w:val="TAL"/>
            </w:pPr>
          </w:p>
        </w:tc>
      </w:tr>
    </w:tbl>
    <w:p w14:paraId="03270EFD"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0BAFAAAF" w14:textId="77777777" w:rsidTr="00AF1C32">
        <w:trPr>
          <w:cantSplit/>
          <w:jc w:val="center"/>
        </w:trPr>
        <w:tc>
          <w:tcPr>
            <w:tcW w:w="708" w:type="dxa"/>
          </w:tcPr>
          <w:p w14:paraId="0C76AD2C" w14:textId="77777777" w:rsidR="000B43C8" w:rsidRDefault="000B43C8" w:rsidP="00AF1C32">
            <w:pPr>
              <w:pStyle w:val="TAC"/>
            </w:pPr>
            <w:r>
              <w:lastRenderedPageBreak/>
              <w:t>8</w:t>
            </w:r>
          </w:p>
        </w:tc>
        <w:tc>
          <w:tcPr>
            <w:tcW w:w="709" w:type="dxa"/>
          </w:tcPr>
          <w:p w14:paraId="3FDE1960" w14:textId="77777777" w:rsidR="000B43C8" w:rsidRDefault="000B43C8" w:rsidP="00AF1C32">
            <w:pPr>
              <w:pStyle w:val="TAC"/>
            </w:pPr>
            <w:r>
              <w:t>7</w:t>
            </w:r>
          </w:p>
        </w:tc>
        <w:tc>
          <w:tcPr>
            <w:tcW w:w="709" w:type="dxa"/>
          </w:tcPr>
          <w:p w14:paraId="46803EAC" w14:textId="77777777" w:rsidR="000B43C8" w:rsidRDefault="000B43C8" w:rsidP="00AF1C32">
            <w:pPr>
              <w:pStyle w:val="TAC"/>
            </w:pPr>
            <w:r>
              <w:t>6</w:t>
            </w:r>
          </w:p>
        </w:tc>
        <w:tc>
          <w:tcPr>
            <w:tcW w:w="709" w:type="dxa"/>
          </w:tcPr>
          <w:p w14:paraId="40F12FFD" w14:textId="77777777" w:rsidR="000B43C8" w:rsidRDefault="000B43C8" w:rsidP="00AF1C32">
            <w:pPr>
              <w:pStyle w:val="TAC"/>
            </w:pPr>
            <w:r>
              <w:t>5</w:t>
            </w:r>
          </w:p>
        </w:tc>
        <w:tc>
          <w:tcPr>
            <w:tcW w:w="709" w:type="dxa"/>
          </w:tcPr>
          <w:p w14:paraId="7FCADF23" w14:textId="77777777" w:rsidR="000B43C8" w:rsidRDefault="000B43C8" w:rsidP="00AF1C32">
            <w:pPr>
              <w:pStyle w:val="TAC"/>
            </w:pPr>
            <w:r>
              <w:t>4</w:t>
            </w:r>
          </w:p>
        </w:tc>
        <w:tc>
          <w:tcPr>
            <w:tcW w:w="709" w:type="dxa"/>
          </w:tcPr>
          <w:p w14:paraId="24DF46F0" w14:textId="77777777" w:rsidR="000B43C8" w:rsidRDefault="000B43C8" w:rsidP="00AF1C32">
            <w:pPr>
              <w:pStyle w:val="TAC"/>
            </w:pPr>
            <w:r>
              <w:t>3</w:t>
            </w:r>
          </w:p>
        </w:tc>
        <w:tc>
          <w:tcPr>
            <w:tcW w:w="709" w:type="dxa"/>
          </w:tcPr>
          <w:p w14:paraId="24B13D88" w14:textId="77777777" w:rsidR="000B43C8" w:rsidRDefault="000B43C8" w:rsidP="00AF1C32">
            <w:pPr>
              <w:pStyle w:val="TAC"/>
            </w:pPr>
            <w:r>
              <w:t>2</w:t>
            </w:r>
          </w:p>
        </w:tc>
        <w:tc>
          <w:tcPr>
            <w:tcW w:w="709" w:type="dxa"/>
          </w:tcPr>
          <w:p w14:paraId="3E9243CD" w14:textId="77777777" w:rsidR="000B43C8" w:rsidRDefault="000B43C8" w:rsidP="00AF1C32">
            <w:pPr>
              <w:pStyle w:val="TAC"/>
            </w:pPr>
            <w:r>
              <w:t>1</w:t>
            </w:r>
          </w:p>
        </w:tc>
        <w:tc>
          <w:tcPr>
            <w:tcW w:w="1346" w:type="dxa"/>
          </w:tcPr>
          <w:p w14:paraId="0C3FEE8F" w14:textId="77777777" w:rsidR="000B43C8" w:rsidRDefault="000B43C8" w:rsidP="00AF1C32">
            <w:pPr>
              <w:pStyle w:val="TAL"/>
            </w:pPr>
          </w:p>
        </w:tc>
      </w:tr>
      <w:tr w:rsidR="000B43C8" w14:paraId="075933C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3C108" w14:textId="77777777" w:rsidR="000B43C8" w:rsidRDefault="000B43C8" w:rsidP="00AF1C32">
            <w:pPr>
              <w:pStyle w:val="TAC"/>
            </w:pPr>
          </w:p>
          <w:p w14:paraId="7581385A" w14:textId="77777777" w:rsidR="000B43C8" w:rsidRDefault="000B43C8"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795BDCFD" w14:textId="77777777" w:rsidR="000B43C8" w:rsidRDefault="000B43C8" w:rsidP="00AF1C32">
            <w:pPr>
              <w:pStyle w:val="TAL"/>
            </w:pPr>
            <w:r>
              <w:t>octet o2+1</w:t>
            </w:r>
          </w:p>
          <w:p w14:paraId="5439BF55" w14:textId="77777777" w:rsidR="000B43C8" w:rsidRDefault="000B43C8" w:rsidP="00AF1C32">
            <w:pPr>
              <w:pStyle w:val="TAL"/>
            </w:pPr>
          </w:p>
          <w:p w14:paraId="466E0F99" w14:textId="77777777" w:rsidR="000B43C8" w:rsidRDefault="000B43C8" w:rsidP="00AF1C32">
            <w:pPr>
              <w:pStyle w:val="TAL"/>
            </w:pPr>
            <w:r>
              <w:t>octet o2+2</w:t>
            </w:r>
          </w:p>
        </w:tc>
      </w:tr>
      <w:tr w:rsidR="000B43C8" w14:paraId="02E6AF0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33E6C" w14:textId="77777777" w:rsidR="000B43C8" w:rsidRDefault="000B43C8" w:rsidP="00AF1C32">
            <w:pPr>
              <w:pStyle w:val="TAC"/>
            </w:pPr>
          </w:p>
          <w:p w14:paraId="571E5767" w14:textId="77777777" w:rsidR="000B43C8" w:rsidRDefault="000B43C8"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20BDDAA" w14:textId="77777777" w:rsidR="000B43C8" w:rsidRDefault="000B43C8" w:rsidP="00AF1C32">
            <w:pPr>
              <w:pStyle w:val="TAL"/>
            </w:pPr>
            <w:r>
              <w:t>octet o2+3</w:t>
            </w:r>
          </w:p>
          <w:p w14:paraId="5C439507" w14:textId="77777777" w:rsidR="000B43C8" w:rsidRDefault="000B43C8" w:rsidP="00AF1C32">
            <w:pPr>
              <w:pStyle w:val="TAL"/>
            </w:pPr>
          </w:p>
          <w:p w14:paraId="27B91851" w14:textId="77777777" w:rsidR="000B43C8" w:rsidRDefault="000B43C8" w:rsidP="00AF1C32">
            <w:pPr>
              <w:pStyle w:val="TAL"/>
            </w:pPr>
            <w:r>
              <w:t>octet o2+5</w:t>
            </w:r>
          </w:p>
        </w:tc>
      </w:tr>
      <w:tr w:rsidR="000B43C8" w14:paraId="50BFDD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62E1B" w14:textId="77777777" w:rsidR="000B43C8" w:rsidRDefault="000B43C8" w:rsidP="00AF1C32">
            <w:pPr>
              <w:pStyle w:val="TAC"/>
            </w:pPr>
          </w:p>
          <w:p w14:paraId="41B3BE58" w14:textId="77777777" w:rsidR="000B43C8" w:rsidRDefault="000B43C8"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799FC1A" w14:textId="77777777" w:rsidR="000B43C8" w:rsidRDefault="000B43C8" w:rsidP="00AF1C32">
            <w:pPr>
              <w:pStyle w:val="TAL"/>
            </w:pPr>
            <w:r>
              <w:t>octet (o2+6)*</w:t>
            </w:r>
          </w:p>
          <w:p w14:paraId="59694BE2" w14:textId="77777777" w:rsidR="000B43C8" w:rsidRDefault="000B43C8" w:rsidP="00AF1C32">
            <w:pPr>
              <w:pStyle w:val="TAL"/>
            </w:pPr>
          </w:p>
          <w:p w14:paraId="37910028" w14:textId="77777777" w:rsidR="000B43C8" w:rsidRDefault="000B43C8" w:rsidP="00AF1C32">
            <w:pPr>
              <w:pStyle w:val="TAL"/>
            </w:pPr>
            <w:r>
              <w:t>octet (o2+8)*</w:t>
            </w:r>
          </w:p>
        </w:tc>
      </w:tr>
      <w:tr w:rsidR="000B43C8" w14:paraId="4A62F3A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A3DA5" w14:textId="77777777" w:rsidR="000B43C8" w:rsidRDefault="000B43C8" w:rsidP="00AF1C32">
            <w:pPr>
              <w:pStyle w:val="TAC"/>
            </w:pPr>
          </w:p>
          <w:p w14:paraId="173BDF40" w14:textId="77777777" w:rsidR="000B43C8" w:rsidRDefault="000B43C8" w:rsidP="00AF1C32">
            <w:pPr>
              <w:pStyle w:val="TAC"/>
            </w:pPr>
            <w:r>
              <w:t>...</w:t>
            </w:r>
          </w:p>
        </w:tc>
        <w:tc>
          <w:tcPr>
            <w:tcW w:w="1346" w:type="dxa"/>
            <w:tcBorders>
              <w:top w:val="nil"/>
              <w:left w:val="single" w:sz="6" w:space="0" w:color="auto"/>
              <w:bottom w:val="nil"/>
              <w:right w:val="nil"/>
            </w:tcBorders>
          </w:tcPr>
          <w:p w14:paraId="6EF05AE9" w14:textId="77777777" w:rsidR="000B43C8" w:rsidRDefault="000B43C8" w:rsidP="00AF1C32">
            <w:pPr>
              <w:pStyle w:val="TAL"/>
            </w:pPr>
            <w:r>
              <w:t>octet (o2+9)*</w:t>
            </w:r>
          </w:p>
          <w:p w14:paraId="15DC937C" w14:textId="77777777" w:rsidR="000B43C8" w:rsidRDefault="000B43C8" w:rsidP="00AF1C32">
            <w:pPr>
              <w:pStyle w:val="TAL"/>
            </w:pPr>
          </w:p>
          <w:p w14:paraId="4A12B2D2" w14:textId="77777777" w:rsidR="000B43C8" w:rsidRDefault="000B43C8" w:rsidP="00AF1C32">
            <w:pPr>
              <w:pStyle w:val="TAL"/>
            </w:pPr>
            <w:r>
              <w:t>octet (o3-3)*</w:t>
            </w:r>
          </w:p>
        </w:tc>
      </w:tr>
      <w:tr w:rsidR="000B43C8" w14:paraId="5154A61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7E46" w14:textId="77777777" w:rsidR="000B43C8" w:rsidRDefault="000B43C8" w:rsidP="00AF1C32">
            <w:pPr>
              <w:pStyle w:val="TAC"/>
            </w:pPr>
          </w:p>
          <w:p w14:paraId="663B2223" w14:textId="77777777" w:rsidR="000B43C8" w:rsidRDefault="000B43C8"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5998956" w14:textId="77777777" w:rsidR="000B43C8" w:rsidRDefault="000B43C8" w:rsidP="00AF1C32">
            <w:pPr>
              <w:pStyle w:val="TAL"/>
            </w:pPr>
            <w:r>
              <w:t>octet (o3-2)*</w:t>
            </w:r>
          </w:p>
          <w:p w14:paraId="6E365BF1" w14:textId="77777777" w:rsidR="000B43C8" w:rsidRDefault="000B43C8" w:rsidP="00AF1C32">
            <w:pPr>
              <w:pStyle w:val="TAL"/>
            </w:pPr>
          </w:p>
          <w:p w14:paraId="36721321" w14:textId="77777777" w:rsidR="000B43C8" w:rsidRDefault="000B43C8" w:rsidP="00AF1C32">
            <w:pPr>
              <w:pStyle w:val="TAL"/>
            </w:pPr>
            <w:r>
              <w:t>octet o3*</w:t>
            </w:r>
          </w:p>
        </w:tc>
      </w:tr>
    </w:tbl>
    <w:p w14:paraId="377496AC" w14:textId="77777777" w:rsidR="000B43C8" w:rsidRDefault="000B43C8" w:rsidP="000B43C8">
      <w:pPr>
        <w:pStyle w:val="TF"/>
      </w:pPr>
      <w:bookmarkStart w:id="650" w:name="_CRFigure5_12_2_11"/>
      <w:r>
        <w:t>Figure </w:t>
      </w:r>
      <w:bookmarkEnd w:id="650"/>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3C991745" w14:textId="77777777" w:rsidR="000B43C8" w:rsidRDefault="000B43C8" w:rsidP="000B43C8">
      <w:pPr>
        <w:pStyle w:val="TH"/>
      </w:pPr>
      <w:bookmarkStart w:id="651" w:name="_CRTable5_12_2_11"/>
      <w:r>
        <w:t>Table </w:t>
      </w:r>
      <w:bookmarkEnd w:id="651"/>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EA96FDF" w14:textId="77777777" w:rsidTr="00AF1C32">
        <w:trPr>
          <w:cantSplit/>
          <w:jc w:val="center"/>
        </w:trPr>
        <w:tc>
          <w:tcPr>
            <w:tcW w:w="7094" w:type="dxa"/>
          </w:tcPr>
          <w:p w14:paraId="581E950C" w14:textId="77777777" w:rsidR="000B43C8" w:rsidRDefault="000B43C8" w:rsidP="00AF1C32">
            <w:pPr>
              <w:pStyle w:val="TAL"/>
            </w:pPr>
            <w:r>
              <w:t>Default destination layer-2 ID (octet o2+3 to o2+5):</w:t>
            </w:r>
          </w:p>
          <w:p w14:paraId="2848C52D" w14:textId="77777777" w:rsidR="000B43C8" w:rsidRDefault="000B43C8" w:rsidP="00AF1C32">
            <w:pPr>
              <w:pStyle w:val="TAL"/>
              <w:rPr>
                <w:lang w:eastAsia="ko-KR"/>
              </w:rPr>
            </w:pPr>
            <w:r>
              <w:t xml:space="preserve">The default </w:t>
            </w:r>
            <w:r>
              <w:rPr>
                <w:lang w:eastAsia="zh-CN"/>
              </w:rPr>
              <w:t>destination layer-2 ID is a 24-bit long bit string</w:t>
            </w:r>
            <w:r>
              <w:rPr>
                <w:lang w:eastAsia="ko-KR"/>
              </w:rPr>
              <w:t>.</w:t>
            </w:r>
          </w:p>
          <w:p w14:paraId="0AC124B2" w14:textId="77777777" w:rsidR="000B43C8" w:rsidRDefault="000B43C8" w:rsidP="00AF1C32">
            <w:pPr>
              <w:pStyle w:val="TAL"/>
            </w:pPr>
          </w:p>
        </w:tc>
      </w:tr>
    </w:tbl>
    <w:p w14:paraId="60CDBD5F"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F96B5DB" w14:textId="77777777" w:rsidTr="00AF1C32">
        <w:trPr>
          <w:gridAfter w:val="1"/>
          <w:wAfter w:w="8" w:type="dxa"/>
          <w:cantSplit/>
          <w:jc w:val="center"/>
        </w:trPr>
        <w:tc>
          <w:tcPr>
            <w:tcW w:w="708" w:type="dxa"/>
            <w:gridSpan w:val="2"/>
          </w:tcPr>
          <w:p w14:paraId="4FE6C4BF" w14:textId="77777777" w:rsidR="000B43C8" w:rsidRDefault="000B43C8" w:rsidP="00AF1C32">
            <w:pPr>
              <w:pStyle w:val="TAC"/>
            </w:pPr>
            <w:r>
              <w:t>8</w:t>
            </w:r>
          </w:p>
        </w:tc>
        <w:tc>
          <w:tcPr>
            <w:tcW w:w="709" w:type="dxa"/>
          </w:tcPr>
          <w:p w14:paraId="6316A80E" w14:textId="77777777" w:rsidR="000B43C8" w:rsidRDefault="000B43C8" w:rsidP="00AF1C32">
            <w:pPr>
              <w:pStyle w:val="TAC"/>
            </w:pPr>
            <w:r>
              <w:t>7</w:t>
            </w:r>
          </w:p>
        </w:tc>
        <w:tc>
          <w:tcPr>
            <w:tcW w:w="709" w:type="dxa"/>
          </w:tcPr>
          <w:p w14:paraId="773A04AA" w14:textId="77777777" w:rsidR="000B43C8" w:rsidRDefault="000B43C8" w:rsidP="00AF1C32">
            <w:pPr>
              <w:pStyle w:val="TAC"/>
            </w:pPr>
            <w:r>
              <w:t>6</w:t>
            </w:r>
          </w:p>
        </w:tc>
        <w:tc>
          <w:tcPr>
            <w:tcW w:w="709" w:type="dxa"/>
          </w:tcPr>
          <w:p w14:paraId="07D1D6F6" w14:textId="77777777" w:rsidR="000B43C8" w:rsidRDefault="000B43C8" w:rsidP="00AF1C32">
            <w:pPr>
              <w:pStyle w:val="TAC"/>
            </w:pPr>
            <w:r>
              <w:t>5</w:t>
            </w:r>
          </w:p>
        </w:tc>
        <w:tc>
          <w:tcPr>
            <w:tcW w:w="709" w:type="dxa"/>
          </w:tcPr>
          <w:p w14:paraId="18304FBF" w14:textId="77777777" w:rsidR="000B43C8" w:rsidRDefault="000B43C8" w:rsidP="00AF1C32">
            <w:pPr>
              <w:pStyle w:val="TAC"/>
            </w:pPr>
            <w:r>
              <w:t>4</w:t>
            </w:r>
          </w:p>
        </w:tc>
        <w:tc>
          <w:tcPr>
            <w:tcW w:w="709" w:type="dxa"/>
          </w:tcPr>
          <w:p w14:paraId="10700498" w14:textId="77777777" w:rsidR="000B43C8" w:rsidRDefault="000B43C8" w:rsidP="00AF1C32">
            <w:pPr>
              <w:pStyle w:val="TAC"/>
            </w:pPr>
            <w:r>
              <w:t>3</w:t>
            </w:r>
          </w:p>
        </w:tc>
        <w:tc>
          <w:tcPr>
            <w:tcW w:w="709" w:type="dxa"/>
          </w:tcPr>
          <w:p w14:paraId="346CE328" w14:textId="77777777" w:rsidR="000B43C8" w:rsidRDefault="000B43C8" w:rsidP="00AF1C32">
            <w:pPr>
              <w:pStyle w:val="TAC"/>
            </w:pPr>
            <w:r>
              <w:t>2</w:t>
            </w:r>
          </w:p>
        </w:tc>
        <w:tc>
          <w:tcPr>
            <w:tcW w:w="709" w:type="dxa"/>
          </w:tcPr>
          <w:p w14:paraId="50534840" w14:textId="77777777" w:rsidR="000B43C8" w:rsidRDefault="000B43C8" w:rsidP="00AF1C32">
            <w:pPr>
              <w:pStyle w:val="TAC"/>
            </w:pPr>
            <w:r>
              <w:t>1</w:t>
            </w:r>
          </w:p>
        </w:tc>
        <w:tc>
          <w:tcPr>
            <w:tcW w:w="1346" w:type="dxa"/>
            <w:gridSpan w:val="2"/>
          </w:tcPr>
          <w:p w14:paraId="2607AD79" w14:textId="77777777" w:rsidR="000B43C8" w:rsidRDefault="000B43C8" w:rsidP="00AF1C32">
            <w:pPr>
              <w:pStyle w:val="TAL"/>
            </w:pPr>
          </w:p>
        </w:tc>
      </w:tr>
      <w:tr w:rsidR="000B43C8" w14:paraId="4BF590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D32" w14:textId="77777777" w:rsidR="000B43C8" w:rsidRDefault="000B43C8" w:rsidP="00AF1C32">
            <w:pPr>
              <w:pStyle w:val="TAC"/>
            </w:pPr>
          </w:p>
          <w:p w14:paraId="46F76834" w14:textId="77777777" w:rsidR="000B43C8" w:rsidRDefault="000B43C8" w:rsidP="00AF1C32">
            <w:pPr>
              <w:pStyle w:val="TAC"/>
            </w:pPr>
            <w:r>
              <w:t>Length of RSC info list contents</w:t>
            </w:r>
          </w:p>
        </w:tc>
        <w:tc>
          <w:tcPr>
            <w:tcW w:w="1346" w:type="dxa"/>
            <w:gridSpan w:val="2"/>
          </w:tcPr>
          <w:p w14:paraId="1C655FD8" w14:textId="77777777" w:rsidR="000B43C8" w:rsidRDefault="000B43C8" w:rsidP="00AF1C32">
            <w:pPr>
              <w:pStyle w:val="TAL"/>
            </w:pPr>
            <w:r>
              <w:t>octet o3+7</w:t>
            </w:r>
          </w:p>
          <w:p w14:paraId="781AA9D9" w14:textId="77777777" w:rsidR="000B43C8" w:rsidRDefault="000B43C8" w:rsidP="00AF1C32">
            <w:pPr>
              <w:pStyle w:val="TAL"/>
            </w:pPr>
          </w:p>
          <w:p w14:paraId="31F2D581" w14:textId="77777777" w:rsidR="000B43C8" w:rsidRDefault="000B43C8" w:rsidP="00AF1C32">
            <w:pPr>
              <w:pStyle w:val="TAL"/>
            </w:pPr>
            <w:r>
              <w:t>octet o3+8</w:t>
            </w:r>
          </w:p>
        </w:tc>
      </w:tr>
      <w:tr w:rsidR="000B43C8" w14:paraId="02E3D25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7CC5" w14:textId="77777777" w:rsidR="000B43C8" w:rsidRDefault="000B43C8" w:rsidP="00AF1C32">
            <w:pPr>
              <w:pStyle w:val="TAC"/>
            </w:pPr>
          </w:p>
          <w:p w14:paraId="4EC6681C" w14:textId="77777777" w:rsidR="000B43C8" w:rsidRDefault="000B43C8" w:rsidP="00AF1C32">
            <w:pPr>
              <w:pStyle w:val="TAC"/>
            </w:pPr>
            <w:r>
              <w:t>RSC info 1</w:t>
            </w:r>
          </w:p>
        </w:tc>
        <w:tc>
          <w:tcPr>
            <w:tcW w:w="1346" w:type="dxa"/>
            <w:gridSpan w:val="2"/>
            <w:tcBorders>
              <w:top w:val="nil"/>
              <w:left w:val="single" w:sz="6" w:space="0" w:color="auto"/>
              <w:bottom w:val="nil"/>
              <w:right w:val="nil"/>
            </w:tcBorders>
          </w:tcPr>
          <w:p w14:paraId="2C94CC25" w14:textId="77777777" w:rsidR="000B43C8" w:rsidRDefault="000B43C8" w:rsidP="00AF1C32">
            <w:pPr>
              <w:pStyle w:val="TAL"/>
            </w:pPr>
            <w:r>
              <w:t>octet o3+9</w:t>
            </w:r>
          </w:p>
          <w:p w14:paraId="63687657" w14:textId="77777777" w:rsidR="000B43C8" w:rsidRDefault="000B43C8" w:rsidP="00AF1C32">
            <w:pPr>
              <w:pStyle w:val="TAL"/>
            </w:pPr>
          </w:p>
          <w:p w14:paraId="3990CBB6" w14:textId="77777777" w:rsidR="000B43C8" w:rsidRDefault="000B43C8" w:rsidP="00AF1C32">
            <w:pPr>
              <w:pStyle w:val="TAL"/>
            </w:pPr>
            <w:r>
              <w:t>octet o52</w:t>
            </w:r>
          </w:p>
        </w:tc>
      </w:tr>
      <w:tr w:rsidR="000B43C8" w14:paraId="5969FDF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A4466" w14:textId="77777777" w:rsidR="000B43C8" w:rsidRDefault="000B43C8" w:rsidP="00AF1C32">
            <w:pPr>
              <w:pStyle w:val="TAC"/>
            </w:pPr>
          </w:p>
          <w:p w14:paraId="19EEFE9C" w14:textId="77777777" w:rsidR="000B43C8" w:rsidRDefault="000B43C8" w:rsidP="00AF1C32">
            <w:pPr>
              <w:pStyle w:val="TAC"/>
            </w:pPr>
            <w:r>
              <w:t>RSC info 2</w:t>
            </w:r>
          </w:p>
        </w:tc>
        <w:tc>
          <w:tcPr>
            <w:tcW w:w="1346" w:type="dxa"/>
            <w:gridSpan w:val="2"/>
            <w:tcBorders>
              <w:top w:val="nil"/>
              <w:left w:val="single" w:sz="6" w:space="0" w:color="auto"/>
              <w:bottom w:val="nil"/>
              <w:right w:val="nil"/>
            </w:tcBorders>
          </w:tcPr>
          <w:p w14:paraId="00AA7354" w14:textId="77777777" w:rsidR="000B43C8" w:rsidRDefault="000B43C8" w:rsidP="00AF1C32">
            <w:pPr>
              <w:pStyle w:val="TAL"/>
            </w:pPr>
            <w:r>
              <w:t>octet (o52+1)*</w:t>
            </w:r>
          </w:p>
          <w:p w14:paraId="26170A06" w14:textId="77777777" w:rsidR="000B43C8" w:rsidRDefault="000B43C8" w:rsidP="00AF1C32">
            <w:pPr>
              <w:pStyle w:val="TAL"/>
            </w:pPr>
          </w:p>
          <w:p w14:paraId="5CE85DF9" w14:textId="77777777" w:rsidR="000B43C8" w:rsidRDefault="000B43C8" w:rsidP="00AF1C32">
            <w:pPr>
              <w:pStyle w:val="TAL"/>
            </w:pPr>
            <w:r>
              <w:t>octet o53*</w:t>
            </w:r>
          </w:p>
        </w:tc>
      </w:tr>
      <w:tr w:rsidR="000B43C8" w14:paraId="522F5F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119D0" w14:textId="77777777" w:rsidR="000B43C8" w:rsidRDefault="000B43C8" w:rsidP="00AF1C32">
            <w:pPr>
              <w:pStyle w:val="TAC"/>
            </w:pPr>
          </w:p>
          <w:p w14:paraId="26883108"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51CDCC08" w14:textId="77777777" w:rsidR="000B43C8" w:rsidRDefault="000B43C8" w:rsidP="00AF1C32">
            <w:pPr>
              <w:pStyle w:val="TAL"/>
            </w:pPr>
            <w:r>
              <w:t>octet (o53+1)*</w:t>
            </w:r>
          </w:p>
          <w:p w14:paraId="5F193DB9" w14:textId="77777777" w:rsidR="000B43C8" w:rsidRDefault="000B43C8" w:rsidP="00AF1C32">
            <w:pPr>
              <w:pStyle w:val="TAL"/>
            </w:pPr>
          </w:p>
          <w:p w14:paraId="6661D4D8" w14:textId="77777777" w:rsidR="000B43C8" w:rsidRDefault="000B43C8" w:rsidP="00AF1C32">
            <w:pPr>
              <w:pStyle w:val="TAL"/>
            </w:pPr>
            <w:r>
              <w:t>octet o54*</w:t>
            </w:r>
          </w:p>
        </w:tc>
      </w:tr>
      <w:tr w:rsidR="000B43C8" w14:paraId="6EFFAC6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81A" w14:textId="77777777" w:rsidR="000B43C8" w:rsidRDefault="000B43C8" w:rsidP="00AF1C32">
            <w:pPr>
              <w:pStyle w:val="TAC"/>
            </w:pPr>
          </w:p>
          <w:p w14:paraId="028EFAF4" w14:textId="77777777" w:rsidR="000B43C8" w:rsidRDefault="000B43C8" w:rsidP="00AF1C32">
            <w:pPr>
              <w:pStyle w:val="TAC"/>
            </w:pPr>
            <w:r>
              <w:t>RSC info n</w:t>
            </w:r>
          </w:p>
        </w:tc>
        <w:tc>
          <w:tcPr>
            <w:tcW w:w="1346" w:type="dxa"/>
            <w:gridSpan w:val="2"/>
            <w:tcBorders>
              <w:top w:val="nil"/>
              <w:left w:val="single" w:sz="6" w:space="0" w:color="auto"/>
              <w:bottom w:val="nil"/>
              <w:right w:val="nil"/>
            </w:tcBorders>
          </w:tcPr>
          <w:p w14:paraId="423E1FB5" w14:textId="77777777" w:rsidR="000B43C8" w:rsidRDefault="000B43C8" w:rsidP="00AF1C32">
            <w:pPr>
              <w:pStyle w:val="TAL"/>
            </w:pPr>
            <w:r>
              <w:t>octet (o54+1)*</w:t>
            </w:r>
          </w:p>
          <w:p w14:paraId="64533E04" w14:textId="77777777" w:rsidR="000B43C8" w:rsidRDefault="000B43C8" w:rsidP="00AF1C32">
            <w:pPr>
              <w:pStyle w:val="TAL"/>
            </w:pPr>
          </w:p>
          <w:p w14:paraId="687F196F" w14:textId="77777777" w:rsidR="000B43C8" w:rsidRDefault="000B43C8" w:rsidP="00AF1C32">
            <w:pPr>
              <w:pStyle w:val="TAL"/>
            </w:pPr>
            <w:r>
              <w:t>octet o4*</w:t>
            </w:r>
          </w:p>
        </w:tc>
      </w:tr>
    </w:tbl>
    <w:p w14:paraId="61871ADA" w14:textId="77777777" w:rsidR="000B43C8" w:rsidRDefault="000B43C8" w:rsidP="000B43C8">
      <w:pPr>
        <w:pStyle w:val="TF"/>
      </w:pPr>
      <w:bookmarkStart w:id="652" w:name="_CRFigure5_12_2_12"/>
      <w:r>
        <w:t>Figure </w:t>
      </w:r>
      <w:bookmarkEnd w:id="652"/>
      <w:r>
        <w:t>5.12.2.12: RSC info list</w:t>
      </w:r>
    </w:p>
    <w:p w14:paraId="78B9AAF7" w14:textId="77777777" w:rsidR="000B43C8" w:rsidRDefault="000B43C8" w:rsidP="000B43C8">
      <w:pPr>
        <w:pStyle w:val="TH"/>
      </w:pPr>
      <w:bookmarkStart w:id="653" w:name="_CRTable5_12_2_12"/>
      <w:r>
        <w:t>Table </w:t>
      </w:r>
      <w:bookmarkEnd w:id="653"/>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0FDB90" w14:textId="77777777" w:rsidTr="00AF1C32">
        <w:trPr>
          <w:cantSplit/>
          <w:jc w:val="center"/>
        </w:trPr>
        <w:tc>
          <w:tcPr>
            <w:tcW w:w="7094" w:type="dxa"/>
          </w:tcPr>
          <w:p w14:paraId="05E0C616" w14:textId="77777777" w:rsidR="000B43C8" w:rsidRDefault="000B43C8" w:rsidP="00AF1C32">
            <w:pPr>
              <w:pStyle w:val="TAL"/>
            </w:pPr>
            <w:r>
              <w:t>RSC info:</w:t>
            </w:r>
          </w:p>
          <w:p w14:paraId="1B1BF351" w14:textId="77777777" w:rsidR="000B43C8" w:rsidRDefault="000B43C8" w:rsidP="00AF1C32">
            <w:pPr>
              <w:pStyle w:val="TAL"/>
            </w:pPr>
            <w:r>
              <w:t>The RSC info field is coded according to figure 5.12.2.13 and table 5.12.2.13.</w:t>
            </w:r>
          </w:p>
          <w:p w14:paraId="1A521C2E" w14:textId="77777777" w:rsidR="000B43C8" w:rsidRDefault="000B43C8" w:rsidP="00AF1C32">
            <w:pPr>
              <w:pStyle w:val="TAL"/>
            </w:pPr>
          </w:p>
        </w:tc>
      </w:tr>
    </w:tbl>
    <w:p w14:paraId="2EAE1473"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31"/>
        <w:gridCol w:w="8"/>
        <w:gridCol w:w="736"/>
        <w:gridCol w:w="8"/>
        <w:gridCol w:w="701"/>
        <w:gridCol w:w="8"/>
        <w:gridCol w:w="701"/>
        <w:gridCol w:w="8"/>
        <w:gridCol w:w="701"/>
        <w:gridCol w:w="8"/>
        <w:gridCol w:w="701"/>
        <w:gridCol w:w="8"/>
        <w:gridCol w:w="701"/>
        <w:gridCol w:w="8"/>
        <w:gridCol w:w="701"/>
        <w:gridCol w:w="771"/>
        <w:gridCol w:w="25"/>
        <w:gridCol w:w="8"/>
        <w:gridCol w:w="1231"/>
        <w:gridCol w:w="20"/>
        <w:gridCol w:w="8"/>
      </w:tblGrid>
      <w:tr w:rsidR="000B43C8" w14:paraId="53334BC2" w14:textId="77777777" w:rsidTr="00F0050A">
        <w:trPr>
          <w:gridBefore w:val="1"/>
          <w:gridAfter w:val="1"/>
          <w:wBefore w:w="31" w:type="dxa"/>
          <w:wAfter w:w="8" w:type="dxa"/>
          <w:cantSplit/>
          <w:jc w:val="center"/>
        </w:trPr>
        <w:tc>
          <w:tcPr>
            <w:tcW w:w="744" w:type="dxa"/>
            <w:gridSpan w:val="2"/>
          </w:tcPr>
          <w:p w14:paraId="67534FCC" w14:textId="77777777" w:rsidR="000B43C8" w:rsidRDefault="000B43C8" w:rsidP="00AF1C32">
            <w:pPr>
              <w:pStyle w:val="TAC"/>
            </w:pPr>
            <w:r>
              <w:lastRenderedPageBreak/>
              <w:t>8</w:t>
            </w:r>
          </w:p>
        </w:tc>
        <w:tc>
          <w:tcPr>
            <w:tcW w:w="709" w:type="dxa"/>
            <w:gridSpan w:val="2"/>
          </w:tcPr>
          <w:p w14:paraId="02294504" w14:textId="77777777" w:rsidR="000B43C8" w:rsidRDefault="000B43C8" w:rsidP="00AF1C32">
            <w:pPr>
              <w:pStyle w:val="TAC"/>
            </w:pPr>
            <w:r>
              <w:t>7</w:t>
            </w:r>
          </w:p>
        </w:tc>
        <w:tc>
          <w:tcPr>
            <w:tcW w:w="709" w:type="dxa"/>
            <w:gridSpan w:val="2"/>
          </w:tcPr>
          <w:p w14:paraId="04496041" w14:textId="77777777" w:rsidR="000B43C8" w:rsidRDefault="000B43C8" w:rsidP="00AF1C32">
            <w:pPr>
              <w:pStyle w:val="TAC"/>
            </w:pPr>
            <w:r>
              <w:t>6</w:t>
            </w:r>
          </w:p>
        </w:tc>
        <w:tc>
          <w:tcPr>
            <w:tcW w:w="709" w:type="dxa"/>
            <w:gridSpan w:val="2"/>
          </w:tcPr>
          <w:p w14:paraId="0DFE6121" w14:textId="77777777" w:rsidR="000B43C8" w:rsidRDefault="000B43C8" w:rsidP="00AF1C32">
            <w:pPr>
              <w:pStyle w:val="TAC"/>
            </w:pPr>
            <w:r>
              <w:t>5</w:t>
            </w:r>
          </w:p>
        </w:tc>
        <w:tc>
          <w:tcPr>
            <w:tcW w:w="709" w:type="dxa"/>
            <w:gridSpan w:val="2"/>
          </w:tcPr>
          <w:p w14:paraId="72E0EC58" w14:textId="77777777" w:rsidR="000B43C8" w:rsidRDefault="000B43C8" w:rsidP="00AF1C32">
            <w:pPr>
              <w:pStyle w:val="TAC"/>
            </w:pPr>
            <w:r>
              <w:t>4</w:t>
            </w:r>
          </w:p>
        </w:tc>
        <w:tc>
          <w:tcPr>
            <w:tcW w:w="709" w:type="dxa"/>
            <w:gridSpan w:val="2"/>
          </w:tcPr>
          <w:p w14:paraId="39D7D3DC" w14:textId="77777777" w:rsidR="000B43C8" w:rsidRDefault="000B43C8" w:rsidP="00AF1C32">
            <w:pPr>
              <w:pStyle w:val="TAC"/>
            </w:pPr>
            <w:r>
              <w:t>3</w:t>
            </w:r>
          </w:p>
        </w:tc>
        <w:tc>
          <w:tcPr>
            <w:tcW w:w="709" w:type="dxa"/>
            <w:gridSpan w:val="2"/>
          </w:tcPr>
          <w:p w14:paraId="27E75FBD" w14:textId="77777777" w:rsidR="000B43C8" w:rsidRDefault="000B43C8" w:rsidP="00AF1C32">
            <w:pPr>
              <w:pStyle w:val="TAC"/>
            </w:pPr>
            <w:r>
              <w:t>2</w:t>
            </w:r>
          </w:p>
        </w:tc>
        <w:tc>
          <w:tcPr>
            <w:tcW w:w="796" w:type="dxa"/>
            <w:gridSpan w:val="2"/>
          </w:tcPr>
          <w:p w14:paraId="72508DB4" w14:textId="77777777" w:rsidR="000B43C8" w:rsidRDefault="000B43C8" w:rsidP="00AF1C32">
            <w:pPr>
              <w:pStyle w:val="TAC"/>
            </w:pPr>
            <w:r>
              <w:t>1</w:t>
            </w:r>
          </w:p>
        </w:tc>
        <w:tc>
          <w:tcPr>
            <w:tcW w:w="1259" w:type="dxa"/>
            <w:gridSpan w:val="3"/>
          </w:tcPr>
          <w:p w14:paraId="17592D80" w14:textId="77777777" w:rsidR="000B43C8" w:rsidRDefault="000B43C8" w:rsidP="00AF1C32">
            <w:pPr>
              <w:pStyle w:val="TAL"/>
            </w:pPr>
          </w:p>
        </w:tc>
      </w:tr>
      <w:tr w:rsidR="000B43C8" w14:paraId="7D155D75" w14:textId="77777777" w:rsidTr="00F0050A">
        <w:trPr>
          <w:gridBefore w:val="2"/>
          <w:wBefore w:w="39" w:type="dxa"/>
          <w:jc w:val="center"/>
        </w:trPr>
        <w:tc>
          <w:tcPr>
            <w:tcW w:w="5794" w:type="dxa"/>
            <w:gridSpan w:val="16"/>
            <w:tcBorders>
              <w:top w:val="single" w:sz="6" w:space="0" w:color="auto"/>
              <w:left w:val="single" w:sz="6" w:space="0" w:color="auto"/>
              <w:bottom w:val="single" w:sz="6" w:space="0" w:color="auto"/>
              <w:right w:val="single" w:sz="6" w:space="0" w:color="auto"/>
            </w:tcBorders>
          </w:tcPr>
          <w:p w14:paraId="71EE3D85" w14:textId="77777777" w:rsidR="000B43C8" w:rsidRDefault="000B43C8" w:rsidP="00AF1C32">
            <w:pPr>
              <w:pStyle w:val="TAC"/>
            </w:pPr>
          </w:p>
          <w:p w14:paraId="5BBB14AC" w14:textId="77777777" w:rsidR="000B43C8" w:rsidRDefault="000B43C8" w:rsidP="00AF1C32">
            <w:pPr>
              <w:pStyle w:val="TAC"/>
            </w:pPr>
            <w:r>
              <w:t>Length of RSC info contents</w:t>
            </w:r>
          </w:p>
        </w:tc>
        <w:tc>
          <w:tcPr>
            <w:tcW w:w="1259" w:type="dxa"/>
            <w:gridSpan w:val="3"/>
          </w:tcPr>
          <w:p w14:paraId="3314DFFB" w14:textId="77777777" w:rsidR="000B43C8" w:rsidRDefault="000B43C8" w:rsidP="00AF1C32">
            <w:pPr>
              <w:pStyle w:val="TAL"/>
            </w:pPr>
            <w:r>
              <w:t>octet o52+1</w:t>
            </w:r>
          </w:p>
          <w:p w14:paraId="42E15D53" w14:textId="77777777" w:rsidR="000B43C8" w:rsidRDefault="000B43C8" w:rsidP="00AF1C32">
            <w:pPr>
              <w:pStyle w:val="TAL"/>
            </w:pPr>
          </w:p>
          <w:p w14:paraId="5AC61B62" w14:textId="77777777" w:rsidR="000B43C8" w:rsidRDefault="000B43C8" w:rsidP="00AF1C32">
            <w:pPr>
              <w:pStyle w:val="TAL"/>
            </w:pPr>
            <w:r>
              <w:t>octet o52+2</w:t>
            </w:r>
          </w:p>
        </w:tc>
      </w:tr>
      <w:tr w:rsidR="000B43C8" w14:paraId="7688B400"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37AF500F" w14:textId="77777777" w:rsidR="000B43C8" w:rsidRDefault="000B43C8" w:rsidP="00AF1C32">
            <w:pPr>
              <w:pStyle w:val="TAC"/>
            </w:pPr>
          </w:p>
          <w:p w14:paraId="5B9F2158" w14:textId="77777777" w:rsidR="000B43C8" w:rsidRDefault="000B43C8" w:rsidP="00AF1C32">
            <w:pPr>
              <w:pStyle w:val="TAC"/>
            </w:pPr>
            <w:r>
              <w:t>RSC list</w:t>
            </w:r>
          </w:p>
        </w:tc>
        <w:tc>
          <w:tcPr>
            <w:tcW w:w="1259" w:type="dxa"/>
            <w:gridSpan w:val="3"/>
            <w:tcBorders>
              <w:top w:val="nil"/>
              <w:left w:val="single" w:sz="6" w:space="0" w:color="auto"/>
              <w:bottom w:val="nil"/>
              <w:right w:val="nil"/>
            </w:tcBorders>
          </w:tcPr>
          <w:p w14:paraId="02CF1B44" w14:textId="77777777" w:rsidR="000B43C8" w:rsidRDefault="000B43C8" w:rsidP="00AF1C32">
            <w:pPr>
              <w:pStyle w:val="TAL"/>
            </w:pPr>
            <w:r>
              <w:t>octet o52+3</w:t>
            </w:r>
          </w:p>
          <w:p w14:paraId="5E55C190" w14:textId="77777777" w:rsidR="000B43C8" w:rsidRDefault="000B43C8" w:rsidP="00AF1C32">
            <w:pPr>
              <w:pStyle w:val="TAL"/>
            </w:pPr>
          </w:p>
          <w:p w14:paraId="1AEFA48F" w14:textId="77777777" w:rsidR="000B43C8" w:rsidRDefault="000B43C8" w:rsidP="00AF1C32">
            <w:pPr>
              <w:pStyle w:val="TAL"/>
            </w:pPr>
            <w:r>
              <w:t>octet o520</w:t>
            </w:r>
          </w:p>
        </w:tc>
      </w:tr>
      <w:tr w:rsidR="000B43C8" w14:paraId="5799349A"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756E4AB9" w14:textId="77777777" w:rsidR="000B43C8" w:rsidRDefault="000B43C8" w:rsidP="00AF1C32">
            <w:pPr>
              <w:pStyle w:val="TAC"/>
            </w:pPr>
          </w:p>
          <w:p w14:paraId="23359C9C" w14:textId="7A95DE48" w:rsidR="000B43C8" w:rsidRDefault="000B43C8" w:rsidP="00AF1C32">
            <w:pPr>
              <w:pStyle w:val="TAC"/>
            </w:pPr>
            <w:r>
              <w:t xml:space="preserve">Security related parameters for </w:t>
            </w:r>
            <w:r w:rsidR="004C5F4F">
              <w:rPr>
                <w:rFonts w:hint="eastAsia"/>
                <w:lang w:eastAsia="zh-CN"/>
              </w:rPr>
              <w:t xml:space="preserve">multi-hop </w:t>
            </w:r>
            <w:r>
              <w:rPr>
                <w:rFonts w:hint="eastAsia"/>
                <w:lang w:eastAsia="zh-CN"/>
              </w:rPr>
              <w:t xml:space="preserve">UE-to-network relay </w:t>
            </w:r>
            <w:r>
              <w:t>discovery</w:t>
            </w:r>
          </w:p>
        </w:tc>
        <w:tc>
          <w:tcPr>
            <w:tcW w:w="1259" w:type="dxa"/>
            <w:gridSpan w:val="3"/>
            <w:tcBorders>
              <w:top w:val="nil"/>
              <w:left w:val="single" w:sz="6" w:space="0" w:color="auto"/>
              <w:bottom w:val="nil"/>
              <w:right w:val="nil"/>
            </w:tcBorders>
          </w:tcPr>
          <w:p w14:paraId="5AC5DAD2" w14:textId="77777777" w:rsidR="000B43C8" w:rsidRDefault="000B43C8" w:rsidP="00AF1C32">
            <w:pPr>
              <w:pStyle w:val="TAL"/>
            </w:pPr>
            <w:r>
              <w:t>octet o520+1</w:t>
            </w:r>
          </w:p>
          <w:p w14:paraId="7368956F" w14:textId="77777777" w:rsidR="000B43C8" w:rsidRDefault="000B43C8" w:rsidP="00AF1C32">
            <w:pPr>
              <w:pStyle w:val="TAL"/>
            </w:pPr>
          </w:p>
          <w:p w14:paraId="0E39B9CA" w14:textId="77777777" w:rsidR="000B43C8" w:rsidRDefault="000B43C8" w:rsidP="00AF1C32">
            <w:pPr>
              <w:pStyle w:val="TAL"/>
            </w:pPr>
            <w:r>
              <w:t>octet o511</w:t>
            </w:r>
          </w:p>
        </w:tc>
      </w:tr>
      <w:tr w:rsidR="000B43C8" w14:paraId="46CCF762" w14:textId="77777777" w:rsidTr="00F0050A">
        <w:trPr>
          <w:gridBefore w:val="2"/>
          <w:wBefore w:w="39"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2B83D6F5" w14:textId="77777777" w:rsidR="000B43C8" w:rsidRDefault="000B43C8" w:rsidP="00AF1C32">
            <w:pPr>
              <w:pStyle w:val="TAC"/>
              <w:rPr>
                <w:lang w:eastAsia="zh-CN"/>
              </w:rPr>
            </w:pPr>
            <w:r>
              <w:rPr>
                <w:lang w:eastAsia="zh-CN"/>
              </w:rPr>
              <w:t>0</w:t>
            </w:r>
          </w:p>
          <w:p w14:paraId="7BDA34C4" w14:textId="77777777" w:rsidR="000B43C8" w:rsidRDefault="000B43C8"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3E1FAAA" w14:textId="72FC6A05" w:rsidR="000B43C8" w:rsidRDefault="004C5F4F" w:rsidP="00AF1C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F5A3F12" w14:textId="77777777" w:rsidR="000B43C8" w:rsidRDefault="000B43C8"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4328448" w14:textId="77777777" w:rsidR="000B43C8" w:rsidRDefault="000B43C8" w:rsidP="00AF1C3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109A9FA" w14:textId="77777777" w:rsidR="000B43C8" w:rsidRDefault="000B43C8" w:rsidP="00AF1C32">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7ACAC458" w14:textId="77777777" w:rsidR="000B43C8" w:rsidRDefault="000B43C8" w:rsidP="00AF1C32">
            <w:pPr>
              <w:pStyle w:val="TAC"/>
              <w:rPr>
                <w:lang w:eastAsia="zh-CN"/>
              </w:rPr>
            </w:pPr>
            <w:r>
              <w:rPr>
                <w:lang w:eastAsia="zh-CN"/>
              </w:rPr>
              <w:t>NSI</w:t>
            </w:r>
          </w:p>
        </w:tc>
        <w:tc>
          <w:tcPr>
            <w:tcW w:w="1505" w:type="dxa"/>
            <w:gridSpan w:val="4"/>
            <w:tcBorders>
              <w:top w:val="single" w:sz="6" w:space="0" w:color="auto"/>
              <w:left w:val="single" w:sz="6" w:space="0" w:color="auto"/>
              <w:bottom w:val="single" w:sz="6" w:space="0" w:color="auto"/>
              <w:right w:val="single" w:sz="6" w:space="0" w:color="auto"/>
            </w:tcBorders>
          </w:tcPr>
          <w:p w14:paraId="4FDB4CB8" w14:textId="77777777" w:rsidR="000B43C8" w:rsidRDefault="000B43C8" w:rsidP="00AF1C32">
            <w:pPr>
              <w:pStyle w:val="TAC"/>
              <w:rPr>
                <w:lang w:eastAsia="zh-CN"/>
              </w:rPr>
            </w:pPr>
            <w:r>
              <w:rPr>
                <w:lang w:eastAsia="zh-CN"/>
              </w:rPr>
              <w:t>LI</w:t>
            </w:r>
          </w:p>
        </w:tc>
        <w:tc>
          <w:tcPr>
            <w:tcW w:w="1259" w:type="dxa"/>
            <w:gridSpan w:val="3"/>
            <w:tcBorders>
              <w:top w:val="nil"/>
              <w:left w:val="single" w:sz="6" w:space="0" w:color="auto"/>
              <w:bottom w:val="nil"/>
              <w:right w:val="nil"/>
            </w:tcBorders>
          </w:tcPr>
          <w:p w14:paraId="2B1B0649" w14:textId="77777777" w:rsidR="000B43C8" w:rsidRDefault="000B43C8" w:rsidP="00AF1C32">
            <w:pPr>
              <w:pStyle w:val="TAL"/>
              <w:rPr>
                <w:lang w:eastAsia="zh-CN"/>
              </w:rPr>
            </w:pPr>
            <w:r>
              <w:rPr>
                <w:lang w:eastAsia="zh-CN"/>
              </w:rPr>
              <w:t>octet o511+1</w:t>
            </w:r>
          </w:p>
        </w:tc>
      </w:tr>
      <w:tr w:rsidR="004C5F4F" w14:paraId="501D81FF" w14:textId="77777777" w:rsidTr="00F0050A">
        <w:trPr>
          <w:gridAfter w:val="2"/>
          <w:wAfter w:w="28" w:type="dxa"/>
          <w:trHeight w:val="444"/>
          <w:jc w:val="center"/>
        </w:trPr>
        <w:tc>
          <w:tcPr>
            <w:tcW w:w="5800" w:type="dxa"/>
            <w:gridSpan w:val="16"/>
            <w:tcBorders>
              <w:top w:val="single" w:sz="6" w:space="0" w:color="auto"/>
              <w:left w:val="single" w:sz="6" w:space="0" w:color="auto"/>
              <w:bottom w:val="single" w:sz="6" w:space="0" w:color="auto"/>
              <w:right w:val="single" w:sz="6" w:space="0" w:color="auto"/>
            </w:tcBorders>
          </w:tcPr>
          <w:p w14:paraId="698B2221" w14:textId="77777777" w:rsidR="004C5F4F" w:rsidRPr="00A322B6" w:rsidRDefault="004C5F4F" w:rsidP="001F7213">
            <w:pPr>
              <w:pStyle w:val="TAC"/>
              <w:rPr>
                <w:lang w:eastAsia="zh-CN"/>
              </w:rPr>
            </w:pPr>
          </w:p>
          <w:p w14:paraId="19A93C02" w14:textId="77777777" w:rsidR="004C5F4F" w:rsidRDefault="004C5F4F" w:rsidP="001F7213">
            <w:pPr>
              <w:pStyle w:val="TAC"/>
              <w:rPr>
                <w:lang w:eastAsia="zh-CN"/>
              </w:rPr>
            </w:pPr>
            <w:r w:rsidRPr="00E0546E">
              <w:rPr>
                <w:lang w:eastAsia="zh-CN"/>
              </w:rPr>
              <w:t xml:space="preserve">NR-PC5 </w:t>
            </w:r>
            <w:bookmarkStart w:id="654" w:name="OLE_LINK196"/>
            <w:r>
              <w:rPr>
                <w:rFonts w:hint="eastAsia"/>
                <w:lang w:eastAsia="zh-CN"/>
              </w:rPr>
              <w:t>multi-hop</w:t>
            </w:r>
            <w:bookmarkEnd w:id="654"/>
            <w:r>
              <w:rPr>
                <w:rFonts w:hint="eastAsia"/>
                <w:lang w:eastAsia="zh-CN"/>
              </w:rPr>
              <w:t xml:space="preserve"> </w:t>
            </w:r>
            <w:r w:rsidRPr="00E0546E">
              <w:rPr>
                <w:lang w:eastAsia="zh-CN"/>
              </w:rPr>
              <w:t>UE-to-network relay security policies</w:t>
            </w:r>
          </w:p>
        </w:tc>
        <w:tc>
          <w:tcPr>
            <w:tcW w:w="1264" w:type="dxa"/>
            <w:gridSpan w:val="3"/>
            <w:tcBorders>
              <w:top w:val="nil"/>
              <w:left w:val="single" w:sz="6" w:space="0" w:color="auto"/>
              <w:bottom w:val="nil"/>
              <w:right w:val="nil"/>
            </w:tcBorders>
          </w:tcPr>
          <w:p w14:paraId="0C6FE169" w14:textId="77777777" w:rsidR="004C5F4F" w:rsidRPr="00C81B7F" w:rsidRDefault="004C5F4F" w:rsidP="001F7213">
            <w:pPr>
              <w:pStyle w:val="TAL"/>
              <w:rPr>
                <w:lang w:eastAsia="zh-CN"/>
              </w:rPr>
            </w:pPr>
            <w:r w:rsidRPr="00C81B7F">
              <w:rPr>
                <w:lang w:eastAsia="zh-CN"/>
              </w:rPr>
              <w:t>octet (o511+2)</w:t>
            </w:r>
          </w:p>
          <w:p w14:paraId="3B2733F7" w14:textId="77777777" w:rsidR="004C5F4F" w:rsidRDefault="004C5F4F" w:rsidP="001F7213">
            <w:pPr>
              <w:pStyle w:val="TAL"/>
              <w:rPr>
                <w:lang w:eastAsia="zh-CN"/>
              </w:rPr>
            </w:pPr>
          </w:p>
          <w:p w14:paraId="6A0154C2" w14:textId="77777777" w:rsidR="004C5F4F" w:rsidRDefault="004C5F4F" w:rsidP="001F7213">
            <w:pPr>
              <w:pStyle w:val="TAL"/>
              <w:rPr>
                <w:lang w:eastAsia="zh-CN"/>
              </w:rPr>
            </w:pPr>
            <w:r w:rsidRPr="00C81B7F">
              <w:rPr>
                <w:lang w:eastAsia="zh-CN"/>
              </w:rPr>
              <w:t>octet o530</w:t>
            </w:r>
          </w:p>
        </w:tc>
      </w:tr>
      <w:tr w:rsidR="000B43C8" w14:paraId="37604739"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403B54C6" w14:textId="77777777" w:rsidR="000B43C8" w:rsidRDefault="000B43C8" w:rsidP="00AF1C32">
            <w:pPr>
              <w:pStyle w:val="TAC"/>
            </w:pPr>
          </w:p>
          <w:p w14:paraId="3F301888" w14:textId="77777777" w:rsidR="000B43C8" w:rsidRDefault="000B43C8" w:rsidP="00AF1C32">
            <w:pPr>
              <w:pStyle w:val="TAC"/>
            </w:pPr>
            <w:r>
              <w:t xml:space="preserve">PDU session parameters of </w:t>
            </w:r>
            <w:r>
              <w:rPr>
                <w:rFonts w:hint="eastAsia"/>
                <w:lang w:eastAsia="zh-CN"/>
              </w:rPr>
              <w:t>multi-hop</w:t>
            </w:r>
            <w:r>
              <w:t xml:space="preserve"> layer-3 relay</w:t>
            </w:r>
          </w:p>
        </w:tc>
        <w:tc>
          <w:tcPr>
            <w:tcW w:w="1259" w:type="dxa"/>
            <w:gridSpan w:val="3"/>
            <w:tcBorders>
              <w:top w:val="nil"/>
              <w:left w:val="single" w:sz="6" w:space="0" w:color="auto"/>
              <w:bottom w:val="nil"/>
              <w:right w:val="nil"/>
            </w:tcBorders>
          </w:tcPr>
          <w:p w14:paraId="3329E2C3" w14:textId="77777777" w:rsidR="000B43C8" w:rsidRDefault="000B43C8" w:rsidP="00AF1C32">
            <w:pPr>
              <w:pStyle w:val="TAL"/>
            </w:pPr>
            <w:r>
              <w:t>octet (o530+1)*</w:t>
            </w:r>
          </w:p>
          <w:p w14:paraId="68ED2602" w14:textId="77777777" w:rsidR="000B43C8" w:rsidRDefault="000B43C8" w:rsidP="00AF1C32">
            <w:pPr>
              <w:pStyle w:val="TAL"/>
            </w:pPr>
          </w:p>
          <w:p w14:paraId="6CD80C64" w14:textId="77777777" w:rsidR="000B43C8" w:rsidRDefault="000B43C8" w:rsidP="00AF1C32">
            <w:pPr>
              <w:pStyle w:val="TAL"/>
            </w:pPr>
            <w:r>
              <w:t>octet o516*</w:t>
            </w:r>
          </w:p>
        </w:tc>
      </w:tr>
      <w:tr w:rsidR="000B43C8" w14:paraId="2B18C9D9"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039928F5" w14:textId="77777777" w:rsidR="000B43C8" w:rsidRDefault="000B43C8" w:rsidP="00AF1C32">
            <w:pPr>
              <w:pStyle w:val="TAC"/>
            </w:pPr>
          </w:p>
          <w:p w14:paraId="25C4EAEA" w14:textId="77777777" w:rsidR="000B43C8" w:rsidRDefault="000B43C8" w:rsidP="00AF1C32">
            <w:pPr>
              <w:pStyle w:val="TAC"/>
            </w:pPr>
            <w:r>
              <w:rPr>
                <w:lang w:eastAsia="zh-CN"/>
              </w:rPr>
              <w:t>Traffic descriptor</w:t>
            </w:r>
          </w:p>
        </w:tc>
        <w:tc>
          <w:tcPr>
            <w:tcW w:w="1259" w:type="dxa"/>
            <w:gridSpan w:val="3"/>
            <w:tcBorders>
              <w:top w:val="nil"/>
              <w:left w:val="single" w:sz="6" w:space="0" w:color="auto"/>
              <w:bottom w:val="nil"/>
              <w:right w:val="nil"/>
            </w:tcBorders>
          </w:tcPr>
          <w:p w14:paraId="0E74D76C" w14:textId="77777777" w:rsidR="000B43C8" w:rsidRDefault="000B43C8" w:rsidP="00AF1C32">
            <w:pPr>
              <w:pStyle w:val="TAL"/>
            </w:pPr>
            <w:r>
              <w:t>octet (o516+1)*</w:t>
            </w:r>
          </w:p>
          <w:p w14:paraId="3378F77E" w14:textId="77777777" w:rsidR="000B43C8" w:rsidRDefault="000B43C8" w:rsidP="00AF1C32">
            <w:pPr>
              <w:pStyle w:val="TAL"/>
            </w:pPr>
          </w:p>
          <w:p w14:paraId="42BB6B86" w14:textId="77777777" w:rsidR="000B43C8" w:rsidRDefault="000B43C8" w:rsidP="00AF1C32">
            <w:pPr>
              <w:pStyle w:val="TAL"/>
            </w:pPr>
            <w:r>
              <w:t>octet o53*</w:t>
            </w:r>
          </w:p>
        </w:tc>
      </w:tr>
      <w:tr w:rsidR="000B43C8" w14:paraId="0D3CCD44"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71045F53" w14:textId="77777777" w:rsidR="000B43C8" w:rsidRDefault="000B43C8" w:rsidP="00AF1C32">
            <w:pPr>
              <w:pStyle w:val="TAC"/>
            </w:pPr>
            <w:r>
              <w:rPr>
                <w:rFonts w:hint="eastAsia"/>
                <w:lang w:eastAsia="zh-CN"/>
              </w:rPr>
              <w:t>M</w:t>
            </w:r>
            <w:r>
              <w:t>aximum number of hops</w:t>
            </w:r>
          </w:p>
        </w:tc>
        <w:tc>
          <w:tcPr>
            <w:tcW w:w="1259" w:type="dxa"/>
            <w:gridSpan w:val="3"/>
            <w:tcBorders>
              <w:top w:val="nil"/>
              <w:left w:val="single" w:sz="6" w:space="0" w:color="auto"/>
              <w:bottom w:val="nil"/>
              <w:right w:val="nil"/>
            </w:tcBorders>
          </w:tcPr>
          <w:p w14:paraId="4FC9D6A8" w14:textId="77777777" w:rsidR="000B43C8" w:rsidRDefault="000B43C8" w:rsidP="00AF1C32">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709B6232" w14:textId="77777777" w:rsidR="000B43C8" w:rsidRDefault="000B43C8" w:rsidP="000B43C8">
      <w:pPr>
        <w:pStyle w:val="TF"/>
      </w:pPr>
      <w:bookmarkStart w:id="655" w:name="_CRFigure5_12_2_13"/>
      <w:r>
        <w:t>Figure </w:t>
      </w:r>
      <w:bookmarkEnd w:id="655"/>
      <w:r>
        <w:t>5.12.2.13: RSC info</w:t>
      </w:r>
    </w:p>
    <w:p w14:paraId="3B5B62BE" w14:textId="77777777" w:rsidR="000B43C8" w:rsidRDefault="000B43C8" w:rsidP="000B43C8">
      <w:pPr>
        <w:pStyle w:val="TH"/>
      </w:pPr>
      <w:bookmarkStart w:id="656" w:name="_CRTable5_12_2_13"/>
      <w:bookmarkStart w:id="657" w:name="_Hlk209529787"/>
      <w:r>
        <w:lastRenderedPageBreak/>
        <w:t>Table </w:t>
      </w:r>
      <w:bookmarkEnd w:id="656"/>
      <w:r>
        <w:t>5.12.2.13</w:t>
      </w:r>
      <w:bookmarkEnd w:id="657"/>
      <w:r>
        <w:t>: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3"/>
        <w:gridCol w:w="7046"/>
        <w:gridCol w:w="43"/>
      </w:tblGrid>
      <w:tr w:rsidR="000B43C8" w14:paraId="34A9A375" w14:textId="77777777" w:rsidTr="005C28CD">
        <w:trPr>
          <w:gridBefore w:val="1"/>
          <w:wBefore w:w="53" w:type="dxa"/>
          <w:cantSplit/>
          <w:jc w:val="center"/>
        </w:trPr>
        <w:tc>
          <w:tcPr>
            <w:tcW w:w="7089" w:type="dxa"/>
            <w:gridSpan w:val="2"/>
            <w:tcBorders>
              <w:top w:val="single" w:sz="4" w:space="0" w:color="auto"/>
              <w:left w:val="single" w:sz="4" w:space="0" w:color="auto"/>
              <w:bottom w:val="nil"/>
              <w:right w:val="single" w:sz="4" w:space="0" w:color="auto"/>
            </w:tcBorders>
          </w:tcPr>
          <w:p w14:paraId="3BE7DAF5" w14:textId="77777777" w:rsidR="000B43C8" w:rsidRDefault="000B43C8" w:rsidP="00AF1C32">
            <w:pPr>
              <w:pStyle w:val="TAL"/>
            </w:pPr>
            <w:r>
              <w:lastRenderedPageBreak/>
              <w:t>RSC list (octet o52+3 to o520):</w:t>
            </w:r>
          </w:p>
          <w:p w14:paraId="48C7AADE" w14:textId="77777777" w:rsidR="000B43C8" w:rsidRDefault="000B43C8" w:rsidP="00AF1C32">
            <w:pPr>
              <w:pStyle w:val="TAL"/>
            </w:pPr>
            <w:r>
              <w:t>The RSC list field is coded according to figure 5.12.2.14 and table 5.12.2.14.</w:t>
            </w:r>
          </w:p>
          <w:p w14:paraId="724485D0" w14:textId="77777777" w:rsidR="000B43C8" w:rsidRDefault="000B43C8" w:rsidP="00AF1C32">
            <w:pPr>
              <w:pStyle w:val="TAL"/>
            </w:pPr>
          </w:p>
          <w:p w14:paraId="38BF8816" w14:textId="77777777" w:rsidR="004C5F4F" w:rsidRPr="00042094" w:rsidRDefault="004C5F4F" w:rsidP="004C5F4F">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26D49374" w14:textId="77777777" w:rsidR="004C5F4F" w:rsidRPr="00422B8E" w:rsidRDefault="004C5F4F" w:rsidP="004C5F4F">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2EF2D387" w14:textId="77777777" w:rsidR="004C5F4F" w:rsidRDefault="004C5F4F" w:rsidP="00AF1C32">
            <w:pPr>
              <w:pStyle w:val="TAL"/>
            </w:pPr>
          </w:p>
        </w:tc>
      </w:tr>
      <w:tr w:rsidR="000B43C8" w14:paraId="34FC3E5F"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AF088EE" w14:textId="77777777" w:rsidR="000B43C8" w:rsidRDefault="000B43C8" w:rsidP="00AF1C32">
            <w:pPr>
              <w:pStyle w:val="TAL"/>
              <w:rPr>
                <w:lang w:eastAsia="zh-CN"/>
              </w:rPr>
            </w:pPr>
            <w:r>
              <w:rPr>
                <w:lang w:eastAsia="zh-CN"/>
              </w:rPr>
              <w:t>Layer indication (LI) (octet o511+1 bit 1 to 2):</w:t>
            </w:r>
          </w:p>
          <w:p w14:paraId="28C212F7" w14:textId="77777777" w:rsidR="000B43C8" w:rsidRDefault="000B43C8" w:rsidP="00AF1C32">
            <w:pPr>
              <w:pStyle w:val="TAL"/>
              <w:rPr>
                <w:lang w:eastAsia="zh-CN"/>
              </w:rPr>
            </w:pPr>
            <w:r>
              <w:rPr>
                <w:lang w:eastAsia="zh-CN"/>
              </w:rPr>
              <w:t>Bits</w:t>
            </w:r>
          </w:p>
          <w:p w14:paraId="385E54FD" w14:textId="77777777" w:rsidR="000B43C8" w:rsidRDefault="000B43C8" w:rsidP="00AF1C32">
            <w:pPr>
              <w:pStyle w:val="TAL"/>
              <w:rPr>
                <w:lang w:eastAsia="zh-CN"/>
              </w:rPr>
            </w:pPr>
            <w:r>
              <w:rPr>
                <w:lang w:eastAsia="zh-CN"/>
              </w:rPr>
              <w:t>2 1</w:t>
            </w:r>
          </w:p>
          <w:p w14:paraId="15EF3DC9" w14:textId="77777777" w:rsidR="000B43C8" w:rsidRDefault="000B43C8" w:rsidP="00AF1C32">
            <w:pPr>
              <w:pStyle w:val="TAL"/>
              <w:rPr>
                <w:lang w:eastAsia="zh-CN"/>
              </w:rPr>
            </w:pPr>
            <w:r>
              <w:rPr>
                <w:lang w:eastAsia="zh-CN"/>
              </w:rPr>
              <w:t>0 1</w:t>
            </w:r>
            <w:r>
              <w:rPr>
                <w:lang w:eastAsia="zh-CN"/>
              </w:rPr>
              <w:tab/>
              <w:t>Layer 3</w:t>
            </w:r>
          </w:p>
          <w:p w14:paraId="162213A0" w14:textId="77777777" w:rsidR="000B43C8" w:rsidRDefault="000B43C8" w:rsidP="00AF1C32">
            <w:pPr>
              <w:pStyle w:val="TAL"/>
              <w:rPr>
                <w:lang w:eastAsia="zh-CN"/>
              </w:rPr>
            </w:pPr>
            <w:r>
              <w:rPr>
                <w:lang w:eastAsia="zh-CN"/>
              </w:rPr>
              <w:t>1 0</w:t>
            </w:r>
            <w:r>
              <w:rPr>
                <w:lang w:eastAsia="zh-CN"/>
              </w:rPr>
              <w:tab/>
              <w:t>Layer 2</w:t>
            </w:r>
          </w:p>
          <w:p w14:paraId="34579F2B" w14:textId="77777777" w:rsidR="000B43C8" w:rsidRDefault="000B43C8" w:rsidP="00AF1C32">
            <w:pPr>
              <w:pStyle w:val="TAL"/>
              <w:rPr>
                <w:lang w:eastAsia="zh-CN"/>
              </w:rPr>
            </w:pPr>
            <w:r>
              <w:rPr>
                <w:lang w:eastAsia="zh-CN"/>
              </w:rPr>
              <w:t>The other values are reserved.</w:t>
            </w:r>
          </w:p>
          <w:p w14:paraId="2081F762" w14:textId="77777777" w:rsidR="000B43C8" w:rsidRDefault="000B43C8" w:rsidP="00AF1C32">
            <w:pPr>
              <w:pStyle w:val="TAL"/>
              <w:rPr>
                <w:lang w:eastAsia="zh-CN"/>
              </w:rPr>
            </w:pPr>
          </w:p>
        </w:tc>
      </w:tr>
      <w:tr w:rsidR="000B43C8" w14:paraId="1E907963"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4BF19F33" w14:textId="77777777" w:rsidR="000B43C8" w:rsidRDefault="000B43C8" w:rsidP="00AF1C32">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0F753575" w14:textId="77777777" w:rsidR="000B43C8" w:rsidRDefault="000B43C8" w:rsidP="00AF1C32">
            <w:pPr>
              <w:pStyle w:val="TAL"/>
              <w:rPr>
                <w:lang w:eastAsia="zh-CN"/>
              </w:rPr>
            </w:pPr>
          </w:p>
        </w:tc>
      </w:tr>
      <w:tr w:rsidR="000B43C8" w14:paraId="3056C3BB"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278D8111" w14:textId="77777777" w:rsidR="000B43C8" w:rsidRDefault="000B43C8" w:rsidP="00AF1C32">
            <w:pPr>
              <w:pStyle w:val="TAL"/>
              <w:rPr>
                <w:lang w:eastAsia="zh-CN"/>
              </w:rPr>
            </w:pPr>
            <w:r>
              <w:rPr>
                <w:lang w:eastAsia="zh-CN"/>
              </w:rPr>
              <w:t>N3IWF support indication (NSI) (octet o511+1 bit 3):</w:t>
            </w:r>
          </w:p>
          <w:p w14:paraId="7A9D2231" w14:textId="77777777" w:rsidR="000B43C8" w:rsidRDefault="000B43C8" w:rsidP="00AF1C32">
            <w:pPr>
              <w:pStyle w:val="TAL"/>
              <w:rPr>
                <w:lang w:eastAsia="zh-CN"/>
              </w:rPr>
            </w:pPr>
            <w:r>
              <w:rPr>
                <w:lang w:eastAsia="zh-CN"/>
              </w:rPr>
              <w:t>Bit</w:t>
            </w:r>
          </w:p>
          <w:p w14:paraId="7935BAC4" w14:textId="77777777" w:rsidR="000B43C8" w:rsidRDefault="000B43C8" w:rsidP="00AF1C32">
            <w:pPr>
              <w:pStyle w:val="TAL"/>
              <w:rPr>
                <w:lang w:eastAsia="zh-CN"/>
              </w:rPr>
            </w:pPr>
            <w:r>
              <w:rPr>
                <w:lang w:eastAsia="zh-CN"/>
              </w:rPr>
              <w:t>3</w:t>
            </w:r>
          </w:p>
          <w:p w14:paraId="1D4AF2E8" w14:textId="77777777" w:rsidR="000B43C8" w:rsidRDefault="000B43C8" w:rsidP="00AF1C32">
            <w:pPr>
              <w:pStyle w:val="TAL"/>
              <w:rPr>
                <w:lang w:eastAsia="zh-CN"/>
              </w:rPr>
            </w:pPr>
            <w:r>
              <w:rPr>
                <w:lang w:eastAsia="zh-CN"/>
              </w:rPr>
              <w:t>0</w:t>
            </w:r>
            <w:r>
              <w:rPr>
                <w:lang w:eastAsia="zh-CN"/>
              </w:rPr>
              <w:tab/>
              <w:t>Using N3IWF access for the relayed traffic is not supported</w:t>
            </w:r>
          </w:p>
          <w:p w14:paraId="5F5571F1" w14:textId="77777777" w:rsidR="000B43C8" w:rsidRDefault="000B43C8" w:rsidP="00AF1C32">
            <w:pPr>
              <w:pStyle w:val="TAL"/>
              <w:rPr>
                <w:lang w:eastAsia="zh-CN"/>
              </w:rPr>
            </w:pPr>
            <w:r>
              <w:rPr>
                <w:lang w:eastAsia="zh-CN"/>
              </w:rPr>
              <w:t>1</w:t>
            </w:r>
            <w:r>
              <w:rPr>
                <w:lang w:eastAsia="zh-CN"/>
              </w:rPr>
              <w:tab/>
              <w:t>Using N3IWF access for the relayed traffic is supported</w:t>
            </w:r>
          </w:p>
          <w:p w14:paraId="6C010536" w14:textId="77777777" w:rsidR="000B43C8" w:rsidRDefault="000B43C8" w:rsidP="00AF1C32">
            <w:pPr>
              <w:pStyle w:val="TAL"/>
              <w:rPr>
                <w:lang w:eastAsia="zh-CN"/>
              </w:rPr>
            </w:pPr>
          </w:p>
          <w:p w14:paraId="7E31E093" w14:textId="77777777" w:rsidR="000B43C8" w:rsidRDefault="000B43C8" w:rsidP="00AF1C32">
            <w:pPr>
              <w:pStyle w:val="TAL"/>
              <w:rPr>
                <w:lang w:eastAsia="zh-CN"/>
              </w:rPr>
            </w:pPr>
            <w:r>
              <w:rPr>
                <w:lang w:eastAsia="zh-CN"/>
              </w:rPr>
              <w:t>The NSI is set to "Using N3IWF access for the relayed traffic is supported" only when the LI is set to "Layer 3".</w:t>
            </w:r>
          </w:p>
          <w:p w14:paraId="5A816043" w14:textId="77777777" w:rsidR="000B43C8" w:rsidRDefault="000B43C8" w:rsidP="00AF1C32">
            <w:pPr>
              <w:pStyle w:val="TAL"/>
              <w:rPr>
                <w:lang w:eastAsia="zh-CN"/>
              </w:rPr>
            </w:pPr>
          </w:p>
        </w:tc>
      </w:tr>
      <w:tr w:rsidR="000B43C8" w14:paraId="444AA449"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0B9FAB2A" w14:textId="77777777" w:rsidR="000B43C8" w:rsidRDefault="000B43C8"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07760FA7" w14:textId="77777777" w:rsidR="000B43C8" w:rsidRDefault="000B43C8" w:rsidP="00AF1C32">
            <w:pPr>
              <w:pStyle w:val="TAL"/>
              <w:rPr>
                <w:lang w:eastAsia="zh-CN"/>
              </w:rPr>
            </w:pPr>
            <w:r>
              <w:rPr>
                <w:lang w:eastAsia="zh-CN"/>
              </w:rPr>
              <w:t>Bits</w:t>
            </w:r>
          </w:p>
          <w:p w14:paraId="57431F48" w14:textId="77777777" w:rsidR="000B43C8" w:rsidRDefault="000B43C8" w:rsidP="00AF1C32">
            <w:pPr>
              <w:pStyle w:val="TAL"/>
              <w:rPr>
                <w:rFonts w:eastAsia="SimSun"/>
                <w:lang w:eastAsia="zh-CN"/>
              </w:rPr>
            </w:pPr>
            <w:r>
              <w:rPr>
                <w:rFonts w:eastAsia="SimSun" w:hint="eastAsia"/>
                <w:lang w:eastAsia="zh-CN"/>
              </w:rPr>
              <w:t>3</w:t>
            </w:r>
          </w:p>
          <w:p w14:paraId="4513EE0A" w14:textId="77777777" w:rsidR="000B43C8" w:rsidRDefault="000B43C8" w:rsidP="00AF1C32">
            <w:pPr>
              <w:pStyle w:val="TAL"/>
              <w:rPr>
                <w:lang w:eastAsia="zh-CN"/>
              </w:rPr>
            </w:pPr>
            <w:r>
              <w:rPr>
                <w:lang w:eastAsia="zh-CN"/>
              </w:rPr>
              <w:t>0</w:t>
            </w:r>
            <w:r>
              <w:rPr>
                <w:lang w:eastAsia="zh-CN"/>
              </w:rPr>
              <w:tab/>
            </w:r>
            <w:r>
              <w:rPr>
                <w:rFonts w:hint="eastAsia"/>
                <w:lang w:eastAsia="zh-CN"/>
              </w:rPr>
              <w:t>Multi-hop relay is not allowed</w:t>
            </w:r>
          </w:p>
          <w:p w14:paraId="289FCA27" w14:textId="77777777" w:rsidR="000B43C8" w:rsidRDefault="000B43C8" w:rsidP="00AF1C32">
            <w:pPr>
              <w:pStyle w:val="TAL"/>
              <w:rPr>
                <w:lang w:eastAsia="zh-CN"/>
              </w:rPr>
            </w:pPr>
            <w:r>
              <w:rPr>
                <w:lang w:eastAsia="zh-CN"/>
              </w:rPr>
              <w:t>1</w:t>
            </w:r>
            <w:r>
              <w:rPr>
                <w:lang w:eastAsia="zh-CN"/>
              </w:rPr>
              <w:tab/>
            </w:r>
            <w:r>
              <w:rPr>
                <w:rFonts w:hint="eastAsia"/>
                <w:lang w:eastAsia="zh-CN"/>
              </w:rPr>
              <w:t>Multi-hop relay is allowed</w:t>
            </w:r>
          </w:p>
          <w:p w14:paraId="151B0FD0" w14:textId="77777777" w:rsidR="000B43C8" w:rsidRDefault="000B43C8" w:rsidP="00AF1C32">
            <w:pPr>
              <w:pStyle w:val="TAL"/>
              <w:rPr>
                <w:lang w:eastAsia="zh-CN"/>
              </w:rPr>
            </w:pPr>
          </w:p>
          <w:p w14:paraId="4A3A69A4" w14:textId="77777777" w:rsidR="000B43C8" w:rsidRDefault="000B43C8"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3DF39291" w14:textId="77777777" w:rsidR="000B43C8" w:rsidRDefault="000B43C8" w:rsidP="00AF1C32">
            <w:pPr>
              <w:pStyle w:val="TAL"/>
              <w:rPr>
                <w:lang w:eastAsia="zh-CN"/>
              </w:rPr>
            </w:pPr>
          </w:p>
        </w:tc>
      </w:tr>
      <w:tr w:rsidR="000B43C8" w14:paraId="0E522F70"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7E8D55AA" w14:textId="77777777" w:rsidR="000B43C8" w:rsidRDefault="000B43C8" w:rsidP="00AF1C32">
            <w:pPr>
              <w:pStyle w:val="TAL"/>
              <w:rPr>
                <w:lang w:eastAsia="zh-CN"/>
              </w:rPr>
            </w:pPr>
            <w:r>
              <w:rPr>
                <w:lang w:eastAsia="zh-CN"/>
              </w:rPr>
              <w:t>Traffic descriptor indication (TDI) (octet o511+1 bit 5):</w:t>
            </w:r>
          </w:p>
          <w:p w14:paraId="0F1C5019" w14:textId="77777777" w:rsidR="000B43C8" w:rsidRDefault="000B43C8" w:rsidP="00AF1C32">
            <w:pPr>
              <w:pStyle w:val="TAL"/>
              <w:rPr>
                <w:lang w:eastAsia="zh-CN"/>
              </w:rPr>
            </w:pPr>
            <w:r>
              <w:rPr>
                <w:lang w:eastAsia="zh-CN"/>
              </w:rPr>
              <w:t>Bit</w:t>
            </w:r>
          </w:p>
          <w:p w14:paraId="4C3993F1" w14:textId="77777777" w:rsidR="000B43C8" w:rsidRDefault="000B43C8" w:rsidP="00AF1C32">
            <w:pPr>
              <w:pStyle w:val="TAL"/>
              <w:rPr>
                <w:lang w:eastAsia="zh-CN"/>
              </w:rPr>
            </w:pPr>
            <w:r>
              <w:rPr>
                <w:lang w:eastAsia="zh-CN"/>
              </w:rPr>
              <w:t>5</w:t>
            </w:r>
          </w:p>
          <w:p w14:paraId="57ED5B9E" w14:textId="77777777" w:rsidR="000B43C8" w:rsidRDefault="000B43C8" w:rsidP="00AF1C32">
            <w:pPr>
              <w:pStyle w:val="TAL"/>
              <w:rPr>
                <w:lang w:eastAsia="zh-CN"/>
              </w:rPr>
            </w:pPr>
            <w:r>
              <w:rPr>
                <w:lang w:eastAsia="zh-CN"/>
              </w:rPr>
              <w:t>0</w:t>
            </w:r>
            <w:r>
              <w:rPr>
                <w:lang w:eastAsia="zh-CN"/>
              </w:rPr>
              <w:tab/>
              <w:t>Traffic descriptor field is not included</w:t>
            </w:r>
          </w:p>
          <w:p w14:paraId="47E098C9" w14:textId="77777777" w:rsidR="000B43C8" w:rsidRPr="00F816E8" w:rsidRDefault="000B43C8" w:rsidP="00AF1C32">
            <w:pPr>
              <w:pStyle w:val="TAL"/>
            </w:pPr>
            <w:r>
              <w:rPr>
                <w:lang w:eastAsia="zh-CN"/>
              </w:rPr>
              <w:t>1</w:t>
            </w:r>
            <w:r>
              <w:rPr>
                <w:lang w:eastAsia="zh-CN"/>
              </w:rPr>
              <w:tab/>
              <w:t>Traffic descriptor field is included</w:t>
            </w:r>
          </w:p>
        </w:tc>
      </w:tr>
      <w:tr w:rsidR="000B43C8" w14:paraId="535979AF"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01F29C0E" w14:textId="77777777" w:rsidR="000B43C8" w:rsidRDefault="000B43C8" w:rsidP="00AF1C32">
            <w:pPr>
              <w:pStyle w:val="TAL"/>
              <w:rPr>
                <w:lang w:eastAsia="zh-CN"/>
              </w:rPr>
            </w:pPr>
          </w:p>
        </w:tc>
      </w:tr>
      <w:tr w:rsidR="000B43C8" w14:paraId="5D08DF6A"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2A9E1C0C" w14:textId="77777777" w:rsidR="000B43C8" w:rsidRDefault="000B43C8"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0EA6D14D" w14:textId="77777777" w:rsidR="000B43C8" w:rsidRDefault="000B43C8" w:rsidP="00AF1C32">
            <w:pPr>
              <w:pStyle w:val="TAL"/>
              <w:rPr>
                <w:lang w:eastAsia="zh-CN"/>
              </w:rPr>
            </w:pPr>
            <w:r>
              <w:rPr>
                <w:lang w:eastAsia="zh-CN"/>
              </w:rPr>
              <w:t>Bits</w:t>
            </w:r>
          </w:p>
          <w:p w14:paraId="30B841C1" w14:textId="77777777" w:rsidR="000B43C8" w:rsidRDefault="000B43C8" w:rsidP="00AF1C32">
            <w:pPr>
              <w:pStyle w:val="TAL"/>
              <w:rPr>
                <w:lang w:val="en-US" w:eastAsia="zh-CN"/>
              </w:rPr>
            </w:pPr>
            <w:r>
              <w:rPr>
                <w:rFonts w:hint="eastAsia"/>
                <w:lang w:val="en-US" w:eastAsia="zh-CN"/>
              </w:rPr>
              <w:t>6</w:t>
            </w:r>
          </w:p>
          <w:p w14:paraId="27BF473B" w14:textId="77777777" w:rsidR="000B43C8" w:rsidRDefault="000B43C8"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01C6C29" w14:textId="77777777" w:rsidR="000B43C8" w:rsidRDefault="000B43C8"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D6E56E9" w14:textId="77777777" w:rsidR="000B43C8" w:rsidRDefault="000B43C8" w:rsidP="00AF1C32">
            <w:pPr>
              <w:pStyle w:val="TAL"/>
              <w:rPr>
                <w:lang w:eastAsia="zh-CN"/>
              </w:rPr>
            </w:pPr>
          </w:p>
        </w:tc>
      </w:tr>
      <w:tr w:rsidR="00B217DF" w14:paraId="1349FB50" w14:textId="77777777" w:rsidTr="005C28CD">
        <w:trPr>
          <w:gridAfter w:val="1"/>
          <w:wAfter w:w="43" w:type="dxa"/>
          <w:cantSplit/>
          <w:jc w:val="center"/>
        </w:trPr>
        <w:tc>
          <w:tcPr>
            <w:tcW w:w="7099" w:type="dxa"/>
            <w:gridSpan w:val="2"/>
            <w:tcBorders>
              <w:top w:val="nil"/>
              <w:left w:val="single" w:sz="4" w:space="0" w:color="auto"/>
              <w:bottom w:val="nil"/>
              <w:right w:val="single" w:sz="4" w:space="0" w:color="auto"/>
            </w:tcBorders>
          </w:tcPr>
          <w:p w14:paraId="49384759" w14:textId="77777777" w:rsidR="00B217DF" w:rsidRDefault="00B217DF" w:rsidP="001F7213">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0F15F15C" w14:textId="77777777" w:rsidR="00B217DF" w:rsidRDefault="00B217DF" w:rsidP="001F7213">
            <w:pPr>
              <w:pStyle w:val="TAL"/>
              <w:rPr>
                <w:lang w:eastAsia="zh-CN"/>
              </w:rPr>
            </w:pPr>
            <w:r>
              <w:rPr>
                <w:lang w:eastAsia="zh-CN"/>
              </w:rPr>
              <w:t>The control plane security indication field indicates whether to use the security procedure over control plane as specified in 3GPP TS 33.503 [13] or not.</w:t>
            </w:r>
          </w:p>
          <w:p w14:paraId="57D90999" w14:textId="77777777" w:rsidR="00B217DF" w:rsidRDefault="00B217DF" w:rsidP="001F7213">
            <w:pPr>
              <w:pStyle w:val="TAL"/>
              <w:rPr>
                <w:lang w:eastAsia="zh-CN"/>
              </w:rPr>
            </w:pPr>
            <w:r>
              <w:rPr>
                <w:lang w:eastAsia="zh-CN"/>
              </w:rPr>
              <w:t>Bit</w:t>
            </w:r>
          </w:p>
          <w:p w14:paraId="3C520EBF" w14:textId="77777777" w:rsidR="00B217DF" w:rsidRDefault="00B217DF" w:rsidP="001F7213">
            <w:pPr>
              <w:pStyle w:val="TAL"/>
              <w:rPr>
                <w:lang w:eastAsia="zh-CN"/>
              </w:rPr>
            </w:pPr>
            <w:r>
              <w:rPr>
                <w:rFonts w:hint="eastAsia"/>
                <w:lang w:eastAsia="zh-CN"/>
              </w:rPr>
              <w:t>7</w:t>
            </w:r>
          </w:p>
          <w:p w14:paraId="330C78E6" w14:textId="77777777" w:rsidR="00B217DF" w:rsidRDefault="00B217DF" w:rsidP="001F7213">
            <w:pPr>
              <w:pStyle w:val="TAL"/>
              <w:rPr>
                <w:lang w:eastAsia="zh-CN"/>
              </w:rPr>
            </w:pPr>
            <w:r>
              <w:rPr>
                <w:lang w:eastAsia="zh-CN"/>
              </w:rPr>
              <w:t>0</w:t>
            </w:r>
            <w:r>
              <w:rPr>
                <w:lang w:eastAsia="zh-CN"/>
              </w:rPr>
              <w:tab/>
              <w:t>security procedure over control plane is not used</w:t>
            </w:r>
          </w:p>
          <w:p w14:paraId="0086DC49" w14:textId="77777777" w:rsidR="00B217DF" w:rsidRDefault="00B217DF" w:rsidP="001F7213">
            <w:pPr>
              <w:pStyle w:val="TAL"/>
              <w:rPr>
                <w:lang w:eastAsia="zh-CN"/>
              </w:rPr>
            </w:pPr>
            <w:r>
              <w:rPr>
                <w:lang w:eastAsia="zh-CN"/>
              </w:rPr>
              <w:t>1</w:t>
            </w:r>
            <w:r>
              <w:rPr>
                <w:lang w:eastAsia="zh-CN"/>
              </w:rPr>
              <w:tab/>
              <w:t>security procedure over control plane is used</w:t>
            </w:r>
          </w:p>
          <w:p w14:paraId="50BD8FFF" w14:textId="77777777" w:rsidR="00B217DF" w:rsidRDefault="00B217DF" w:rsidP="001F7213">
            <w:pPr>
              <w:pStyle w:val="TAL"/>
              <w:rPr>
                <w:lang w:eastAsia="zh-CN"/>
              </w:rPr>
            </w:pPr>
          </w:p>
        </w:tc>
      </w:tr>
      <w:tr w:rsidR="00B217DF" w14:paraId="6987771A" w14:textId="77777777" w:rsidTr="005C28CD">
        <w:trPr>
          <w:gridAfter w:val="1"/>
          <w:wAfter w:w="43" w:type="dxa"/>
          <w:cantSplit/>
          <w:jc w:val="center"/>
        </w:trPr>
        <w:tc>
          <w:tcPr>
            <w:tcW w:w="7099" w:type="dxa"/>
            <w:gridSpan w:val="2"/>
            <w:tcBorders>
              <w:top w:val="nil"/>
              <w:left w:val="single" w:sz="4" w:space="0" w:color="auto"/>
              <w:bottom w:val="nil"/>
              <w:right w:val="single" w:sz="4" w:space="0" w:color="auto"/>
            </w:tcBorders>
          </w:tcPr>
          <w:p w14:paraId="183AEA8E" w14:textId="77777777" w:rsidR="00B217DF" w:rsidRDefault="00B217DF" w:rsidP="001F7213">
            <w:pPr>
              <w:pStyle w:val="TAL"/>
              <w:rPr>
                <w:lang w:eastAsia="zh-CN"/>
              </w:rPr>
            </w:pPr>
            <w:r>
              <w:rPr>
                <w:lang w:eastAsia="zh-CN"/>
              </w:rPr>
              <w:lastRenderedPageBreak/>
              <w:t xml:space="preserve">NR-PC5 </w:t>
            </w:r>
            <w:r>
              <w:rPr>
                <w:rFonts w:hint="eastAsia"/>
                <w:lang w:eastAsia="zh-CN"/>
              </w:rPr>
              <w:t xml:space="preserve">multi-hop </w:t>
            </w:r>
            <w:r>
              <w:rPr>
                <w:lang w:eastAsia="zh-CN"/>
              </w:rPr>
              <w:t>UE-to-network relay security policies (octet o511+2 to o530):</w:t>
            </w:r>
          </w:p>
          <w:p w14:paraId="27450FCC" w14:textId="77777777" w:rsidR="00B217DF" w:rsidRDefault="00B217DF"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1F7BC028" w14:textId="77777777" w:rsidR="00B217DF" w:rsidRDefault="00B217DF" w:rsidP="001F7213">
            <w:pPr>
              <w:pStyle w:val="TAL"/>
              <w:rPr>
                <w:lang w:eastAsia="zh-CN"/>
              </w:rPr>
            </w:pPr>
          </w:p>
        </w:tc>
      </w:tr>
      <w:tr w:rsidR="000B43C8" w14:paraId="4425813E"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386FDD3E" w14:textId="77777777" w:rsidR="000B43C8" w:rsidRDefault="000B43C8" w:rsidP="00AF1C32">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6877767" w14:textId="77777777" w:rsidR="000B43C8" w:rsidRDefault="000B43C8" w:rsidP="00AF1C32">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05FC8922" w14:textId="77777777" w:rsidR="000B43C8" w:rsidRDefault="000B43C8" w:rsidP="00AF1C32">
            <w:pPr>
              <w:pStyle w:val="TAL"/>
              <w:rPr>
                <w:lang w:eastAsia="zh-CN"/>
              </w:rPr>
            </w:pPr>
          </w:p>
        </w:tc>
      </w:tr>
      <w:tr w:rsidR="000B43C8" w14:paraId="6218BAE5"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DDC0196" w14:textId="77777777" w:rsidR="000B43C8" w:rsidRDefault="000B43C8" w:rsidP="00AF1C32">
            <w:pPr>
              <w:pStyle w:val="TAL"/>
              <w:rPr>
                <w:lang w:eastAsia="zh-CN"/>
              </w:rPr>
            </w:pPr>
            <w:r>
              <w:rPr>
                <w:lang w:eastAsia="zh-CN"/>
              </w:rPr>
              <w:t>Traffic descriptor (octet o516+1 to o53):</w:t>
            </w:r>
          </w:p>
          <w:p w14:paraId="2C35BE12" w14:textId="77777777" w:rsidR="000B43C8" w:rsidRDefault="000B43C8" w:rsidP="00AF1C32">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24C985A4" w14:textId="77777777" w:rsidR="000B43C8" w:rsidRDefault="000B43C8" w:rsidP="00AF1C32">
            <w:pPr>
              <w:pStyle w:val="TAL"/>
            </w:pPr>
          </w:p>
        </w:tc>
      </w:tr>
      <w:tr w:rsidR="000B43C8" w14:paraId="7E7D46B5" w14:textId="77777777" w:rsidTr="005C28CD">
        <w:trPr>
          <w:gridBefore w:val="1"/>
          <w:wBefore w:w="53" w:type="dxa"/>
          <w:cantSplit/>
          <w:jc w:val="center"/>
        </w:trPr>
        <w:tc>
          <w:tcPr>
            <w:tcW w:w="7089" w:type="dxa"/>
            <w:gridSpan w:val="2"/>
            <w:tcBorders>
              <w:top w:val="nil"/>
              <w:left w:val="single" w:sz="4" w:space="0" w:color="auto"/>
              <w:bottom w:val="single" w:sz="4" w:space="0" w:color="auto"/>
              <w:right w:val="single" w:sz="4" w:space="0" w:color="auto"/>
            </w:tcBorders>
          </w:tcPr>
          <w:p w14:paraId="69C6C69E"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09BE9D07"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09AD228" w14:textId="77777777" w:rsidR="000B43C8" w:rsidRDefault="000B43C8" w:rsidP="00AF1C32">
            <w:pPr>
              <w:pStyle w:val="TAL"/>
              <w:rPr>
                <w:lang w:eastAsia="zh-CN"/>
              </w:rPr>
            </w:pPr>
          </w:p>
        </w:tc>
      </w:tr>
    </w:tbl>
    <w:p w14:paraId="73BC498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69B2C33" w14:textId="77777777" w:rsidTr="00AF1C32">
        <w:trPr>
          <w:gridAfter w:val="1"/>
          <w:wAfter w:w="8" w:type="dxa"/>
          <w:cantSplit/>
          <w:jc w:val="center"/>
        </w:trPr>
        <w:tc>
          <w:tcPr>
            <w:tcW w:w="708" w:type="dxa"/>
            <w:gridSpan w:val="2"/>
          </w:tcPr>
          <w:p w14:paraId="195CF1AC" w14:textId="77777777" w:rsidR="000B43C8" w:rsidRDefault="000B43C8" w:rsidP="00AF1C32">
            <w:pPr>
              <w:pStyle w:val="TAC"/>
            </w:pPr>
            <w:r>
              <w:t>8</w:t>
            </w:r>
          </w:p>
        </w:tc>
        <w:tc>
          <w:tcPr>
            <w:tcW w:w="709" w:type="dxa"/>
          </w:tcPr>
          <w:p w14:paraId="1DB00743" w14:textId="77777777" w:rsidR="000B43C8" w:rsidRDefault="000B43C8" w:rsidP="00AF1C32">
            <w:pPr>
              <w:pStyle w:val="TAC"/>
            </w:pPr>
            <w:r>
              <w:t>7</w:t>
            </w:r>
          </w:p>
        </w:tc>
        <w:tc>
          <w:tcPr>
            <w:tcW w:w="709" w:type="dxa"/>
          </w:tcPr>
          <w:p w14:paraId="05135C87" w14:textId="77777777" w:rsidR="000B43C8" w:rsidRDefault="000B43C8" w:rsidP="00AF1C32">
            <w:pPr>
              <w:pStyle w:val="TAC"/>
            </w:pPr>
            <w:r>
              <w:t>6</w:t>
            </w:r>
          </w:p>
        </w:tc>
        <w:tc>
          <w:tcPr>
            <w:tcW w:w="709" w:type="dxa"/>
          </w:tcPr>
          <w:p w14:paraId="52D14996" w14:textId="77777777" w:rsidR="000B43C8" w:rsidRDefault="000B43C8" w:rsidP="00AF1C32">
            <w:pPr>
              <w:pStyle w:val="TAC"/>
            </w:pPr>
            <w:r>
              <w:t>5</w:t>
            </w:r>
          </w:p>
        </w:tc>
        <w:tc>
          <w:tcPr>
            <w:tcW w:w="709" w:type="dxa"/>
          </w:tcPr>
          <w:p w14:paraId="4200CF37" w14:textId="77777777" w:rsidR="000B43C8" w:rsidRDefault="000B43C8" w:rsidP="00AF1C32">
            <w:pPr>
              <w:pStyle w:val="TAC"/>
            </w:pPr>
            <w:r>
              <w:t>4</w:t>
            </w:r>
          </w:p>
        </w:tc>
        <w:tc>
          <w:tcPr>
            <w:tcW w:w="709" w:type="dxa"/>
          </w:tcPr>
          <w:p w14:paraId="341A5503" w14:textId="77777777" w:rsidR="000B43C8" w:rsidRDefault="000B43C8" w:rsidP="00AF1C32">
            <w:pPr>
              <w:pStyle w:val="TAC"/>
            </w:pPr>
            <w:r>
              <w:t>3</w:t>
            </w:r>
          </w:p>
        </w:tc>
        <w:tc>
          <w:tcPr>
            <w:tcW w:w="709" w:type="dxa"/>
          </w:tcPr>
          <w:p w14:paraId="713C1A5F" w14:textId="77777777" w:rsidR="000B43C8" w:rsidRDefault="000B43C8" w:rsidP="00AF1C32">
            <w:pPr>
              <w:pStyle w:val="TAC"/>
            </w:pPr>
            <w:r>
              <w:t>2</w:t>
            </w:r>
          </w:p>
        </w:tc>
        <w:tc>
          <w:tcPr>
            <w:tcW w:w="709" w:type="dxa"/>
          </w:tcPr>
          <w:p w14:paraId="29CC96E3" w14:textId="77777777" w:rsidR="000B43C8" w:rsidRDefault="000B43C8" w:rsidP="00AF1C32">
            <w:pPr>
              <w:pStyle w:val="TAC"/>
            </w:pPr>
            <w:r>
              <w:t>1</w:t>
            </w:r>
          </w:p>
        </w:tc>
        <w:tc>
          <w:tcPr>
            <w:tcW w:w="1346" w:type="dxa"/>
            <w:gridSpan w:val="2"/>
          </w:tcPr>
          <w:p w14:paraId="28C55D5B" w14:textId="77777777" w:rsidR="000B43C8" w:rsidRDefault="000B43C8" w:rsidP="00AF1C32">
            <w:pPr>
              <w:pStyle w:val="TAL"/>
            </w:pPr>
          </w:p>
        </w:tc>
      </w:tr>
      <w:tr w:rsidR="000B43C8" w14:paraId="6010E722"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FB6695" w14:textId="77777777" w:rsidR="000B43C8" w:rsidRDefault="000B43C8" w:rsidP="00AF1C32">
            <w:pPr>
              <w:pStyle w:val="TAC"/>
            </w:pPr>
          </w:p>
          <w:p w14:paraId="3C9B5BF6" w14:textId="77777777" w:rsidR="000B43C8" w:rsidRDefault="000B43C8" w:rsidP="00AF1C32">
            <w:pPr>
              <w:pStyle w:val="TAC"/>
            </w:pPr>
            <w:r>
              <w:t>Length of RSC list contents</w:t>
            </w:r>
          </w:p>
        </w:tc>
        <w:tc>
          <w:tcPr>
            <w:tcW w:w="1346" w:type="dxa"/>
            <w:gridSpan w:val="2"/>
          </w:tcPr>
          <w:p w14:paraId="2F23D3B2" w14:textId="77777777" w:rsidR="000B43C8" w:rsidRDefault="000B43C8" w:rsidP="00AF1C32">
            <w:pPr>
              <w:pStyle w:val="TAL"/>
            </w:pPr>
            <w:r>
              <w:t>octet o52+3</w:t>
            </w:r>
          </w:p>
          <w:p w14:paraId="0C7D19A7" w14:textId="77777777" w:rsidR="000B43C8" w:rsidRDefault="000B43C8" w:rsidP="00AF1C32">
            <w:pPr>
              <w:pStyle w:val="TAL"/>
            </w:pPr>
          </w:p>
          <w:p w14:paraId="364DC1CF" w14:textId="77777777" w:rsidR="000B43C8" w:rsidRDefault="000B43C8" w:rsidP="00AF1C32">
            <w:pPr>
              <w:pStyle w:val="TAL"/>
            </w:pPr>
            <w:r>
              <w:t>octet o52+4</w:t>
            </w:r>
          </w:p>
        </w:tc>
      </w:tr>
      <w:tr w:rsidR="000B43C8" w14:paraId="1FD85A2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E164" w14:textId="77777777" w:rsidR="000B43C8" w:rsidRDefault="000B43C8" w:rsidP="00AF1C32">
            <w:pPr>
              <w:pStyle w:val="TAC"/>
            </w:pPr>
          </w:p>
          <w:p w14:paraId="5BF66B3B" w14:textId="77777777" w:rsidR="000B43C8" w:rsidRDefault="000B43C8" w:rsidP="00AF1C32">
            <w:pPr>
              <w:pStyle w:val="TAC"/>
            </w:pPr>
            <w:r>
              <w:t>RSC 1</w:t>
            </w:r>
          </w:p>
        </w:tc>
        <w:tc>
          <w:tcPr>
            <w:tcW w:w="1346" w:type="dxa"/>
            <w:gridSpan w:val="2"/>
            <w:tcBorders>
              <w:top w:val="nil"/>
              <w:left w:val="single" w:sz="6" w:space="0" w:color="auto"/>
              <w:bottom w:val="nil"/>
              <w:right w:val="nil"/>
            </w:tcBorders>
          </w:tcPr>
          <w:p w14:paraId="177C8F3A" w14:textId="77777777" w:rsidR="000B43C8" w:rsidRDefault="000B43C8" w:rsidP="00AF1C32">
            <w:pPr>
              <w:pStyle w:val="TAL"/>
            </w:pPr>
            <w:r>
              <w:t>octet o52+5</w:t>
            </w:r>
          </w:p>
          <w:p w14:paraId="208F60EA" w14:textId="77777777" w:rsidR="000B43C8" w:rsidRDefault="000B43C8" w:rsidP="00AF1C32">
            <w:pPr>
              <w:pStyle w:val="TAL"/>
            </w:pPr>
          </w:p>
          <w:p w14:paraId="3785B75E" w14:textId="77777777" w:rsidR="000B43C8" w:rsidRDefault="000B43C8" w:rsidP="00AF1C32">
            <w:pPr>
              <w:pStyle w:val="TAL"/>
            </w:pPr>
            <w:r>
              <w:t>octet o52+7</w:t>
            </w:r>
          </w:p>
        </w:tc>
      </w:tr>
      <w:tr w:rsidR="000B43C8" w14:paraId="115D923E"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67AAE" w14:textId="77777777" w:rsidR="000B43C8" w:rsidRDefault="000B43C8" w:rsidP="00AF1C32">
            <w:pPr>
              <w:pStyle w:val="TAC"/>
            </w:pPr>
          </w:p>
          <w:p w14:paraId="759D451E" w14:textId="77777777" w:rsidR="000B43C8" w:rsidRDefault="000B43C8" w:rsidP="00AF1C32">
            <w:pPr>
              <w:pStyle w:val="TAC"/>
            </w:pPr>
            <w:r>
              <w:t>RSC 2</w:t>
            </w:r>
          </w:p>
        </w:tc>
        <w:tc>
          <w:tcPr>
            <w:tcW w:w="1346" w:type="dxa"/>
            <w:gridSpan w:val="2"/>
            <w:tcBorders>
              <w:top w:val="nil"/>
              <w:left w:val="single" w:sz="6" w:space="0" w:color="auto"/>
              <w:bottom w:val="nil"/>
              <w:right w:val="nil"/>
            </w:tcBorders>
          </w:tcPr>
          <w:p w14:paraId="2D717CEC" w14:textId="77777777" w:rsidR="000B43C8" w:rsidRDefault="000B43C8" w:rsidP="00AF1C32">
            <w:pPr>
              <w:pStyle w:val="TAL"/>
            </w:pPr>
            <w:r>
              <w:t>octet (o52+8)*</w:t>
            </w:r>
          </w:p>
          <w:p w14:paraId="75D2284C" w14:textId="77777777" w:rsidR="000B43C8" w:rsidRDefault="000B43C8" w:rsidP="00AF1C32">
            <w:pPr>
              <w:pStyle w:val="TAL"/>
            </w:pPr>
          </w:p>
          <w:p w14:paraId="1A60DF27" w14:textId="77777777" w:rsidR="000B43C8" w:rsidRDefault="000B43C8" w:rsidP="00AF1C32">
            <w:pPr>
              <w:pStyle w:val="TAL"/>
            </w:pPr>
            <w:r>
              <w:t>octet (o52+10)*</w:t>
            </w:r>
          </w:p>
        </w:tc>
      </w:tr>
      <w:tr w:rsidR="000B43C8" w14:paraId="0D790DC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01B68" w14:textId="77777777" w:rsidR="000B43C8" w:rsidRDefault="000B43C8" w:rsidP="00AF1C32">
            <w:pPr>
              <w:pStyle w:val="TAC"/>
            </w:pPr>
          </w:p>
          <w:p w14:paraId="5DE8382D"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30BFF68F" w14:textId="77777777" w:rsidR="000B43C8" w:rsidRDefault="000B43C8" w:rsidP="00AF1C32">
            <w:pPr>
              <w:pStyle w:val="TAL"/>
            </w:pPr>
            <w:r>
              <w:t>octet (o52+11)*</w:t>
            </w:r>
          </w:p>
          <w:p w14:paraId="4F62881E" w14:textId="77777777" w:rsidR="000B43C8" w:rsidRDefault="000B43C8" w:rsidP="00AF1C32">
            <w:pPr>
              <w:pStyle w:val="TAL"/>
            </w:pPr>
          </w:p>
          <w:p w14:paraId="120CBB45" w14:textId="77777777" w:rsidR="000B43C8" w:rsidRDefault="000B43C8" w:rsidP="00AF1C32">
            <w:pPr>
              <w:pStyle w:val="TAL"/>
            </w:pPr>
            <w:r>
              <w:t>octet (o520-3)*</w:t>
            </w:r>
          </w:p>
        </w:tc>
      </w:tr>
      <w:tr w:rsidR="000B43C8" w14:paraId="5F3AE93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2383F" w14:textId="77777777" w:rsidR="000B43C8" w:rsidRDefault="000B43C8"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E04C87D" w14:textId="77777777" w:rsidR="000B43C8" w:rsidRDefault="000B43C8" w:rsidP="00AF1C32">
            <w:pPr>
              <w:pStyle w:val="TAL"/>
            </w:pPr>
            <w:r>
              <w:t>octet (o520-2)*</w:t>
            </w:r>
          </w:p>
          <w:p w14:paraId="488C4A23" w14:textId="77777777" w:rsidR="000B43C8" w:rsidRDefault="000B43C8" w:rsidP="00AF1C32">
            <w:pPr>
              <w:pStyle w:val="TAL"/>
            </w:pPr>
          </w:p>
          <w:p w14:paraId="4904FBC1" w14:textId="77777777" w:rsidR="000B43C8" w:rsidRDefault="000B43C8" w:rsidP="00AF1C32">
            <w:pPr>
              <w:pStyle w:val="TAL"/>
            </w:pPr>
            <w:r>
              <w:t>octet o520*</w:t>
            </w:r>
          </w:p>
        </w:tc>
      </w:tr>
    </w:tbl>
    <w:p w14:paraId="7210BA9D" w14:textId="77777777" w:rsidR="000B43C8" w:rsidRDefault="000B43C8" w:rsidP="000B43C8">
      <w:pPr>
        <w:pStyle w:val="TF"/>
      </w:pPr>
      <w:bookmarkStart w:id="658" w:name="_CRFigure5_12_2_14"/>
      <w:r>
        <w:t>Figure </w:t>
      </w:r>
      <w:bookmarkEnd w:id="658"/>
      <w:r>
        <w:t>5.12.2.14: RSC list</w:t>
      </w:r>
    </w:p>
    <w:p w14:paraId="11017489" w14:textId="77777777" w:rsidR="000B43C8" w:rsidRDefault="000B43C8" w:rsidP="000B43C8">
      <w:pPr>
        <w:pStyle w:val="TH"/>
      </w:pPr>
      <w:bookmarkStart w:id="659" w:name="_CRTable5_12_2_14"/>
      <w:r>
        <w:t>Table </w:t>
      </w:r>
      <w:bookmarkEnd w:id="659"/>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0C3645D" w14:textId="77777777" w:rsidTr="00AF1C32">
        <w:trPr>
          <w:cantSplit/>
          <w:jc w:val="center"/>
        </w:trPr>
        <w:tc>
          <w:tcPr>
            <w:tcW w:w="7094" w:type="dxa"/>
          </w:tcPr>
          <w:p w14:paraId="7FE060F7" w14:textId="77777777" w:rsidR="000B43C8" w:rsidRDefault="000B43C8" w:rsidP="00AF1C32">
            <w:pPr>
              <w:pStyle w:val="TAL"/>
            </w:pPr>
            <w:r>
              <w:t>RSC (octet o52+5 to o52+7):</w:t>
            </w:r>
          </w:p>
          <w:p w14:paraId="5DF4E295" w14:textId="77777777" w:rsidR="000B43C8" w:rsidRDefault="000B43C8" w:rsidP="00AF1C32">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6A55BE7" w14:textId="77777777" w:rsidR="000B43C8" w:rsidRDefault="000B43C8" w:rsidP="00AF1C32">
            <w:pPr>
              <w:pStyle w:val="TAL"/>
            </w:pPr>
          </w:p>
        </w:tc>
      </w:tr>
    </w:tbl>
    <w:p w14:paraId="13D8388E" w14:textId="2BE52B47" w:rsidR="000B43C8" w:rsidRDefault="000B43C8" w:rsidP="005C28C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B43C8" w14:paraId="27E89ED6" w14:textId="77777777" w:rsidTr="00AF1C32">
        <w:trPr>
          <w:gridAfter w:val="1"/>
          <w:wAfter w:w="8" w:type="dxa"/>
          <w:cantSplit/>
          <w:jc w:val="center"/>
        </w:trPr>
        <w:tc>
          <w:tcPr>
            <w:tcW w:w="708" w:type="dxa"/>
            <w:gridSpan w:val="2"/>
          </w:tcPr>
          <w:p w14:paraId="7E750D9D" w14:textId="77777777" w:rsidR="000B43C8" w:rsidRDefault="000B43C8" w:rsidP="00AF1C32">
            <w:pPr>
              <w:pStyle w:val="TAC"/>
            </w:pPr>
            <w:r>
              <w:lastRenderedPageBreak/>
              <w:t>8</w:t>
            </w:r>
          </w:p>
        </w:tc>
        <w:tc>
          <w:tcPr>
            <w:tcW w:w="709" w:type="dxa"/>
            <w:gridSpan w:val="2"/>
          </w:tcPr>
          <w:p w14:paraId="6B982F3A" w14:textId="77777777" w:rsidR="000B43C8" w:rsidRDefault="000B43C8" w:rsidP="00AF1C32">
            <w:pPr>
              <w:pStyle w:val="TAC"/>
            </w:pPr>
            <w:r>
              <w:t>7</w:t>
            </w:r>
          </w:p>
        </w:tc>
        <w:tc>
          <w:tcPr>
            <w:tcW w:w="709" w:type="dxa"/>
            <w:gridSpan w:val="3"/>
          </w:tcPr>
          <w:p w14:paraId="4858B330" w14:textId="77777777" w:rsidR="000B43C8" w:rsidRDefault="000B43C8" w:rsidP="00AF1C32">
            <w:pPr>
              <w:pStyle w:val="TAC"/>
            </w:pPr>
            <w:r>
              <w:t>6</w:t>
            </w:r>
          </w:p>
        </w:tc>
        <w:tc>
          <w:tcPr>
            <w:tcW w:w="709" w:type="dxa"/>
            <w:gridSpan w:val="2"/>
          </w:tcPr>
          <w:p w14:paraId="0DDF20AB" w14:textId="77777777" w:rsidR="000B43C8" w:rsidRDefault="000B43C8" w:rsidP="00AF1C32">
            <w:pPr>
              <w:pStyle w:val="TAC"/>
            </w:pPr>
            <w:r>
              <w:t>5</w:t>
            </w:r>
          </w:p>
        </w:tc>
        <w:tc>
          <w:tcPr>
            <w:tcW w:w="709" w:type="dxa"/>
            <w:gridSpan w:val="2"/>
          </w:tcPr>
          <w:p w14:paraId="43F4E6A2" w14:textId="77777777" w:rsidR="000B43C8" w:rsidRDefault="000B43C8" w:rsidP="00AF1C32">
            <w:pPr>
              <w:pStyle w:val="TAC"/>
            </w:pPr>
            <w:r>
              <w:t>4</w:t>
            </w:r>
          </w:p>
        </w:tc>
        <w:tc>
          <w:tcPr>
            <w:tcW w:w="709" w:type="dxa"/>
            <w:gridSpan w:val="3"/>
          </w:tcPr>
          <w:p w14:paraId="2540BCA1" w14:textId="77777777" w:rsidR="000B43C8" w:rsidRDefault="000B43C8" w:rsidP="00AF1C32">
            <w:pPr>
              <w:pStyle w:val="TAC"/>
            </w:pPr>
            <w:r>
              <w:t>3</w:t>
            </w:r>
          </w:p>
        </w:tc>
        <w:tc>
          <w:tcPr>
            <w:tcW w:w="709" w:type="dxa"/>
          </w:tcPr>
          <w:p w14:paraId="3F9135EB" w14:textId="77777777" w:rsidR="000B43C8" w:rsidRDefault="000B43C8" w:rsidP="00AF1C32">
            <w:pPr>
              <w:pStyle w:val="TAC"/>
            </w:pPr>
            <w:r>
              <w:t>2</w:t>
            </w:r>
          </w:p>
        </w:tc>
        <w:tc>
          <w:tcPr>
            <w:tcW w:w="709" w:type="dxa"/>
          </w:tcPr>
          <w:p w14:paraId="40CE5283" w14:textId="77777777" w:rsidR="000B43C8" w:rsidRDefault="000B43C8" w:rsidP="00AF1C32">
            <w:pPr>
              <w:pStyle w:val="TAC"/>
            </w:pPr>
            <w:r>
              <w:t>1</w:t>
            </w:r>
          </w:p>
        </w:tc>
        <w:tc>
          <w:tcPr>
            <w:tcW w:w="1346" w:type="dxa"/>
            <w:gridSpan w:val="2"/>
          </w:tcPr>
          <w:p w14:paraId="464032C6" w14:textId="77777777" w:rsidR="000B43C8" w:rsidRDefault="000B43C8" w:rsidP="00AF1C32">
            <w:pPr>
              <w:pStyle w:val="TAL"/>
            </w:pPr>
          </w:p>
        </w:tc>
      </w:tr>
      <w:tr w:rsidR="000B43C8" w14:paraId="45639F94"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224778" w14:textId="77777777" w:rsidR="000B43C8" w:rsidRDefault="000B43C8" w:rsidP="00AF1C32">
            <w:pPr>
              <w:pStyle w:val="TAC"/>
            </w:pPr>
          </w:p>
          <w:p w14:paraId="181C8443" w14:textId="77777777" w:rsidR="000B43C8" w:rsidRDefault="000B43C8" w:rsidP="00AF1C32">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190AC4A0" w14:textId="77777777" w:rsidR="000B43C8" w:rsidRDefault="000B43C8" w:rsidP="00AF1C32">
            <w:pPr>
              <w:pStyle w:val="TAL"/>
            </w:pPr>
            <w:r>
              <w:t>octet o530+1</w:t>
            </w:r>
          </w:p>
          <w:p w14:paraId="4D25F023" w14:textId="77777777" w:rsidR="000B43C8" w:rsidRDefault="000B43C8" w:rsidP="00AF1C32">
            <w:pPr>
              <w:pStyle w:val="TAL"/>
            </w:pPr>
          </w:p>
          <w:p w14:paraId="437A4987" w14:textId="77777777" w:rsidR="000B43C8" w:rsidRDefault="000B43C8" w:rsidP="00AF1C32">
            <w:pPr>
              <w:pStyle w:val="TAL"/>
            </w:pPr>
            <w:r>
              <w:t>octet o530+2</w:t>
            </w:r>
          </w:p>
        </w:tc>
      </w:tr>
      <w:tr w:rsidR="000B43C8" w14:paraId="423EF2B3"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EDBAF3" w14:textId="77777777" w:rsidR="000B43C8" w:rsidRDefault="000B43C8" w:rsidP="00AF1C32">
            <w:pPr>
              <w:pStyle w:val="TAC"/>
              <w:rPr>
                <w:lang w:eastAsia="zh-CN"/>
              </w:rPr>
            </w:pPr>
            <w:r>
              <w:rPr>
                <w:lang w:eastAsia="zh-CN"/>
              </w:rPr>
              <w:t>Spare</w:t>
            </w:r>
          </w:p>
          <w:p w14:paraId="5029A902"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459C6C" w14:textId="77777777" w:rsidR="000B43C8" w:rsidRDefault="000B43C8" w:rsidP="00AF1C32">
            <w:pPr>
              <w:pStyle w:val="TAC"/>
              <w:rPr>
                <w:lang w:eastAsia="zh-CN"/>
              </w:rPr>
            </w:pPr>
            <w:r>
              <w:rPr>
                <w:lang w:eastAsia="zh-CN"/>
              </w:rPr>
              <w:t>PATP</w:t>
            </w:r>
          </w:p>
          <w:p w14:paraId="2E8ECE40" w14:textId="77777777" w:rsidR="000B43C8" w:rsidRDefault="000B43C8"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8B401F" w14:textId="77777777" w:rsidR="000B43C8" w:rsidRDefault="000B43C8" w:rsidP="00AF1C32">
            <w:pPr>
              <w:pStyle w:val="TAC"/>
              <w:rPr>
                <w:lang w:eastAsia="zh-CN"/>
              </w:rPr>
            </w:pPr>
            <w:r>
              <w:rPr>
                <w:lang w:eastAsia="zh-CN"/>
              </w:rPr>
              <w:t>PSSCM</w:t>
            </w:r>
          </w:p>
          <w:p w14:paraId="7427BB0D"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3FE11A" w14:textId="77777777" w:rsidR="000B43C8" w:rsidRDefault="000B43C8" w:rsidP="00AF1C32">
            <w:pPr>
              <w:pStyle w:val="TAC"/>
              <w:rPr>
                <w:lang w:eastAsia="zh-CN"/>
              </w:rPr>
            </w:pPr>
            <w:r>
              <w:rPr>
                <w:lang w:eastAsia="zh-CN"/>
              </w:rPr>
              <w:t>PSNSSAI</w:t>
            </w:r>
          </w:p>
          <w:p w14:paraId="34AB7431"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955C29" w14:textId="77777777" w:rsidR="000B43C8" w:rsidRDefault="000B43C8" w:rsidP="00AF1C32">
            <w:pPr>
              <w:pStyle w:val="TAC"/>
              <w:rPr>
                <w:lang w:eastAsia="zh-CN"/>
              </w:rPr>
            </w:pPr>
            <w:r>
              <w:rPr>
                <w:lang w:eastAsia="zh-CN"/>
              </w:rPr>
              <w:t>PDNN</w:t>
            </w:r>
          </w:p>
          <w:p w14:paraId="6CFD5AFF" w14:textId="77777777" w:rsidR="000B43C8" w:rsidRDefault="000B43C8" w:rsidP="00AF1C32">
            <w:pPr>
              <w:pStyle w:val="TAC"/>
              <w:rPr>
                <w:lang w:eastAsia="zh-CN"/>
              </w:rPr>
            </w:pPr>
          </w:p>
          <w:p w14:paraId="4E98DB20" w14:textId="77777777" w:rsidR="000B43C8" w:rsidRDefault="000B43C8"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91B4971" w14:textId="77777777" w:rsidR="000B43C8" w:rsidRDefault="000B43C8" w:rsidP="00AF1C32">
            <w:pPr>
              <w:pStyle w:val="TAC"/>
              <w:rPr>
                <w:lang w:eastAsia="zh-CN"/>
              </w:rPr>
            </w:pPr>
          </w:p>
          <w:p w14:paraId="06DD66B2" w14:textId="77777777" w:rsidR="000B43C8" w:rsidRDefault="000B43C8"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76B96AB1" w14:textId="77777777" w:rsidR="000B43C8" w:rsidRDefault="000B43C8" w:rsidP="00AF1C32">
            <w:pPr>
              <w:pStyle w:val="TAL"/>
            </w:pPr>
            <w:r>
              <w:t>octet o530+3</w:t>
            </w:r>
          </w:p>
        </w:tc>
      </w:tr>
      <w:tr w:rsidR="000B43C8" w14:paraId="29523FF9"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1942C" w14:textId="77777777" w:rsidR="000B43C8" w:rsidRDefault="000B43C8" w:rsidP="00AF1C32">
            <w:pPr>
              <w:pStyle w:val="TAC"/>
            </w:pPr>
          </w:p>
          <w:p w14:paraId="65CE18F9" w14:textId="77777777" w:rsidR="000B43C8" w:rsidRDefault="000B43C8" w:rsidP="00AF1C32">
            <w:pPr>
              <w:pStyle w:val="TAC"/>
            </w:pPr>
            <w:r>
              <w:t>DNN</w:t>
            </w:r>
          </w:p>
        </w:tc>
        <w:tc>
          <w:tcPr>
            <w:tcW w:w="1346" w:type="dxa"/>
            <w:gridSpan w:val="2"/>
            <w:tcBorders>
              <w:top w:val="nil"/>
              <w:left w:val="single" w:sz="6" w:space="0" w:color="auto"/>
              <w:bottom w:val="nil"/>
              <w:right w:val="nil"/>
            </w:tcBorders>
          </w:tcPr>
          <w:p w14:paraId="2EA1031E" w14:textId="77777777" w:rsidR="000B43C8" w:rsidRDefault="000B43C8" w:rsidP="00AF1C32">
            <w:pPr>
              <w:pStyle w:val="TAL"/>
              <w:rPr>
                <w:lang w:eastAsia="zh-CN"/>
              </w:rPr>
            </w:pPr>
            <w:r>
              <w:t>(octet o530+4)*</w:t>
            </w:r>
          </w:p>
          <w:p w14:paraId="720156A2" w14:textId="77777777" w:rsidR="000B43C8" w:rsidRDefault="000B43C8" w:rsidP="00AF1C32">
            <w:pPr>
              <w:pStyle w:val="TAL"/>
            </w:pPr>
          </w:p>
          <w:p w14:paraId="386582A8" w14:textId="77777777" w:rsidR="000B43C8" w:rsidRDefault="000B43C8" w:rsidP="00AF1C32">
            <w:pPr>
              <w:pStyle w:val="TAL"/>
              <w:rPr>
                <w:lang w:eastAsia="zh-CN"/>
              </w:rPr>
            </w:pPr>
            <w:r>
              <w:t>octet o531*</w:t>
            </w:r>
          </w:p>
        </w:tc>
      </w:tr>
      <w:tr w:rsidR="000B43C8" w14:paraId="2C728C2C"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6CFE3C" w14:textId="77777777" w:rsidR="000B43C8" w:rsidRDefault="000B43C8" w:rsidP="00AF1C32">
            <w:pPr>
              <w:pStyle w:val="TAC"/>
            </w:pPr>
          </w:p>
          <w:p w14:paraId="17622847" w14:textId="77777777" w:rsidR="000B43C8" w:rsidRDefault="000B43C8" w:rsidP="00AF1C32">
            <w:pPr>
              <w:pStyle w:val="TAC"/>
            </w:pPr>
            <w:r>
              <w:t>S-NSSAI</w:t>
            </w:r>
          </w:p>
        </w:tc>
        <w:tc>
          <w:tcPr>
            <w:tcW w:w="1346" w:type="dxa"/>
            <w:gridSpan w:val="2"/>
            <w:tcBorders>
              <w:top w:val="nil"/>
              <w:left w:val="single" w:sz="6" w:space="0" w:color="auto"/>
              <w:bottom w:val="nil"/>
              <w:right w:val="nil"/>
            </w:tcBorders>
          </w:tcPr>
          <w:p w14:paraId="2BAFF586" w14:textId="77777777" w:rsidR="000B43C8" w:rsidRDefault="000B43C8" w:rsidP="00AF1C32">
            <w:pPr>
              <w:pStyle w:val="TAL"/>
            </w:pPr>
            <w:r>
              <w:t>octet (o531+1)*</w:t>
            </w:r>
          </w:p>
          <w:p w14:paraId="186AE555" w14:textId="77777777" w:rsidR="000B43C8" w:rsidRDefault="000B43C8" w:rsidP="00AF1C32">
            <w:pPr>
              <w:pStyle w:val="TAL"/>
            </w:pPr>
          </w:p>
          <w:p w14:paraId="57ECA493" w14:textId="77777777" w:rsidR="000B43C8" w:rsidRDefault="000B43C8" w:rsidP="00AF1C32">
            <w:pPr>
              <w:pStyle w:val="TAL"/>
            </w:pPr>
            <w:r>
              <w:t>octet (o516-1)*</w:t>
            </w:r>
          </w:p>
        </w:tc>
      </w:tr>
      <w:tr w:rsidR="000B43C8" w14:paraId="7A888D2A"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78359F" w14:textId="77777777" w:rsidR="000B43C8" w:rsidRDefault="000B43C8" w:rsidP="00AF1C32">
            <w:pPr>
              <w:pStyle w:val="TAC"/>
              <w:rPr>
                <w:lang w:eastAsia="zh-CN"/>
              </w:rPr>
            </w:pPr>
          </w:p>
          <w:p w14:paraId="3BADF319" w14:textId="77777777" w:rsidR="000B43C8" w:rsidRDefault="000B43C8"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B53D3DC" w14:textId="77777777" w:rsidR="000B43C8" w:rsidRDefault="000B43C8" w:rsidP="00AF1C32">
            <w:pPr>
              <w:pStyle w:val="TAC"/>
              <w:rPr>
                <w:lang w:eastAsia="zh-CN"/>
              </w:rPr>
            </w:pPr>
          </w:p>
          <w:p w14:paraId="79F36739" w14:textId="77777777" w:rsidR="000B43C8" w:rsidRDefault="000B43C8"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9CC00C7" w14:textId="77777777" w:rsidR="000B43C8" w:rsidRDefault="000B43C8" w:rsidP="00AF1C32">
            <w:pPr>
              <w:pStyle w:val="TAC"/>
              <w:rPr>
                <w:lang w:eastAsia="zh-CN"/>
              </w:rPr>
            </w:pPr>
          </w:p>
          <w:p w14:paraId="72468A90" w14:textId="77777777" w:rsidR="000B43C8" w:rsidRDefault="000B43C8"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73E9FF7" w14:textId="77777777" w:rsidR="000B43C8" w:rsidRDefault="000B43C8" w:rsidP="00AF1C32">
            <w:pPr>
              <w:pStyle w:val="TAL"/>
            </w:pPr>
            <w:r>
              <w:t>octet o516*</w:t>
            </w:r>
          </w:p>
          <w:p w14:paraId="588B7EB3" w14:textId="77777777" w:rsidR="000B43C8" w:rsidRDefault="000B43C8" w:rsidP="00AF1C32">
            <w:pPr>
              <w:pStyle w:val="TAL"/>
            </w:pPr>
          </w:p>
        </w:tc>
      </w:tr>
    </w:tbl>
    <w:p w14:paraId="639C72ED" w14:textId="1749D42B" w:rsidR="000B43C8" w:rsidRDefault="000B43C8" w:rsidP="000B43C8">
      <w:pPr>
        <w:pStyle w:val="TF"/>
      </w:pPr>
      <w:bookmarkStart w:id="660" w:name="_CRFigure5_12_2_156"/>
      <w:bookmarkStart w:id="661" w:name="_CRFigure5_12_2_15"/>
      <w:r>
        <w:t>Figure </w:t>
      </w:r>
      <w:bookmarkEnd w:id="660"/>
      <w:bookmarkEnd w:id="661"/>
      <w:r>
        <w:t>5.12.2.1</w:t>
      </w:r>
      <w:r w:rsidR="00B217DF">
        <w:t>5</w:t>
      </w:r>
      <w:r>
        <w:t xml:space="preserve">: </w:t>
      </w:r>
      <w:r>
        <w:rPr>
          <w:lang w:eastAsia="zh-CN"/>
        </w:rPr>
        <w:t>PDU session parameters</w:t>
      </w:r>
      <w:r>
        <w:t xml:space="preserve"> of</w:t>
      </w:r>
      <w:r>
        <w:rPr>
          <w:rFonts w:hint="eastAsia"/>
          <w:lang w:eastAsia="zh-CN"/>
        </w:rPr>
        <w:t xml:space="preserve"> multi-hop</w:t>
      </w:r>
      <w:r>
        <w:t xml:space="preserve"> layer-3 relay</w:t>
      </w:r>
    </w:p>
    <w:p w14:paraId="6F33C0FA" w14:textId="065D2282" w:rsidR="000B43C8" w:rsidRDefault="000B43C8" w:rsidP="000B43C8">
      <w:pPr>
        <w:pStyle w:val="TH"/>
      </w:pPr>
      <w:bookmarkStart w:id="662" w:name="_CRTable5_12_2_156"/>
      <w:bookmarkStart w:id="663" w:name="_CRTable5_12_2_15"/>
      <w:r>
        <w:lastRenderedPageBreak/>
        <w:t>Table </w:t>
      </w:r>
      <w:bookmarkEnd w:id="662"/>
      <w:bookmarkEnd w:id="663"/>
      <w:r>
        <w:t>5.12.2.1</w:t>
      </w:r>
      <w:r w:rsidR="00B217DF">
        <w:t>5</w:t>
      </w:r>
      <w:r>
        <w:t xml:space="preserve">: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B43C8" w14:paraId="20BEE06D" w14:textId="77777777" w:rsidTr="00AF1C32">
        <w:trPr>
          <w:cantSplit/>
          <w:jc w:val="center"/>
        </w:trPr>
        <w:tc>
          <w:tcPr>
            <w:tcW w:w="7083" w:type="dxa"/>
            <w:gridSpan w:val="2"/>
            <w:tcBorders>
              <w:top w:val="single" w:sz="4" w:space="0" w:color="auto"/>
              <w:left w:val="single" w:sz="4" w:space="0" w:color="auto"/>
              <w:bottom w:val="nil"/>
              <w:right w:val="single" w:sz="4" w:space="0" w:color="auto"/>
            </w:tcBorders>
          </w:tcPr>
          <w:p w14:paraId="2F7F1C59" w14:textId="77777777" w:rsidR="000B43C8" w:rsidRDefault="000B43C8" w:rsidP="00AF1C32">
            <w:pPr>
              <w:pStyle w:val="TAL"/>
            </w:pPr>
            <w:r>
              <w:t>PDU session type (bits 3 to 1 of octet o530+3):</w:t>
            </w:r>
          </w:p>
          <w:p w14:paraId="3A6F60F8" w14:textId="77777777" w:rsidR="000B43C8" w:rsidRDefault="000B43C8" w:rsidP="00AF1C32">
            <w:pPr>
              <w:pStyle w:val="TAL"/>
            </w:pPr>
            <w:r>
              <w:t>The PDU session type field shall be encoded as the PDU session type value part of the PDU session type information element defined in clause 9.11.4.11 of 3GPP TS 24.501 [4].</w:t>
            </w:r>
          </w:p>
          <w:p w14:paraId="5DE7CD61" w14:textId="77777777" w:rsidR="000B43C8" w:rsidRDefault="000B43C8" w:rsidP="00AF1C32">
            <w:pPr>
              <w:pStyle w:val="TAL"/>
            </w:pPr>
          </w:p>
        </w:tc>
      </w:tr>
      <w:tr w:rsidR="000B43C8" w14:paraId="070A1A3D" w14:textId="77777777" w:rsidTr="00AF1C32">
        <w:trPr>
          <w:cantSplit/>
          <w:jc w:val="center"/>
        </w:trPr>
        <w:tc>
          <w:tcPr>
            <w:tcW w:w="7083" w:type="dxa"/>
            <w:gridSpan w:val="2"/>
            <w:tcBorders>
              <w:top w:val="nil"/>
              <w:left w:val="single" w:sz="4" w:space="0" w:color="auto"/>
              <w:bottom w:val="nil"/>
              <w:right w:val="single" w:sz="4" w:space="0" w:color="auto"/>
            </w:tcBorders>
          </w:tcPr>
          <w:p w14:paraId="55B47570" w14:textId="77777777" w:rsidR="000B43C8" w:rsidRDefault="000B43C8" w:rsidP="00AF1C32">
            <w:pPr>
              <w:pStyle w:val="TAL"/>
            </w:pPr>
            <w:r>
              <w:t>Presence of DNN (PDNN) (bit 4 of octet o530+3)</w:t>
            </w:r>
          </w:p>
        </w:tc>
      </w:tr>
      <w:tr w:rsidR="000B43C8" w14:paraId="13A2D26E" w14:textId="77777777" w:rsidTr="00AF1C32">
        <w:trPr>
          <w:cantSplit/>
          <w:jc w:val="center"/>
        </w:trPr>
        <w:tc>
          <w:tcPr>
            <w:tcW w:w="7083" w:type="dxa"/>
            <w:gridSpan w:val="2"/>
            <w:tcBorders>
              <w:top w:val="nil"/>
              <w:left w:val="single" w:sz="4" w:space="0" w:color="auto"/>
              <w:bottom w:val="nil"/>
              <w:right w:val="single" w:sz="4" w:space="0" w:color="auto"/>
            </w:tcBorders>
          </w:tcPr>
          <w:p w14:paraId="299D53C1" w14:textId="77777777" w:rsidR="000B43C8" w:rsidRDefault="000B43C8" w:rsidP="00AF1C32">
            <w:pPr>
              <w:pStyle w:val="TAL"/>
              <w:rPr>
                <w:lang w:eastAsia="zh-CN"/>
              </w:rPr>
            </w:pPr>
            <w:r>
              <w:t>PDNN indicates whether the DNN field is present or not (NOTE 1)</w:t>
            </w:r>
          </w:p>
        </w:tc>
      </w:tr>
      <w:tr w:rsidR="000B43C8" w14:paraId="1A5E4F29" w14:textId="77777777" w:rsidTr="00AF1C32">
        <w:trPr>
          <w:cantSplit/>
          <w:jc w:val="center"/>
        </w:trPr>
        <w:tc>
          <w:tcPr>
            <w:tcW w:w="7083" w:type="dxa"/>
            <w:gridSpan w:val="2"/>
            <w:tcBorders>
              <w:top w:val="nil"/>
              <w:left w:val="single" w:sz="4" w:space="0" w:color="auto"/>
              <w:bottom w:val="nil"/>
              <w:right w:val="single" w:sz="4" w:space="0" w:color="auto"/>
            </w:tcBorders>
          </w:tcPr>
          <w:p w14:paraId="686F8C17" w14:textId="77777777" w:rsidR="000B43C8" w:rsidRDefault="000B43C8" w:rsidP="00AF1C32">
            <w:pPr>
              <w:pStyle w:val="TAL"/>
            </w:pPr>
            <w:r>
              <w:t>Bit</w:t>
            </w:r>
          </w:p>
        </w:tc>
      </w:tr>
      <w:tr w:rsidR="000B43C8" w14:paraId="15A3FE05" w14:textId="77777777" w:rsidTr="00AF1C32">
        <w:trPr>
          <w:cantSplit/>
          <w:jc w:val="center"/>
        </w:trPr>
        <w:tc>
          <w:tcPr>
            <w:tcW w:w="161" w:type="dxa"/>
            <w:tcBorders>
              <w:top w:val="nil"/>
              <w:left w:val="single" w:sz="4" w:space="0" w:color="auto"/>
              <w:bottom w:val="nil"/>
              <w:right w:val="nil"/>
            </w:tcBorders>
          </w:tcPr>
          <w:p w14:paraId="2F0F9496" w14:textId="77777777" w:rsidR="000B43C8" w:rsidRDefault="000B43C8" w:rsidP="00AF1C32">
            <w:pPr>
              <w:pStyle w:val="TAL"/>
              <w:rPr>
                <w:b/>
                <w:lang w:eastAsia="zh-CN"/>
              </w:rPr>
            </w:pPr>
            <w:r>
              <w:rPr>
                <w:b/>
                <w:lang w:eastAsia="zh-CN"/>
              </w:rPr>
              <w:t>4</w:t>
            </w:r>
          </w:p>
        </w:tc>
        <w:tc>
          <w:tcPr>
            <w:tcW w:w="6922" w:type="dxa"/>
            <w:tcBorders>
              <w:top w:val="nil"/>
              <w:left w:val="nil"/>
              <w:bottom w:val="nil"/>
              <w:right w:val="single" w:sz="4" w:space="0" w:color="auto"/>
            </w:tcBorders>
          </w:tcPr>
          <w:p w14:paraId="03C41D48" w14:textId="77777777" w:rsidR="000B43C8" w:rsidRDefault="000B43C8" w:rsidP="00AF1C32">
            <w:pPr>
              <w:pStyle w:val="TAL"/>
              <w:rPr>
                <w:b/>
                <w:lang w:eastAsia="zh-CN"/>
              </w:rPr>
            </w:pPr>
          </w:p>
        </w:tc>
      </w:tr>
      <w:tr w:rsidR="000B43C8" w14:paraId="7BCDE571" w14:textId="77777777" w:rsidTr="00AF1C32">
        <w:trPr>
          <w:cantSplit/>
          <w:jc w:val="center"/>
        </w:trPr>
        <w:tc>
          <w:tcPr>
            <w:tcW w:w="161" w:type="dxa"/>
            <w:tcBorders>
              <w:top w:val="nil"/>
              <w:left w:val="single" w:sz="4" w:space="0" w:color="auto"/>
              <w:bottom w:val="nil"/>
              <w:right w:val="nil"/>
            </w:tcBorders>
          </w:tcPr>
          <w:p w14:paraId="4F54B565" w14:textId="77777777" w:rsidR="000B43C8" w:rsidRDefault="000B43C8" w:rsidP="00AF1C32">
            <w:pPr>
              <w:pStyle w:val="TAL"/>
              <w:rPr>
                <w:lang w:eastAsia="zh-CN"/>
              </w:rPr>
            </w:pPr>
            <w:r>
              <w:rPr>
                <w:lang w:eastAsia="zh-CN"/>
              </w:rPr>
              <w:t>0</w:t>
            </w:r>
          </w:p>
        </w:tc>
        <w:tc>
          <w:tcPr>
            <w:tcW w:w="6922" w:type="dxa"/>
            <w:tcBorders>
              <w:top w:val="nil"/>
              <w:left w:val="nil"/>
              <w:bottom w:val="nil"/>
              <w:right w:val="single" w:sz="4" w:space="0" w:color="auto"/>
            </w:tcBorders>
          </w:tcPr>
          <w:p w14:paraId="7FBFCAA4" w14:textId="77777777" w:rsidR="000B43C8" w:rsidRDefault="000B43C8" w:rsidP="00AF1C32">
            <w:pPr>
              <w:pStyle w:val="TAL"/>
              <w:rPr>
                <w:lang w:eastAsia="zh-CN"/>
              </w:rPr>
            </w:pPr>
            <w:r>
              <w:t>DNN field is not included</w:t>
            </w:r>
          </w:p>
        </w:tc>
      </w:tr>
      <w:tr w:rsidR="000B43C8" w14:paraId="3C5C4611" w14:textId="77777777" w:rsidTr="00AF1C32">
        <w:trPr>
          <w:cantSplit/>
          <w:jc w:val="center"/>
        </w:trPr>
        <w:tc>
          <w:tcPr>
            <w:tcW w:w="161" w:type="dxa"/>
            <w:tcBorders>
              <w:top w:val="nil"/>
              <w:left w:val="single" w:sz="4" w:space="0" w:color="auto"/>
              <w:bottom w:val="nil"/>
              <w:right w:val="nil"/>
            </w:tcBorders>
          </w:tcPr>
          <w:p w14:paraId="24E82799" w14:textId="77777777" w:rsidR="000B43C8" w:rsidRDefault="000B43C8" w:rsidP="00AF1C32">
            <w:pPr>
              <w:pStyle w:val="TAL"/>
              <w:rPr>
                <w:lang w:eastAsia="zh-CN"/>
              </w:rPr>
            </w:pPr>
            <w:r>
              <w:rPr>
                <w:lang w:eastAsia="zh-CN"/>
              </w:rPr>
              <w:t>1</w:t>
            </w:r>
          </w:p>
        </w:tc>
        <w:tc>
          <w:tcPr>
            <w:tcW w:w="6922" w:type="dxa"/>
            <w:tcBorders>
              <w:top w:val="nil"/>
              <w:left w:val="nil"/>
              <w:bottom w:val="nil"/>
              <w:right w:val="single" w:sz="4" w:space="0" w:color="auto"/>
            </w:tcBorders>
          </w:tcPr>
          <w:p w14:paraId="7943E2AF" w14:textId="77777777" w:rsidR="000B43C8" w:rsidRDefault="000B43C8" w:rsidP="00AF1C32">
            <w:pPr>
              <w:pStyle w:val="TAL"/>
              <w:rPr>
                <w:lang w:eastAsia="zh-CN"/>
              </w:rPr>
            </w:pPr>
            <w:r>
              <w:rPr>
                <w:lang w:eastAsia="zh-CN"/>
              </w:rPr>
              <w:t>DNN field is included</w:t>
            </w:r>
          </w:p>
        </w:tc>
      </w:tr>
      <w:tr w:rsidR="000B43C8" w14:paraId="744F8D20" w14:textId="77777777" w:rsidTr="00AF1C32">
        <w:trPr>
          <w:cantSplit/>
          <w:jc w:val="center"/>
        </w:trPr>
        <w:tc>
          <w:tcPr>
            <w:tcW w:w="7083" w:type="dxa"/>
            <w:gridSpan w:val="2"/>
            <w:tcBorders>
              <w:top w:val="nil"/>
              <w:left w:val="single" w:sz="4" w:space="0" w:color="auto"/>
              <w:bottom w:val="nil"/>
              <w:right w:val="single" w:sz="4" w:space="0" w:color="auto"/>
            </w:tcBorders>
          </w:tcPr>
          <w:p w14:paraId="3AF8C2A2" w14:textId="77777777" w:rsidR="000B43C8" w:rsidRDefault="000B43C8" w:rsidP="00AF1C32">
            <w:pPr>
              <w:pStyle w:val="TAL"/>
              <w:rPr>
                <w:lang w:eastAsia="zh-CN"/>
              </w:rPr>
            </w:pPr>
          </w:p>
        </w:tc>
      </w:tr>
      <w:tr w:rsidR="000B43C8" w14:paraId="54CFD0B6" w14:textId="77777777" w:rsidTr="00AF1C32">
        <w:trPr>
          <w:cantSplit/>
          <w:jc w:val="center"/>
        </w:trPr>
        <w:tc>
          <w:tcPr>
            <w:tcW w:w="7083" w:type="dxa"/>
            <w:gridSpan w:val="2"/>
            <w:tcBorders>
              <w:top w:val="nil"/>
              <w:left w:val="single" w:sz="4" w:space="0" w:color="auto"/>
              <w:bottom w:val="nil"/>
              <w:right w:val="single" w:sz="4" w:space="0" w:color="auto"/>
            </w:tcBorders>
          </w:tcPr>
          <w:p w14:paraId="2AE60162" w14:textId="77777777" w:rsidR="000B43C8" w:rsidRDefault="000B43C8" w:rsidP="00AF1C32">
            <w:pPr>
              <w:pStyle w:val="TAL"/>
              <w:rPr>
                <w:lang w:eastAsia="zh-CN"/>
              </w:rPr>
            </w:pPr>
            <w:r>
              <w:rPr>
                <w:lang w:eastAsia="zh-CN"/>
              </w:rPr>
              <w:t>Presence of S-NSSAI (PSNSSAI) (bit 5 of octet o530+3)</w:t>
            </w:r>
          </w:p>
        </w:tc>
      </w:tr>
      <w:tr w:rsidR="000B43C8" w14:paraId="21BCF44E" w14:textId="77777777" w:rsidTr="00AF1C32">
        <w:trPr>
          <w:cantSplit/>
          <w:jc w:val="center"/>
        </w:trPr>
        <w:tc>
          <w:tcPr>
            <w:tcW w:w="7083" w:type="dxa"/>
            <w:gridSpan w:val="2"/>
            <w:tcBorders>
              <w:top w:val="nil"/>
              <w:left w:val="single" w:sz="4" w:space="0" w:color="auto"/>
              <w:bottom w:val="nil"/>
              <w:right w:val="single" w:sz="4" w:space="0" w:color="auto"/>
            </w:tcBorders>
          </w:tcPr>
          <w:p w14:paraId="4386B43A" w14:textId="77777777" w:rsidR="000B43C8" w:rsidRDefault="000B43C8" w:rsidP="00AF1C32">
            <w:pPr>
              <w:pStyle w:val="TAL"/>
            </w:pPr>
            <w:r>
              <w:rPr>
                <w:lang w:eastAsia="zh-CN"/>
              </w:rPr>
              <w:t>PSNSSAI</w:t>
            </w:r>
            <w:r>
              <w:t xml:space="preserve"> indicates whether the </w:t>
            </w:r>
            <w:r>
              <w:rPr>
                <w:lang w:eastAsia="zh-CN"/>
              </w:rPr>
              <w:t>S-NSSAI</w:t>
            </w:r>
            <w:r>
              <w:t xml:space="preserve"> field is present or not.</w:t>
            </w:r>
          </w:p>
        </w:tc>
      </w:tr>
      <w:tr w:rsidR="000B43C8" w14:paraId="2032EEF2" w14:textId="77777777" w:rsidTr="00AF1C32">
        <w:trPr>
          <w:cantSplit/>
          <w:jc w:val="center"/>
        </w:trPr>
        <w:tc>
          <w:tcPr>
            <w:tcW w:w="7083" w:type="dxa"/>
            <w:gridSpan w:val="2"/>
            <w:tcBorders>
              <w:top w:val="nil"/>
              <w:left w:val="single" w:sz="4" w:space="0" w:color="auto"/>
              <w:bottom w:val="nil"/>
              <w:right w:val="single" w:sz="4" w:space="0" w:color="auto"/>
            </w:tcBorders>
          </w:tcPr>
          <w:p w14:paraId="68F52901" w14:textId="77777777" w:rsidR="000B43C8" w:rsidRDefault="000B43C8" w:rsidP="00AF1C32">
            <w:pPr>
              <w:pStyle w:val="TAL"/>
              <w:rPr>
                <w:lang w:eastAsia="zh-CN"/>
              </w:rPr>
            </w:pPr>
            <w:r>
              <w:rPr>
                <w:lang w:eastAsia="zh-CN"/>
              </w:rPr>
              <w:t>Bit</w:t>
            </w:r>
          </w:p>
        </w:tc>
      </w:tr>
      <w:tr w:rsidR="000B43C8" w14:paraId="40D90FFA" w14:textId="77777777" w:rsidTr="00AF1C32">
        <w:trPr>
          <w:cantSplit/>
          <w:jc w:val="center"/>
        </w:trPr>
        <w:tc>
          <w:tcPr>
            <w:tcW w:w="156" w:type="dxa"/>
            <w:tcBorders>
              <w:top w:val="nil"/>
              <w:left w:val="single" w:sz="4" w:space="0" w:color="auto"/>
              <w:bottom w:val="nil"/>
              <w:right w:val="nil"/>
            </w:tcBorders>
          </w:tcPr>
          <w:p w14:paraId="5D057CC0" w14:textId="77777777" w:rsidR="000B43C8" w:rsidRDefault="000B43C8"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368FAC7D" w14:textId="77777777" w:rsidR="000B43C8" w:rsidRDefault="000B43C8" w:rsidP="00AF1C32">
            <w:pPr>
              <w:pStyle w:val="TAL"/>
              <w:rPr>
                <w:b/>
                <w:lang w:eastAsia="zh-CN"/>
              </w:rPr>
            </w:pPr>
          </w:p>
        </w:tc>
      </w:tr>
      <w:tr w:rsidR="000B43C8" w14:paraId="2F933E68" w14:textId="77777777" w:rsidTr="00AF1C32">
        <w:trPr>
          <w:cantSplit/>
          <w:jc w:val="center"/>
        </w:trPr>
        <w:tc>
          <w:tcPr>
            <w:tcW w:w="156" w:type="dxa"/>
            <w:tcBorders>
              <w:top w:val="nil"/>
              <w:left w:val="single" w:sz="4" w:space="0" w:color="auto"/>
              <w:bottom w:val="nil"/>
              <w:right w:val="nil"/>
            </w:tcBorders>
          </w:tcPr>
          <w:p w14:paraId="6246B81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24FFB" w14:textId="77777777" w:rsidR="000B43C8" w:rsidRDefault="000B43C8" w:rsidP="00AF1C32">
            <w:pPr>
              <w:pStyle w:val="TAL"/>
            </w:pPr>
            <w:r>
              <w:t>S-NSSAI field is not included</w:t>
            </w:r>
          </w:p>
        </w:tc>
      </w:tr>
      <w:tr w:rsidR="000B43C8" w14:paraId="0C06DBF7" w14:textId="77777777" w:rsidTr="00AF1C32">
        <w:trPr>
          <w:cantSplit/>
          <w:jc w:val="center"/>
        </w:trPr>
        <w:tc>
          <w:tcPr>
            <w:tcW w:w="156" w:type="dxa"/>
            <w:tcBorders>
              <w:top w:val="nil"/>
              <w:left w:val="single" w:sz="4" w:space="0" w:color="auto"/>
              <w:bottom w:val="nil"/>
              <w:right w:val="nil"/>
            </w:tcBorders>
          </w:tcPr>
          <w:p w14:paraId="3ECDD6AD"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9B17BD8" w14:textId="77777777" w:rsidR="000B43C8" w:rsidRDefault="000B43C8" w:rsidP="00AF1C32">
            <w:pPr>
              <w:pStyle w:val="TAL"/>
              <w:rPr>
                <w:lang w:eastAsia="zh-CN"/>
              </w:rPr>
            </w:pPr>
            <w:r>
              <w:rPr>
                <w:lang w:eastAsia="zh-CN"/>
              </w:rPr>
              <w:t>S-NSSAI field is included</w:t>
            </w:r>
          </w:p>
          <w:p w14:paraId="28E8F4DF" w14:textId="77777777" w:rsidR="000B43C8" w:rsidRDefault="000B43C8" w:rsidP="00AF1C32">
            <w:pPr>
              <w:pStyle w:val="TAL"/>
              <w:rPr>
                <w:lang w:eastAsia="zh-CN"/>
              </w:rPr>
            </w:pPr>
          </w:p>
        </w:tc>
      </w:tr>
      <w:tr w:rsidR="000B43C8" w14:paraId="46812CD8" w14:textId="77777777" w:rsidTr="00AF1C32">
        <w:trPr>
          <w:cantSplit/>
          <w:jc w:val="center"/>
        </w:trPr>
        <w:tc>
          <w:tcPr>
            <w:tcW w:w="7083" w:type="dxa"/>
            <w:gridSpan w:val="2"/>
            <w:tcBorders>
              <w:top w:val="nil"/>
              <w:left w:val="single" w:sz="4" w:space="0" w:color="auto"/>
              <w:bottom w:val="nil"/>
              <w:right w:val="single" w:sz="4" w:space="0" w:color="auto"/>
            </w:tcBorders>
          </w:tcPr>
          <w:p w14:paraId="7E315B1C" w14:textId="77777777" w:rsidR="000B43C8" w:rsidRDefault="000B43C8" w:rsidP="00AF1C32">
            <w:pPr>
              <w:pStyle w:val="TAL"/>
              <w:rPr>
                <w:lang w:eastAsia="zh-CN"/>
              </w:rPr>
            </w:pPr>
            <w:r>
              <w:rPr>
                <w:lang w:eastAsia="zh-CN"/>
              </w:rPr>
              <w:t>Presence of SSC mode (PSSCM) (bit 6 of octet o530+3)</w:t>
            </w:r>
          </w:p>
        </w:tc>
      </w:tr>
      <w:tr w:rsidR="000B43C8" w14:paraId="3DDA4B14" w14:textId="77777777" w:rsidTr="00AF1C32">
        <w:trPr>
          <w:cantSplit/>
          <w:jc w:val="center"/>
        </w:trPr>
        <w:tc>
          <w:tcPr>
            <w:tcW w:w="7083" w:type="dxa"/>
            <w:gridSpan w:val="2"/>
            <w:tcBorders>
              <w:top w:val="nil"/>
              <w:left w:val="single" w:sz="4" w:space="0" w:color="auto"/>
              <w:bottom w:val="nil"/>
              <w:right w:val="single" w:sz="4" w:space="0" w:color="auto"/>
            </w:tcBorders>
          </w:tcPr>
          <w:p w14:paraId="64A2350E" w14:textId="77777777" w:rsidR="000B43C8" w:rsidRDefault="000B43C8" w:rsidP="00AF1C32">
            <w:pPr>
              <w:pStyle w:val="TAL"/>
            </w:pPr>
            <w:r>
              <w:rPr>
                <w:lang w:eastAsia="zh-CN"/>
              </w:rPr>
              <w:t>PSSCM</w:t>
            </w:r>
            <w:r>
              <w:t xml:space="preserve"> indicates whether the </w:t>
            </w:r>
            <w:r>
              <w:rPr>
                <w:lang w:eastAsia="zh-CN"/>
              </w:rPr>
              <w:t>SSC mode</w:t>
            </w:r>
            <w:r>
              <w:t xml:space="preserve"> field is present or not.</w:t>
            </w:r>
          </w:p>
        </w:tc>
      </w:tr>
      <w:tr w:rsidR="000B43C8" w14:paraId="784E1B2B" w14:textId="77777777" w:rsidTr="00AF1C32">
        <w:trPr>
          <w:cantSplit/>
          <w:jc w:val="center"/>
        </w:trPr>
        <w:tc>
          <w:tcPr>
            <w:tcW w:w="7083" w:type="dxa"/>
            <w:gridSpan w:val="2"/>
            <w:tcBorders>
              <w:top w:val="nil"/>
              <w:left w:val="single" w:sz="4" w:space="0" w:color="auto"/>
              <w:bottom w:val="nil"/>
              <w:right w:val="single" w:sz="4" w:space="0" w:color="auto"/>
            </w:tcBorders>
          </w:tcPr>
          <w:p w14:paraId="7A7F14CE" w14:textId="77777777" w:rsidR="000B43C8" w:rsidRDefault="000B43C8" w:rsidP="00AF1C32">
            <w:pPr>
              <w:pStyle w:val="TAL"/>
              <w:rPr>
                <w:lang w:eastAsia="zh-CN"/>
              </w:rPr>
            </w:pPr>
            <w:r>
              <w:rPr>
                <w:lang w:eastAsia="zh-CN"/>
              </w:rPr>
              <w:t>Bit</w:t>
            </w:r>
          </w:p>
        </w:tc>
      </w:tr>
      <w:tr w:rsidR="000B43C8" w14:paraId="16948929" w14:textId="77777777" w:rsidTr="00AF1C32">
        <w:trPr>
          <w:cantSplit/>
          <w:jc w:val="center"/>
        </w:trPr>
        <w:tc>
          <w:tcPr>
            <w:tcW w:w="156" w:type="dxa"/>
            <w:tcBorders>
              <w:top w:val="nil"/>
              <w:left w:val="single" w:sz="4" w:space="0" w:color="auto"/>
              <w:bottom w:val="nil"/>
              <w:right w:val="nil"/>
            </w:tcBorders>
          </w:tcPr>
          <w:p w14:paraId="67753608" w14:textId="77777777" w:rsidR="000B43C8" w:rsidRDefault="000B43C8"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16A6C306" w14:textId="77777777" w:rsidR="000B43C8" w:rsidRDefault="000B43C8" w:rsidP="00AF1C32">
            <w:pPr>
              <w:pStyle w:val="TAL"/>
              <w:rPr>
                <w:b/>
                <w:lang w:eastAsia="zh-CN"/>
              </w:rPr>
            </w:pPr>
          </w:p>
        </w:tc>
      </w:tr>
      <w:tr w:rsidR="000B43C8" w14:paraId="30092130" w14:textId="77777777" w:rsidTr="00AF1C32">
        <w:trPr>
          <w:cantSplit/>
          <w:jc w:val="center"/>
        </w:trPr>
        <w:tc>
          <w:tcPr>
            <w:tcW w:w="156" w:type="dxa"/>
            <w:tcBorders>
              <w:top w:val="nil"/>
              <w:left w:val="single" w:sz="4" w:space="0" w:color="auto"/>
              <w:bottom w:val="nil"/>
              <w:right w:val="nil"/>
            </w:tcBorders>
          </w:tcPr>
          <w:p w14:paraId="5B5EA46A"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58D64B07" w14:textId="77777777" w:rsidR="000B43C8" w:rsidRDefault="000B43C8" w:rsidP="00AF1C32">
            <w:pPr>
              <w:pStyle w:val="TAL"/>
            </w:pPr>
            <w:r>
              <w:t>SSC mode field is not included (NOTE 2)</w:t>
            </w:r>
          </w:p>
        </w:tc>
      </w:tr>
      <w:tr w:rsidR="000B43C8" w14:paraId="1FE7250B" w14:textId="77777777" w:rsidTr="00AF1C32">
        <w:trPr>
          <w:cantSplit/>
          <w:jc w:val="center"/>
        </w:trPr>
        <w:tc>
          <w:tcPr>
            <w:tcW w:w="156" w:type="dxa"/>
            <w:tcBorders>
              <w:top w:val="nil"/>
              <w:left w:val="single" w:sz="4" w:space="0" w:color="auto"/>
              <w:bottom w:val="nil"/>
              <w:right w:val="nil"/>
            </w:tcBorders>
          </w:tcPr>
          <w:p w14:paraId="694AF983"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316F0" w14:textId="77777777" w:rsidR="000B43C8" w:rsidRDefault="000B43C8" w:rsidP="00AF1C32">
            <w:pPr>
              <w:pStyle w:val="TAL"/>
              <w:rPr>
                <w:lang w:eastAsia="zh-CN"/>
              </w:rPr>
            </w:pPr>
            <w:r>
              <w:rPr>
                <w:lang w:eastAsia="zh-CN"/>
              </w:rPr>
              <w:t>SSC mode field is included</w:t>
            </w:r>
          </w:p>
          <w:p w14:paraId="1AA3FB29" w14:textId="77777777" w:rsidR="000B43C8" w:rsidRDefault="000B43C8" w:rsidP="00AF1C32">
            <w:pPr>
              <w:pStyle w:val="TAL"/>
              <w:rPr>
                <w:lang w:eastAsia="zh-CN"/>
              </w:rPr>
            </w:pPr>
          </w:p>
        </w:tc>
      </w:tr>
      <w:tr w:rsidR="000B43C8" w14:paraId="6277462A" w14:textId="77777777" w:rsidTr="00AF1C32">
        <w:trPr>
          <w:cantSplit/>
          <w:jc w:val="center"/>
        </w:trPr>
        <w:tc>
          <w:tcPr>
            <w:tcW w:w="7083" w:type="dxa"/>
            <w:gridSpan w:val="2"/>
            <w:tcBorders>
              <w:top w:val="nil"/>
              <w:left w:val="single" w:sz="4" w:space="0" w:color="auto"/>
              <w:bottom w:val="nil"/>
              <w:right w:val="single" w:sz="4" w:space="0" w:color="auto"/>
            </w:tcBorders>
          </w:tcPr>
          <w:p w14:paraId="0184E5FA" w14:textId="77777777" w:rsidR="000B43C8" w:rsidRDefault="000B43C8" w:rsidP="00AF1C32">
            <w:pPr>
              <w:pStyle w:val="TAL"/>
              <w:rPr>
                <w:lang w:eastAsia="zh-CN"/>
              </w:rPr>
            </w:pPr>
            <w:r>
              <w:rPr>
                <w:lang w:eastAsia="zh-CN"/>
              </w:rPr>
              <w:t>Presence of access type preference (PATP) (bit 7 of octet o530+3)</w:t>
            </w:r>
          </w:p>
        </w:tc>
      </w:tr>
      <w:tr w:rsidR="000B43C8" w14:paraId="6415BDD7" w14:textId="77777777" w:rsidTr="00AF1C32">
        <w:trPr>
          <w:cantSplit/>
          <w:jc w:val="center"/>
        </w:trPr>
        <w:tc>
          <w:tcPr>
            <w:tcW w:w="7083" w:type="dxa"/>
            <w:gridSpan w:val="2"/>
            <w:tcBorders>
              <w:top w:val="nil"/>
              <w:left w:val="single" w:sz="4" w:space="0" w:color="auto"/>
              <w:bottom w:val="nil"/>
              <w:right w:val="single" w:sz="4" w:space="0" w:color="auto"/>
            </w:tcBorders>
          </w:tcPr>
          <w:p w14:paraId="14CBA8C1" w14:textId="77777777" w:rsidR="000B43C8" w:rsidRDefault="000B43C8"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0B43C8" w14:paraId="53E976F5" w14:textId="77777777" w:rsidTr="00AF1C32">
        <w:trPr>
          <w:cantSplit/>
          <w:jc w:val="center"/>
        </w:trPr>
        <w:tc>
          <w:tcPr>
            <w:tcW w:w="7083" w:type="dxa"/>
            <w:gridSpan w:val="2"/>
            <w:tcBorders>
              <w:top w:val="nil"/>
              <w:left w:val="single" w:sz="4" w:space="0" w:color="auto"/>
              <w:bottom w:val="nil"/>
              <w:right w:val="single" w:sz="4" w:space="0" w:color="auto"/>
            </w:tcBorders>
          </w:tcPr>
          <w:p w14:paraId="3120D71E" w14:textId="77777777" w:rsidR="000B43C8" w:rsidRDefault="000B43C8" w:rsidP="00AF1C32">
            <w:pPr>
              <w:pStyle w:val="TAL"/>
              <w:rPr>
                <w:lang w:eastAsia="zh-CN"/>
              </w:rPr>
            </w:pPr>
            <w:r>
              <w:rPr>
                <w:lang w:eastAsia="zh-CN"/>
              </w:rPr>
              <w:t>Bit</w:t>
            </w:r>
          </w:p>
        </w:tc>
      </w:tr>
      <w:tr w:rsidR="000B43C8" w14:paraId="2AC09F03" w14:textId="77777777" w:rsidTr="00AF1C32">
        <w:trPr>
          <w:cantSplit/>
          <w:jc w:val="center"/>
        </w:trPr>
        <w:tc>
          <w:tcPr>
            <w:tcW w:w="156" w:type="dxa"/>
            <w:tcBorders>
              <w:top w:val="nil"/>
              <w:left w:val="single" w:sz="4" w:space="0" w:color="auto"/>
              <w:bottom w:val="nil"/>
              <w:right w:val="nil"/>
            </w:tcBorders>
          </w:tcPr>
          <w:p w14:paraId="3E8585C5" w14:textId="77777777" w:rsidR="000B43C8" w:rsidRDefault="000B43C8"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2369BE92" w14:textId="77777777" w:rsidR="000B43C8" w:rsidRDefault="000B43C8" w:rsidP="00AF1C32">
            <w:pPr>
              <w:pStyle w:val="TAL"/>
              <w:rPr>
                <w:b/>
                <w:lang w:eastAsia="zh-CN"/>
              </w:rPr>
            </w:pPr>
          </w:p>
        </w:tc>
      </w:tr>
      <w:tr w:rsidR="000B43C8" w14:paraId="75562C57" w14:textId="77777777" w:rsidTr="00AF1C32">
        <w:trPr>
          <w:cantSplit/>
          <w:jc w:val="center"/>
        </w:trPr>
        <w:tc>
          <w:tcPr>
            <w:tcW w:w="156" w:type="dxa"/>
            <w:tcBorders>
              <w:top w:val="nil"/>
              <w:left w:val="single" w:sz="4" w:space="0" w:color="auto"/>
              <w:bottom w:val="nil"/>
              <w:right w:val="nil"/>
            </w:tcBorders>
          </w:tcPr>
          <w:p w14:paraId="3AA103D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E23F4" w14:textId="77777777" w:rsidR="000B43C8" w:rsidRDefault="000B43C8" w:rsidP="00AF1C32">
            <w:pPr>
              <w:pStyle w:val="TAL"/>
            </w:pPr>
            <w:r>
              <w:t>Access type preference field is not included (NOTE 2)</w:t>
            </w:r>
          </w:p>
        </w:tc>
      </w:tr>
      <w:tr w:rsidR="000B43C8" w14:paraId="375E8783" w14:textId="77777777" w:rsidTr="00AF1C32">
        <w:trPr>
          <w:cantSplit/>
          <w:jc w:val="center"/>
        </w:trPr>
        <w:tc>
          <w:tcPr>
            <w:tcW w:w="156" w:type="dxa"/>
            <w:tcBorders>
              <w:top w:val="nil"/>
              <w:left w:val="single" w:sz="4" w:space="0" w:color="auto"/>
              <w:bottom w:val="nil"/>
              <w:right w:val="nil"/>
            </w:tcBorders>
          </w:tcPr>
          <w:p w14:paraId="05F00A9B"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64D39FAB" w14:textId="77777777" w:rsidR="000B43C8" w:rsidRDefault="000B43C8" w:rsidP="00AF1C32">
            <w:pPr>
              <w:pStyle w:val="TAL"/>
              <w:rPr>
                <w:lang w:eastAsia="zh-CN"/>
              </w:rPr>
            </w:pPr>
            <w:r>
              <w:t>Access type preference field</w:t>
            </w:r>
            <w:r>
              <w:rPr>
                <w:lang w:eastAsia="zh-CN"/>
              </w:rPr>
              <w:t xml:space="preserve"> is included</w:t>
            </w:r>
          </w:p>
          <w:p w14:paraId="25A14847" w14:textId="77777777" w:rsidR="000B43C8" w:rsidRDefault="000B43C8" w:rsidP="00AF1C32">
            <w:pPr>
              <w:pStyle w:val="TAL"/>
              <w:rPr>
                <w:lang w:eastAsia="zh-CN"/>
              </w:rPr>
            </w:pPr>
          </w:p>
        </w:tc>
      </w:tr>
      <w:tr w:rsidR="000B43C8" w14:paraId="35EB839F" w14:textId="77777777" w:rsidTr="00AF1C32">
        <w:trPr>
          <w:cantSplit/>
          <w:jc w:val="center"/>
        </w:trPr>
        <w:tc>
          <w:tcPr>
            <w:tcW w:w="7083" w:type="dxa"/>
            <w:gridSpan w:val="2"/>
            <w:tcBorders>
              <w:top w:val="nil"/>
              <w:left w:val="single" w:sz="4" w:space="0" w:color="auto"/>
              <w:bottom w:val="nil"/>
              <w:right w:val="single" w:sz="4" w:space="0" w:color="auto"/>
            </w:tcBorders>
          </w:tcPr>
          <w:p w14:paraId="40817D83" w14:textId="77777777" w:rsidR="000B43C8" w:rsidRDefault="000B43C8" w:rsidP="00AF1C32">
            <w:pPr>
              <w:pStyle w:val="TAL"/>
            </w:pPr>
            <w:r>
              <w:t>DNN (octet o530+4 to o531):</w:t>
            </w:r>
          </w:p>
          <w:p w14:paraId="42B8EB06" w14:textId="77777777" w:rsidR="000B43C8" w:rsidRDefault="000B43C8" w:rsidP="00AF1C32">
            <w:pPr>
              <w:pStyle w:val="TAL"/>
            </w:pPr>
            <w:r>
              <w:t>The DNN field shall be encoded as a sequence of a one octet DNN length field and a DNN value field of a variable size. The DNN value contains an APN as defined in 3GPP TS 23.003 [10].</w:t>
            </w:r>
          </w:p>
          <w:p w14:paraId="4B1D1640" w14:textId="77777777" w:rsidR="000B43C8" w:rsidRDefault="000B43C8" w:rsidP="00AF1C32">
            <w:pPr>
              <w:pStyle w:val="TAL"/>
            </w:pPr>
          </w:p>
        </w:tc>
      </w:tr>
      <w:tr w:rsidR="000B43C8" w14:paraId="0DC2C495" w14:textId="77777777" w:rsidTr="00AF1C32">
        <w:trPr>
          <w:cantSplit/>
          <w:jc w:val="center"/>
        </w:trPr>
        <w:tc>
          <w:tcPr>
            <w:tcW w:w="7083" w:type="dxa"/>
            <w:gridSpan w:val="2"/>
            <w:tcBorders>
              <w:top w:val="nil"/>
              <w:left w:val="single" w:sz="4" w:space="0" w:color="auto"/>
              <w:bottom w:val="nil"/>
              <w:right w:val="single" w:sz="4" w:space="0" w:color="auto"/>
            </w:tcBorders>
          </w:tcPr>
          <w:p w14:paraId="27253398" w14:textId="77777777" w:rsidR="000B43C8" w:rsidRDefault="000B43C8" w:rsidP="00AF1C32">
            <w:pPr>
              <w:pStyle w:val="TAL"/>
              <w:rPr>
                <w:lang w:eastAsia="zh-CN"/>
              </w:rPr>
            </w:pPr>
            <w:r>
              <w:rPr>
                <w:lang w:eastAsia="zh-CN"/>
              </w:rPr>
              <w:t>S-NSSAI (octet o531+1 to o516-1):</w:t>
            </w:r>
          </w:p>
          <w:p w14:paraId="593916F9" w14:textId="77777777" w:rsidR="000B43C8" w:rsidRDefault="000B43C8"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E33369B" w14:textId="77777777" w:rsidR="000B43C8" w:rsidRDefault="000B43C8" w:rsidP="00AF1C32">
            <w:pPr>
              <w:pStyle w:val="TAL"/>
              <w:rPr>
                <w:lang w:eastAsia="zh-CN"/>
              </w:rPr>
            </w:pPr>
          </w:p>
        </w:tc>
      </w:tr>
      <w:tr w:rsidR="000B43C8" w14:paraId="7B904EB2" w14:textId="77777777" w:rsidTr="00AF1C32">
        <w:trPr>
          <w:cantSplit/>
          <w:jc w:val="center"/>
        </w:trPr>
        <w:tc>
          <w:tcPr>
            <w:tcW w:w="7083" w:type="dxa"/>
            <w:gridSpan w:val="2"/>
            <w:tcBorders>
              <w:top w:val="nil"/>
              <w:left w:val="single" w:sz="4" w:space="0" w:color="auto"/>
              <w:bottom w:val="nil"/>
              <w:right w:val="single" w:sz="4" w:space="0" w:color="auto"/>
            </w:tcBorders>
          </w:tcPr>
          <w:p w14:paraId="03FC4DBE" w14:textId="77777777" w:rsidR="000B43C8" w:rsidRDefault="000B43C8" w:rsidP="00AF1C32">
            <w:pPr>
              <w:pStyle w:val="TAL"/>
              <w:rPr>
                <w:lang w:eastAsia="zh-CN"/>
              </w:rPr>
            </w:pPr>
            <w:r>
              <w:rPr>
                <w:lang w:eastAsia="zh-CN"/>
              </w:rPr>
              <w:t>SSC mode (bits 3 to 1 of octet o516):</w:t>
            </w:r>
          </w:p>
          <w:p w14:paraId="013F1BB0" w14:textId="77777777" w:rsidR="000B43C8" w:rsidRDefault="000B43C8" w:rsidP="00AF1C32">
            <w:pPr>
              <w:pStyle w:val="TAL"/>
            </w:pPr>
            <w:r>
              <w:t>The SSC mode field shall be encoded as the value part of the SSC mode information element defined in clause 9.11.4.16 of 3GPP TS 24.501 [4].</w:t>
            </w:r>
          </w:p>
          <w:p w14:paraId="6D15E21C" w14:textId="77777777" w:rsidR="000B43C8" w:rsidRDefault="000B43C8" w:rsidP="00AF1C32">
            <w:pPr>
              <w:pStyle w:val="TAL"/>
              <w:rPr>
                <w:lang w:eastAsia="zh-CN"/>
              </w:rPr>
            </w:pPr>
          </w:p>
        </w:tc>
      </w:tr>
      <w:tr w:rsidR="000B43C8" w14:paraId="038606A2"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6A27F813" w14:textId="77777777" w:rsidR="000B43C8" w:rsidRDefault="000B43C8" w:rsidP="00AF1C32">
            <w:pPr>
              <w:pStyle w:val="TAL"/>
              <w:rPr>
                <w:lang w:eastAsia="zh-CN"/>
              </w:rPr>
            </w:pPr>
            <w:r>
              <w:rPr>
                <w:lang w:eastAsia="zh-CN"/>
              </w:rPr>
              <w:t>Access type preference (bits 5 to 4 of octet o516):</w:t>
            </w:r>
          </w:p>
          <w:p w14:paraId="1A64E305" w14:textId="77777777" w:rsidR="000B43C8" w:rsidRDefault="000B43C8" w:rsidP="00AF1C32">
            <w:pPr>
              <w:pStyle w:val="TAL"/>
              <w:rPr>
                <w:lang w:eastAsia="ko-KR"/>
              </w:rPr>
            </w:pPr>
            <w:r>
              <w:rPr>
                <w:lang w:eastAsia="ko-KR"/>
              </w:rPr>
              <w:t>The access type preference field shall be encoded as the value part of the access type information element defined in clause 9.11.2.1A of 3GPP TS 24.501 [4].</w:t>
            </w:r>
          </w:p>
          <w:p w14:paraId="2B6602CC" w14:textId="77777777" w:rsidR="000B43C8" w:rsidRDefault="000B43C8" w:rsidP="00AF1C32">
            <w:pPr>
              <w:pStyle w:val="TAL"/>
            </w:pPr>
          </w:p>
        </w:tc>
      </w:tr>
      <w:tr w:rsidR="000B43C8" w14:paraId="275E66D9"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47B92302" w14:textId="77777777" w:rsidR="000B43C8" w:rsidRDefault="000B43C8" w:rsidP="00AF1C32">
            <w:pPr>
              <w:pStyle w:val="TAN"/>
            </w:pPr>
            <w:r>
              <w:t>NOTE 1:</w:t>
            </w:r>
            <w:r>
              <w:tab/>
              <w:t xml:space="preserve">PDNN </w:t>
            </w:r>
            <w:r>
              <w:rPr>
                <w:lang w:val="en-US"/>
              </w:rPr>
              <w:t xml:space="preserve">shall be set to 1 if the 5G </w:t>
            </w:r>
            <w:proofErr w:type="spellStart"/>
            <w:r>
              <w:rPr>
                <w:lang w:val="en-US"/>
              </w:rPr>
              <w:t>ProSe</w:t>
            </w:r>
            <w:proofErr w:type="spellEnd"/>
            <w:r>
              <w:rPr>
                <w:lang w:val="en-US"/>
              </w:rPr>
              <w:t xml:space="preserve"> UE-to-network relay communication is not for emergency services.</w:t>
            </w:r>
          </w:p>
          <w:p w14:paraId="2480D95F" w14:textId="77777777" w:rsidR="000B43C8" w:rsidRDefault="000B43C8" w:rsidP="00AF1C32">
            <w:pPr>
              <w:pStyle w:val="TAN"/>
            </w:pPr>
            <w:r>
              <w:t>NOTE 2:</w:t>
            </w:r>
            <w:r>
              <w:tab/>
              <w:t>Since SSC mode field and access type preference field are coded in the same octet, this octet is not included only when both PSSCM and PATP are set to 0.</w:t>
            </w:r>
          </w:p>
          <w:p w14:paraId="7E1FDC96" w14:textId="77777777" w:rsidR="000B43C8" w:rsidRDefault="000B43C8" w:rsidP="00AF1C32">
            <w:pPr>
              <w:pStyle w:val="TAL"/>
            </w:pPr>
          </w:p>
        </w:tc>
      </w:tr>
    </w:tbl>
    <w:p w14:paraId="66224C48"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A543085" w14:textId="77777777" w:rsidTr="00AF1C32">
        <w:trPr>
          <w:gridAfter w:val="1"/>
          <w:wAfter w:w="8" w:type="dxa"/>
          <w:cantSplit/>
          <w:jc w:val="center"/>
        </w:trPr>
        <w:tc>
          <w:tcPr>
            <w:tcW w:w="708" w:type="dxa"/>
            <w:gridSpan w:val="2"/>
          </w:tcPr>
          <w:p w14:paraId="4CD5575F" w14:textId="77777777" w:rsidR="000B43C8" w:rsidRDefault="000B43C8" w:rsidP="00AF1C32">
            <w:pPr>
              <w:pStyle w:val="TAC"/>
            </w:pPr>
            <w:r>
              <w:lastRenderedPageBreak/>
              <w:t>8</w:t>
            </w:r>
          </w:p>
        </w:tc>
        <w:tc>
          <w:tcPr>
            <w:tcW w:w="709" w:type="dxa"/>
          </w:tcPr>
          <w:p w14:paraId="2F85C2F6" w14:textId="77777777" w:rsidR="000B43C8" w:rsidRDefault="000B43C8" w:rsidP="00AF1C32">
            <w:pPr>
              <w:pStyle w:val="TAC"/>
            </w:pPr>
            <w:r>
              <w:t>7</w:t>
            </w:r>
          </w:p>
        </w:tc>
        <w:tc>
          <w:tcPr>
            <w:tcW w:w="709" w:type="dxa"/>
          </w:tcPr>
          <w:p w14:paraId="39951CFA" w14:textId="77777777" w:rsidR="000B43C8" w:rsidRDefault="000B43C8" w:rsidP="00AF1C32">
            <w:pPr>
              <w:pStyle w:val="TAC"/>
            </w:pPr>
            <w:r>
              <w:t>6</w:t>
            </w:r>
          </w:p>
        </w:tc>
        <w:tc>
          <w:tcPr>
            <w:tcW w:w="709" w:type="dxa"/>
          </w:tcPr>
          <w:p w14:paraId="288572D8" w14:textId="77777777" w:rsidR="000B43C8" w:rsidRDefault="000B43C8" w:rsidP="00AF1C32">
            <w:pPr>
              <w:pStyle w:val="TAC"/>
            </w:pPr>
            <w:r>
              <w:t>5</w:t>
            </w:r>
          </w:p>
        </w:tc>
        <w:tc>
          <w:tcPr>
            <w:tcW w:w="709" w:type="dxa"/>
          </w:tcPr>
          <w:p w14:paraId="2293A203" w14:textId="77777777" w:rsidR="000B43C8" w:rsidRDefault="000B43C8" w:rsidP="00AF1C32">
            <w:pPr>
              <w:pStyle w:val="TAC"/>
            </w:pPr>
            <w:r>
              <w:t>4</w:t>
            </w:r>
          </w:p>
        </w:tc>
        <w:tc>
          <w:tcPr>
            <w:tcW w:w="709" w:type="dxa"/>
          </w:tcPr>
          <w:p w14:paraId="14BB02E4" w14:textId="77777777" w:rsidR="000B43C8" w:rsidRDefault="000B43C8" w:rsidP="00AF1C32">
            <w:pPr>
              <w:pStyle w:val="TAC"/>
            </w:pPr>
            <w:r>
              <w:t>3</w:t>
            </w:r>
          </w:p>
        </w:tc>
        <w:tc>
          <w:tcPr>
            <w:tcW w:w="709" w:type="dxa"/>
          </w:tcPr>
          <w:p w14:paraId="656AA856" w14:textId="77777777" w:rsidR="000B43C8" w:rsidRDefault="000B43C8" w:rsidP="00AF1C32">
            <w:pPr>
              <w:pStyle w:val="TAC"/>
            </w:pPr>
            <w:r>
              <w:t>2</w:t>
            </w:r>
          </w:p>
        </w:tc>
        <w:tc>
          <w:tcPr>
            <w:tcW w:w="709" w:type="dxa"/>
          </w:tcPr>
          <w:p w14:paraId="47C8DE55" w14:textId="77777777" w:rsidR="000B43C8" w:rsidRDefault="000B43C8" w:rsidP="00AF1C32">
            <w:pPr>
              <w:pStyle w:val="TAC"/>
            </w:pPr>
            <w:r>
              <w:t>1</w:t>
            </w:r>
          </w:p>
        </w:tc>
        <w:tc>
          <w:tcPr>
            <w:tcW w:w="1346" w:type="dxa"/>
            <w:gridSpan w:val="2"/>
          </w:tcPr>
          <w:p w14:paraId="00063CB9" w14:textId="77777777" w:rsidR="000B43C8" w:rsidRDefault="000B43C8" w:rsidP="00AF1C32">
            <w:pPr>
              <w:pStyle w:val="TAL"/>
            </w:pPr>
          </w:p>
        </w:tc>
      </w:tr>
      <w:tr w:rsidR="000B43C8" w14:paraId="725E2F9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61158" w14:textId="77777777" w:rsidR="000B43C8" w:rsidRDefault="000B43C8" w:rsidP="00AF1C32">
            <w:pPr>
              <w:pStyle w:val="TAC"/>
            </w:pPr>
          </w:p>
          <w:p w14:paraId="616438D9" w14:textId="77777777" w:rsidR="000B43C8" w:rsidRDefault="000B43C8" w:rsidP="00AF1C32">
            <w:pPr>
              <w:pStyle w:val="TAC"/>
            </w:pPr>
            <w:r>
              <w:t>Length of traffic descriptor contents</w:t>
            </w:r>
          </w:p>
        </w:tc>
        <w:tc>
          <w:tcPr>
            <w:tcW w:w="1346" w:type="dxa"/>
            <w:gridSpan w:val="2"/>
          </w:tcPr>
          <w:p w14:paraId="5CE5C954" w14:textId="77777777" w:rsidR="000B43C8" w:rsidRDefault="000B43C8" w:rsidP="00AF1C32">
            <w:pPr>
              <w:pStyle w:val="TAL"/>
            </w:pPr>
            <w:r>
              <w:t>octet o516+1</w:t>
            </w:r>
          </w:p>
          <w:p w14:paraId="766975F3" w14:textId="77777777" w:rsidR="000B43C8" w:rsidRDefault="000B43C8" w:rsidP="00AF1C32">
            <w:pPr>
              <w:pStyle w:val="TAL"/>
            </w:pPr>
          </w:p>
          <w:p w14:paraId="46DEF4B2" w14:textId="77777777" w:rsidR="000B43C8" w:rsidRDefault="000B43C8" w:rsidP="00AF1C32">
            <w:pPr>
              <w:pStyle w:val="TAL"/>
            </w:pPr>
            <w:r>
              <w:t>octet o516+2</w:t>
            </w:r>
          </w:p>
        </w:tc>
      </w:tr>
      <w:tr w:rsidR="000B43C8" w14:paraId="7957B8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4DFBE" w14:textId="77777777" w:rsidR="000B43C8" w:rsidRDefault="000B43C8" w:rsidP="00AF1C32">
            <w:pPr>
              <w:pStyle w:val="TAC"/>
              <w:rPr>
                <w:lang w:eastAsia="zh-CN"/>
              </w:rPr>
            </w:pPr>
          </w:p>
          <w:p w14:paraId="2D1849E0" w14:textId="77777777" w:rsidR="000B43C8" w:rsidRDefault="000B43C8" w:rsidP="00AF1C32">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7D6E5A7" w14:textId="77777777" w:rsidR="000B43C8" w:rsidRDefault="000B43C8" w:rsidP="00AF1C32">
            <w:pPr>
              <w:pStyle w:val="TAL"/>
            </w:pPr>
            <w:r>
              <w:t>octet o516+3</w:t>
            </w:r>
          </w:p>
          <w:p w14:paraId="2A34F1E4" w14:textId="77777777" w:rsidR="000B43C8" w:rsidRDefault="000B43C8" w:rsidP="00AF1C32">
            <w:pPr>
              <w:pStyle w:val="TAL"/>
            </w:pPr>
          </w:p>
          <w:p w14:paraId="4C307079" w14:textId="77777777" w:rsidR="000B43C8" w:rsidRDefault="000B43C8" w:rsidP="00AF1C32">
            <w:pPr>
              <w:pStyle w:val="TAL"/>
            </w:pPr>
            <w:r>
              <w:t>octet o53</w:t>
            </w:r>
          </w:p>
        </w:tc>
      </w:tr>
    </w:tbl>
    <w:p w14:paraId="353DED93" w14:textId="3E018123" w:rsidR="000B43C8" w:rsidRDefault="000B43C8" w:rsidP="000B43C8">
      <w:pPr>
        <w:pStyle w:val="TF"/>
      </w:pPr>
      <w:bookmarkStart w:id="664" w:name="_CRFigure5_12_2_167"/>
      <w:bookmarkStart w:id="665" w:name="_CRFigure5_12_2_16"/>
      <w:r>
        <w:t>Figure </w:t>
      </w:r>
      <w:bookmarkEnd w:id="664"/>
      <w:bookmarkEnd w:id="665"/>
      <w:r>
        <w:t>5.12.2.</w:t>
      </w:r>
      <w:r>
        <w:rPr>
          <w:rFonts w:hint="eastAsia"/>
          <w:lang w:eastAsia="zh-CN"/>
        </w:rPr>
        <w:t>1</w:t>
      </w:r>
      <w:r w:rsidR="00B217DF">
        <w:rPr>
          <w:lang w:eastAsia="zh-CN"/>
        </w:rPr>
        <w:t>6</w:t>
      </w:r>
      <w:r>
        <w:t>: Traffic descriptor</w:t>
      </w:r>
    </w:p>
    <w:p w14:paraId="79281794" w14:textId="5AC3E020" w:rsidR="000B43C8" w:rsidRDefault="000B43C8" w:rsidP="000B43C8">
      <w:pPr>
        <w:pStyle w:val="TH"/>
      </w:pPr>
      <w:bookmarkStart w:id="666" w:name="_CRTable5_12_2_167"/>
      <w:bookmarkStart w:id="667" w:name="_CRTable5_12_2_16"/>
      <w:r>
        <w:t>Table </w:t>
      </w:r>
      <w:bookmarkEnd w:id="666"/>
      <w:bookmarkEnd w:id="667"/>
      <w:r>
        <w:t>5.12.2.1</w:t>
      </w:r>
      <w:r w:rsidR="00B217DF">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884371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21D708B" w14:textId="77777777" w:rsidR="000B43C8" w:rsidRDefault="000B43C8" w:rsidP="00AF1C32">
            <w:pPr>
              <w:pStyle w:val="TAL"/>
            </w:pPr>
            <w:r>
              <w:t>Traffic descriptor (octet o516+3 to o53):</w:t>
            </w:r>
          </w:p>
          <w:p w14:paraId="0E734E01" w14:textId="77777777" w:rsidR="000B43C8" w:rsidRDefault="000B43C8" w:rsidP="00AF1C32">
            <w:pPr>
              <w:pStyle w:val="TAL"/>
              <w:rPr>
                <w:lang w:eastAsia="zh-CN"/>
              </w:rPr>
            </w:pPr>
            <w:r>
              <w:t>The traffic descriptor field is coded according to figure 5.2.2 and table 5.2.1 in clause 5.2 of 3GPP TS 24.526 [11].</w:t>
            </w:r>
          </w:p>
        </w:tc>
      </w:tr>
      <w:tr w:rsidR="000B43C8" w14:paraId="3A06F72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342F03D" w14:textId="77777777" w:rsidR="000B43C8" w:rsidRDefault="000B43C8" w:rsidP="00AF1C32">
            <w:pPr>
              <w:pStyle w:val="TAL"/>
            </w:pPr>
          </w:p>
        </w:tc>
      </w:tr>
    </w:tbl>
    <w:p w14:paraId="3316F9E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AAA9272" w14:textId="77777777" w:rsidTr="00AF1C32">
        <w:trPr>
          <w:gridAfter w:val="1"/>
          <w:wAfter w:w="8" w:type="dxa"/>
          <w:cantSplit/>
          <w:jc w:val="center"/>
        </w:trPr>
        <w:tc>
          <w:tcPr>
            <w:tcW w:w="708" w:type="dxa"/>
            <w:gridSpan w:val="2"/>
          </w:tcPr>
          <w:p w14:paraId="137E457A" w14:textId="77777777" w:rsidR="000B43C8" w:rsidRDefault="000B43C8" w:rsidP="00AF1C32">
            <w:pPr>
              <w:pStyle w:val="TAC"/>
            </w:pPr>
            <w:r>
              <w:t>8</w:t>
            </w:r>
          </w:p>
        </w:tc>
        <w:tc>
          <w:tcPr>
            <w:tcW w:w="709" w:type="dxa"/>
          </w:tcPr>
          <w:p w14:paraId="6E3C0706" w14:textId="77777777" w:rsidR="000B43C8" w:rsidRDefault="000B43C8" w:rsidP="00AF1C32">
            <w:pPr>
              <w:pStyle w:val="TAC"/>
            </w:pPr>
            <w:r>
              <w:t>7</w:t>
            </w:r>
          </w:p>
        </w:tc>
        <w:tc>
          <w:tcPr>
            <w:tcW w:w="709" w:type="dxa"/>
          </w:tcPr>
          <w:p w14:paraId="0FE669BE" w14:textId="77777777" w:rsidR="000B43C8" w:rsidRDefault="000B43C8" w:rsidP="00AF1C32">
            <w:pPr>
              <w:pStyle w:val="TAC"/>
            </w:pPr>
            <w:r>
              <w:t>6</w:t>
            </w:r>
          </w:p>
        </w:tc>
        <w:tc>
          <w:tcPr>
            <w:tcW w:w="709" w:type="dxa"/>
          </w:tcPr>
          <w:p w14:paraId="15735B8B" w14:textId="77777777" w:rsidR="000B43C8" w:rsidRDefault="000B43C8" w:rsidP="00AF1C32">
            <w:pPr>
              <w:pStyle w:val="TAC"/>
            </w:pPr>
            <w:r>
              <w:t>5</w:t>
            </w:r>
          </w:p>
        </w:tc>
        <w:tc>
          <w:tcPr>
            <w:tcW w:w="709" w:type="dxa"/>
          </w:tcPr>
          <w:p w14:paraId="058B9BD9" w14:textId="77777777" w:rsidR="000B43C8" w:rsidRDefault="000B43C8" w:rsidP="00AF1C32">
            <w:pPr>
              <w:pStyle w:val="TAC"/>
            </w:pPr>
            <w:r>
              <w:t>4</w:t>
            </w:r>
          </w:p>
        </w:tc>
        <w:tc>
          <w:tcPr>
            <w:tcW w:w="709" w:type="dxa"/>
          </w:tcPr>
          <w:p w14:paraId="57E677B9" w14:textId="77777777" w:rsidR="000B43C8" w:rsidRDefault="000B43C8" w:rsidP="00AF1C32">
            <w:pPr>
              <w:pStyle w:val="TAC"/>
            </w:pPr>
            <w:r>
              <w:t>3</w:t>
            </w:r>
          </w:p>
        </w:tc>
        <w:tc>
          <w:tcPr>
            <w:tcW w:w="709" w:type="dxa"/>
          </w:tcPr>
          <w:p w14:paraId="3F8BCE45" w14:textId="77777777" w:rsidR="000B43C8" w:rsidRDefault="000B43C8" w:rsidP="00AF1C32">
            <w:pPr>
              <w:pStyle w:val="TAC"/>
            </w:pPr>
            <w:r>
              <w:t>2</w:t>
            </w:r>
          </w:p>
        </w:tc>
        <w:tc>
          <w:tcPr>
            <w:tcW w:w="709" w:type="dxa"/>
          </w:tcPr>
          <w:p w14:paraId="717513A4" w14:textId="77777777" w:rsidR="000B43C8" w:rsidRDefault="000B43C8" w:rsidP="00AF1C32">
            <w:pPr>
              <w:pStyle w:val="TAC"/>
            </w:pPr>
            <w:r>
              <w:t>1</w:t>
            </w:r>
          </w:p>
        </w:tc>
        <w:tc>
          <w:tcPr>
            <w:tcW w:w="1346" w:type="dxa"/>
            <w:gridSpan w:val="2"/>
          </w:tcPr>
          <w:p w14:paraId="337F6DF8" w14:textId="77777777" w:rsidR="000B43C8" w:rsidRDefault="000B43C8" w:rsidP="00AF1C32">
            <w:pPr>
              <w:pStyle w:val="TAL"/>
            </w:pPr>
          </w:p>
        </w:tc>
      </w:tr>
      <w:tr w:rsidR="000B43C8" w14:paraId="32D075F6"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0E09A" w14:textId="77777777" w:rsidR="000B43C8" w:rsidRDefault="000B43C8" w:rsidP="00AF1C32">
            <w:pPr>
              <w:pStyle w:val="TAC"/>
              <w:rPr>
                <w:lang w:eastAsia="zh-CN"/>
              </w:rPr>
            </w:pPr>
          </w:p>
          <w:p w14:paraId="4E754ED5" w14:textId="77777777" w:rsidR="000B43C8" w:rsidRDefault="000B43C8" w:rsidP="00AF1C32">
            <w:pPr>
              <w:pStyle w:val="TAC"/>
            </w:pPr>
            <w:r>
              <w:rPr>
                <w:lang w:eastAsia="zh-CN"/>
              </w:rPr>
              <w:t xml:space="preserve">Length of N3IWF selection information for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remote UE</w:t>
            </w:r>
          </w:p>
        </w:tc>
        <w:tc>
          <w:tcPr>
            <w:tcW w:w="1346" w:type="dxa"/>
            <w:gridSpan w:val="2"/>
          </w:tcPr>
          <w:p w14:paraId="055E27E2" w14:textId="77777777" w:rsidR="000B43C8" w:rsidRDefault="000B43C8" w:rsidP="00AF1C32">
            <w:pPr>
              <w:pStyle w:val="TAL"/>
            </w:pPr>
            <w:r>
              <w:t>octet (l+3)*</w:t>
            </w:r>
          </w:p>
          <w:p w14:paraId="082CCF2A" w14:textId="77777777" w:rsidR="000B43C8" w:rsidRDefault="000B43C8" w:rsidP="00AF1C32">
            <w:pPr>
              <w:pStyle w:val="TAL"/>
            </w:pPr>
          </w:p>
          <w:p w14:paraId="3A142B5E" w14:textId="77777777" w:rsidR="000B43C8" w:rsidRDefault="000B43C8" w:rsidP="00AF1C32">
            <w:pPr>
              <w:pStyle w:val="TAL"/>
            </w:pPr>
            <w:r>
              <w:t>octet (l+4)*</w:t>
            </w:r>
          </w:p>
        </w:tc>
      </w:tr>
      <w:tr w:rsidR="000B43C8" w14:paraId="137441B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A3CC8" w14:textId="77777777" w:rsidR="000B43C8" w:rsidRDefault="000B43C8" w:rsidP="00AF1C32">
            <w:pPr>
              <w:pStyle w:val="TAC"/>
              <w:rPr>
                <w:lang w:eastAsia="zh-CN"/>
              </w:rPr>
            </w:pPr>
          </w:p>
          <w:p w14:paraId="750A7309" w14:textId="77777777" w:rsidR="000B43C8" w:rsidRDefault="000B43C8" w:rsidP="00AF1C32">
            <w:pPr>
              <w:pStyle w:val="TAC"/>
              <w:rPr>
                <w:lang w:eastAsia="zh-CN"/>
              </w:rPr>
            </w:pPr>
            <w:r>
              <w:t xml:space="preserve">N3IWF identifier configuration for 5G </w:t>
            </w:r>
            <w:proofErr w:type="spellStart"/>
            <w:r>
              <w:t>ProSe</w:t>
            </w:r>
            <w:proofErr w:type="spellEnd"/>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2CEC0AD2" w14:textId="77777777" w:rsidR="000B43C8" w:rsidRDefault="000B43C8" w:rsidP="00AF1C32">
            <w:pPr>
              <w:pStyle w:val="TAL"/>
            </w:pPr>
            <w:r>
              <w:t>octet (l+5)*</w:t>
            </w:r>
          </w:p>
          <w:p w14:paraId="7667F014" w14:textId="77777777" w:rsidR="000B43C8" w:rsidRDefault="000B43C8" w:rsidP="00AF1C32">
            <w:pPr>
              <w:pStyle w:val="TAL"/>
            </w:pPr>
          </w:p>
          <w:p w14:paraId="0C722EA6" w14:textId="77777777" w:rsidR="000B43C8" w:rsidRDefault="000B43C8" w:rsidP="00AF1C32">
            <w:pPr>
              <w:pStyle w:val="TAL"/>
            </w:pPr>
            <w:r>
              <w:t>octet l0*</w:t>
            </w:r>
          </w:p>
        </w:tc>
      </w:tr>
      <w:tr w:rsidR="000B43C8" w14:paraId="5993FC4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8DD4B" w14:textId="77777777" w:rsidR="000B43C8" w:rsidRDefault="000B43C8" w:rsidP="00AF1C32">
            <w:pPr>
              <w:pStyle w:val="TAC"/>
            </w:pPr>
          </w:p>
          <w:p w14:paraId="651E76B6" w14:textId="77777777" w:rsidR="000B43C8" w:rsidRDefault="000B43C8" w:rsidP="00AF1C32">
            <w:pPr>
              <w:pStyle w:val="TAC"/>
            </w:pPr>
            <w:r>
              <w:t xml:space="preserve">5G </w:t>
            </w:r>
            <w:proofErr w:type="spellStart"/>
            <w:r>
              <w:t>ProSe</w:t>
            </w:r>
            <w:proofErr w:type="spellEnd"/>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CBD16AE" w14:textId="77777777" w:rsidR="000B43C8" w:rsidRDefault="000B43C8" w:rsidP="00AF1C32">
            <w:pPr>
              <w:pStyle w:val="TAL"/>
            </w:pPr>
            <w:r>
              <w:t>octet (l0+1)*</w:t>
            </w:r>
          </w:p>
          <w:p w14:paraId="5D1C06FF" w14:textId="77777777" w:rsidR="000B43C8" w:rsidRDefault="000B43C8" w:rsidP="00AF1C32">
            <w:pPr>
              <w:pStyle w:val="TAL"/>
            </w:pPr>
          </w:p>
          <w:p w14:paraId="17455329" w14:textId="77777777" w:rsidR="000B43C8" w:rsidRDefault="000B43C8" w:rsidP="00AF1C32">
            <w:pPr>
              <w:pStyle w:val="TAL"/>
            </w:pPr>
            <w:r>
              <w:t>octet m*</w:t>
            </w:r>
          </w:p>
        </w:tc>
      </w:tr>
    </w:tbl>
    <w:p w14:paraId="1D42D67D" w14:textId="2779FF3F" w:rsidR="000B43C8" w:rsidRDefault="000B43C8" w:rsidP="000B43C8">
      <w:pPr>
        <w:pStyle w:val="TF"/>
      </w:pPr>
      <w:bookmarkStart w:id="668" w:name="_CRFigure5_12_2_178"/>
      <w:bookmarkStart w:id="669" w:name="_CRFigure5_12_2_17"/>
      <w:r>
        <w:t>Figure </w:t>
      </w:r>
      <w:bookmarkEnd w:id="668"/>
      <w:bookmarkEnd w:id="669"/>
      <w:r>
        <w:t>5.12.2.1</w:t>
      </w:r>
      <w:r w:rsidR="00B217DF">
        <w:rPr>
          <w:lang w:eastAsia="zh-CN"/>
        </w:rPr>
        <w:t>7</w:t>
      </w:r>
      <w:r>
        <w:t xml:space="preserve">: N3IWF selection information for 5G </w:t>
      </w:r>
      <w:proofErr w:type="spellStart"/>
      <w:r>
        <w:t>ProSe</w:t>
      </w:r>
      <w:proofErr w:type="spellEnd"/>
      <w:r>
        <w:t xml:space="preserve"> </w:t>
      </w:r>
      <w:r>
        <w:rPr>
          <w:rFonts w:hint="eastAsia"/>
          <w:lang w:eastAsia="zh-CN"/>
        </w:rPr>
        <w:t>multi-hop</w:t>
      </w:r>
      <w:r>
        <w:t xml:space="preserve"> layer-3 remote UE</w:t>
      </w:r>
    </w:p>
    <w:p w14:paraId="1DA79825" w14:textId="0E41E2A4" w:rsidR="000B43C8" w:rsidRDefault="000B43C8" w:rsidP="000B43C8">
      <w:pPr>
        <w:pStyle w:val="TH"/>
      </w:pPr>
      <w:bookmarkStart w:id="670" w:name="_CRTable5_12_2_178"/>
      <w:bookmarkStart w:id="671" w:name="_CRTable5_12_2_17"/>
      <w:r>
        <w:t>Table </w:t>
      </w:r>
      <w:bookmarkEnd w:id="670"/>
      <w:bookmarkEnd w:id="671"/>
      <w:r>
        <w:t>5.12.2.1</w:t>
      </w:r>
      <w:r w:rsidR="00B217DF">
        <w:rPr>
          <w:lang w:eastAsia="zh-CN"/>
        </w:rPr>
        <w:t>7</w:t>
      </w:r>
      <w:r>
        <w:t xml:space="preserve">: N3IWF selection information for 5G </w:t>
      </w:r>
      <w:proofErr w:type="spellStart"/>
      <w:r>
        <w:t>ProSe</w:t>
      </w:r>
      <w:proofErr w:type="spellEnd"/>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05BCB97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848621" w14:textId="77777777" w:rsidR="000B43C8" w:rsidRDefault="000B43C8" w:rsidP="00AF1C32">
            <w:pPr>
              <w:pStyle w:val="TAL"/>
            </w:pPr>
            <w:r>
              <w:t xml:space="preserve">N3IWF identifier configuration for 5G </w:t>
            </w:r>
            <w:proofErr w:type="spellStart"/>
            <w:r>
              <w:t>ProSe</w:t>
            </w:r>
            <w:proofErr w:type="spellEnd"/>
            <w:r>
              <w:rPr>
                <w:rFonts w:hint="eastAsia"/>
                <w:lang w:eastAsia="zh-CN"/>
              </w:rPr>
              <w:t xml:space="preserve"> multi-hop</w:t>
            </w:r>
            <w:r>
              <w:t xml:space="preserve"> layer-3 remote UE (octet l+5 to l0):</w:t>
            </w:r>
          </w:p>
          <w:p w14:paraId="141A6CCB" w14:textId="77777777" w:rsidR="000B43C8" w:rsidRDefault="000B43C8" w:rsidP="00AF1C32">
            <w:pPr>
              <w:pStyle w:val="TAL"/>
              <w:rPr>
                <w:lang w:eastAsia="zh-CN"/>
              </w:rPr>
            </w:pPr>
            <w:r>
              <w:rPr>
                <w:lang w:eastAsia="zh-CN"/>
              </w:rPr>
              <w:t xml:space="preserve">The </w:t>
            </w:r>
            <w:r>
              <w:t xml:space="preserve">N3IWF identifier configuration for 5G </w:t>
            </w:r>
            <w:proofErr w:type="spellStart"/>
            <w:r>
              <w:t>ProSe</w:t>
            </w:r>
            <w:proofErr w:type="spellEnd"/>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54CC6230" w14:textId="77777777" w:rsidR="000B43C8" w:rsidRDefault="000B43C8" w:rsidP="00AF1C32">
            <w:pPr>
              <w:pStyle w:val="TAL"/>
            </w:pPr>
          </w:p>
          <w:p w14:paraId="3FDFBF5A" w14:textId="77777777" w:rsidR="000B43C8" w:rsidRDefault="000B43C8" w:rsidP="00AF1C32">
            <w:pPr>
              <w:pStyle w:val="TAL"/>
              <w:rPr>
                <w:lang w:eastAsia="zh-CN"/>
              </w:rPr>
            </w:pPr>
            <w:r>
              <w:t xml:space="preserve">5G </w:t>
            </w:r>
            <w:proofErr w:type="spellStart"/>
            <w:r>
              <w:t>ProSe</w:t>
            </w:r>
            <w:proofErr w:type="spellEnd"/>
            <w:r>
              <w:t xml:space="preserve"> </w:t>
            </w:r>
            <w:r>
              <w:rPr>
                <w:rFonts w:hint="eastAsia"/>
                <w:lang w:eastAsia="zh-CN"/>
              </w:rPr>
              <w:t>multi-hop</w:t>
            </w:r>
            <w:r>
              <w:t xml:space="preserve"> layer-3 UE-to-network relays access node selection information (octet l0+1 to m):</w:t>
            </w:r>
          </w:p>
        </w:tc>
      </w:tr>
      <w:tr w:rsidR="000B43C8" w14:paraId="386E931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3423AE92" w14:textId="77777777" w:rsidR="000B43C8" w:rsidRDefault="000B43C8" w:rsidP="00AF1C32">
            <w:pPr>
              <w:pStyle w:val="TAL"/>
            </w:pPr>
            <w:r>
              <w:t xml:space="preserve">The 5G </w:t>
            </w:r>
            <w:proofErr w:type="spellStart"/>
            <w:r>
              <w:t>ProSe</w:t>
            </w:r>
            <w:proofErr w:type="spellEnd"/>
            <w:r>
              <w:t xml:space="preserv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57ECF48C" w14:textId="77777777" w:rsidR="000B43C8" w:rsidRDefault="000B43C8" w:rsidP="00AF1C32">
            <w:pPr>
              <w:pStyle w:val="TAL"/>
            </w:pPr>
          </w:p>
        </w:tc>
      </w:tr>
    </w:tbl>
    <w:p w14:paraId="610C11EE"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4BE93C89" w14:textId="77777777" w:rsidTr="00AF1C32">
        <w:trPr>
          <w:gridAfter w:val="1"/>
          <w:wAfter w:w="8" w:type="dxa"/>
          <w:cantSplit/>
          <w:jc w:val="center"/>
        </w:trPr>
        <w:tc>
          <w:tcPr>
            <w:tcW w:w="708" w:type="dxa"/>
            <w:gridSpan w:val="2"/>
          </w:tcPr>
          <w:p w14:paraId="2718B679" w14:textId="77777777" w:rsidR="000B43C8" w:rsidRDefault="000B43C8" w:rsidP="00AF1C32">
            <w:pPr>
              <w:pStyle w:val="TAC"/>
            </w:pPr>
            <w:r>
              <w:t>8</w:t>
            </w:r>
          </w:p>
        </w:tc>
        <w:tc>
          <w:tcPr>
            <w:tcW w:w="709" w:type="dxa"/>
          </w:tcPr>
          <w:p w14:paraId="7A1CFFB8" w14:textId="77777777" w:rsidR="000B43C8" w:rsidRDefault="000B43C8" w:rsidP="00AF1C32">
            <w:pPr>
              <w:pStyle w:val="TAC"/>
            </w:pPr>
            <w:r>
              <w:t>7</w:t>
            </w:r>
          </w:p>
        </w:tc>
        <w:tc>
          <w:tcPr>
            <w:tcW w:w="709" w:type="dxa"/>
          </w:tcPr>
          <w:p w14:paraId="458B25C9" w14:textId="77777777" w:rsidR="000B43C8" w:rsidRDefault="000B43C8" w:rsidP="00AF1C32">
            <w:pPr>
              <w:pStyle w:val="TAC"/>
            </w:pPr>
            <w:r>
              <w:t>6</w:t>
            </w:r>
          </w:p>
        </w:tc>
        <w:tc>
          <w:tcPr>
            <w:tcW w:w="709" w:type="dxa"/>
          </w:tcPr>
          <w:p w14:paraId="06357840" w14:textId="77777777" w:rsidR="000B43C8" w:rsidRDefault="000B43C8" w:rsidP="00AF1C32">
            <w:pPr>
              <w:pStyle w:val="TAC"/>
            </w:pPr>
            <w:r>
              <w:t>5</w:t>
            </w:r>
          </w:p>
        </w:tc>
        <w:tc>
          <w:tcPr>
            <w:tcW w:w="709" w:type="dxa"/>
          </w:tcPr>
          <w:p w14:paraId="4C52D5C3" w14:textId="77777777" w:rsidR="000B43C8" w:rsidRDefault="000B43C8" w:rsidP="00AF1C32">
            <w:pPr>
              <w:pStyle w:val="TAC"/>
            </w:pPr>
            <w:r>
              <w:t>4</w:t>
            </w:r>
          </w:p>
        </w:tc>
        <w:tc>
          <w:tcPr>
            <w:tcW w:w="709" w:type="dxa"/>
          </w:tcPr>
          <w:p w14:paraId="20DF819E" w14:textId="77777777" w:rsidR="000B43C8" w:rsidRDefault="000B43C8" w:rsidP="00AF1C32">
            <w:pPr>
              <w:pStyle w:val="TAC"/>
            </w:pPr>
            <w:r>
              <w:t>3</w:t>
            </w:r>
          </w:p>
        </w:tc>
        <w:tc>
          <w:tcPr>
            <w:tcW w:w="709" w:type="dxa"/>
          </w:tcPr>
          <w:p w14:paraId="397C53D4" w14:textId="77777777" w:rsidR="000B43C8" w:rsidRDefault="000B43C8" w:rsidP="00AF1C32">
            <w:pPr>
              <w:pStyle w:val="TAC"/>
            </w:pPr>
            <w:r>
              <w:t>2</w:t>
            </w:r>
          </w:p>
        </w:tc>
        <w:tc>
          <w:tcPr>
            <w:tcW w:w="709" w:type="dxa"/>
          </w:tcPr>
          <w:p w14:paraId="71A8C627" w14:textId="77777777" w:rsidR="000B43C8" w:rsidRDefault="000B43C8" w:rsidP="00AF1C32">
            <w:pPr>
              <w:pStyle w:val="TAC"/>
            </w:pPr>
            <w:r>
              <w:t>1</w:t>
            </w:r>
          </w:p>
        </w:tc>
        <w:tc>
          <w:tcPr>
            <w:tcW w:w="1346" w:type="dxa"/>
            <w:gridSpan w:val="2"/>
          </w:tcPr>
          <w:p w14:paraId="72C6B3B6" w14:textId="77777777" w:rsidR="000B43C8" w:rsidRDefault="000B43C8" w:rsidP="00AF1C32">
            <w:pPr>
              <w:pStyle w:val="TAL"/>
            </w:pPr>
          </w:p>
        </w:tc>
      </w:tr>
      <w:tr w:rsidR="000B43C8" w14:paraId="2C8CBF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C43181" w14:textId="77777777" w:rsidR="000B43C8" w:rsidRDefault="000B43C8" w:rsidP="00AF1C32">
            <w:pPr>
              <w:pStyle w:val="TAC"/>
              <w:rPr>
                <w:lang w:eastAsia="zh-CN"/>
              </w:rPr>
            </w:pPr>
          </w:p>
          <w:p w14:paraId="7AAC049E" w14:textId="77777777" w:rsidR="000B43C8" w:rsidRDefault="000B43C8" w:rsidP="00AF1C32">
            <w:pPr>
              <w:pStyle w:val="TAC"/>
            </w:pPr>
            <w:r>
              <w:rPr>
                <w:lang w:eastAsia="zh-CN"/>
              </w:rPr>
              <w:t xml:space="preserve">Length of </w:t>
            </w:r>
            <w:r>
              <w:t xml:space="preserve">N3IWF identifier configuration for 5G </w:t>
            </w:r>
            <w:proofErr w:type="spellStart"/>
            <w:r>
              <w:t>ProSe</w:t>
            </w:r>
            <w:proofErr w:type="spellEnd"/>
            <w:r>
              <w:t xml:space="preserve"> </w:t>
            </w:r>
            <w:r>
              <w:rPr>
                <w:rFonts w:hint="eastAsia"/>
                <w:lang w:eastAsia="zh-CN"/>
              </w:rPr>
              <w:t>multi-hop</w:t>
            </w:r>
            <w:r>
              <w:t xml:space="preserve"> layer-3 remote UE</w:t>
            </w:r>
          </w:p>
        </w:tc>
        <w:tc>
          <w:tcPr>
            <w:tcW w:w="1346" w:type="dxa"/>
            <w:gridSpan w:val="2"/>
          </w:tcPr>
          <w:p w14:paraId="343A0AAC" w14:textId="77777777" w:rsidR="000B43C8" w:rsidRDefault="000B43C8" w:rsidP="00AF1C32">
            <w:pPr>
              <w:pStyle w:val="TAL"/>
            </w:pPr>
            <w:r>
              <w:t>octet (l+5)*</w:t>
            </w:r>
          </w:p>
          <w:p w14:paraId="31B84A44" w14:textId="77777777" w:rsidR="000B43C8" w:rsidRDefault="000B43C8" w:rsidP="00AF1C32">
            <w:pPr>
              <w:pStyle w:val="TAL"/>
            </w:pPr>
          </w:p>
          <w:p w14:paraId="0605EE1F" w14:textId="77777777" w:rsidR="000B43C8" w:rsidRDefault="000B43C8" w:rsidP="00AF1C32">
            <w:pPr>
              <w:pStyle w:val="TAL"/>
            </w:pPr>
            <w:r>
              <w:t>octet (l+6)*</w:t>
            </w:r>
          </w:p>
        </w:tc>
      </w:tr>
      <w:tr w:rsidR="000B43C8" w14:paraId="5D34A93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994B7" w14:textId="77777777" w:rsidR="000B43C8" w:rsidRDefault="000B43C8" w:rsidP="00AF1C32">
            <w:pPr>
              <w:pStyle w:val="TAC"/>
              <w:rPr>
                <w:lang w:eastAsia="zh-CN"/>
              </w:rPr>
            </w:pPr>
          </w:p>
          <w:p w14:paraId="54EB0692" w14:textId="77777777" w:rsidR="000B43C8" w:rsidRDefault="000B43C8" w:rsidP="00AF1C32">
            <w:pPr>
              <w:pStyle w:val="TAC"/>
              <w:rPr>
                <w:lang w:eastAsia="zh-CN"/>
              </w:rPr>
            </w:pPr>
            <w:r>
              <w:t xml:space="preserve">Contents of N3IWF identifier configuration for 5G </w:t>
            </w:r>
            <w:proofErr w:type="spellStart"/>
            <w:r>
              <w:t>ProSe</w:t>
            </w:r>
            <w:proofErr w:type="spellEnd"/>
            <w:r>
              <w:t xml:space="preserv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576803ED" w14:textId="77777777" w:rsidR="000B43C8" w:rsidRDefault="000B43C8" w:rsidP="00AF1C32">
            <w:pPr>
              <w:pStyle w:val="TAL"/>
            </w:pPr>
            <w:r>
              <w:t>octet (l+7)*</w:t>
            </w:r>
          </w:p>
          <w:p w14:paraId="4C6B82B9" w14:textId="77777777" w:rsidR="000B43C8" w:rsidRDefault="000B43C8" w:rsidP="00AF1C32">
            <w:pPr>
              <w:pStyle w:val="TAL"/>
            </w:pPr>
          </w:p>
          <w:p w14:paraId="5382D510" w14:textId="77777777" w:rsidR="000B43C8" w:rsidRDefault="000B43C8" w:rsidP="00AF1C32">
            <w:pPr>
              <w:pStyle w:val="TAL"/>
            </w:pPr>
            <w:r>
              <w:t>octet l0*</w:t>
            </w:r>
          </w:p>
        </w:tc>
      </w:tr>
    </w:tbl>
    <w:p w14:paraId="484BA999" w14:textId="10A05D63" w:rsidR="000B43C8" w:rsidRDefault="000B43C8" w:rsidP="000B43C8">
      <w:pPr>
        <w:pStyle w:val="TF"/>
      </w:pPr>
      <w:bookmarkStart w:id="672" w:name="_CRFigure5_12_2_189"/>
      <w:bookmarkStart w:id="673" w:name="_CRFigure5_12_2_18"/>
      <w:r>
        <w:t>Figure </w:t>
      </w:r>
      <w:bookmarkEnd w:id="672"/>
      <w:bookmarkEnd w:id="673"/>
      <w:r>
        <w:t>5.12.2.1</w:t>
      </w:r>
      <w:r w:rsidR="00B217DF">
        <w:rPr>
          <w:lang w:eastAsia="zh-CN"/>
        </w:rPr>
        <w:t>8</w:t>
      </w:r>
      <w:r>
        <w:t xml:space="preserve">: N3IWF identifier configuration for 5G </w:t>
      </w:r>
      <w:proofErr w:type="spellStart"/>
      <w:r>
        <w:t>ProSe</w:t>
      </w:r>
      <w:proofErr w:type="spellEnd"/>
      <w:r>
        <w:t xml:space="preserve"> </w:t>
      </w:r>
      <w:r>
        <w:rPr>
          <w:rFonts w:hint="eastAsia"/>
          <w:lang w:eastAsia="zh-CN"/>
        </w:rPr>
        <w:t>multi-hop</w:t>
      </w:r>
      <w:r>
        <w:t xml:space="preserve"> layer-3 remote UE</w:t>
      </w:r>
    </w:p>
    <w:p w14:paraId="7B578DF9" w14:textId="732B4E18" w:rsidR="000B43C8" w:rsidRDefault="000B43C8" w:rsidP="000B43C8">
      <w:pPr>
        <w:pStyle w:val="TH"/>
      </w:pPr>
      <w:bookmarkStart w:id="674" w:name="_CRTable5_12_2_189"/>
      <w:bookmarkStart w:id="675" w:name="_CRTable5_12_2_18"/>
      <w:r>
        <w:lastRenderedPageBreak/>
        <w:t>Table </w:t>
      </w:r>
      <w:bookmarkEnd w:id="674"/>
      <w:bookmarkEnd w:id="675"/>
      <w:r>
        <w:t>5.12.2.1</w:t>
      </w:r>
      <w:r w:rsidR="00B217DF">
        <w:rPr>
          <w:lang w:eastAsia="zh-CN"/>
        </w:rPr>
        <w:t>8</w:t>
      </w:r>
      <w:r>
        <w:t xml:space="preserve">: N3IWF identifier configuration for 5G </w:t>
      </w:r>
      <w:proofErr w:type="spellStart"/>
      <w:r>
        <w:t>ProSe</w:t>
      </w:r>
      <w:proofErr w:type="spellEnd"/>
      <w:r>
        <w:t xml:space="preserv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A964F3B" w14:textId="77777777" w:rsidTr="00AF1C32">
        <w:trPr>
          <w:cantSplit/>
          <w:jc w:val="center"/>
        </w:trPr>
        <w:tc>
          <w:tcPr>
            <w:tcW w:w="7094" w:type="dxa"/>
          </w:tcPr>
          <w:p w14:paraId="68EE901A" w14:textId="77777777" w:rsidR="000B43C8" w:rsidRDefault="000B43C8" w:rsidP="00AF1C32">
            <w:pPr>
              <w:pStyle w:val="TAL"/>
            </w:pPr>
            <w:r>
              <w:t xml:space="preserve">Contents of N3IWF identifier configuration for 5G </w:t>
            </w:r>
            <w:proofErr w:type="spellStart"/>
            <w:r>
              <w:t>ProSe</w:t>
            </w:r>
            <w:proofErr w:type="spellEnd"/>
            <w:r>
              <w:t xml:space="preserve"> </w:t>
            </w:r>
            <w:r>
              <w:rPr>
                <w:rFonts w:hint="eastAsia"/>
                <w:lang w:eastAsia="zh-CN"/>
              </w:rPr>
              <w:t>multi-hop</w:t>
            </w:r>
            <w:r>
              <w:t xml:space="preserve"> layer-3 remote UE (octet l+7 to l01):</w:t>
            </w:r>
          </w:p>
          <w:p w14:paraId="231B1F05" w14:textId="77777777" w:rsidR="000B43C8" w:rsidRDefault="000B43C8" w:rsidP="00AF1C32">
            <w:pPr>
              <w:pStyle w:val="TAL"/>
            </w:pPr>
            <w:r>
              <w:t xml:space="preserve">The contents of N3IWF identifier configuration for 5G </w:t>
            </w:r>
            <w:proofErr w:type="spellStart"/>
            <w:r>
              <w:t>ProSe</w:t>
            </w:r>
            <w:proofErr w:type="spellEnd"/>
            <w:r>
              <w:rPr>
                <w:rFonts w:hint="eastAsia"/>
                <w:lang w:eastAsia="zh-CN"/>
              </w:rPr>
              <w:t xml:space="preserve"> multi-hop</w:t>
            </w:r>
            <w:r>
              <w:t xml:space="preserve"> layer-3 remote UE shall be encoded as the encoding of home N3IWF identifier configuration defined in clause 5.3.3.3 of 3GPP TS 24.526 [11].</w:t>
            </w:r>
          </w:p>
          <w:p w14:paraId="6281DA08" w14:textId="77777777" w:rsidR="000B43C8" w:rsidRDefault="000B43C8" w:rsidP="00AF1C32">
            <w:pPr>
              <w:pStyle w:val="TAL"/>
              <w:rPr>
                <w:lang w:eastAsia="zh-CN"/>
              </w:rPr>
            </w:pPr>
          </w:p>
        </w:tc>
      </w:tr>
    </w:tbl>
    <w:p w14:paraId="0222D3C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B152711" w14:textId="77777777" w:rsidTr="00AF1C32">
        <w:trPr>
          <w:gridAfter w:val="1"/>
          <w:wAfter w:w="8" w:type="dxa"/>
          <w:cantSplit/>
          <w:jc w:val="center"/>
        </w:trPr>
        <w:tc>
          <w:tcPr>
            <w:tcW w:w="708" w:type="dxa"/>
            <w:gridSpan w:val="2"/>
          </w:tcPr>
          <w:p w14:paraId="0D2399F1" w14:textId="77777777" w:rsidR="000B43C8" w:rsidRDefault="000B43C8" w:rsidP="00AF1C32">
            <w:pPr>
              <w:pStyle w:val="TAC"/>
            </w:pPr>
            <w:r>
              <w:t>8</w:t>
            </w:r>
          </w:p>
        </w:tc>
        <w:tc>
          <w:tcPr>
            <w:tcW w:w="709" w:type="dxa"/>
          </w:tcPr>
          <w:p w14:paraId="29D576D1" w14:textId="77777777" w:rsidR="000B43C8" w:rsidRDefault="000B43C8" w:rsidP="00AF1C32">
            <w:pPr>
              <w:pStyle w:val="TAC"/>
            </w:pPr>
            <w:r>
              <w:t>7</w:t>
            </w:r>
          </w:p>
        </w:tc>
        <w:tc>
          <w:tcPr>
            <w:tcW w:w="709" w:type="dxa"/>
          </w:tcPr>
          <w:p w14:paraId="7D3BE63C" w14:textId="77777777" w:rsidR="000B43C8" w:rsidRDefault="000B43C8" w:rsidP="00AF1C32">
            <w:pPr>
              <w:pStyle w:val="TAC"/>
            </w:pPr>
            <w:r>
              <w:t>6</w:t>
            </w:r>
          </w:p>
        </w:tc>
        <w:tc>
          <w:tcPr>
            <w:tcW w:w="709" w:type="dxa"/>
          </w:tcPr>
          <w:p w14:paraId="7DFC9733" w14:textId="77777777" w:rsidR="000B43C8" w:rsidRDefault="000B43C8" w:rsidP="00AF1C32">
            <w:pPr>
              <w:pStyle w:val="TAC"/>
            </w:pPr>
            <w:r>
              <w:t>5</w:t>
            </w:r>
          </w:p>
        </w:tc>
        <w:tc>
          <w:tcPr>
            <w:tcW w:w="709" w:type="dxa"/>
          </w:tcPr>
          <w:p w14:paraId="5E416A73" w14:textId="77777777" w:rsidR="000B43C8" w:rsidRDefault="000B43C8" w:rsidP="00AF1C32">
            <w:pPr>
              <w:pStyle w:val="TAC"/>
            </w:pPr>
            <w:r>
              <w:t>4</w:t>
            </w:r>
          </w:p>
        </w:tc>
        <w:tc>
          <w:tcPr>
            <w:tcW w:w="709" w:type="dxa"/>
          </w:tcPr>
          <w:p w14:paraId="0E9D9F6A" w14:textId="77777777" w:rsidR="000B43C8" w:rsidRDefault="000B43C8" w:rsidP="00AF1C32">
            <w:pPr>
              <w:pStyle w:val="TAC"/>
            </w:pPr>
            <w:r>
              <w:t>3</w:t>
            </w:r>
          </w:p>
        </w:tc>
        <w:tc>
          <w:tcPr>
            <w:tcW w:w="709" w:type="dxa"/>
          </w:tcPr>
          <w:p w14:paraId="4FF94C9F" w14:textId="77777777" w:rsidR="000B43C8" w:rsidRDefault="000B43C8" w:rsidP="00AF1C32">
            <w:pPr>
              <w:pStyle w:val="TAC"/>
            </w:pPr>
            <w:r>
              <w:t>2</w:t>
            </w:r>
          </w:p>
        </w:tc>
        <w:tc>
          <w:tcPr>
            <w:tcW w:w="709" w:type="dxa"/>
          </w:tcPr>
          <w:p w14:paraId="29FD428F" w14:textId="77777777" w:rsidR="000B43C8" w:rsidRDefault="000B43C8" w:rsidP="00AF1C32">
            <w:pPr>
              <w:pStyle w:val="TAC"/>
            </w:pPr>
            <w:r>
              <w:t>1</w:t>
            </w:r>
          </w:p>
        </w:tc>
        <w:tc>
          <w:tcPr>
            <w:tcW w:w="1346" w:type="dxa"/>
            <w:gridSpan w:val="2"/>
          </w:tcPr>
          <w:p w14:paraId="73EF36C5" w14:textId="77777777" w:rsidR="000B43C8" w:rsidRDefault="000B43C8" w:rsidP="00AF1C32">
            <w:pPr>
              <w:pStyle w:val="TAL"/>
            </w:pPr>
          </w:p>
        </w:tc>
      </w:tr>
      <w:tr w:rsidR="000B43C8" w14:paraId="1F43E030"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8888A0" w14:textId="77777777" w:rsidR="000B43C8" w:rsidRDefault="000B43C8" w:rsidP="00AF1C32">
            <w:pPr>
              <w:pStyle w:val="TAC"/>
              <w:rPr>
                <w:lang w:eastAsia="zh-CN"/>
              </w:rPr>
            </w:pPr>
          </w:p>
          <w:p w14:paraId="51EE269C" w14:textId="77777777" w:rsidR="000B43C8" w:rsidRDefault="000B43C8" w:rsidP="00AF1C32">
            <w:pPr>
              <w:pStyle w:val="TAC"/>
            </w:pPr>
            <w:r>
              <w:rPr>
                <w:lang w:eastAsia="zh-CN"/>
              </w:rPr>
              <w:t xml:space="preserve">Length of </w:t>
            </w:r>
            <w:r>
              <w:t xml:space="preserve">5G </w:t>
            </w:r>
            <w:proofErr w:type="spellStart"/>
            <w:r>
              <w:t>ProSe</w:t>
            </w:r>
            <w:proofErr w:type="spellEnd"/>
            <w:r>
              <w:rPr>
                <w:rFonts w:hint="eastAsia"/>
                <w:lang w:eastAsia="zh-CN"/>
              </w:rPr>
              <w:t xml:space="preserve"> multi-hop</w:t>
            </w:r>
            <w:r>
              <w:t xml:space="preserve"> layer-3 UE-to-network relays access node selection information</w:t>
            </w:r>
          </w:p>
        </w:tc>
        <w:tc>
          <w:tcPr>
            <w:tcW w:w="1346" w:type="dxa"/>
            <w:gridSpan w:val="2"/>
          </w:tcPr>
          <w:p w14:paraId="384C0943" w14:textId="77777777" w:rsidR="000B43C8" w:rsidRDefault="000B43C8" w:rsidP="00AF1C32">
            <w:pPr>
              <w:pStyle w:val="TAL"/>
            </w:pPr>
            <w:r>
              <w:t>octet (l0+1)*</w:t>
            </w:r>
          </w:p>
          <w:p w14:paraId="580C19F8" w14:textId="77777777" w:rsidR="000B43C8" w:rsidRDefault="000B43C8" w:rsidP="00AF1C32">
            <w:pPr>
              <w:pStyle w:val="TAL"/>
            </w:pPr>
          </w:p>
          <w:p w14:paraId="634D15A2" w14:textId="77777777" w:rsidR="000B43C8" w:rsidRDefault="000B43C8" w:rsidP="00AF1C32">
            <w:pPr>
              <w:pStyle w:val="TAL"/>
            </w:pPr>
            <w:r>
              <w:t>octet (l0+2)*</w:t>
            </w:r>
          </w:p>
        </w:tc>
      </w:tr>
      <w:tr w:rsidR="000B43C8" w14:paraId="21C3416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6057" w14:textId="77777777" w:rsidR="000B43C8" w:rsidRDefault="000B43C8" w:rsidP="00AF1C32">
            <w:pPr>
              <w:pStyle w:val="TAC"/>
              <w:rPr>
                <w:lang w:eastAsia="zh-CN"/>
              </w:rPr>
            </w:pPr>
          </w:p>
          <w:p w14:paraId="3208A759" w14:textId="77777777" w:rsidR="000B43C8" w:rsidRDefault="000B43C8" w:rsidP="00AF1C32">
            <w:pPr>
              <w:pStyle w:val="TAC"/>
              <w:rPr>
                <w:lang w:eastAsia="zh-CN"/>
              </w:rPr>
            </w:pPr>
            <w:r>
              <w:t xml:space="preserve">Contents of 5G </w:t>
            </w:r>
            <w:proofErr w:type="spellStart"/>
            <w:r>
              <w:t>ProSe</w:t>
            </w:r>
            <w:proofErr w:type="spellEnd"/>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1108CE96" w14:textId="77777777" w:rsidR="000B43C8" w:rsidRDefault="000B43C8" w:rsidP="00AF1C32">
            <w:pPr>
              <w:pStyle w:val="TAL"/>
            </w:pPr>
            <w:r>
              <w:t>octet (l0+3)*</w:t>
            </w:r>
          </w:p>
          <w:p w14:paraId="19EA0E63" w14:textId="77777777" w:rsidR="000B43C8" w:rsidRDefault="000B43C8" w:rsidP="00AF1C32">
            <w:pPr>
              <w:pStyle w:val="TAL"/>
            </w:pPr>
          </w:p>
          <w:p w14:paraId="4336A0CA" w14:textId="77777777" w:rsidR="000B43C8" w:rsidRDefault="000B43C8" w:rsidP="00AF1C32">
            <w:pPr>
              <w:pStyle w:val="TAL"/>
            </w:pPr>
            <w:r>
              <w:t>octet m*</w:t>
            </w:r>
          </w:p>
        </w:tc>
      </w:tr>
    </w:tbl>
    <w:p w14:paraId="5AB09BA1" w14:textId="5F5FD239" w:rsidR="000B43C8" w:rsidRDefault="000B43C8" w:rsidP="000B43C8">
      <w:pPr>
        <w:pStyle w:val="TF"/>
      </w:pPr>
      <w:bookmarkStart w:id="676" w:name="_CRFigure5_12_2_20"/>
      <w:bookmarkStart w:id="677" w:name="_CRFigure5_12_2_1920"/>
      <w:bookmarkStart w:id="678" w:name="_CRFigure5_12_2_19"/>
      <w:r>
        <w:t>Figure </w:t>
      </w:r>
      <w:bookmarkEnd w:id="676"/>
      <w:bookmarkEnd w:id="677"/>
      <w:bookmarkEnd w:id="678"/>
      <w:r>
        <w:t>5.12.2.</w:t>
      </w:r>
      <w:r w:rsidR="00B217DF">
        <w:rPr>
          <w:lang w:eastAsia="zh-CN"/>
        </w:rPr>
        <w:t>19</w:t>
      </w:r>
      <w:r>
        <w:t xml:space="preserve">: 5G </w:t>
      </w:r>
      <w:proofErr w:type="spellStart"/>
      <w:r>
        <w:t>ProSe</w:t>
      </w:r>
      <w:proofErr w:type="spellEnd"/>
      <w:r>
        <w:rPr>
          <w:rFonts w:hint="eastAsia"/>
          <w:lang w:eastAsia="zh-CN"/>
        </w:rPr>
        <w:t xml:space="preserve"> multi-hop</w:t>
      </w:r>
      <w:r>
        <w:t xml:space="preserve"> layer-3 UE-to-network relays access node selection information</w:t>
      </w:r>
    </w:p>
    <w:p w14:paraId="30021598" w14:textId="7A10B6EF" w:rsidR="000B43C8" w:rsidRDefault="000B43C8" w:rsidP="000B43C8">
      <w:pPr>
        <w:pStyle w:val="TH"/>
      </w:pPr>
      <w:bookmarkStart w:id="679" w:name="_CRTable5_12_2_20"/>
      <w:bookmarkStart w:id="680" w:name="_CRTable5_12_2_1920"/>
      <w:bookmarkStart w:id="681" w:name="_CRTable5_12_2_19"/>
      <w:r>
        <w:t>Table </w:t>
      </w:r>
      <w:bookmarkEnd w:id="679"/>
      <w:bookmarkEnd w:id="680"/>
      <w:bookmarkEnd w:id="681"/>
      <w:r>
        <w:t>5.12.2.</w:t>
      </w:r>
      <w:r w:rsidR="00B217DF">
        <w:rPr>
          <w:lang w:eastAsia="zh-CN"/>
        </w:rPr>
        <w:t>19</w:t>
      </w:r>
      <w:r>
        <w:t xml:space="preserve">: 5G </w:t>
      </w:r>
      <w:proofErr w:type="spellStart"/>
      <w:r>
        <w:t>ProSe</w:t>
      </w:r>
      <w:proofErr w:type="spellEnd"/>
      <w:r>
        <w:t xml:space="preserv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1DBD8AD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B0340EF" w14:textId="77777777" w:rsidR="000B43C8" w:rsidRDefault="000B43C8" w:rsidP="00AF1C32">
            <w:pPr>
              <w:pStyle w:val="TAL"/>
            </w:pPr>
            <w:r>
              <w:t xml:space="preserve">Contents of 5G </w:t>
            </w:r>
            <w:proofErr w:type="spellStart"/>
            <w:r>
              <w:t>ProSe</w:t>
            </w:r>
            <w:proofErr w:type="spellEnd"/>
            <w:r>
              <w:rPr>
                <w:rFonts w:hint="eastAsia"/>
                <w:lang w:eastAsia="zh-CN"/>
              </w:rPr>
              <w:t xml:space="preserve"> multi-hop</w:t>
            </w:r>
            <w:r>
              <w:t xml:space="preserve"> layer-3 UE-to-network relays access node selection information (octet l0+3 to m):</w:t>
            </w:r>
          </w:p>
          <w:p w14:paraId="26DEED10" w14:textId="77777777" w:rsidR="000B43C8" w:rsidRDefault="000B43C8" w:rsidP="00AF1C32">
            <w:pPr>
              <w:pStyle w:val="TAL"/>
            </w:pPr>
            <w:r>
              <w:t xml:space="preserve">The contents of 5G </w:t>
            </w:r>
            <w:proofErr w:type="spellStart"/>
            <w:r>
              <w:t>ProSe</w:t>
            </w:r>
            <w:proofErr w:type="spellEnd"/>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5139494A" w14:textId="77777777" w:rsidR="000B43C8" w:rsidRDefault="000B43C8" w:rsidP="00AF1C32">
            <w:pPr>
              <w:pStyle w:val="TAL"/>
              <w:rPr>
                <w:lang w:eastAsia="zh-CN"/>
              </w:rPr>
            </w:pPr>
          </w:p>
        </w:tc>
      </w:tr>
      <w:tr w:rsidR="000B43C8" w14:paraId="7B17354B"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B84A76A" w14:textId="77777777" w:rsidR="000B43C8" w:rsidRDefault="000B43C8" w:rsidP="00AF1C32">
            <w:pPr>
              <w:pStyle w:val="TAN"/>
            </w:pPr>
            <w:r>
              <w:t>NOTE:</w:t>
            </w:r>
            <w:r>
              <w:tab/>
              <w:t>In this release of specification, the "preference" bit (as shown in figure 5.3.3.2.2 of 3GPP TS 24.526 [11]) is always set to "0".</w:t>
            </w:r>
          </w:p>
        </w:tc>
      </w:tr>
    </w:tbl>
    <w:p w14:paraId="683880C3" w14:textId="77777777" w:rsidR="000B43C8" w:rsidRPr="000B43C8" w:rsidRDefault="000B43C8" w:rsidP="002513F2"/>
    <w:p w14:paraId="6EA8F7B0" w14:textId="77777777" w:rsidR="002513F2" w:rsidRDefault="002513F2" w:rsidP="002513F2">
      <w:pPr>
        <w:pStyle w:val="Heading2"/>
        <w:rPr>
          <w:lang w:eastAsia="zh-CN"/>
        </w:rPr>
      </w:pPr>
      <w:bookmarkStart w:id="682" w:name="_CR5_13"/>
      <w:bookmarkStart w:id="683" w:name="OLE_LINK143"/>
      <w:bookmarkStart w:id="684" w:name="_Toc218778877"/>
      <w:bookmarkEnd w:id="682"/>
      <w:r>
        <w:rPr>
          <w:lang w:eastAsia="zh-CN"/>
        </w:rPr>
        <w:t>5.</w:t>
      </w:r>
      <w:r>
        <w:rPr>
          <w:rFonts w:hint="eastAsia"/>
          <w:lang w:eastAsia="zh-CN"/>
        </w:rPr>
        <w:t>13</w:t>
      </w:r>
      <w:r>
        <w:rPr>
          <w:lang w:eastAsia="zh-CN"/>
        </w:rPr>
        <w:tab/>
        <w:t xml:space="preserve">Encoding of UE policies for </w:t>
      </w:r>
      <w:r w:rsidRPr="00FC255E">
        <w:rPr>
          <w:lang w:eastAsia="zh-CN"/>
        </w:rPr>
        <w:t xml:space="preserve">5G </w:t>
      </w:r>
      <w:proofErr w:type="spellStart"/>
      <w:r w:rsidRPr="00FC255E">
        <w:rPr>
          <w:lang w:eastAsia="zh-CN"/>
        </w:rPr>
        <w:t>ProSe</w:t>
      </w:r>
      <w:proofErr w:type="spellEnd"/>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bookmarkEnd w:id="684"/>
    </w:p>
    <w:p w14:paraId="633312E5" w14:textId="77777777" w:rsidR="002513F2" w:rsidRDefault="002513F2" w:rsidP="002513F2">
      <w:pPr>
        <w:pStyle w:val="Heading3"/>
      </w:pPr>
      <w:bookmarkStart w:id="685" w:name="_CR5_13_1"/>
      <w:bookmarkStart w:id="686" w:name="_Toc218778878"/>
      <w:bookmarkEnd w:id="685"/>
      <w:r>
        <w:t>5.</w:t>
      </w:r>
      <w:r>
        <w:rPr>
          <w:rFonts w:hint="eastAsia"/>
          <w:lang w:eastAsia="zh-CN"/>
        </w:rPr>
        <w:t>13</w:t>
      </w:r>
      <w:r>
        <w:t>.1</w:t>
      </w:r>
      <w:r>
        <w:tab/>
        <w:t>General</w:t>
      </w:r>
      <w:bookmarkEnd w:id="686"/>
    </w:p>
    <w:p w14:paraId="5871EC11" w14:textId="77777777" w:rsidR="003779D0" w:rsidRDefault="003779D0" w:rsidP="003779D0">
      <w:pPr>
        <w:rPr>
          <w:lang w:eastAsia="zh-CN"/>
        </w:rPr>
      </w:pPr>
      <w:r>
        <w:t xml:space="preserve">This clause describes the </w:t>
      </w:r>
      <w:r>
        <w:rPr>
          <w:lang w:eastAsia="zh-CN"/>
        </w:rPr>
        <w:t xml:space="preserve">UE policies for 5G </w:t>
      </w:r>
      <w:proofErr w:type="spellStart"/>
      <w:r>
        <w:rPr>
          <w:lang w:eastAsia="zh-CN"/>
        </w:rPr>
        <w:t>ProSe</w:t>
      </w:r>
      <w:proofErr w:type="spellEnd"/>
      <w:r>
        <w:rPr>
          <w:lang w:eastAsia="zh-CN"/>
        </w:rPr>
        <w:t xml:space="preserve"> multi-hop UE-to-UE relay UE</w:t>
      </w:r>
      <w:r>
        <w:t>.</w:t>
      </w:r>
    </w:p>
    <w:p w14:paraId="3968D40D" w14:textId="3B026068" w:rsidR="002513F2" w:rsidRPr="003779D0" w:rsidRDefault="003779D0" w:rsidP="003779D0">
      <w:pPr>
        <w:pStyle w:val="NO"/>
        <w:rPr>
          <w:rFonts w:eastAsia="Malgun Gothic"/>
          <w:lang w:eastAsia="ko-KR"/>
        </w:rPr>
      </w:pPr>
      <w:bookmarkStart w:id="687" w:name="OLE_LINK157"/>
      <w:bookmarkStart w:id="688" w:name="OLE_LINK158"/>
      <w:r>
        <w:t>NOTE:</w:t>
      </w:r>
      <w:r>
        <w:tab/>
      </w:r>
      <w:r>
        <w:rPr>
          <w:rFonts w:hint="eastAsia"/>
          <w:lang w:eastAsia="zh-CN"/>
        </w:rPr>
        <w:t xml:space="preserve">In this release, </w:t>
      </w:r>
      <w:r>
        <w:rPr>
          <w:lang w:eastAsia="zh-CN"/>
        </w:rPr>
        <w:t xml:space="preserve">5G </w:t>
      </w:r>
      <w:proofErr w:type="spellStart"/>
      <w:r>
        <w:rPr>
          <w:lang w:eastAsia="zh-CN"/>
        </w:rPr>
        <w:t>ProSe</w:t>
      </w:r>
      <w:proofErr w:type="spellEnd"/>
      <w:r w:rsidRPr="00E8080B">
        <w:rPr>
          <w:lang w:eastAsia="zh-CN"/>
        </w:rPr>
        <w:t xml:space="preserve"> </w:t>
      </w:r>
      <w:r>
        <w:rPr>
          <w:lang w:eastAsia="zh-CN"/>
        </w:rPr>
        <w:t>multi-hop</w:t>
      </w:r>
      <w:bookmarkStart w:id="689" w:name="OLE_LINK14"/>
      <w:r>
        <w:rPr>
          <w:rFonts w:hint="eastAsia"/>
          <w:lang w:eastAsia="zh-CN"/>
        </w:rPr>
        <w:t xml:space="preserve"> </w:t>
      </w:r>
      <w:r w:rsidRPr="00E8080B">
        <w:rPr>
          <w:lang w:eastAsia="zh-CN"/>
        </w:rPr>
        <w:t>l</w:t>
      </w:r>
      <w:r>
        <w:rPr>
          <w:lang w:eastAsia="zh-CN"/>
        </w:rPr>
        <w:t>ayer-</w:t>
      </w:r>
      <w:bookmarkEnd w:id="689"/>
      <w:r>
        <w:rPr>
          <w:rFonts w:hint="eastAsia"/>
          <w:lang w:eastAsia="zh-CN"/>
        </w:rPr>
        <w:t>2</w:t>
      </w:r>
      <w:r w:rsidRPr="00E8080B">
        <w:rPr>
          <w:lang w:eastAsia="zh-CN"/>
        </w:rPr>
        <w:t xml:space="preserve"> </w:t>
      </w:r>
      <w:r w:rsidRPr="00054DD7">
        <w:rPr>
          <w:lang w:eastAsia="zh-CN"/>
        </w:rPr>
        <w:t>UE-to-</w:t>
      </w:r>
      <w:r w:rsidRPr="00E8080B">
        <w:rPr>
          <w:lang w:eastAsia="zh-CN"/>
        </w:rPr>
        <w:t>UE</w:t>
      </w:r>
      <w:r w:rsidRPr="00054DD7">
        <w:rPr>
          <w:lang w:eastAsia="zh-CN"/>
        </w:rPr>
        <w:t xml:space="preserve"> </w:t>
      </w:r>
      <w:r w:rsidRPr="00E8080B">
        <w:rPr>
          <w:lang w:eastAsia="zh-CN"/>
        </w:rPr>
        <w:t>r</w:t>
      </w:r>
      <w:r w:rsidRPr="00054DD7">
        <w:rPr>
          <w:lang w:eastAsia="zh-CN"/>
        </w:rPr>
        <w:t>elay</w:t>
      </w:r>
      <w:r>
        <w:rPr>
          <w:rFonts w:hint="eastAsia"/>
          <w:lang w:eastAsia="zh-CN"/>
        </w:rPr>
        <w:t xml:space="preserve"> UE is not supported</w:t>
      </w:r>
      <w:r>
        <w:t>.</w:t>
      </w:r>
      <w:bookmarkEnd w:id="687"/>
      <w:bookmarkEnd w:id="688"/>
    </w:p>
    <w:p w14:paraId="059BD00B" w14:textId="77777777" w:rsidR="002513F2" w:rsidRDefault="002513F2" w:rsidP="002513F2">
      <w:pPr>
        <w:pStyle w:val="Heading3"/>
        <w:rPr>
          <w:lang w:eastAsia="zh-CN"/>
        </w:rPr>
      </w:pPr>
      <w:bookmarkStart w:id="690" w:name="_CR5_13_2"/>
      <w:bookmarkStart w:id="691" w:name="_Toc218778879"/>
      <w:bookmarkEnd w:id="690"/>
      <w:r>
        <w:t>5.</w:t>
      </w:r>
      <w:r>
        <w:rPr>
          <w:rFonts w:hint="eastAsia"/>
          <w:lang w:eastAsia="zh-CN"/>
        </w:rPr>
        <w:t>13</w:t>
      </w:r>
      <w:r>
        <w:t>.2</w:t>
      </w:r>
      <w:r>
        <w:tab/>
        <w:t>Information elements coding</w:t>
      </w:r>
      <w:bookmarkEnd w:id="691"/>
    </w:p>
    <w:bookmarkEnd w:id="683"/>
    <w:p w14:paraId="53698F18" w14:textId="3C3B9A62" w:rsidR="00873944" w:rsidRDefault="00873944" w:rsidP="003779D0">
      <w:pPr>
        <w:pStyle w:val="TF"/>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873944" w14:paraId="0BD07064" w14:textId="77777777" w:rsidTr="004347B2">
        <w:trPr>
          <w:cantSplit/>
          <w:jc w:val="center"/>
        </w:trPr>
        <w:tc>
          <w:tcPr>
            <w:tcW w:w="763" w:type="dxa"/>
            <w:tcBorders>
              <w:top w:val="nil"/>
              <w:left w:val="nil"/>
              <w:bottom w:val="single" w:sz="4" w:space="0" w:color="auto"/>
              <w:right w:val="nil"/>
            </w:tcBorders>
            <w:hideMark/>
          </w:tcPr>
          <w:p w14:paraId="13A37033" w14:textId="77777777" w:rsidR="00873944" w:rsidRDefault="00873944" w:rsidP="00D35FA0">
            <w:pPr>
              <w:pStyle w:val="TAC"/>
            </w:pPr>
            <w:r>
              <w:lastRenderedPageBreak/>
              <w:t>8</w:t>
            </w:r>
          </w:p>
        </w:tc>
        <w:tc>
          <w:tcPr>
            <w:tcW w:w="709" w:type="dxa"/>
            <w:tcBorders>
              <w:top w:val="nil"/>
              <w:left w:val="nil"/>
              <w:bottom w:val="single" w:sz="4" w:space="0" w:color="auto"/>
              <w:right w:val="nil"/>
            </w:tcBorders>
            <w:hideMark/>
          </w:tcPr>
          <w:p w14:paraId="00141E43" w14:textId="77777777" w:rsidR="00873944" w:rsidRDefault="00873944" w:rsidP="00D35FA0">
            <w:pPr>
              <w:pStyle w:val="TAC"/>
            </w:pPr>
            <w:r>
              <w:t>7</w:t>
            </w:r>
          </w:p>
        </w:tc>
        <w:tc>
          <w:tcPr>
            <w:tcW w:w="709" w:type="dxa"/>
            <w:tcBorders>
              <w:top w:val="nil"/>
              <w:left w:val="nil"/>
              <w:bottom w:val="single" w:sz="4" w:space="0" w:color="auto"/>
              <w:right w:val="nil"/>
            </w:tcBorders>
            <w:hideMark/>
          </w:tcPr>
          <w:p w14:paraId="1ED999A1" w14:textId="77777777" w:rsidR="00873944" w:rsidRDefault="00873944" w:rsidP="00D35FA0">
            <w:pPr>
              <w:pStyle w:val="TAC"/>
            </w:pPr>
            <w:r>
              <w:t>6</w:t>
            </w:r>
          </w:p>
        </w:tc>
        <w:tc>
          <w:tcPr>
            <w:tcW w:w="712" w:type="dxa"/>
            <w:tcBorders>
              <w:top w:val="nil"/>
              <w:left w:val="nil"/>
              <w:bottom w:val="single" w:sz="4" w:space="0" w:color="auto"/>
              <w:right w:val="nil"/>
            </w:tcBorders>
            <w:hideMark/>
          </w:tcPr>
          <w:p w14:paraId="1CE76C31" w14:textId="77777777" w:rsidR="00873944" w:rsidRDefault="00873944" w:rsidP="00D35FA0">
            <w:pPr>
              <w:pStyle w:val="TAC"/>
            </w:pPr>
            <w:r>
              <w:t>5</w:t>
            </w:r>
          </w:p>
        </w:tc>
        <w:tc>
          <w:tcPr>
            <w:tcW w:w="709" w:type="dxa"/>
            <w:hideMark/>
          </w:tcPr>
          <w:p w14:paraId="752E457A" w14:textId="77777777" w:rsidR="00873944" w:rsidRDefault="00873944" w:rsidP="00D35FA0">
            <w:pPr>
              <w:pStyle w:val="TAC"/>
            </w:pPr>
            <w:r>
              <w:t>4</w:t>
            </w:r>
          </w:p>
        </w:tc>
        <w:tc>
          <w:tcPr>
            <w:tcW w:w="709" w:type="dxa"/>
            <w:hideMark/>
          </w:tcPr>
          <w:p w14:paraId="0B2C4392" w14:textId="77777777" w:rsidR="00873944" w:rsidRDefault="00873944" w:rsidP="00D35FA0">
            <w:pPr>
              <w:pStyle w:val="TAC"/>
            </w:pPr>
            <w:r>
              <w:t>3</w:t>
            </w:r>
          </w:p>
        </w:tc>
        <w:tc>
          <w:tcPr>
            <w:tcW w:w="709" w:type="dxa"/>
            <w:hideMark/>
          </w:tcPr>
          <w:p w14:paraId="3C290165" w14:textId="77777777" w:rsidR="00873944" w:rsidRDefault="00873944" w:rsidP="00D35FA0">
            <w:pPr>
              <w:pStyle w:val="TAC"/>
            </w:pPr>
            <w:r>
              <w:t>2</w:t>
            </w:r>
          </w:p>
        </w:tc>
        <w:tc>
          <w:tcPr>
            <w:tcW w:w="650" w:type="dxa"/>
            <w:hideMark/>
          </w:tcPr>
          <w:p w14:paraId="0C2752DE" w14:textId="77777777" w:rsidR="00873944" w:rsidRDefault="00873944" w:rsidP="00D35FA0">
            <w:pPr>
              <w:pStyle w:val="TAC"/>
            </w:pPr>
            <w:r>
              <w:t>1</w:t>
            </w:r>
          </w:p>
        </w:tc>
        <w:tc>
          <w:tcPr>
            <w:tcW w:w="1193" w:type="dxa"/>
            <w:gridSpan w:val="2"/>
          </w:tcPr>
          <w:p w14:paraId="5BA2B396" w14:textId="77777777" w:rsidR="00873944" w:rsidRDefault="00873944" w:rsidP="00D35FA0">
            <w:pPr>
              <w:pStyle w:val="TAL"/>
            </w:pPr>
          </w:p>
        </w:tc>
      </w:tr>
      <w:tr w:rsidR="00873944" w14:paraId="49EE95B7" w14:textId="77777777" w:rsidTr="004347B2">
        <w:trPr>
          <w:trHeight w:val="104"/>
          <w:jc w:val="center"/>
        </w:trPr>
        <w:tc>
          <w:tcPr>
            <w:tcW w:w="763" w:type="dxa"/>
            <w:tcBorders>
              <w:top w:val="single" w:sz="4" w:space="0" w:color="auto"/>
              <w:left w:val="single" w:sz="4" w:space="0" w:color="auto"/>
              <w:bottom w:val="nil"/>
              <w:right w:val="nil"/>
            </w:tcBorders>
            <w:hideMark/>
          </w:tcPr>
          <w:p w14:paraId="56745936" w14:textId="77777777" w:rsidR="00873944" w:rsidRDefault="00873944" w:rsidP="00D35FA0">
            <w:pPr>
              <w:pStyle w:val="TAC"/>
            </w:pPr>
            <w:r>
              <w:t>0</w:t>
            </w:r>
          </w:p>
        </w:tc>
        <w:tc>
          <w:tcPr>
            <w:tcW w:w="709" w:type="dxa"/>
            <w:tcBorders>
              <w:top w:val="single" w:sz="4" w:space="0" w:color="auto"/>
              <w:left w:val="nil"/>
              <w:bottom w:val="nil"/>
              <w:right w:val="nil"/>
            </w:tcBorders>
            <w:hideMark/>
          </w:tcPr>
          <w:p w14:paraId="488F3EE3" w14:textId="77777777" w:rsidR="00873944" w:rsidRDefault="00873944" w:rsidP="00D35FA0">
            <w:pPr>
              <w:pStyle w:val="TAC"/>
            </w:pPr>
            <w:r>
              <w:t>0</w:t>
            </w:r>
          </w:p>
        </w:tc>
        <w:tc>
          <w:tcPr>
            <w:tcW w:w="709" w:type="dxa"/>
            <w:tcBorders>
              <w:top w:val="single" w:sz="4" w:space="0" w:color="auto"/>
              <w:left w:val="nil"/>
              <w:bottom w:val="nil"/>
              <w:right w:val="single" w:sz="4" w:space="0" w:color="auto"/>
            </w:tcBorders>
            <w:hideMark/>
          </w:tcPr>
          <w:p w14:paraId="3A6C753D" w14:textId="77777777" w:rsidR="00873944" w:rsidRDefault="00873944" w:rsidP="00D35FA0">
            <w:pPr>
              <w:pStyle w:val="TAC"/>
            </w:pPr>
            <w:r>
              <w:t>0</w:t>
            </w:r>
          </w:p>
        </w:tc>
        <w:tc>
          <w:tcPr>
            <w:tcW w:w="712" w:type="dxa"/>
            <w:vMerge w:val="restart"/>
            <w:tcBorders>
              <w:top w:val="single" w:sz="4" w:space="0" w:color="auto"/>
              <w:left w:val="single" w:sz="4" w:space="0" w:color="auto"/>
              <w:right w:val="single" w:sz="4" w:space="0" w:color="auto"/>
            </w:tcBorders>
            <w:hideMark/>
          </w:tcPr>
          <w:p w14:paraId="6DDA78C7" w14:textId="559E7A17" w:rsidR="00873944" w:rsidRDefault="00873944" w:rsidP="00D35FA0">
            <w:pPr>
              <w:pStyle w:val="TAC"/>
            </w:pPr>
            <w:r>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71585F67" w14:textId="77777777" w:rsidR="00873944" w:rsidRDefault="00873944" w:rsidP="00D35FA0">
            <w:pPr>
              <w:pStyle w:val="TAC"/>
            </w:pPr>
            <w:proofErr w:type="spellStart"/>
            <w:r>
              <w:t>ProSeP</w:t>
            </w:r>
            <w:proofErr w:type="spellEnd"/>
            <w:r>
              <w:t xml:space="preserve"> info type = {</w:t>
            </w:r>
            <w:r>
              <w:rPr>
                <w:lang w:eastAsia="zh-CN"/>
              </w:rPr>
              <w:t xml:space="preserve">UE policies for </w:t>
            </w:r>
            <w:r w:rsidRPr="00D5023B">
              <w:rPr>
                <w:lang w:eastAsia="zh-CN"/>
              </w:rPr>
              <w:t xml:space="preserve">5G </w:t>
            </w:r>
            <w:proofErr w:type="spellStart"/>
            <w:r w:rsidRPr="00D5023B">
              <w:rPr>
                <w:lang w:eastAsia="zh-CN"/>
              </w:rPr>
              <w:t>ProSe</w:t>
            </w:r>
            <w:proofErr w:type="spellEnd"/>
            <w:r w:rsidRPr="00D5023B">
              <w:rPr>
                <w:lang w:eastAsia="zh-CN"/>
              </w:rPr>
              <w:t xml:space="preserve"> multi-hop UE-to-UE relay UE </w:t>
            </w:r>
            <w:r>
              <w:t>}</w:t>
            </w:r>
          </w:p>
        </w:tc>
        <w:tc>
          <w:tcPr>
            <w:tcW w:w="1193" w:type="dxa"/>
            <w:gridSpan w:val="2"/>
            <w:vMerge w:val="restart"/>
            <w:hideMark/>
          </w:tcPr>
          <w:p w14:paraId="6650EF06" w14:textId="77777777" w:rsidR="00873944" w:rsidRDefault="00873944" w:rsidP="00D35FA0">
            <w:pPr>
              <w:pStyle w:val="TAL"/>
            </w:pPr>
            <w:r>
              <w:t>octet k</w:t>
            </w:r>
          </w:p>
        </w:tc>
      </w:tr>
      <w:tr w:rsidR="00873944" w14:paraId="63F92543" w14:textId="77777777" w:rsidTr="004347B2">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60F273D5" w14:textId="77777777" w:rsidR="00873944" w:rsidRDefault="00873944" w:rsidP="00D35FA0">
            <w:pPr>
              <w:pStyle w:val="TAC"/>
            </w:pPr>
            <w:r>
              <w:t>Spare</w:t>
            </w:r>
          </w:p>
        </w:tc>
        <w:tc>
          <w:tcPr>
            <w:tcW w:w="712" w:type="dxa"/>
            <w:vMerge/>
            <w:tcBorders>
              <w:left w:val="single" w:sz="4" w:space="0" w:color="auto"/>
              <w:bottom w:val="single" w:sz="4" w:space="0" w:color="auto"/>
              <w:right w:val="single" w:sz="4" w:space="0" w:color="auto"/>
            </w:tcBorders>
          </w:tcPr>
          <w:p w14:paraId="505290DD" w14:textId="77777777" w:rsidR="00873944" w:rsidRDefault="00873944" w:rsidP="00D35FA0">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0A8C4A00" w14:textId="77777777" w:rsidR="00873944" w:rsidRDefault="00873944" w:rsidP="00D35FA0">
            <w:pPr>
              <w:pStyle w:val="TAC"/>
            </w:pPr>
          </w:p>
        </w:tc>
        <w:tc>
          <w:tcPr>
            <w:tcW w:w="1193" w:type="dxa"/>
            <w:gridSpan w:val="2"/>
            <w:vMerge/>
            <w:vAlign w:val="center"/>
            <w:hideMark/>
          </w:tcPr>
          <w:p w14:paraId="42FFA210" w14:textId="77777777" w:rsidR="00873944" w:rsidRDefault="00873944" w:rsidP="00D35FA0">
            <w:pPr>
              <w:spacing w:after="0"/>
              <w:rPr>
                <w:rFonts w:ascii="Arial" w:hAnsi="Arial"/>
                <w:sz w:val="18"/>
              </w:rPr>
            </w:pPr>
          </w:p>
        </w:tc>
      </w:tr>
      <w:tr w:rsidR="00873944" w14:paraId="7147842F" w14:textId="77777777" w:rsidTr="004347B2">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817794B" w14:textId="77777777" w:rsidR="00873944" w:rsidRDefault="00873944" w:rsidP="00D35FA0">
            <w:pPr>
              <w:pStyle w:val="TAC"/>
            </w:pPr>
          </w:p>
          <w:p w14:paraId="6795190C" w14:textId="77777777" w:rsidR="00873944" w:rsidRDefault="00873944" w:rsidP="00D35FA0">
            <w:pPr>
              <w:pStyle w:val="TAC"/>
            </w:pPr>
            <w:r>
              <w:t xml:space="preserve">Length of </w:t>
            </w:r>
            <w:proofErr w:type="spellStart"/>
            <w:r>
              <w:t>ProSeP</w:t>
            </w:r>
            <w:proofErr w:type="spellEnd"/>
            <w:r>
              <w:t xml:space="preserve"> info contents</w:t>
            </w:r>
          </w:p>
          <w:p w14:paraId="5DEEC34A" w14:textId="77777777" w:rsidR="00873944" w:rsidRDefault="00873944" w:rsidP="00D35FA0">
            <w:pPr>
              <w:pStyle w:val="TAC"/>
            </w:pPr>
          </w:p>
        </w:tc>
        <w:tc>
          <w:tcPr>
            <w:tcW w:w="1193" w:type="dxa"/>
            <w:gridSpan w:val="2"/>
          </w:tcPr>
          <w:p w14:paraId="2BC6D73C" w14:textId="77777777" w:rsidR="00873944" w:rsidRDefault="00873944" w:rsidP="00D35FA0">
            <w:pPr>
              <w:pStyle w:val="TAL"/>
            </w:pPr>
            <w:r>
              <w:t>octet k+1</w:t>
            </w:r>
          </w:p>
          <w:p w14:paraId="063BDB1D" w14:textId="77777777" w:rsidR="00873944" w:rsidRDefault="00873944" w:rsidP="00D35FA0">
            <w:pPr>
              <w:pStyle w:val="TAL"/>
            </w:pPr>
          </w:p>
          <w:p w14:paraId="4151917F" w14:textId="77777777" w:rsidR="00873944" w:rsidRDefault="00873944" w:rsidP="00D35FA0">
            <w:pPr>
              <w:pStyle w:val="TAL"/>
            </w:pPr>
            <w:r>
              <w:t>octet k+2</w:t>
            </w:r>
          </w:p>
        </w:tc>
      </w:tr>
      <w:tr w:rsidR="00873944" w14:paraId="3172B728" w14:textId="77777777" w:rsidTr="004347B2">
        <w:trPr>
          <w:jc w:val="center"/>
        </w:trPr>
        <w:tc>
          <w:tcPr>
            <w:tcW w:w="5670" w:type="dxa"/>
            <w:gridSpan w:val="8"/>
            <w:tcBorders>
              <w:top w:val="nil"/>
              <w:left w:val="single" w:sz="6" w:space="0" w:color="auto"/>
              <w:bottom w:val="single" w:sz="6" w:space="0" w:color="auto"/>
              <w:right w:val="single" w:sz="6" w:space="0" w:color="auto"/>
            </w:tcBorders>
          </w:tcPr>
          <w:p w14:paraId="5FA6F11D" w14:textId="77777777" w:rsidR="00873944" w:rsidRDefault="00873944" w:rsidP="00D35FA0">
            <w:pPr>
              <w:pStyle w:val="TAC"/>
            </w:pPr>
          </w:p>
          <w:p w14:paraId="227CD10F" w14:textId="77777777" w:rsidR="00873944" w:rsidRDefault="00873944" w:rsidP="00D35FA0">
            <w:pPr>
              <w:pStyle w:val="TAC"/>
            </w:pPr>
            <w:r>
              <w:t>Validity timer</w:t>
            </w:r>
          </w:p>
        </w:tc>
        <w:tc>
          <w:tcPr>
            <w:tcW w:w="1193" w:type="dxa"/>
            <w:gridSpan w:val="2"/>
          </w:tcPr>
          <w:p w14:paraId="296CF907" w14:textId="77777777" w:rsidR="00873944" w:rsidRDefault="00873944" w:rsidP="00D35FA0">
            <w:pPr>
              <w:pStyle w:val="TAL"/>
            </w:pPr>
            <w:r>
              <w:t>octet k+3</w:t>
            </w:r>
          </w:p>
          <w:p w14:paraId="549A4D72" w14:textId="77777777" w:rsidR="00873944" w:rsidRDefault="00873944" w:rsidP="00D35FA0">
            <w:pPr>
              <w:pStyle w:val="TAL"/>
            </w:pPr>
          </w:p>
          <w:p w14:paraId="3E99E854" w14:textId="77777777" w:rsidR="00873944" w:rsidRDefault="00873944" w:rsidP="00D35FA0">
            <w:pPr>
              <w:pStyle w:val="TAL"/>
            </w:pPr>
            <w:r>
              <w:t>octet k+7</w:t>
            </w:r>
          </w:p>
        </w:tc>
      </w:tr>
      <w:tr w:rsidR="00873944" w14:paraId="4FCED69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8E94ECD" w14:textId="77777777" w:rsidR="00873944" w:rsidRDefault="00873944" w:rsidP="00D35FA0">
            <w:pPr>
              <w:pStyle w:val="TAC"/>
              <w:rPr>
                <w:noProof/>
              </w:rPr>
            </w:pPr>
          </w:p>
          <w:p w14:paraId="4980DD12" w14:textId="77777777" w:rsidR="00873944" w:rsidRDefault="00873944" w:rsidP="00D35FA0">
            <w:pPr>
              <w:pStyle w:val="TAC"/>
            </w:pPr>
            <w:r>
              <w:t>Served by NG-RAN</w:t>
            </w:r>
          </w:p>
        </w:tc>
        <w:tc>
          <w:tcPr>
            <w:tcW w:w="1193" w:type="dxa"/>
            <w:gridSpan w:val="2"/>
            <w:tcBorders>
              <w:top w:val="nil"/>
              <w:left w:val="single" w:sz="4" w:space="0" w:color="auto"/>
              <w:bottom w:val="nil"/>
              <w:right w:val="nil"/>
            </w:tcBorders>
          </w:tcPr>
          <w:p w14:paraId="6FADEA21" w14:textId="77777777" w:rsidR="00873944" w:rsidRDefault="00873944" w:rsidP="00D35FA0">
            <w:pPr>
              <w:pStyle w:val="TAL"/>
            </w:pPr>
            <w:r>
              <w:t>octet k+8</w:t>
            </w:r>
          </w:p>
          <w:p w14:paraId="7DFBF815" w14:textId="77777777" w:rsidR="00873944" w:rsidRDefault="00873944" w:rsidP="00D35FA0">
            <w:pPr>
              <w:pStyle w:val="TAL"/>
            </w:pPr>
          </w:p>
          <w:p w14:paraId="466946D3" w14:textId="77777777" w:rsidR="00873944" w:rsidRDefault="00873944" w:rsidP="00D35FA0">
            <w:pPr>
              <w:pStyle w:val="TAL"/>
            </w:pPr>
            <w:r>
              <w:t>octet o1</w:t>
            </w:r>
          </w:p>
        </w:tc>
      </w:tr>
      <w:tr w:rsidR="00873944" w14:paraId="4C94C9CE"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0BDCDD" w14:textId="77777777" w:rsidR="00873944" w:rsidRDefault="00873944" w:rsidP="00D35FA0">
            <w:pPr>
              <w:pStyle w:val="TAC"/>
              <w:rPr>
                <w:noProof/>
              </w:rPr>
            </w:pPr>
          </w:p>
          <w:p w14:paraId="5B24DAFB" w14:textId="77777777" w:rsidR="00873944" w:rsidRDefault="00873944" w:rsidP="00D35FA0">
            <w:pPr>
              <w:pStyle w:val="TAC"/>
              <w:rPr>
                <w:noProof/>
                <w:lang w:eastAsia="zh-CN"/>
              </w:rPr>
            </w:pPr>
            <w:r>
              <w:rPr>
                <w:noProof/>
                <w:lang w:eastAsia="zh-CN"/>
              </w:rPr>
              <w:t>Not served by NG-RAN</w:t>
            </w:r>
          </w:p>
        </w:tc>
        <w:tc>
          <w:tcPr>
            <w:tcW w:w="1193" w:type="dxa"/>
            <w:gridSpan w:val="2"/>
            <w:tcBorders>
              <w:top w:val="nil"/>
              <w:left w:val="single" w:sz="4" w:space="0" w:color="auto"/>
              <w:bottom w:val="nil"/>
              <w:right w:val="nil"/>
            </w:tcBorders>
          </w:tcPr>
          <w:p w14:paraId="2FF1C113" w14:textId="77777777" w:rsidR="00873944" w:rsidRDefault="00873944" w:rsidP="00D35FA0">
            <w:pPr>
              <w:pStyle w:val="TAL"/>
              <w:rPr>
                <w:lang w:eastAsia="zh-CN"/>
              </w:rPr>
            </w:pPr>
            <w:r>
              <w:rPr>
                <w:lang w:eastAsia="zh-CN"/>
              </w:rPr>
              <w:t>octet o1+1</w:t>
            </w:r>
          </w:p>
          <w:p w14:paraId="6888D356" w14:textId="77777777" w:rsidR="00873944" w:rsidRPr="005A5F2A" w:rsidRDefault="00873944" w:rsidP="00D35FA0">
            <w:pPr>
              <w:pStyle w:val="TAL"/>
              <w:rPr>
                <w:lang w:eastAsia="zh-CN"/>
              </w:rPr>
            </w:pPr>
          </w:p>
          <w:p w14:paraId="6420777C" w14:textId="77777777" w:rsidR="00873944" w:rsidRDefault="00873944" w:rsidP="00D35FA0">
            <w:pPr>
              <w:pStyle w:val="TAL"/>
              <w:rPr>
                <w:lang w:eastAsia="zh-CN"/>
              </w:rPr>
            </w:pPr>
            <w:r>
              <w:rPr>
                <w:lang w:eastAsia="zh-CN"/>
              </w:rPr>
              <w:t>octet o2</w:t>
            </w:r>
          </w:p>
        </w:tc>
      </w:tr>
      <w:tr w:rsidR="00873944" w14:paraId="2BABF964"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30EC40C" w14:textId="77777777" w:rsidR="00873944" w:rsidRDefault="00873944" w:rsidP="00D35FA0">
            <w:pPr>
              <w:pStyle w:val="TAC"/>
              <w:rPr>
                <w:noProof/>
              </w:rPr>
            </w:pPr>
          </w:p>
          <w:p w14:paraId="6883BC86" w14:textId="77777777" w:rsidR="00873944" w:rsidRDefault="00873944" w:rsidP="00D35FA0">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93" w:type="dxa"/>
            <w:gridSpan w:val="2"/>
            <w:tcBorders>
              <w:top w:val="nil"/>
              <w:left w:val="single" w:sz="4" w:space="0" w:color="auto"/>
              <w:bottom w:val="nil"/>
              <w:right w:val="nil"/>
            </w:tcBorders>
          </w:tcPr>
          <w:p w14:paraId="20E45B6B" w14:textId="77777777" w:rsidR="00873944" w:rsidRDefault="00873944" w:rsidP="00D35FA0">
            <w:pPr>
              <w:pStyle w:val="TAL"/>
            </w:pPr>
            <w:r>
              <w:t>octet o2+1</w:t>
            </w:r>
          </w:p>
          <w:p w14:paraId="7393D037" w14:textId="77777777" w:rsidR="00873944" w:rsidRDefault="00873944" w:rsidP="00D35FA0">
            <w:pPr>
              <w:pStyle w:val="TAL"/>
            </w:pPr>
          </w:p>
          <w:p w14:paraId="08A7BE9A" w14:textId="77777777" w:rsidR="00873944" w:rsidRDefault="00873944" w:rsidP="00D35FA0">
            <w:pPr>
              <w:pStyle w:val="TAL"/>
            </w:pPr>
          </w:p>
          <w:p w14:paraId="2647CDB9" w14:textId="77777777" w:rsidR="00873944" w:rsidRDefault="00873944" w:rsidP="00D35FA0">
            <w:pPr>
              <w:pStyle w:val="TAL"/>
            </w:pPr>
            <w:r>
              <w:t>octet o3</w:t>
            </w:r>
          </w:p>
        </w:tc>
      </w:tr>
      <w:tr w:rsidR="00873944" w14:paraId="54770EF5"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8B3A3B" w14:textId="77777777" w:rsidR="00873944" w:rsidRDefault="00873944" w:rsidP="00D35FA0">
            <w:pPr>
              <w:pStyle w:val="TAC"/>
              <w:rPr>
                <w:noProof/>
              </w:rPr>
            </w:pPr>
          </w:p>
          <w:p w14:paraId="1B45DF86" w14:textId="77777777" w:rsidR="00873944" w:rsidRDefault="00873944" w:rsidP="00D35FA0">
            <w:pPr>
              <w:pStyle w:val="TAC"/>
              <w:rPr>
                <w:noProof/>
              </w:rPr>
            </w:pPr>
            <w:r>
              <w:t>User info ID for discovery</w:t>
            </w:r>
          </w:p>
        </w:tc>
        <w:tc>
          <w:tcPr>
            <w:tcW w:w="1193" w:type="dxa"/>
            <w:gridSpan w:val="2"/>
            <w:tcBorders>
              <w:top w:val="nil"/>
              <w:left w:val="single" w:sz="4" w:space="0" w:color="auto"/>
              <w:bottom w:val="nil"/>
              <w:right w:val="nil"/>
            </w:tcBorders>
          </w:tcPr>
          <w:p w14:paraId="629CD558" w14:textId="77777777" w:rsidR="00873944" w:rsidRDefault="00873944" w:rsidP="00D35FA0">
            <w:pPr>
              <w:pStyle w:val="TAL"/>
            </w:pPr>
            <w:r>
              <w:t>octet o3+1</w:t>
            </w:r>
          </w:p>
          <w:p w14:paraId="35B17D9E" w14:textId="77777777" w:rsidR="00873944" w:rsidRDefault="00873944" w:rsidP="00D35FA0">
            <w:pPr>
              <w:pStyle w:val="TAL"/>
            </w:pPr>
          </w:p>
          <w:p w14:paraId="752CD868" w14:textId="77777777" w:rsidR="00873944" w:rsidRDefault="00873944" w:rsidP="00D35FA0">
            <w:pPr>
              <w:pStyle w:val="TAL"/>
            </w:pPr>
            <w:r>
              <w:t>octet o3+6</w:t>
            </w:r>
          </w:p>
        </w:tc>
      </w:tr>
      <w:tr w:rsidR="00873944" w14:paraId="031BAD6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85AC89" w14:textId="77777777" w:rsidR="00873944" w:rsidRDefault="00873944" w:rsidP="00D35FA0">
            <w:pPr>
              <w:pStyle w:val="TAC"/>
              <w:rPr>
                <w:noProof/>
              </w:rPr>
            </w:pPr>
          </w:p>
          <w:p w14:paraId="0138F451" w14:textId="77777777" w:rsidR="00873944" w:rsidRDefault="00873944" w:rsidP="00D35FA0">
            <w:pPr>
              <w:pStyle w:val="TAC"/>
              <w:rPr>
                <w:noProof/>
              </w:rPr>
            </w:pPr>
            <w:r>
              <w:rPr>
                <w:noProof/>
              </w:rPr>
              <w:t>RSC info list</w:t>
            </w:r>
          </w:p>
        </w:tc>
        <w:tc>
          <w:tcPr>
            <w:tcW w:w="1193" w:type="dxa"/>
            <w:gridSpan w:val="2"/>
            <w:tcBorders>
              <w:top w:val="nil"/>
              <w:left w:val="single" w:sz="4" w:space="0" w:color="auto"/>
              <w:bottom w:val="nil"/>
              <w:right w:val="nil"/>
            </w:tcBorders>
          </w:tcPr>
          <w:p w14:paraId="01017450" w14:textId="77777777" w:rsidR="00873944" w:rsidRDefault="00873944" w:rsidP="00D35FA0">
            <w:pPr>
              <w:pStyle w:val="TAL"/>
            </w:pPr>
            <w:r>
              <w:t>octet o3+7</w:t>
            </w:r>
          </w:p>
          <w:p w14:paraId="2FD7CCF9" w14:textId="77777777" w:rsidR="00873944" w:rsidRDefault="00873944" w:rsidP="00D35FA0">
            <w:pPr>
              <w:pStyle w:val="TAL"/>
            </w:pPr>
          </w:p>
          <w:p w14:paraId="04DF3C5F" w14:textId="77777777" w:rsidR="00873944" w:rsidRDefault="00873944" w:rsidP="00D35FA0">
            <w:pPr>
              <w:pStyle w:val="TAL"/>
            </w:pPr>
            <w:r>
              <w:t>octet o4</w:t>
            </w:r>
          </w:p>
        </w:tc>
      </w:tr>
      <w:tr w:rsidR="00873944" w14:paraId="7850FC0F" w14:textId="77777777" w:rsidTr="004347B2">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7D893BC" w14:textId="77777777" w:rsidR="00873944" w:rsidRDefault="00873944" w:rsidP="00D35FA0">
            <w:pPr>
              <w:pStyle w:val="TAC"/>
              <w:rPr>
                <w:noProof/>
                <w:lang w:eastAsia="zh-CN"/>
              </w:rPr>
            </w:pPr>
          </w:p>
          <w:p w14:paraId="2AA87BCA" w14:textId="77777777" w:rsidR="00873944" w:rsidRDefault="00873944" w:rsidP="00D35FA0">
            <w:pPr>
              <w:pStyle w:val="TAC"/>
              <w:rPr>
                <w:noProof/>
              </w:rPr>
            </w:pPr>
            <w:r>
              <w:rPr>
                <w:noProof/>
              </w:rPr>
              <w:t>5G PKMF address information</w:t>
            </w:r>
          </w:p>
        </w:tc>
        <w:tc>
          <w:tcPr>
            <w:tcW w:w="1162" w:type="dxa"/>
            <w:tcBorders>
              <w:top w:val="nil"/>
              <w:left w:val="single" w:sz="4" w:space="0" w:color="auto"/>
              <w:bottom w:val="nil"/>
              <w:right w:val="nil"/>
            </w:tcBorders>
          </w:tcPr>
          <w:p w14:paraId="1CA1B712" w14:textId="3BBEB20D" w:rsidR="00873944" w:rsidRPr="001D06A2" w:rsidRDefault="00873944" w:rsidP="00D35FA0">
            <w:pPr>
              <w:pStyle w:val="TAL"/>
              <w:rPr>
                <w:lang w:eastAsia="zh-CN"/>
              </w:rPr>
            </w:pPr>
            <w:r w:rsidRPr="001D06A2">
              <w:rPr>
                <w:lang w:eastAsia="zh-CN"/>
              </w:rPr>
              <w:t>octet (o</w:t>
            </w:r>
            <w:r>
              <w:rPr>
                <w:lang w:eastAsia="zh-CN"/>
              </w:rPr>
              <w:t>4</w:t>
            </w:r>
            <w:r w:rsidRPr="001D06A2">
              <w:rPr>
                <w:lang w:eastAsia="zh-CN"/>
              </w:rPr>
              <w:t>+1)*</w:t>
            </w:r>
          </w:p>
          <w:p w14:paraId="02F8FA58" w14:textId="77777777" w:rsidR="00873944" w:rsidRPr="001D06A2" w:rsidRDefault="00873944" w:rsidP="00D35FA0">
            <w:pPr>
              <w:pStyle w:val="TAL"/>
            </w:pPr>
          </w:p>
          <w:p w14:paraId="24A8BC6A" w14:textId="77777777" w:rsidR="00873944" w:rsidRDefault="00873944" w:rsidP="00D35FA0">
            <w:pPr>
              <w:pStyle w:val="TAL"/>
            </w:pPr>
            <w:r w:rsidRPr="001D06A2">
              <w:t xml:space="preserve">octet </w:t>
            </w:r>
            <w:r>
              <w:rPr>
                <w:rFonts w:hint="eastAsia"/>
                <w:lang w:eastAsia="zh-CN"/>
              </w:rPr>
              <w:t>o6</w:t>
            </w:r>
            <w:r w:rsidRPr="001D06A2">
              <w:t>*</w:t>
            </w:r>
          </w:p>
        </w:tc>
      </w:tr>
    </w:tbl>
    <w:p w14:paraId="689FB5A0" w14:textId="55E2BC37" w:rsidR="003779D0" w:rsidRDefault="00873944" w:rsidP="003779D0">
      <w:pPr>
        <w:pStyle w:val="TF"/>
      </w:pPr>
      <w:bookmarkStart w:id="692" w:name="_CRFigure5_13_2_1"/>
      <w:r>
        <w:t>Figure </w:t>
      </w:r>
      <w:bookmarkEnd w:id="692"/>
      <w:r>
        <w:t>5.</w:t>
      </w:r>
      <w:r>
        <w:rPr>
          <w:rFonts w:hint="eastAsia"/>
          <w:lang w:eastAsia="zh-CN"/>
        </w:rPr>
        <w:t>13</w:t>
      </w:r>
      <w:r>
        <w:t xml:space="preserve">.2.1: </w:t>
      </w:r>
      <w:proofErr w:type="spellStart"/>
      <w:r>
        <w:t>ProSeP</w:t>
      </w:r>
      <w:proofErr w:type="spellEnd"/>
      <w:r>
        <w:t xml:space="preserve"> Info = {</w:t>
      </w:r>
      <w:r>
        <w:rPr>
          <w:lang w:eastAsia="zh-CN"/>
        </w:rPr>
        <w:t xml:space="preserve">UE policies for </w:t>
      </w:r>
      <w:r w:rsidRPr="00D5023B">
        <w:rPr>
          <w:lang w:eastAsia="zh-CN"/>
        </w:rPr>
        <w:t xml:space="preserve">5G </w:t>
      </w:r>
      <w:proofErr w:type="spellStart"/>
      <w:r w:rsidRPr="00D5023B">
        <w:rPr>
          <w:lang w:eastAsia="zh-CN"/>
        </w:rPr>
        <w:t>ProSe</w:t>
      </w:r>
      <w:proofErr w:type="spellEnd"/>
      <w:r w:rsidRPr="00D5023B">
        <w:rPr>
          <w:lang w:eastAsia="zh-CN"/>
        </w:rPr>
        <w:t xml:space="preserve"> multi-hop UE-to-UE relay</w:t>
      </w:r>
      <w:r>
        <w:rPr>
          <w:lang w:eastAsia="zh-CN"/>
        </w:rPr>
        <w:t xml:space="preserve"> UE</w:t>
      </w:r>
      <w:r>
        <w:t>}</w:t>
      </w:r>
    </w:p>
    <w:p w14:paraId="520796FC" w14:textId="77777777" w:rsidR="003779D0" w:rsidRDefault="003779D0" w:rsidP="003779D0">
      <w:pPr>
        <w:pStyle w:val="TH"/>
      </w:pPr>
      <w:bookmarkStart w:id="693" w:name="_CRTable5_13_2_1"/>
      <w:r>
        <w:lastRenderedPageBreak/>
        <w:t>Table </w:t>
      </w:r>
      <w:bookmarkEnd w:id="693"/>
      <w:r>
        <w:t>5.</w:t>
      </w:r>
      <w:r>
        <w:rPr>
          <w:rFonts w:hint="eastAsia"/>
          <w:lang w:eastAsia="zh-CN"/>
        </w:rPr>
        <w:t>13</w:t>
      </w:r>
      <w:r>
        <w:t xml:space="preserve">.2.1: </w:t>
      </w:r>
      <w:proofErr w:type="spellStart"/>
      <w:r>
        <w:t>ProSeP</w:t>
      </w:r>
      <w:proofErr w:type="spellEnd"/>
      <w:r>
        <w:t xml:space="preserve"> Info = {</w:t>
      </w:r>
      <w:r>
        <w:rPr>
          <w:lang w:eastAsia="zh-CN"/>
        </w:rPr>
        <w:t xml:space="preserve">UE policies for </w:t>
      </w:r>
      <w:r w:rsidRPr="00D5023B">
        <w:rPr>
          <w:lang w:eastAsia="zh-CN"/>
        </w:rPr>
        <w:t xml:space="preserve">5G </w:t>
      </w:r>
      <w:proofErr w:type="spellStart"/>
      <w:r w:rsidRPr="00D5023B">
        <w:rPr>
          <w:lang w:eastAsia="zh-CN"/>
        </w:rPr>
        <w:t>ProSe</w:t>
      </w:r>
      <w:proofErr w:type="spellEnd"/>
      <w:r w:rsidRPr="00D5023B">
        <w:rPr>
          <w:lang w:eastAsia="zh-CN"/>
        </w:rPr>
        <w:t xml:space="preserv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66"/>
        <w:gridCol w:w="58"/>
        <w:gridCol w:w="6935"/>
        <w:gridCol w:w="73"/>
        <w:gridCol w:w="64"/>
        <w:gridCol w:w="53"/>
      </w:tblGrid>
      <w:tr w:rsidR="003779D0" w14:paraId="79743004" w14:textId="77777777" w:rsidTr="004D75A5">
        <w:trPr>
          <w:gridBefore w:val="3"/>
          <w:wBefore w:w="197" w:type="dxa"/>
          <w:cantSplit/>
          <w:jc w:val="center"/>
        </w:trPr>
        <w:tc>
          <w:tcPr>
            <w:tcW w:w="7125" w:type="dxa"/>
            <w:gridSpan w:val="4"/>
            <w:hideMark/>
          </w:tcPr>
          <w:p w14:paraId="083835EA" w14:textId="77777777" w:rsidR="003779D0" w:rsidRDefault="003779D0" w:rsidP="00616E32">
            <w:pPr>
              <w:pStyle w:val="TAL"/>
            </w:pPr>
            <w:proofErr w:type="spellStart"/>
            <w:r>
              <w:t>ProSeP</w:t>
            </w:r>
            <w:proofErr w:type="spellEnd"/>
            <w:r>
              <w:t xml:space="preserve">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w:t>
            </w:r>
            <w:proofErr w:type="spellStart"/>
            <w:r w:rsidRPr="00D5023B">
              <w:rPr>
                <w:lang w:eastAsia="zh-CN"/>
              </w:rPr>
              <w:t>ProSe</w:t>
            </w:r>
            <w:proofErr w:type="spellEnd"/>
            <w:r w:rsidRPr="00D5023B">
              <w:rPr>
                <w:lang w:eastAsia="zh-CN"/>
              </w:rPr>
              <w:t xml:space="preserve"> </w:t>
            </w:r>
            <w:bookmarkStart w:id="694" w:name="OLE_LINK126"/>
            <w:r w:rsidRPr="00D5023B">
              <w:rPr>
                <w:lang w:eastAsia="zh-CN"/>
              </w:rPr>
              <w:t>multi-hop</w:t>
            </w:r>
            <w:bookmarkEnd w:id="694"/>
            <w:r w:rsidRPr="00D5023B">
              <w:rPr>
                <w:lang w:eastAsia="zh-CN"/>
              </w:rPr>
              <w:t xml:space="preserve"> UE-to-UE relay</w:t>
            </w:r>
            <w:r>
              <w:rPr>
                <w:lang w:eastAsia="zh-CN"/>
              </w:rPr>
              <w:t xml:space="preserve"> UE</w:t>
            </w:r>
            <w:r>
              <w:t>)</w:t>
            </w:r>
          </w:p>
          <w:p w14:paraId="1ACB0464" w14:textId="77777777" w:rsidR="003779D0" w:rsidRDefault="003779D0" w:rsidP="00873944">
            <w:pPr>
              <w:pStyle w:val="TAL"/>
            </w:pPr>
          </w:p>
        </w:tc>
      </w:tr>
      <w:tr w:rsidR="00873944" w:rsidRPr="00042094" w14:paraId="6D9D50D1" w14:textId="77777777" w:rsidTr="004D75A5">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2A828E64" w14:textId="77777777" w:rsidR="00873944" w:rsidRPr="00042094" w:rsidRDefault="00873944" w:rsidP="00D35FA0">
            <w:pPr>
              <w:pStyle w:val="TAL"/>
            </w:pPr>
            <w:r>
              <w:t>PKMF address indication (PAI) (bit 5 of octet k)</w:t>
            </w:r>
          </w:p>
        </w:tc>
      </w:tr>
      <w:tr w:rsidR="00873944" w:rsidRPr="00042094" w14:paraId="6FFA3F9E" w14:textId="77777777" w:rsidTr="004D75A5">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47324E7F" w14:textId="77777777" w:rsidR="00873944" w:rsidRPr="00042094" w:rsidRDefault="00873944" w:rsidP="00D35FA0">
            <w:pPr>
              <w:pStyle w:val="TAL"/>
            </w:pPr>
            <w:r>
              <w:t>The PAI indicates whether the 5G PKMF address information is included in the IE or not</w:t>
            </w:r>
          </w:p>
        </w:tc>
      </w:tr>
      <w:tr w:rsidR="00873944" w:rsidRPr="00042094" w14:paraId="2D41983E" w14:textId="77777777" w:rsidTr="004D75A5">
        <w:trPr>
          <w:gridBefore w:val="1"/>
          <w:gridAfter w:val="2"/>
          <w:wBefore w:w="73" w:type="dxa"/>
          <w:wAfter w:w="117" w:type="dxa"/>
          <w:cantSplit/>
          <w:trHeight w:val="414"/>
          <w:jc w:val="center"/>
        </w:trPr>
        <w:tc>
          <w:tcPr>
            <w:tcW w:w="7132" w:type="dxa"/>
            <w:gridSpan w:val="4"/>
            <w:tcBorders>
              <w:top w:val="nil"/>
              <w:left w:val="single" w:sz="4" w:space="0" w:color="auto"/>
              <w:bottom w:val="nil"/>
              <w:right w:val="single" w:sz="4" w:space="0" w:color="auto"/>
            </w:tcBorders>
          </w:tcPr>
          <w:p w14:paraId="6E67764C" w14:textId="77777777" w:rsidR="00873944" w:rsidRDefault="00873944" w:rsidP="00D35FA0">
            <w:pPr>
              <w:pStyle w:val="TAL"/>
            </w:pPr>
            <w:r w:rsidRPr="000E78A7">
              <w:t>Bit</w:t>
            </w:r>
          </w:p>
          <w:p w14:paraId="12324303" w14:textId="77777777" w:rsidR="00873944" w:rsidRPr="00042094" w:rsidRDefault="00873944" w:rsidP="00D35FA0">
            <w:pPr>
              <w:pStyle w:val="TAL"/>
            </w:pPr>
            <w:r w:rsidRPr="00116FEA">
              <w:rPr>
                <w:b/>
                <w:bCs/>
              </w:rPr>
              <w:t>5</w:t>
            </w:r>
          </w:p>
        </w:tc>
      </w:tr>
      <w:tr w:rsidR="00873944" w:rsidRPr="00042094" w14:paraId="160E71CD" w14:textId="77777777" w:rsidTr="004D75A5">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487A474F" w14:textId="77777777" w:rsidR="00873944" w:rsidRPr="00042094" w:rsidRDefault="00873944"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873944" w:rsidRPr="00873944" w14:paraId="32F6BAF0" w14:textId="77777777" w:rsidTr="004D75A5">
        <w:trPr>
          <w:gridBefore w:val="1"/>
          <w:gridAfter w:val="2"/>
          <w:wBefore w:w="73" w:type="dxa"/>
          <w:wAfter w:w="117" w:type="dxa"/>
          <w:cantSplit/>
          <w:trHeight w:val="402"/>
          <w:jc w:val="center"/>
        </w:trPr>
        <w:tc>
          <w:tcPr>
            <w:tcW w:w="7132" w:type="dxa"/>
            <w:gridSpan w:val="4"/>
            <w:tcBorders>
              <w:top w:val="nil"/>
              <w:left w:val="single" w:sz="4" w:space="0" w:color="auto"/>
              <w:bottom w:val="nil"/>
              <w:right w:val="single" w:sz="4" w:space="0" w:color="auto"/>
            </w:tcBorders>
          </w:tcPr>
          <w:p w14:paraId="43307F9E" w14:textId="77777777" w:rsidR="00873944" w:rsidRDefault="00873944"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69CA871" w14:textId="77777777" w:rsidR="00873944" w:rsidRPr="004347B2" w:rsidRDefault="00873944" w:rsidP="00D35FA0">
            <w:pPr>
              <w:pStyle w:val="TAL"/>
              <w:rPr>
                <w:lang w:val="en-US"/>
              </w:rPr>
            </w:pPr>
          </w:p>
        </w:tc>
      </w:tr>
      <w:tr w:rsidR="00873944" w14:paraId="295BB1ED" w14:textId="77777777" w:rsidTr="004D75A5">
        <w:trPr>
          <w:gridBefore w:val="1"/>
          <w:gridAfter w:val="2"/>
          <w:wBefore w:w="73" w:type="dxa"/>
          <w:wAfter w:w="117" w:type="dxa"/>
          <w:cantSplit/>
          <w:jc w:val="center"/>
        </w:trPr>
        <w:tc>
          <w:tcPr>
            <w:tcW w:w="7132" w:type="dxa"/>
            <w:gridSpan w:val="4"/>
          </w:tcPr>
          <w:p w14:paraId="3E6E5265" w14:textId="77777777" w:rsidR="00873944" w:rsidRDefault="00873944" w:rsidP="00D35FA0">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873944" w14:paraId="683F58D8" w14:textId="77777777" w:rsidTr="004D75A5">
        <w:trPr>
          <w:gridBefore w:val="3"/>
          <w:wBefore w:w="197" w:type="dxa"/>
          <w:cantSplit/>
          <w:jc w:val="center"/>
        </w:trPr>
        <w:tc>
          <w:tcPr>
            <w:tcW w:w="7125" w:type="dxa"/>
            <w:gridSpan w:val="4"/>
          </w:tcPr>
          <w:p w14:paraId="5938847B" w14:textId="77777777" w:rsidR="00873944" w:rsidRDefault="00873944" w:rsidP="00616E32">
            <w:pPr>
              <w:pStyle w:val="TAL"/>
            </w:pPr>
          </w:p>
        </w:tc>
      </w:tr>
      <w:tr w:rsidR="003779D0" w14:paraId="59FFD6C9" w14:textId="77777777" w:rsidTr="004D75A5">
        <w:trPr>
          <w:gridBefore w:val="3"/>
          <w:wBefore w:w="197" w:type="dxa"/>
          <w:cantSplit/>
          <w:jc w:val="center"/>
        </w:trPr>
        <w:tc>
          <w:tcPr>
            <w:tcW w:w="7125" w:type="dxa"/>
            <w:gridSpan w:val="4"/>
            <w:hideMark/>
          </w:tcPr>
          <w:p w14:paraId="7962F26D" w14:textId="77777777" w:rsidR="003779D0" w:rsidRDefault="003779D0" w:rsidP="00616E32">
            <w:pPr>
              <w:pStyle w:val="TAL"/>
            </w:pPr>
            <w:r>
              <w:t>Validity timer (octet k+3 to k+7):</w:t>
            </w:r>
          </w:p>
          <w:p w14:paraId="63FB2BDE" w14:textId="77777777" w:rsidR="003779D0" w:rsidRDefault="003779D0" w:rsidP="00616E32">
            <w:pPr>
              <w:pStyle w:val="TAL"/>
            </w:pPr>
            <w:r>
              <w:t xml:space="preserve">The validity timer field provides the expiration time of validity of the UE policies for 5G </w:t>
            </w:r>
            <w:proofErr w:type="spellStart"/>
            <w:r>
              <w:t>ProSe</w:t>
            </w:r>
            <w:proofErr w:type="spellEnd"/>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5CECF9F" w14:textId="77777777" w:rsidR="003779D0" w:rsidRDefault="003779D0" w:rsidP="00616E32">
            <w:pPr>
              <w:pStyle w:val="TAL"/>
            </w:pPr>
          </w:p>
        </w:tc>
      </w:tr>
      <w:tr w:rsidR="003779D0" w14:paraId="798A6D15" w14:textId="77777777" w:rsidTr="004D75A5">
        <w:trPr>
          <w:gridBefore w:val="3"/>
          <w:wBefore w:w="197" w:type="dxa"/>
          <w:cantSplit/>
          <w:jc w:val="center"/>
        </w:trPr>
        <w:tc>
          <w:tcPr>
            <w:tcW w:w="7125" w:type="dxa"/>
            <w:gridSpan w:val="4"/>
            <w:hideMark/>
          </w:tcPr>
          <w:p w14:paraId="46DFB68F" w14:textId="77777777" w:rsidR="003779D0" w:rsidRDefault="003779D0" w:rsidP="00616E32">
            <w:pPr>
              <w:pStyle w:val="TAL"/>
            </w:pPr>
            <w:r>
              <w:t>Served by NG-RAN (octet k+8 to o1):</w:t>
            </w:r>
          </w:p>
          <w:p w14:paraId="0F6B681D" w14:textId="77777777" w:rsidR="003779D0" w:rsidRDefault="003779D0" w:rsidP="00616E32">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w:t>
            </w:r>
            <w:proofErr w:type="spellStart"/>
            <w:r>
              <w:t>ProSe</w:t>
            </w:r>
            <w:proofErr w:type="spellEnd"/>
            <w:r>
              <w:t xml:space="preserve"> </w:t>
            </w:r>
            <w:r w:rsidRPr="00D5023B">
              <w:rPr>
                <w:lang w:eastAsia="zh-CN"/>
              </w:rPr>
              <w:t>multi-hop</w:t>
            </w:r>
            <w:r>
              <w:rPr>
                <w:lang w:eastAsia="zh-CN"/>
              </w:rPr>
              <w:t xml:space="preserve"> UE-to-UE relay UE</w:t>
            </w:r>
            <w:r>
              <w:t xml:space="preserve"> when the UE is served by NG-RAN.</w:t>
            </w:r>
          </w:p>
          <w:p w14:paraId="2685E40C" w14:textId="77777777" w:rsidR="003779D0" w:rsidRDefault="003779D0" w:rsidP="00616E32">
            <w:pPr>
              <w:pStyle w:val="TAL"/>
            </w:pPr>
          </w:p>
        </w:tc>
      </w:tr>
      <w:tr w:rsidR="003779D0" w14:paraId="4B30FDF4" w14:textId="77777777" w:rsidTr="004D75A5">
        <w:trPr>
          <w:gridBefore w:val="3"/>
          <w:wBefore w:w="197" w:type="dxa"/>
          <w:cantSplit/>
          <w:jc w:val="center"/>
        </w:trPr>
        <w:tc>
          <w:tcPr>
            <w:tcW w:w="7125" w:type="dxa"/>
            <w:gridSpan w:val="4"/>
          </w:tcPr>
          <w:p w14:paraId="4E87BED5" w14:textId="77777777" w:rsidR="003779D0" w:rsidRDefault="003779D0" w:rsidP="00616E32">
            <w:pPr>
              <w:pStyle w:val="TAL"/>
            </w:pPr>
            <w:r>
              <w:t>Not served by NG-RAN (octet o1+1 to o2):</w:t>
            </w:r>
          </w:p>
          <w:p w14:paraId="48B0C320" w14:textId="77777777" w:rsidR="003779D0" w:rsidRDefault="003779D0" w:rsidP="00616E32">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w:t>
            </w:r>
            <w:proofErr w:type="spellStart"/>
            <w:r>
              <w:t>ProSe</w:t>
            </w:r>
            <w:proofErr w:type="spellEnd"/>
            <w:r>
              <w:t xml:space="preserve"> </w:t>
            </w:r>
            <w:r w:rsidRPr="00D5023B">
              <w:rPr>
                <w:lang w:eastAsia="zh-CN"/>
              </w:rPr>
              <w:t>multi-hop</w:t>
            </w:r>
            <w:r>
              <w:t xml:space="preserve"> UE-to-UE relay discovery and communication when the UE is not served by NG-RAN.</w:t>
            </w:r>
          </w:p>
          <w:p w14:paraId="403A82FC" w14:textId="77777777" w:rsidR="003779D0" w:rsidRDefault="003779D0" w:rsidP="00616E32">
            <w:pPr>
              <w:pStyle w:val="TAL"/>
            </w:pPr>
          </w:p>
          <w:p w14:paraId="1FBFC7A7" w14:textId="77777777" w:rsidR="003779D0" w:rsidRDefault="003779D0" w:rsidP="00616E32">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B5B1DCC" w14:textId="77777777" w:rsidR="003779D0" w:rsidRDefault="003779D0" w:rsidP="00616E32">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1192E391" w14:textId="77777777" w:rsidR="003779D0" w:rsidRDefault="003779D0" w:rsidP="00616E32">
            <w:pPr>
              <w:pStyle w:val="TAL"/>
            </w:pPr>
          </w:p>
        </w:tc>
      </w:tr>
      <w:tr w:rsidR="003779D0" w14:paraId="21C88BAD" w14:textId="77777777" w:rsidTr="004D75A5">
        <w:trPr>
          <w:gridBefore w:val="3"/>
          <w:wBefore w:w="197" w:type="dxa"/>
          <w:cantSplit/>
          <w:jc w:val="center"/>
        </w:trPr>
        <w:tc>
          <w:tcPr>
            <w:tcW w:w="7125" w:type="dxa"/>
            <w:gridSpan w:val="4"/>
            <w:hideMark/>
          </w:tcPr>
          <w:p w14:paraId="318B5009" w14:textId="77777777" w:rsidR="003779D0" w:rsidRDefault="003779D0" w:rsidP="00616E32">
            <w:pPr>
              <w:pStyle w:val="TAL"/>
              <w:rPr>
                <w:noProof/>
              </w:rPr>
            </w:pPr>
            <w:r>
              <w:rPr>
                <w:noProof/>
              </w:rPr>
              <w:t>User info ID for discovery (octet o3+1 to o3+6):</w:t>
            </w:r>
          </w:p>
          <w:p w14:paraId="488A2D4E" w14:textId="77777777" w:rsidR="003779D0" w:rsidRDefault="003779D0" w:rsidP="00616E32">
            <w:pPr>
              <w:pStyle w:val="TAL"/>
            </w:pPr>
            <w:r>
              <w:t>The value of the User info ID parameter is a 48-bit long bit string. The format of the User info ID parameter is out of scope of this specification.</w:t>
            </w:r>
          </w:p>
          <w:p w14:paraId="77F8E079" w14:textId="77777777" w:rsidR="003779D0" w:rsidRDefault="003779D0" w:rsidP="00616E32">
            <w:pPr>
              <w:pStyle w:val="TAL"/>
            </w:pPr>
          </w:p>
        </w:tc>
      </w:tr>
      <w:tr w:rsidR="00873944" w14:paraId="514D3A07" w14:textId="77777777" w:rsidTr="004D75A5">
        <w:trPr>
          <w:gridAfter w:val="3"/>
          <w:wAfter w:w="190" w:type="dxa"/>
          <w:cantSplit/>
          <w:jc w:val="center"/>
        </w:trPr>
        <w:tc>
          <w:tcPr>
            <w:tcW w:w="7132" w:type="dxa"/>
            <w:gridSpan w:val="4"/>
            <w:tcBorders>
              <w:top w:val="nil"/>
              <w:left w:val="single" w:sz="4" w:space="0" w:color="auto"/>
              <w:bottom w:val="nil"/>
              <w:right w:val="single" w:sz="4" w:space="0" w:color="auto"/>
            </w:tcBorders>
            <w:hideMark/>
          </w:tcPr>
          <w:p w14:paraId="5AD027C1" w14:textId="77777777" w:rsidR="00873944" w:rsidRDefault="00873944" w:rsidP="00D35FA0">
            <w:pPr>
              <w:pStyle w:val="TAL"/>
              <w:rPr>
                <w:noProof/>
              </w:rPr>
            </w:pPr>
            <w:r>
              <w:rPr>
                <w:noProof/>
              </w:rPr>
              <w:t>RSC info list (octet o3+7 to o4):</w:t>
            </w:r>
          </w:p>
          <w:p w14:paraId="7E920F72" w14:textId="77777777" w:rsidR="00873944" w:rsidRDefault="00873944" w:rsidP="00D35FA0">
            <w:pPr>
              <w:pStyle w:val="TAL"/>
            </w:pPr>
            <w:r>
              <w:rPr>
                <w:noProof/>
              </w:rPr>
              <w:t xml:space="preserve">The RSC info list field is </w:t>
            </w:r>
            <w:r>
              <w:t xml:space="preserve">coded according to figure 5.13.2.12 and table 5.13.2.12 and contains the </w:t>
            </w:r>
            <w:r>
              <w:rPr>
                <w:noProof/>
              </w:rPr>
              <w:t>RSCs related paramters</w:t>
            </w:r>
            <w:r>
              <w:t>.</w:t>
            </w:r>
          </w:p>
          <w:p w14:paraId="44677DAD" w14:textId="77777777" w:rsidR="00873944" w:rsidRDefault="00873944" w:rsidP="00D35FA0">
            <w:pPr>
              <w:pStyle w:val="TAL"/>
            </w:pPr>
          </w:p>
        </w:tc>
      </w:tr>
      <w:tr w:rsidR="00F816E8" w:rsidRPr="006269AF" w14:paraId="4FEEFB1D" w14:textId="77777777" w:rsidTr="004D75A5">
        <w:trPr>
          <w:gridBefore w:val="2"/>
          <w:gridAfter w:val="1"/>
          <w:wBefore w:w="139" w:type="dxa"/>
          <w:wAfter w:w="53" w:type="dxa"/>
          <w:cantSplit/>
          <w:jc w:val="center"/>
        </w:trPr>
        <w:tc>
          <w:tcPr>
            <w:tcW w:w="7130" w:type="dxa"/>
            <w:gridSpan w:val="4"/>
          </w:tcPr>
          <w:p w14:paraId="695D4BD1" w14:textId="0DD2C5FA" w:rsidR="00F816E8" w:rsidRDefault="00F816E8" w:rsidP="001F7213">
            <w:pPr>
              <w:pStyle w:val="TAL"/>
            </w:pPr>
            <w:r>
              <w:t>5G PKMF address information (octet o</w:t>
            </w:r>
            <w:r w:rsidR="00873944">
              <w:rPr>
                <w:lang w:eastAsia="zh-CN"/>
              </w:rPr>
              <w:t>4</w:t>
            </w:r>
            <w:r>
              <w:t>+1 to o</w:t>
            </w:r>
            <w:r>
              <w:rPr>
                <w:rFonts w:hint="eastAsia"/>
                <w:lang w:eastAsia="zh-CN"/>
              </w:rPr>
              <w:t>6</w:t>
            </w:r>
            <w:r>
              <w:t>):</w:t>
            </w:r>
          </w:p>
          <w:p w14:paraId="3B32799A" w14:textId="77777777" w:rsidR="00F816E8" w:rsidRDefault="00F816E8"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6FD945" w14:textId="77777777" w:rsidR="00F816E8" w:rsidRPr="006269AF" w:rsidRDefault="00F816E8" w:rsidP="001F7213">
            <w:pPr>
              <w:pStyle w:val="TAL"/>
              <w:rPr>
                <w:noProof/>
              </w:rPr>
            </w:pPr>
          </w:p>
        </w:tc>
      </w:tr>
      <w:tr w:rsidR="003779D0" w14:paraId="02E64BED" w14:textId="77777777" w:rsidTr="004D75A5">
        <w:trPr>
          <w:gridBefore w:val="3"/>
          <w:wBefore w:w="197" w:type="dxa"/>
          <w:cantSplit/>
          <w:jc w:val="center"/>
        </w:trPr>
        <w:tc>
          <w:tcPr>
            <w:tcW w:w="7125" w:type="dxa"/>
            <w:gridSpan w:val="4"/>
          </w:tcPr>
          <w:p w14:paraId="25A3404B" w14:textId="77777777" w:rsidR="003779D0" w:rsidRDefault="003779D0" w:rsidP="00616E32">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13</w:t>
            </w:r>
            <w:r>
              <w:t xml:space="preserve">.2.1, receiving entity shall ignore any superfluous octets located at the end of the </w:t>
            </w:r>
            <w:proofErr w:type="spellStart"/>
            <w:r>
              <w:t>ProSeP</w:t>
            </w:r>
            <w:proofErr w:type="spellEnd"/>
            <w:r>
              <w:t xml:space="preserve"> info contents.</w:t>
            </w:r>
          </w:p>
        </w:tc>
      </w:tr>
      <w:tr w:rsidR="003779D0" w14:paraId="63688970" w14:textId="77777777" w:rsidTr="004D75A5">
        <w:trPr>
          <w:gridBefore w:val="3"/>
          <w:wBefore w:w="197" w:type="dxa"/>
          <w:cantSplit/>
          <w:jc w:val="center"/>
        </w:trPr>
        <w:tc>
          <w:tcPr>
            <w:tcW w:w="7125" w:type="dxa"/>
            <w:gridSpan w:val="4"/>
          </w:tcPr>
          <w:p w14:paraId="57FB6BEF" w14:textId="77777777" w:rsidR="003779D0" w:rsidRPr="00B55796" w:rsidRDefault="003779D0" w:rsidP="00616E32">
            <w:pPr>
              <w:pStyle w:val="TAL"/>
            </w:pPr>
          </w:p>
        </w:tc>
      </w:tr>
    </w:tbl>
    <w:p w14:paraId="51005FFA" w14:textId="77777777" w:rsidR="003779D0" w:rsidRPr="002A5CB5" w:rsidRDefault="003779D0" w:rsidP="00120291">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3779D0" w14:paraId="6ACD4982" w14:textId="77777777" w:rsidTr="002D7F3B">
        <w:trPr>
          <w:gridBefore w:val="1"/>
          <w:wBefore w:w="10" w:type="dxa"/>
          <w:cantSplit/>
          <w:jc w:val="center"/>
        </w:trPr>
        <w:tc>
          <w:tcPr>
            <w:tcW w:w="691" w:type="dxa"/>
            <w:hideMark/>
          </w:tcPr>
          <w:p w14:paraId="166EC7C0" w14:textId="77777777" w:rsidR="003779D0" w:rsidRDefault="003779D0" w:rsidP="00616E32">
            <w:pPr>
              <w:pStyle w:val="TAC"/>
            </w:pPr>
            <w:r>
              <w:lastRenderedPageBreak/>
              <w:t>8</w:t>
            </w:r>
          </w:p>
        </w:tc>
        <w:tc>
          <w:tcPr>
            <w:tcW w:w="709" w:type="dxa"/>
            <w:hideMark/>
          </w:tcPr>
          <w:p w14:paraId="32F1C0A1" w14:textId="77777777" w:rsidR="003779D0" w:rsidRDefault="003779D0" w:rsidP="00616E32">
            <w:pPr>
              <w:pStyle w:val="TAC"/>
            </w:pPr>
            <w:r>
              <w:t>7</w:t>
            </w:r>
          </w:p>
        </w:tc>
        <w:tc>
          <w:tcPr>
            <w:tcW w:w="709" w:type="dxa"/>
            <w:hideMark/>
          </w:tcPr>
          <w:p w14:paraId="7F77BCF2" w14:textId="77777777" w:rsidR="003779D0" w:rsidRDefault="003779D0" w:rsidP="00616E32">
            <w:pPr>
              <w:pStyle w:val="TAC"/>
            </w:pPr>
            <w:r>
              <w:t>6</w:t>
            </w:r>
          </w:p>
        </w:tc>
        <w:tc>
          <w:tcPr>
            <w:tcW w:w="709" w:type="dxa"/>
            <w:hideMark/>
          </w:tcPr>
          <w:p w14:paraId="2F9895AA" w14:textId="77777777" w:rsidR="003779D0" w:rsidRDefault="003779D0" w:rsidP="00616E32">
            <w:pPr>
              <w:pStyle w:val="TAC"/>
            </w:pPr>
            <w:r>
              <w:t>5</w:t>
            </w:r>
          </w:p>
        </w:tc>
        <w:tc>
          <w:tcPr>
            <w:tcW w:w="709" w:type="dxa"/>
            <w:hideMark/>
          </w:tcPr>
          <w:p w14:paraId="0BB25714" w14:textId="77777777" w:rsidR="003779D0" w:rsidRDefault="003779D0" w:rsidP="00616E32">
            <w:pPr>
              <w:pStyle w:val="TAC"/>
            </w:pPr>
            <w:r>
              <w:t>4</w:t>
            </w:r>
          </w:p>
        </w:tc>
        <w:tc>
          <w:tcPr>
            <w:tcW w:w="709" w:type="dxa"/>
            <w:hideMark/>
          </w:tcPr>
          <w:p w14:paraId="53C35635" w14:textId="77777777" w:rsidR="003779D0" w:rsidRDefault="003779D0" w:rsidP="00616E32">
            <w:pPr>
              <w:pStyle w:val="TAC"/>
            </w:pPr>
            <w:r>
              <w:t>3</w:t>
            </w:r>
          </w:p>
        </w:tc>
        <w:tc>
          <w:tcPr>
            <w:tcW w:w="709" w:type="dxa"/>
            <w:hideMark/>
          </w:tcPr>
          <w:p w14:paraId="07CF1516" w14:textId="77777777" w:rsidR="003779D0" w:rsidRDefault="003779D0" w:rsidP="00616E32">
            <w:pPr>
              <w:pStyle w:val="TAC"/>
            </w:pPr>
            <w:r>
              <w:t>2</w:t>
            </w:r>
          </w:p>
        </w:tc>
        <w:tc>
          <w:tcPr>
            <w:tcW w:w="709" w:type="dxa"/>
            <w:hideMark/>
          </w:tcPr>
          <w:p w14:paraId="2E689AB3" w14:textId="77777777" w:rsidR="003779D0" w:rsidRDefault="003779D0" w:rsidP="00616E32">
            <w:pPr>
              <w:pStyle w:val="TAC"/>
            </w:pPr>
            <w:r>
              <w:t>1</w:t>
            </w:r>
          </w:p>
        </w:tc>
        <w:tc>
          <w:tcPr>
            <w:tcW w:w="1346" w:type="dxa"/>
          </w:tcPr>
          <w:p w14:paraId="7E039738" w14:textId="77777777" w:rsidR="003779D0" w:rsidRDefault="003779D0" w:rsidP="00616E32">
            <w:pPr>
              <w:pStyle w:val="TAL"/>
            </w:pPr>
          </w:p>
        </w:tc>
      </w:tr>
      <w:tr w:rsidR="003779D0" w14:paraId="69A788B3" w14:textId="77777777" w:rsidTr="002D7F3B">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6089FE54" w14:textId="77777777" w:rsidR="003779D0" w:rsidRDefault="003779D0" w:rsidP="00616E32">
            <w:pPr>
              <w:pStyle w:val="TAC"/>
              <w:rPr>
                <w:noProof/>
              </w:rPr>
            </w:pPr>
          </w:p>
          <w:p w14:paraId="28EED155" w14:textId="77777777" w:rsidR="003779D0" w:rsidRDefault="003779D0" w:rsidP="00616E32">
            <w:pPr>
              <w:pStyle w:val="TAC"/>
            </w:pPr>
            <w:r>
              <w:rPr>
                <w:noProof/>
              </w:rPr>
              <w:t>Length of served by NG-RAN</w:t>
            </w:r>
            <w:r>
              <w:t xml:space="preserve"> </w:t>
            </w:r>
            <w:r>
              <w:rPr>
                <w:noProof/>
              </w:rPr>
              <w:t>contents</w:t>
            </w:r>
          </w:p>
        </w:tc>
        <w:tc>
          <w:tcPr>
            <w:tcW w:w="1346" w:type="dxa"/>
          </w:tcPr>
          <w:p w14:paraId="6CE1642C" w14:textId="77777777" w:rsidR="003779D0" w:rsidRDefault="003779D0" w:rsidP="00616E32">
            <w:pPr>
              <w:pStyle w:val="TAL"/>
            </w:pPr>
            <w:r>
              <w:t>octet k+8</w:t>
            </w:r>
          </w:p>
          <w:p w14:paraId="1DCCD1F7" w14:textId="77777777" w:rsidR="003779D0" w:rsidRDefault="003779D0" w:rsidP="00616E32">
            <w:pPr>
              <w:pStyle w:val="TAL"/>
            </w:pPr>
          </w:p>
          <w:p w14:paraId="559FAC73" w14:textId="77777777" w:rsidR="003779D0" w:rsidRDefault="003779D0" w:rsidP="00616E32">
            <w:pPr>
              <w:pStyle w:val="TAL"/>
            </w:pPr>
            <w:r>
              <w:t>octet k+9</w:t>
            </w:r>
          </w:p>
        </w:tc>
      </w:tr>
      <w:tr w:rsidR="003779D0" w14:paraId="6A37B82F" w14:textId="77777777" w:rsidTr="002D7F3B">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5B341B75" w14:textId="77777777" w:rsidR="003779D0" w:rsidRDefault="003779D0" w:rsidP="00616E32">
            <w:pPr>
              <w:pStyle w:val="TAC"/>
            </w:pPr>
          </w:p>
          <w:p w14:paraId="790E4EF0" w14:textId="77777777" w:rsidR="003779D0" w:rsidRDefault="003779D0" w:rsidP="00616E32">
            <w:pPr>
              <w:pStyle w:val="TAC"/>
              <w:rPr>
                <w:lang w:eastAsia="zh-CN"/>
              </w:rPr>
            </w:pPr>
            <w:r>
              <w:t>Authorized PLMN list for layer-3 relay UE</w:t>
            </w:r>
          </w:p>
        </w:tc>
        <w:tc>
          <w:tcPr>
            <w:tcW w:w="1346" w:type="dxa"/>
            <w:tcBorders>
              <w:top w:val="nil"/>
              <w:left w:val="single" w:sz="6" w:space="0" w:color="auto"/>
              <w:bottom w:val="nil"/>
              <w:right w:val="nil"/>
            </w:tcBorders>
          </w:tcPr>
          <w:p w14:paraId="34F73B8F" w14:textId="77777777" w:rsidR="003779D0" w:rsidRDefault="003779D0" w:rsidP="00616E32">
            <w:pPr>
              <w:pStyle w:val="TAL"/>
            </w:pPr>
            <w:r>
              <w:t>octet k+10</w:t>
            </w:r>
          </w:p>
          <w:p w14:paraId="0BB4A5DC" w14:textId="77777777" w:rsidR="003779D0" w:rsidRDefault="003779D0" w:rsidP="00616E32">
            <w:pPr>
              <w:pStyle w:val="TAL"/>
            </w:pPr>
          </w:p>
          <w:p w14:paraId="2C4B9249" w14:textId="77777777" w:rsidR="003779D0" w:rsidRDefault="003779D0" w:rsidP="00616E32">
            <w:pPr>
              <w:pStyle w:val="TAL"/>
            </w:pPr>
            <w:r>
              <w:t>octet o50</w:t>
            </w:r>
          </w:p>
        </w:tc>
      </w:tr>
      <w:tr w:rsidR="00B335F8" w:rsidRPr="0027632B" w14:paraId="51214DE2" w14:textId="77777777" w:rsidTr="002D7F3B">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83A3CAD" w14:textId="77777777" w:rsidR="00B335F8" w:rsidRPr="0027632B" w:rsidRDefault="00B335F8" w:rsidP="00D35FA0">
            <w:pPr>
              <w:pStyle w:val="TAC"/>
            </w:pPr>
            <w:r w:rsidRPr="0027632B">
              <w:t>0</w:t>
            </w:r>
          </w:p>
          <w:p w14:paraId="4D3695E8"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221D60C" w14:textId="77777777" w:rsidR="00B335F8" w:rsidRPr="0027632B" w:rsidRDefault="00B335F8" w:rsidP="00D35FA0">
            <w:pPr>
              <w:pStyle w:val="TAC"/>
            </w:pPr>
            <w:r w:rsidRPr="0027632B">
              <w:t>0</w:t>
            </w:r>
          </w:p>
          <w:p w14:paraId="271D725D"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FB911C2" w14:textId="77777777" w:rsidR="00B335F8" w:rsidRPr="0027632B" w:rsidRDefault="00B335F8" w:rsidP="00D35FA0">
            <w:pPr>
              <w:pStyle w:val="TAC"/>
            </w:pPr>
            <w:r w:rsidRPr="0027632B">
              <w:t>0</w:t>
            </w:r>
          </w:p>
          <w:p w14:paraId="69EB0D40"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9683EEA" w14:textId="77777777" w:rsidR="00B335F8" w:rsidRPr="0027632B" w:rsidRDefault="00B335F8" w:rsidP="00D35FA0">
            <w:pPr>
              <w:pStyle w:val="TAC"/>
            </w:pPr>
            <w:r w:rsidRPr="0027632B">
              <w:t>0</w:t>
            </w:r>
          </w:p>
          <w:p w14:paraId="2F42A213"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50918A" w14:textId="77777777" w:rsidR="00B335F8" w:rsidRPr="00EE5FD8" w:rsidRDefault="00B335F8" w:rsidP="00D35FA0">
            <w:pPr>
              <w:pStyle w:val="TAC"/>
            </w:pPr>
            <w:r w:rsidRPr="00EE5FD8">
              <w:t>0</w:t>
            </w:r>
          </w:p>
          <w:p w14:paraId="6FEC1E6A"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057CD0E" w14:textId="77777777" w:rsidR="00B335F8" w:rsidRPr="00EE5FD8" w:rsidRDefault="00B335F8" w:rsidP="00D35FA0">
            <w:pPr>
              <w:pStyle w:val="TAC"/>
            </w:pPr>
            <w:r w:rsidRPr="00EE5FD8">
              <w:t>0</w:t>
            </w:r>
          </w:p>
          <w:p w14:paraId="5362785D"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05F4E" w14:textId="77777777" w:rsidR="00B335F8" w:rsidRPr="00EE5FD8" w:rsidRDefault="00B335F8" w:rsidP="00D35FA0">
            <w:pPr>
              <w:pStyle w:val="TAC"/>
            </w:pPr>
            <w:r w:rsidRPr="00EE5FD8">
              <w:t>0</w:t>
            </w:r>
          </w:p>
          <w:p w14:paraId="2044ECCF"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F3D80E4" w14:textId="77777777" w:rsidR="00B335F8" w:rsidRPr="0027632B" w:rsidRDefault="00B335F8" w:rsidP="00D35FA0">
            <w:pPr>
              <w:pStyle w:val="TAC"/>
            </w:pPr>
            <w:r>
              <w:t>SNAI</w:t>
            </w:r>
          </w:p>
        </w:tc>
        <w:tc>
          <w:tcPr>
            <w:tcW w:w="1346" w:type="dxa"/>
            <w:tcBorders>
              <w:top w:val="nil"/>
              <w:left w:val="single" w:sz="6" w:space="0" w:color="auto"/>
              <w:bottom w:val="nil"/>
              <w:right w:val="nil"/>
            </w:tcBorders>
            <w:hideMark/>
          </w:tcPr>
          <w:p w14:paraId="45866D70" w14:textId="77777777" w:rsidR="00B335F8" w:rsidRPr="0027632B" w:rsidRDefault="00B335F8" w:rsidP="00D35FA0">
            <w:pPr>
              <w:pStyle w:val="TAC"/>
              <w:jc w:val="left"/>
            </w:pPr>
            <w:r w:rsidRPr="0027632B">
              <w:t>octet o</w:t>
            </w:r>
            <w:r>
              <w:t>50</w:t>
            </w:r>
            <w:r w:rsidRPr="0027632B">
              <w:t>+</w:t>
            </w:r>
            <w:r>
              <w:t>1</w:t>
            </w:r>
          </w:p>
        </w:tc>
      </w:tr>
    </w:tbl>
    <w:p w14:paraId="76A1CFB8" w14:textId="77777777" w:rsidR="003779D0" w:rsidRDefault="003779D0" w:rsidP="003779D0">
      <w:pPr>
        <w:pStyle w:val="TF"/>
      </w:pPr>
      <w:bookmarkStart w:id="695" w:name="_CRFigure5_13_2_2"/>
      <w:r>
        <w:t>Figure </w:t>
      </w:r>
      <w:bookmarkEnd w:id="695"/>
      <w:r>
        <w:t>5.</w:t>
      </w:r>
      <w:r>
        <w:rPr>
          <w:rFonts w:hint="eastAsia"/>
          <w:lang w:eastAsia="zh-CN"/>
        </w:rPr>
        <w:t>13</w:t>
      </w:r>
      <w:r>
        <w:t>.2.2: Served by NG-RAN</w:t>
      </w:r>
    </w:p>
    <w:p w14:paraId="38AAAE38" w14:textId="77777777" w:rsidR="003779D0" w:rsidRDefault="003779D0" w:rsidP="003779D0">
      <w:pPr>
        <w:pStyle w:val="TH"/>
      </w:pPr>
      <w:bookmarkStart w:id="696" w:name="_CRTable5_13_2_2"/>
      <w:r>
        <w:t>Table </w:t>
      </w:r>
      <w:bookmarkEnd w:id="696"/>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3779D0" w14:paraId="7D9B433E" w14:textId="77777777" w:rsidTr="008821CA">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6EA753C" w14:textId="77777777" w:rsidR="003779D0" w:rsidRDefault="003779D0" w:rsidP="00616E32">
            <w:pPr>
              <w:pStyle w:val="TAL"/>
            </w:pPr>
            <w:r>
              <w:t>Authorized PLMN list for layer-3 relay UE:</w:t>
            </w:r>
          </w:p>
          <w:p w14:paraId="6BA03EEF" w14:textId="77777777" w:rsidR="003779D0" w:rsidRDefault="003779D0" w:rsidP="00616E32">
            <w:pPr>
              <w:pStyle w:val="TAL"/>
            </w:pPr>
            <w:r>
              <w:t>The authorized PLMN list for layer-3 UE-to-UE relay UE field is coded according to figure 5.</w:t>
            </w:r>
            <w:r>
              <w:rPr>
                <w:rFonts w:hint="eastAsia"/>
                <w:lang w:eastAsia="zh-CN"/>
              </w:rPr>
              <w:t>13</w:t>
            </w:r>
            <w:r>
              <w:t>.2.3 and table 5.8.2.3</w:t>
            </w:r>
            <w:r>
              <w:rPr>
                <w:noProof/>
              </w:rPr>
              <w:t>.</w:t>
            </w:r>
          </w:p>
        </w:tc>
      </w:tr>
      <w:tr w:rsidR="003779D0" w14:paraId="7CAAB92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486F9B6E" w14:textId="77777777" w:rsidR="003779D0" w:rsidRDefault="003779D0" w:rsidP="00616E32">
            <w:pPr>
              <w:pStyle w:val="TAL"/>
            </w:pPr>
          </w:p>
        </w:tc>
      </w:tr>
      <w:tr w:rsidR="003779D0" w:rsidRPr="00175DD3" w14:paraId="543ECD3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C8EFAF8" w14:textId="77777777" w:rsidR="003779D0" w:rsidRPr="00175DD3" w:rsidDel="00CA791F" w:rsidRDefault="003779D0" w:rsidP="00616E32">
            <w:pPr>
              <w:pStyle w:val="TAL"/>
            </w:pPr>
            <w:r w:rsidRPr="00175DD3">
              <w:t>If the length of Served by NG-RAN field is bigger than indicated in figure 5.5.2.2, receiving entity shall ignore any superfluous octets located at the end of the Served by NG-RAN.</w:t>
            </w:r>
          </w:p>
        </w:tc>
      </w:tr>
      <w:tr w:rsidR="00B335F8" w:rsidRPr="00175DD3" w14:paraId="23B0C034" w14:textId="77777777" w:rsidTr="008821CA">
        <w:trPr>
          <w:cantSplit/>
          <w:jc w:val="center"/>
        </w:trPr>
        <w:tc>
          <w:tcPr>
            <w:tcW w:w="7108" w:type="dxa"/>
            <w:gridSpan w:val="3"/>
            <w:tcBorders>
              <w:top w:val="nil"/>
              <w:left w:val="single" w:sz="4" w:space="0" w:color="auto"/>
              <w:bottom w:val="nil"/>
              <w:right w:val="single" w:sz="4" w:space="0" w:color="auto"/>
            </w:tcBorders>
          </w:tcPr>
          <w:p w14:paraId="60331B72" w14:textId="77777777" w:rsidR="00B335F8" w:rsidRPr="00175DD3" w:rsidRDefault="00B335F8" w:rsidP="00D35FA0">
            <w:pPr>
              <w:pStyle w:val="TAL"/>
            </w:pPr>
          </w:p>
        </w:tc>
      </w:tr>
      <w:tr w:rsidR="00B335F8" w:rsidRPr="00D755F4" w:rsidDel="00CA791F" w14:paraId="42B5AC11" w14:textId="77777777" w:rsidTr="008821CA">
        <w:trPr>
          <w:cantSplit/>
          <w:jc w:val="center"/>
        </w:trPr>
        <w:tc>
          <w:tcPr>
            <w:tcW w:w="7108" w:type="dxa"/>
            <w:gridSpan w:val="3"/>
            <w:tcBorders>
              <w:top w:val="nil"/>
              <w:left w:val="single" w:sz="4" w:space="0" w:color="auto"/>
              <w:bottom w:val="nil"/>
              <w:right w:val="single" w:sz="4" w:space="0" w:color="auto"/>
            </w:tcBorders>
          </w:tcPr>
          <w:p w14:paraId="4ECA51EC" w14:textId="77777777" w:rsidR="00B335F8" w:rsidRPr="00D755F4" w:rsidDel="00CA791F" w:rsidRDefault="00B335F8" w:rsidP="00D35FA0">
            <w:pPr>
              <w:pStyle w:val="TAL"/>
            </w:pPr>
            <w:r w:rsidRPr="00D755F4">
              <w:t xml:space="preserve">Subscribed SNPN </w:t>
            </w:r>
            <w:r w:rsidRPr="00B71FB3">
              <w:t xml:space="preserve">authorization </w:t>
            </w:r>
            <w:r w:rsidRPr="00D755F4">
              <w:t>indicator (SN</w:t>
            </w:r>
            <w:r>
              <w:t>A</w:t>
            </w:r>
            <w:r w:rsidRPr="00D755F4">
              <w:t>I) (octet o</w:t>
            </w:r>
            <w:r>
              <w:t>50</w:t>
            </w:r>
            <w:r w:rsidRPr="00D755F4">
              <w:t>+1 bit 1)</w:t>
            </w:r>
          </w:p>
        </w:tc>
      </w:tr>
      <w:tr w:rsidR="00B335F8" w:rsidRPr="00D755F4" w:rsidDel="00CA791F" w14:paraId="0D21A85D" w14:textId="77777777" w:rsidTr="008821CA">
        <w:trPr>
          <w:cantSplit/>
          <w:jc w:val="center"/>
        </w:trPr>
        <w:tc>
          <w:tcPr>
            <w:tcW w:w="7108" w:type="dxa"/>
            <w:gridSpan w:val="3"/>
            <w:tcBorders>
              <w:top w:val="nil"/>
              <w:left w:val="single" w:sz="4" w:space="0" w:color="auto"/>
              <w:bottom w:val="nil"/>
              <w:right w:val="single" w:sz="4" w:space="0" w:color="auto"/>
            </w:tcBorders>
          </w:tcPr>
          <w:p w14:paraId="4E96E024" w14:textId="77777777" w:rsidR="00B335F8" w:rsidRPr="00D755F4" w:rsidDel="00CA791F" w:rsidRDefault="00B335F8" w:rsidP="00D35FA0">
            <w:pPr>
              <w:pStyle w:val="TAL"/>
            </w:pPr>
            <w:r w:rsidRPr="00D755F4">
              <w:t>Bit</w:t>
            </w:r>
          </w:p>
        </w:tc>
      </w:tr>
      <w:tr w:rsidR="00B335F8" w:rsidRPr="00D755F4" w14:paraId="668AF09B" w14:textId="77777777" w:rsidTr="008821CA">
        <w:trPr>
          <w:cantSplit/>
          <w:jc w:val="center"/>
        </w:trPr>
        <w:tc>
          <w:tcPr>
            <w:tcW w:w="7108" w:type="dxa"/>
            <w:gridSpan w:val="3"/>
            <w:tcBorders>
              <w:top w:val="nil"/>
              <w:left w:val="single" w:sz="4" w:space="0" w:color="auto"/>
              <w:bottom w:val="nil"/>
              <w:right w:val="single" w:sz="4" w:space="0" w:color="auto"/>
            </w:tcBorders>
          </w:tcPr>
          <w:p w14:paraId="5F449EBF" w14:textId="77777777" w:rsidR="00B335F8" w:rsidRPr="00D755F4" w:rsidRDefault="00B335F8" w:rsidP="00D35FA0">
            <w:pPr>
              <w:pStyle w:val="TAL"/>
              <w:rPr>
                <w:b/>
                <w:bCs/>
              </w:rPr>
            </w:pPr>
            <w:r w:rsidRPr="00D755F4">
              <w:rPr>
                <w:b/>
                <w:bCs/>
              </w:rPr>
              <w:t>1</w:t>
            </w:r>
          </w:p>
        </w:tc>
      </w:tr>
      <w:tr w:rsidR="00B335F8" w:rsidRPr="00D755F4" w14:paraId="073F96DA" w14:textId="77777777" w:rsidTr="008821CA">
        <w:trPr>
          <w:cantSplit/>
          <w:jc w:val="center"/>
        </w:trPr>
        <w:tc>
          <w:tcPr>
            <w:tcW w:w="293" w:type="dxa"/>
            <w:gridSpan w:val="2"/>
            <w:tcBorders>
              <w:top w:val="nil"/>
              <w:left w:val="single" w:sz="4" w:space="0" w:color="auto"/>
              <w:bottom w:val="nil"/>
              <w:right w:val="nil"/>
            </w:tcBorders>
          </w:tcPr>
          <w:p w14:paraId="7B3D67BC" w14:textId="77777777" w:rsidR="00B335F8" w:rsidRPr="00D755F4" w:rsidRDefault="00B335F8" w:rsidP="00D35FA0">
            <w:pPr>
              <w:pStyle w:val="TAL"/>
            </w:pPr>
            <w:r w:rsidRPr="00D755F4">
              <w:t>0</w:t>
            </w:r>
          </w:p>
        </w:tc>
        <w:tc>
          <w:tcPr>
            <w:tcW w:w="6815" w:type="dxa"/>
            <w:tcBorders>
              <w:top w:val="nil"/>
              <w:left w:val="nil"/>
              <w:bottom w:val="nil"/>
              <w:right w:val="single" w:sz="4" w:space="0" w:color="auto"/>
            </w:tcBorders>
          </w:tcPr>
          <w:p w14:paraId="7DC19A0B" w14:textId="77777777" w:rsidR="00B335F8" w:rsidRPr="00D755F4" w:rsidRDefault="00B335F8" w:rsidP="00D35FA0">
            <w:pPr>
              <w:pStyle w:val="TAL"/>
            </w:pPr>
            <w:r w:rsidRPr="00D755F4">
              <w:t>Subscribed SNPN is</w:t>
            </w:r>
            <w:r>
              <w:t xml:space="preserve"> </w:t>
            </w:r>
            <w:r w:rsidRPr="002D0F7D">
              <w:t>not authorized</w:t>
            </w:r>
          </w:p>
        </w:tc>
      </w:tr>
      <w:tr w:rsidR="00B335F8" w:rsidRPr="00D755F4" w14:paraId="3244D2D7" w14:textId="77777777" w:rsidTr="008821CA">
        <w:trPr>
          <w:cantSplit/>
          <w:jc w:val="center"/>
        </w:trPr>
        <w:tc>
          <w:tcPr>
            <w:tcW w:w="293" w:type="dxa"/>
            <w:gridSpan w:val="2"/>
            <w:tcBorders>
              <w:top w:val="nil"/>
              <w:left w:val="single" w:sz="4" w:space="0" w:color="auto"/>
              <w:bottom w:val="nil"/>
              <w:right w:val="nil"/>
            </w:tcBorders>
          </w:tcPr>
          <w:p w14:paraId="2D8AF09A" w14:textId="77777777" w:rsidR="00B335F8" w:rsidRPr="00D755F4" w:rsidRDefault="00B335F8" w:rsidP="00D35FA0">
            <w:pPr>
              <w:pStyle w:val="TAL"/>
            </w:pPr>
            <w:r w:rsidRPr="00D755F4">
              <w:t>1</w:t>
            </w:r>
          </w:p>
        </w:tc>
        <w:tc>
          <w:tcPr>
            <w:tcW w:w="6815" w:type="dxa"/>
            <w:tcBorders>
              <w:top w:val="nil"/>
              <w:left w:val="nil"/>
              <w:bottom w:val="nil"/>
              <w:right w:val="single" w:sz="4" w:space="0" w:color="auto"/>
            </w:tcBorders>
          </w:tcPr>
          <w:p w14:paraId="463D21C1" w14:textId="77777777" w:rsidR="00B335F8" w:rsidRPr="00D755F4" w:rsidRDefault="00B335F8" w:rsidP="00D35FA0">
            <w:pPr>
              <w:pStyle w:val="TAL"/>
            </w:pPr>
            <w:r w:rsidRPr="00D755F4">
              <w:t>Subscribed SNPN is</w:t>
            </w:r>
            <w:r>
              <w:t xml:space="preserve"> </w:t>
            </w:r>
            <w:r w:rsidRPr="002D0F7D">
              <w:t>authorized</w:t>
            </w:r>
          </w:p>
        </w:tc>
      </w:tr>
      <w:tr w:rsidR="00B335F8" w14:paraId="2D4EFC6D" w14:textId="77777777" w:rsidTr="008821CA">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6AB49898" w14:textId="77777777" w:rsidR="00B335F8" w:rsidRDefault="00B335F8" w:rsidP="00616E32">
            <w:pPr>
              <w:pStyle w:val="TAL"/>
            </w:pPr>
          </w:p>
        </w:tc>
      </w:tr>
    </w:tbl>
    <w:p w14:paraId="4C328904"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779D0" w14:paraId="2B1E9227" w14:textId="77777777" w:rsidTr="00616E32">
        <w:trPr>
          <w:jc w:val="center"/>
        </w:trPr>
        <w:tc>
          <w:tcPr>
            <w:tcW w:w="5671" w:type="dxa"/>
            <w:tcBorders>
              <w:top w:val="single" w:sz="6" w:space="0" w:color="auto"/>
              <w:left w:val="single" w:sz="6" w:space="0" w:color="auto"/>
              <w:bottom w:val="single" w:sz="6" w:space="0" w:color="auto"/>
              <w:right w:val="single" w:sz="6" w:space="0" w:color="auto"/>
            </w:tcBorders>
          </w:tcPr>
          <w:p w14:paraId="49BF361E" w14:textId="77777777" w:rsidR="003779D0" w:rsidRDefault="003779D0" w:rsidP="00616E32">
            <w:pPr>
              <w:pStyle w:val="TAC"/>
              <w:rPr>
                <w:noProof/>
              </w:rPr>
            </w:pPr>
          </w:p>
          <w:p w14:paraId="478C0AAB" w14:textId="77777777" w:rsidR="003779D0" w:rsidRDefault="003779D0" w:rsidP="00616E32">
            <w:pPr>
              <w:pStyle w:val="TAC"/>
            </w:pPr>
            <w:r>
              <w:rPr>
                <w:noProof/>
              </w:rPr>
              <w:t xml:space="preserve">Length of </w:t>
            </w:r>
            <w:r>
              <w:t xml:space="preserve">authorized PLMN list </w:t>
            </w:r>
            <w:r>
              <w:rPr>
                <w:noProof/>
              </w:rPr>
              <w:t>contents</w:t>
            </w:r>
          </w:p>
        </w:tc>
        <w:tc>
          <w:tcPr>
            <w:tcW w:w="1346" w:type="dxa"/>
          </w:tcPr>
          <w:p w14:paraId="62821FEE" w14:textId="77777777" w:rsidR="003779D0" w:rsidRDefault="003779D0" w:rsidP="00616E32">
            <w:pPr>
              <w:pStyle w:val="TAL"/>
            </w:pPr>
            <w:r>
              <w:t>octet k+10</w:t>
            </w:r>
          </w:p>
          <w:p w14:paraId="350FD730" w14:textId="77777777" w:rsidR="003779D0" w:rsidRDefault="003779D0" w:rsidP="00616E32">
            <w:pPr>
              <w:pStyle w:val="TAL"/>
            </w:pPr>
          </w:p>
          <w:p w14:paraId="3BBF0B3A" w14:textId="77777777" w:rsidR="003779D0" w:rsidRDefault="003779D0" w:rsidP="00616E32">
            <w:pPr>
              <w:pStyle w:val="TAL"/>
            </w:pPr>
            <w:r>
              <w:t>octet k+11</w:t>
            </w:r>
          </w:p>
        </w:tc>
      </w:tr>
      <w:tr w:rsidR="003779D0" w14:paraId="66D360FD"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9B317" w14:textId="77777777" w:rsidR="003779D0" w:rsidRDefault="003779D0" w:rsidP="00616E32">
            <w:pPr>
              <w:pStyle w:val="TAC"/>
            </w:pPr>
          </w:p>
          <w:p w14:paraId="10B859CB" w14:textId="77777777" w:rsidR="003779D0" w:rsidRDefault="003779D0" w:rsidP="00616E32">
            <w:pPr>
              <w:pStyle w:val="TAC"/>
            </w:pPr>
            <w:r>
              <w:t>Authorized PLMN 1</w:t>
            </w:r>
          </w:p>
        </w:tc>
        <w:tc>
          <w:tcPr>
            <w:tcW w:w="1346" w:type="dxa"/>
            <w:tcBorders>
              <w:top w:val="nil"/>
              <w:left w:val="single" w:sz="6" w:space="0" w:color="auto"/>
              <w:bottom w:val="nil"/>
              <w:right w:val="nil"/>
            </w:tcBorders>
          </w:tcPr>
          <w:p w14:paraId="0B596B75" w14:textId="77777777" w:rsidR="003779D0" w:rsidRDefault="003779D0" w:rsidP="00616E32">
            <w:pPr>
              <w:pStyle w:val="TAL"/>
            </w:pPr>
            <w:r>
              <w:t>octet (k+12)*</w:t>
            </w:r>
          </w:p>
          <w:p w14:paraId="007C2F84" w14:textId="77777777" w:rsidR="003779D0" w:rsidRDefault="003779D0" w:rsidP="00616E32">
            <w:pPr>
              <w:pStyle w:val="TAL"/>
            </w:pPr>
          </w:p>
          <w:p w14:paraId="37377D6C" w14:textId="77777777" w:rsidR="003779D0" w:rsidRDefault="003779D0" w:rsidP="00616E32">
            <w:pPr>
              <w:pStyle w:val="TAL"/>
            </w:pPr>
            <w:r>
              <w:t>octet (k+14)*</w:t>
            </w:r>
          </w:p>
        </w:tc>
      </w:tr>
      <w:tr w:rsidR="003779D0" w14:paraId="7FF3BF54"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3CBD86" w14:textId="77777777" w:rsidR="003779D0" w:rsidRDefault="003779D0" w:rsidP="00616E32">
            <w:pPr>
              <w:pStyle w:val="TAC"/>
            </w:pPr>
          </w:p>
          <w:p w14:paraId="733FA1EE" w14:textId="77777777" w:rsidR="003779D0" w:rsidRDefault="003779D0" w:rsidP="00616E32">
            <w:pPr>
              <w:pStyle w:val="TAC"/>
            </w:pPr>
            <w:r>
              <w:t>Authorized PLMN 2</w:t>
            </w:r>
          </w:p>
        </w:tc>
        <w:tc>
          <w:tcPr>
            <w:tcW w:w="1346" w:type="dxa"/>
            <w:tcBorders>
              <w:top w:val="nil"/>
              <w:left w:val="single" w:sz="6" w:space="0" w:color="auto"/>
              <w:bottom w:val="nil"/>
              <w:right w:val="nil"/>
            </w:tcBorders>
          </w:tcPr>
          <w:p w14:paraId="6B342902" w14:textId="77777777" w:rsidR="003779D0" w:rsidRDefault="003779D0" w:rsidP="00616E32">
            <w:pPr>
              <w:pStyle w:val="TAL"/>
            </w:pPr>
            <w:r>
              <w:t>octet (k+15)*</w:t>
            </w:r>
          </w:p>
          <w:p w14:paraId="4B16342D" w14:textId="77777777" w:rsidR="003779D0" w:rsidRDefault="003779D0" w:rsidP="00616E32">
            <w:pPr>
              <w:pStyle w:val="TAL"/>
            </w:pPr>
          </w:p>
          <w:p w14:paraId="2DDC8554" w14:textId="77777777" w:rsidR="003779D0" w:rsidRDefault="003779D0" w:rsidP="00616E32">
            <w:pPr>
              <w:pStyle w:val="TAL"/>
            </w:pPr>
            <w:r>
              <w:t>octet (k+17)*</w:t>
            </w:r>
          </w:p>
        </w:tc>
      </w:tr>
      <w:tr w:rsidR="003779D0" w14:paraId="3B726D55"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FFF539" w14:textId="77777777" w:rsidR="003779D0" w:rsidRDefault="003779D0" w:rsidP="00616E32">
            <w:pPr>
              <w:pStyle w:val="TAC"/>
            </w:pPr>
          </w:p>
          <w:p w14:paraId="2A6F615A" w14:textId="77777777" w:rsidR="003779D0" w:rsidRDefault="003779D0" w:rsidP="00616E32">
            <w:pPr>
              <w:pStyle w:val="TAC"/>
            </w:pPr>
            <w:r>
              <w:t>…</w:t>
            </w:r>
          </w:p>
        </w:tc>
        <w:tc>
          <w:tcPr>
            <w:tcW w:w="1346" w:type="dxa"/>
            <w:tcBorders>
              <w:top w:val="nil"/>
              <w:left w:val="single" w:sz="6" w:space="0" w:color="auto"/>
              <w:bottom w:val="nil"/>
              <w:right w:val="nil"/>
            </w:tcBorders>
          </w:tcPr>
          <w:p w14:paraId="0DF684C7" w14:textId="77777777" w:rsidR="003779D0" w:rsidRDefault="003779D0" w:rsidP="00616E32">
            <w:pPr>
              <w:pStyle w:val="TAL"/>
            </w:pPr>
            <w:r>
              <w:t>octet (k+18)*</w:t>
            </w:r>
          </w:p>
          <w:p w14:paraId="455079EB" w14:textId="77777777" w:rsidR="003779D0" w:rsidRDefault="003779D0" w:rsidP="00616E32">
            <w:pPr>
              <w:pStyle w:val="TAL"/>
            </w:pPr>
          </w:p>
          <w:p w14:paraId="3B620BFB" w14:textId="77777777" w:rsidR="003779D0" w:rsidRDefault="003779D0" w:rsidP="00616E32">
            <w:pPr>
              <w:pStyle w:val="TAL"/>
            </w:pPr>
            <w:r>
              <w:t>octet (o50-3)*</w:t>
            </w:r>
          </w:p>
        </w:tc>
      </w:tr>
      <w:tr w:rsidR="003779D0" w14:paraId="4D9F3CC9"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D924DB" w14:textId="77777777" w:rsidR="003779D0" w:rsidRDefault="003779D0" w:rsidP="00616E32">
            <w:pPr>
              <w:pStyle w:val="TAC"/>
            </w:pPr>
          </w:p>
          <w:p w14:paraId="3867AA45" w14:textId="77777777" w:rsidR="003779D0" w:rsidRDefault="003779D0" w:rsidP="00616E32">
            <w:pPr>
              <w:pStyle w:val="TAC"/>
            </w:pPr>
            <w:r>
              <w:t xml:space="preserve">Authorized PLMN </w:t>
            </w:r>
            <w:r>
              <w:rPr>
                <w:noProof/>
              </w:rPr>
              <w:t>n</w:t>
            </w:r>
          </w:p>
        </w:tc>
        <w:tc>
          <w:tcPr>
            <w:tcW w:w="1346" w:type="dxa"/>
            <w:tcBorders>
              <w:top w:val="nil"/>
              <w:left w:val="single" w:sz="6" w:space="0" w:color="auto"/>
              <w:bottom w:val="nil"/>
              <w:right w:val="nil"/>
            </w:tcBorders>
          </w:tcPr>
          <w:p w14:paraId="7BFBE231" w14:textId="77777777" w:rsidR="003779D0" w:rsidRDefault="003779D0" w:rsidP="00616E32">
            <w:pPr>
              <w:pStyle w:val="TAL"/>
            </w:pPr>
            <w:r>
              <w:t>octet (o50-2)*</w:t>
            </w:r>
          </w:p>
          <w:p w14:paraId="09217CCC" w14:textId="77777777" w:rsidR="003779D0" w:rsidRDefault="003779D0" w:rsidP="00616E32">
            <w:pPr>
              <w:pStyle w:val="TAL"/>
            </w:pPr>
          </w:p>
          <w:p w14:paraId="64BD4F7C" w14:textId="77777777" w:rsidR="003779D0" w:rsidRDefault="003779D0" w:rsidP="00616E32">
            <w:pPr>
              <w:pStyle w:val="TAL"/>
            </w:pPr>
            <w:r>
              <w:t>octet o50*</w:t>
            </w:r>
          </w:p>
        </w:tc>
      </w:tr>
    </w:tbl>
    <w:p w14:paraId="70EBC4B5" w14:textId="77777777" w:rsidR="003779D0" w:rsidRDefault="003779D0" w:rsidP="003779D0">
      <w:pPr>
        <w:pStyle w:val="TF"/>
      </w:pPr>
      <w:bookmarkStart w:id="697" w:name="_CRFigure5_13_2_3"/>
      <w:r>
        <w:t>Figure </w:t>
      </w:r>
      <w:bookmarkEnd w:id="697"/>
      <w:r>
        <w:t>5.</w:t>
      </w:r>
      <w:r>
        <w:rPr>
          <w:rFonts w:hint="eastAsia"/>
          <w:lang w:eastAsia="zh-CN"/>
        </w:rPr>
        <w:t>13</w:t>
      </w:r>
      <w:r>
        <w:t>.2.3: Authorized PLMN list</w:t>
      </w:r>
    </w:p>
    <w:p w14:paraId="5EDFB5D3" w14:textId="77777777" w:rsidR="003779D0" w:rsidRDefault="003779D0" w:rsidP="003779D0">
      <w:pPr>
        <w:pStyle w:val="TH"/>
      </w:pPr>
      <w:bookmarkStart w:id="698" w:name="_CRTable5_13_2_3"/>
      <w:r>
        <w:t>Table </w:t>
      </w:r>
      <w:bookmarkEnd w:id="698"/>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4EE3ED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74F537E" w14:textId="77777777" w:rsidR="003779D0" w:rsidRDefault="003779D0" w:rsidP="00616E32">
            <w:pPr>
              <w:pStyle w:val="TAL"/>
            </w:pPr>
            <w:r>
              <w:t>Authorized PLMN:</w:t>
            </w:r>
          </w:p>
          <w:p w14:paraId="4942DB92" w14:textId="77777777" w:rsidR="003779D0" w:rsidRDefault="003779D0" w:rsidP="00616E32">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3779D0" w14:paraId="72E7DD9B"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2EE816B" w14:textId="77777777" w:rsidR="003779D0" w:rsidRDefault="003779D0" w:rsidP="00616E32">
            <w:pPr>
              <w:pStyle w:val="TAL"/>
            </w:pPr>
          </w:p>
        </w:tc>
      </w:tr>
    </w:tbl>
    <w:p w14:paraId="1CDC7B3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0DBA255E" w14:textId="77777777" w:rsidTr="00616E32">
        <w:trPr>
          <w:cantSplit/>
          <w:jc w:val="center"/>
        </w:trPr>
        <w:tc>
          <w:tcPr>
            <w:tcW w:w="708" w:type="dxa"/>
            <w:hideMark/>
          </w:tcPr>
          <w:p w14:paraId="51700AEE" w14:textId="77777777" w:rsidR="003779D0" w:rsidRDefault="003779D0" w:rsidP="00616E32">
            <w:pPr>
              <w:pStyle w:val="TAC"/>
            </w:pPr>
            <w:r>
              <w:lastRenderedPageBreak/>
              <w:t>8</w:t>
            </w:r>
          </w:p>
        </w:tc>
        <w:tc>
          <w:tcPr>
            <w:tcW w:w="709" w:type="dxa"/>
            <w:hideMark/>
          </w:tcPr>
          <w:p w14:paraId="52602267" w14:textId="77777777" w:rsidR="003779D0" w:rsidRDefault="003779D0" w:rsidP="00616E32">
            <w:pPr>
              <w:pStyle w:val="TAC"/>
            </w:pPr>
            <w:r>
              <w:t>7</w:t>
            </w:r>
          </w:p>
        </w:tc>
        <w:tc>
          <w:tcPr>
            <w:tcW w:w="709" w:type="dxa"/>
            <w:hideMark/>
          </w:tcPr>
          <w:p w14:paraId="4D14B05E" w14:textId="77777777" w:rsidR="003779D0" w:rsidRDefault="003779D0" w:rsidP="00616E32">
            <w:pPr>
              <w:pStyle w:val="TAC"/>
            </w:pPr>
            <w:r>
              <w:t>6</w:t>
            </w:r>
          </w:p>
        </w:tc>
        <w:tc>
          <w:tcPr>
            <w:tcW w:w="709" w:type="dxa"/>
            <w:hideMark/>
          </w:tcPr>
          <w:p w14:paraId="2DBEF605" w14:textId="77777777" w:rsidR="003779D0" w:rsidRDefault="003779D0" w:rsidP="00616E32">
            <w:pPr>
              <w:pStyle w:val="TAC"/>
            </w:pPr>
            <w:r>
              <w:t>5</w:t>
            </w:r>
          </w:p>
        </w:tc>
        <w:tc>
          <w:tcPr>
            <w:tcW w:w="709" w:type="dxa"/>
            <w:hideMark/>
          </w:tcPr>
          <w:p w14:paraId="11F0D890" w14:textId="77777777" w:rsidR="003779D0" w:rsidRDefault="003779D0" w:rsidP="00616E32">
            <w:pPr>
              <w:pStyle w:val="TAC"/>
            </w:pPr>
            <w:r>
              <w:t>4</w:t>
            </w:r>
          </w:p>
        </w:tc>
        <w:tc>
          <w:tcPr>
            <w:tcW w:w="709" w:type="dxa"/>
            <w:hideMark/>
          </w:tcPr>
          <w:p w14:paraId="5FB0CF5F" w14:textId="77777777" w:rsidR="003779D0" w:rsidRDefault="003779D0" w:rsidP="00616E32">
            <w:pPr>
              <w:pStyle w:val="TAC"/>
            </w:pPr>
            <w:r>
              <w:t>3</w:t>
            </w:r>
          </w:p>
        </w:tc>
        <w:tc>
          <w:tcPr>
            <w:tcW w:w="709" w:type="dxa"/>
            <w:hideMark/>
          </w:tcPr>
          <w:p w14:paraId="1D105F28" w14:textId="77777777" w:rsidR="003779D0" w:rsidRDefault="003779D0" w:rsidP="00616E32">
            <w:pPr>
              <w:pStyle w:val="TAC"/>
            </w:pPr>
            <w:r>
              <w:t>2</w:t>
            </w:r>
          </w:p>
        </w:tc>
        <w:tc>
          <w:tcPr>
            <w:tcW w:w="709" w:type="dxa"/>
            <w:hideMark/>
          </w:tcPr>
          <w:p w14:paraId="181F4DBC" w14:textId="77777777" w:rsidR="003779D0" w:rsidRDefault="003779D0" w:rsidP="00616E32">
            <w:pPr>
              <w:pStyle w:val="TAC"/>
            </w:pPr>
            <w:r>
              <w:t>1</w:t>
            </w:r>
          </w:p>
        </w:tc>
        <w:tc>
          <w:tcPr>
            <w:tcW w:w="1416" w:type="dxa"/>
          </w:tcPr>
          <w:p w14:paraId="03F5F4BA" w14:textId="77777777" w:rsidR="003779D0" w:rsidRDefault="003779D0" w:rsidP="00616E32">
            <w:pPr>
              <w:pStyle w:val="TAL"/>
            </w:pPr>
          </w:p>
        </w:tc>
      </w:tr>
      <w:tr w:rsidR="003779D0" w14:paraId="2CBA886A"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38378E" w14:textId="77777777" w:rsidR="003779D0" w:rsidRDefault="003779D0" w:rsidP="00616E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B8031A" w14:textId="77777777" w:rsidR="003779D0" w:rsidRDefault="003779D0" w:rsidP="00616E32">
            <w:pPr>
              <w:pStyle w:val="TAC"/>
            </w:pPr>
            <w:r>
              <w:t>MCC digit 1</w:t>
            </w:r>
          </w:p>
        </w:tc>
        <w:tc>
          <w:tcPr>
            <w:tcW w:w="1416" w:type="dxa"/>
            <w:tcBorders>
              <w:top w:val="nil"/>
              <w:left w:val="single" w:sz="6" w:space="0" w:color="auto"/>
              <w:bottom w:val="nil"/>
              <w:right w:val="nil"/>
            </w:tcBorders>
            <w:hideMark/>
          </w:tcPr>
          <w:p w14:paraId="7A5BBEFA" w14:textId="77777777" w:rsidR="003779D0" w:rsidRDefault="003779D0" w:rsidP="00616E32">
            <w:pPr>
              <w:pStyle w:val="TAL"/>
            </w:pPr>
            <w:r>
              <w:t>octet k+15</w:t>
            </w:r>
          </w:p>
        </w:tc>
      </w:tr>
      <w:tr w:rsidR="003779D0" w14:paraId="536DFAE3"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100D46" w14:textId="77777777" w:rsidR="003779D0" w:rsidRDefault="003779D0" w:rsidP="00616E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1D9E3D7" w14:textId="77777777" w:rsidR="003779D0" w:rsidRDefault="003779D0" w:rsidP="00616E32">
            <w:pPr>
              <w:pStyle w:val="TAC"/>
            </w:pPr>
            <w:r>
              <w:t>MCC digit 3</w:t>
            </w:r>
          </w:p>
        </w:tc>
        <w:tc>
          <w:tcPr>
            <w:tcW w:w="1416" w:type="dxa"/>
            <w:tcBorders>
              <w:top w:val="nil"/>
              <w:left w:val="single" w:sz="6" w:space="0" w:color="auto"/>
              <w:bottom w:val="nil"/>
              <w:right w:val="nil"/>
            </w:tcBorders>
            <w:hideMark/>
          </w:tcPr>
          <w:p w14:paraId="1F06656E" w14:textId="77777777" w:rsidR="003779D0" w:rsidRDefault="003779D0" w:rsidP="00616E32">
            <w:pPr>
              <w:pStyle w:val="TAL"/>
            </w:pPr>
            <w:r>
              <w:t>octet k+16</w:t>
            </w:r>
          </w:p>
        </w:tc>
      </w:tr>
      <w:tr w:rsidR="003779D0" w14:paraId="50A2C1A4"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3EC3B6" w14:textId="77777777" w:rsidR="003779D0" w:rsidRDefault="003779D0" w:rsidP="00616E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6F084" w14:textId="77777777" w:rsidR="003779D0" w:rsidRDefault="003779D0" w:rsidP="00616E32">
            <w:pPr>
              <w:pStyle w:val="TAC"/>
            </w:pPr>
            <w:r>
              <w:t>MNC digit 1</w:t>
            </w:r>
          </w:p>
        </w:tc>
        <w:tc>
          <w:tcPr>
            <w:tcW w:w="1416" w:type="dxa"/>
            <w:tcBorders>
              <w:top w:val="nil"/>
              <w:left w:val="single" w:sz="6" w:space="0" w:color="auto"/>
              <w:bottom w:val="nil"/>
              <w:right w:val="nil"/>
            </w:tcBorders>
            <w:hideMark/>
          </w:tcPr>
          <w:p w14:paraId="55A5B1CC" w14:textId="77777777" w:rsidR="003779D0" w:rsidRDefault="003779D0" w:rsidP="00616E32">
            <w:pPr>
              <w:pStyle w:val="TAL"/>
            </w:pPr>
            <w:r>
              <w:t>octet k+17</w:t>
            </w:r>
          </w:p>
        </w:tc>
      </w:tr>
    </w:tbl>
    <w:p w14:paraId="0EEB84F3" w14:textId="77777777" w:rsidR="003779D0" w:rsidRDefault="003779D0" w:rsidP="003779D0">
      <w:pPr>
        <w:pStyle w:val="TF"/>
      </w:pPr>
      <w:bookmarkStart w:id="699" w:name="_CRFigure5_13_2_4"/>
      <w:r>
        <w:t>Figure </w:t>
      </w:r>
      <w:bookmarkEnd w:id="699"/>
      <w:r>
        <w:t>5.</w:t>
      </w:r>
      <w:r>
        <w:rPr>
          <w:rFonts w:hint="eastAsia"/>
          <w:lang w:eastAsia="zh-CN"/>
        </w:rPr>
        <w:t>13</w:t>
      </w:r>
      <w:r>
        <w:t>.2.4: PLMN ID</w:t>
      </w:r>
    </w:p>
    <w:p w14:paraId="5CB607DE" w14:textId="77777777" w:rsidR="003779D0" w:rsidRDefault="003779D0" w:rsidP="003779D0">
      <w:pPr>
        <w:pStyle w:val="TH"/>
      </w:pPr>
      <w:bookmarkStart w:id="700" w:name="_CRTable5_13_2_4"/>
      <w:r>
        <w:t>Table </w:t>
      </w:r>
      <w:bookmarkEnd w:id="700"/>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F6B16C"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E58A8E3" w14:textId="77777777" w:rsidR="003779D0" w:rsidRDefault="003779D0" w:rsidP="00616E32">
            <w:pPr>
              <w:pStyle w:val="TAL"/>
            </w:pPr>
            <w:r>
              <w:t>Mobile country code (MCC) (octet k+15, octet k+16 bit 1 to 4):</w:t>
            </w:r>
          </w:p>
          <w:p w14:paraId="3A53F31E" w14:textId="77777777" w:rsidR="003779D0" w:rsidRDefault="003779D0" w:rsidP="00616E32">
            <w:pPr>
              <w:pStyle w:val="TAL"/>
            </w:pPr>
            <w:r>
              <w:t>The MCC field is coded as in ITU-T Recommendation E.212 [5], annex A.</w:t>
            </w:r>
          </w:p>
          <w:p w14:paraId="41A299E5" w14:textId="77777777" w:rsidR="003779D0" w:rsidRDefault="003779D0" w:rsidP="00616E32">
            <w:pPr>
              <w:pStyle w:val="TAL"/>
            </w:pPr>
          </w:p>
        </w:tc>
      </w:tr>
      <w:tr w:rsidR="003779D0" w14:paraId="0E86404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34013DCC" w14:textId="77777777" w:rsidR="003779D0" w:rsidRDefault="003779D0" w:rsidP="00616E32">
            <w:pPr>
              <w:pStyle w:val="TAL"/>
            </w:pPr>
            <w:r>
              <w:t>Mobile network code (MNC) (octet k+16 bit 5 to 8, octet k+17):</w:t>
            </w:r>
          </w:p>
          <w:p w14:paraId="2EAC927A" w14:textId="77777777" w:rsidR="003779D0" w:rsidRDefault="003779D0" w:rsidP="00616E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D7C2438" w14:textId="77777777" w:rsidR="003779D0" w:rsidRDefault="003779D0" w:rsidP="00616E32">
            <w:pPr>
              <w:pStyle w:val="TAL"/>
            </w:pPr>
          </w:p>
        </w:tc>
      </w:tr>
    </w:tbl>
    <w:p w14:paraId="304BEAE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666A539B" w14:textId="77777777" w:rsidTr="00616E32">
        <w:trPr>
          <w:cantSplit/>
          <w:jc w:val="center"/>
        </w:trPr>
        <w:tc>
          <w:tcPr>
            <w:tcW w:w="708" w:type="dxa"/>
            <w:hideMark/>
          </w:tcPr>
          <w:p w14:paraId="6B7FAE0E" w14:textId="77777777" w:rsidR="003779D0" w:rsidRDefault="003779D0" w:rsidP="00616E32">
            <w:pPr>
              <w:pStyle w:val="TAC"/>
            </w:pPr>
            <w:r>
              <w:t>8</w:t>
            </w:r>
          </w:p>
        </w:tc>
        <w:tc>
          <w:tcPr>
            <w:tcW w:w="709" w:type="dxa"/>
            <w:hideMark/>
          </w:tcPr>
          <w:p w14:paraId="1C453EE2" w14:textId="77777777" w:rsidR="003779D0" w:rsidRDefault="003779D0" w:rsidP="00616E32">
            <w:pPr>
              <w:pStyle w:val="TAC"/>
            </w:pPr>
            <w:r>
              <w:t>7</w:t>
            </w:r>
          </w:p>
        </w:tc>
        <w:tc>
          <w:tcPr>
            <w:tcW w:w="709" w:type="dxa"/>
            <w:hideMark/>
          </w:tcPr>
          <w:p w14:paraId="278A17E1" w14:textId="77777777" w:rsidR="003779D0" w:rsidRDefault="003779D0" w:rsidP="00616E32">
            <w:pPr>
              <w:pStyle w:val="TAC"/>
            </w:pPr>
            <w:r>
              <w:t>6</w:t>
            </w:r>
          </w:p>
        </w:tc>
        <w:tc>
          <w:tcPr>
            <w:tcW w:w="709" w:type="dxa"/>
            <w:hideMark/>
          </w:tcPr>
          <w:p w14:paraId="77C2D9EB" w14:textId="77777777" w:rsidR="003779D0" w:rsidRDefault="003779D0" w:rsidP="00616E32">
            <w:pPr>
              <w:pStyle w:val="TAC"/>
            </w:pPr>
            <w:r>
              <w:t>5</w:t>
            </w:r>
          </w:p>
        </w:tc>
        <w:tc>
          <w:tcPr>
            <w:tcW w:w="709" w:type="dxa"/>
            <w:hideMark/>
          </w:tcPr>
          <w:p w14:paraId="092EFBA5" w14:textId="77777777" w:rsidR="003779D0" w:rsidRDefault="003779D0" w:rsidP="00616E32">
            <w:pPr>
              <w:pStyle w:val="TAC"/>
            </w:pPr>
            <w:r>
              <w:t>4</w:t>
            </w:r>
          </w:p>
        </w:tc>
        <w:tc>
          <w:tcPr>
            <w:tcW w:w="709" w:type="dxa"/>
            <w:hideMark/>
          </w:tcPr>
          <w:p w14:paraId="6A789260" w14:textId="77777777" w:rsidR="003779D0" w:rsidRDefault="003779D0" w:rsidP="00616E32">
            <w:pPr>
              <w:pStyle w:val="TAC"/>
            </w:pPr>
            <w:r>
              <w:t>3</w:t>
            </w:r>
          </w:p>
        </w:tc>
        <w:tc>
          <w:tcPr>
            <w:tcW w:w="709" w:type="dxa"/>
            <w:hideMark/>
          </w:tcPr>
          <w:p w14:paraId="2E9457E0" w14:textId="77777777" w:rsidR="003779D0" w:rsidRDefault="003779D0" w:rsidP="00616E32">
            <w:pPr>
              <w:pStyle w:val="TAC"/>
            </w:pPr>
            <w:r>
              <w:t>2</w:t>
            </w:r>
          </w:p>
        </w:tc>
        <w:tc>
          <w:tcPr>
            <w:tcW w:w="709" w:type="dxa"/>
            <w:hideMark/>
          </w:tcPr>
          <w:p w14:paraId="0BFBEE8A" w14:textId="77777777" w:rsidR="003779D0" w:rsidRDefault="003779D0" w:rsidP="00616E32">
            <w:pPr>
              <w:pStyle w:val="TAC"/>
            </w:pPr>
            <w:r>
              <w:t>1</w:t>
            </w:r>
          </w:p>
        </w:tc>
        <w:tc>
          <w:tcPr>
            <w:tcW w:w="1416" w:type="dxa"/>
          </w:tcPr>
          <w:p w14:paraId="5AFAE685" w14:textId="77777777" w:rsidR="003779D0" w:rsidRDefault="003779D0" w:rsidP="00616E32">
            <w:pPr>
              <w:pStyle w:val="TAL"/>
            </w:pPr>
          </w:p>
        </w:tc>
      </w:tr>
      <w:tr w:rsidR="003779D0" w14:paraId="5C3C6CE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6529A" w14:textId="77777777" w:rsidR="003779D0" w:rsidRDefault="003779D0" w:rsidP="00616E32">
            <w:pPr>
              <w:pStyle w:val="TAC"/>
            </w:pPr>
          </w:p>
          <w:p w14:paraId="2B6BAA00" w14:textId="77777777" w:rsidR="003779D0" w:rsidRDefault="003779D0" w:rsidP="00616E32">
            <w:pPr>
              <w:pStyle w:val="TAC"/>
            </w:pPr>
            <w:r>
              <w:t>Length of not served by NG-RAN contents</w:t>
            </w:r>
          </w:p>
        </w:tc>
        <w:tc>
          <w:tcPr>
            <w:tcW w:w="1416" w:type="dxa"/>
            <w:tcBorders>
              <w:top w:val="nil"/>
              <w:left w:val="single" w:sz="6" w:space="0" w:color="auto"/>
              <w:bottom w:val="nil"/>
              <w:right w:val="nil"/>
            </w:tcBorders>
          </w:tcPr>
          <w:p w14:paraId="5C65837C" w14:textId="77777777" w:rsidR="003779D0" w:rsidRDefault="003779D0" w:rsidP="00616E32">
            <w:pPr>
              <w:pStyle w:val="TAL"/>
            </w:pPr>
            <w:r>
              <w:t>octet o1+1</w:t>
            </w:r>
          </w:p>
          <w:p w14:paraId="3D7222CF" w14:textId="77777777" w:rsidR="003779D0" w:rsidRDefault="003779D0" w:rsidP="00616E32">
            <w:pPr>
              <w:pStyle w:val="TAL"/>
            </w:pPr>
          </w:p>
          <w:p w14:paraId="5EAE3537" w14:textId="77777777" w:rsidR="003779D0" w:rsidRDefault="003779D0" w:rsidP="00616E32">
            <w:pPr>
              <w:pStyle w:val="TAL"/>
            </w:pPr>
            <w:r>
              <w:t>octet o1+2</w:t>
            </w:r>
          </w:p>
        </w:tc>
      </w:tr>
      <w:tr w:rsidR="003779D0" w14:paraId="0CB57E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A9F4E" w14:textId="77777777" w:rsidR="003779D0" w:rsidRDefault="003779D0" w:rsidP="00616E32">
            <w:pPr>
              <w:pStyle w:val="TAC"/>
            </w:pPr>
          </w:p>
          <w:p w14:paraId="1F2E2E75" w14:textId="77777777" w:rsidR="003779D0" w:rsidRDefault="003779D0" w:rsidP="00616E32">
            <w:pPr>
              <w:pStyle w:val="TAC"/>
            </w:pPr>
            <w:r>
              <w:rPr>
                <w:lang w:eastAsia="zh-CN"/>
              </w:rPr>
              <w:t xml:space="preserve">NR </w:t>
            </w:r>
            <w:bookmarkStart w:id="701" w:name="OLE_LINK131"/>
            <w:r>
              <w:rPr>
                <w:lang w:eastAsia="zh-CN"/>
              </w:rPr>
              <w:t>r</w:t>
            </w:r>
            <w:r>
              <w:t>adio</w:t>
            </w:r>
            <w:bookmarkEnd w:id="701"/>
            <w:r>
              <w:t xml:space="preserve"> parameters per geographical area list for UE-to-UE relay discovery</w:t>
            </w:r>
          </w:p>
        </w:tc>
        <w:tc>
          <w:tcPr>
            <w:tcW w:w="1416" w:type="dxa"/>
            <w:tcBorders>
              <w:top w:val="nil"/>
              <w:left w:val="single" w:sz="6" w:space="0" w:color="auto"/>
              <w:bottom w:val="nil"/>
              <w:right w:val="nil"/>
            </w:tcBorders>
          </w:tcPr>
          <w:p w14:paraId="49B8FE0B" w14:textId="77777777" w:rsidR="003779D0" w:rsidRDefault="003779D0" w:rsidP="00616E32">
            <w:pPr>
              <w:pStyle w:val="TAL"/>
              <w:rPr>
                <w:lang w:eastAsia="zh-CN"/>
              </w:rPr>
            </w:pPr>
            <w:r>
              <w:t>octet o1+3</w:t>
            </w:r>
          </w:p>
          <w:p w14:paraId="58F6C708" w14:textId="77777777" w:rsidR="003779D0" w:rsidRDefault="003779D0" w:rsidP="00616E32">
            <w:pPr>
              <w:pStyle w:val="TAL"/>
              <w:rPr>
                <w:lang w:eastAsia="zh-CN"/>
              </w:rPr>
            </w:pPr>
          </w:p>
          <w:p w14:paraId="0E3E7259" w14:textId="77777777" w:rsidR="003779D0" w:rsidRDefault="003779D0" w:rsidP="00616E32">
            <w:pPr>
              <w:pStyle w:val="TAL"/>
              <w:rPr>
                <w:lang w:eastAsia="zh-CN"/>
              </w:rPr>
            </w:pPr>
            <w:r>
              <w:t>octet o</w:t>
            </w:r>
            <w:r>
              <w:rPr>
                <w:lang w:eastAsia="zh-CN"/>
              </w:rPr>
              <w:t>51</w:t>
            </w:r>
          </w:p>
        </w:tc>
      </w:tr>
      <w:tr w:rsidR="003779D0" w14:paraId="4F5E1CC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54C07" w14:textId="77777777" w:rsidR="003779D0" w:rsidRDefault="003779D0" w:rsidP="00616E32">
            <w:pPr>
              <w:pStyle w:val="TAC"/>
            </w:pPr>
          </w:p>
          <w:p w14:paraId="2B326250" w14:textId="77777777" w:rsidR="003779D0" w:rsidRDefault="003779D0" w:rsidP="00616E32">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6F272A0" w14:textId="77777777" w:rsidR="003779D0" w:rsidRDefault="003779D0" w:rsidP="00616E32">
            <w:pPr>
              <w:pStyle w:val="TAL"/>
              <w:rPr>
                <w:lang w:eastAsia="zh-CN"/>
              </w:rPr>
            </w:pPr>
            <w:r>
              <w:t>octet o51+1</w:t>
            </w:r>
          </w:p>
          <w:p w14:paraId="5E243C9D" w14:textId="77777777" w:rsidR="003779D0" w:rsidRDefault="003779D0" w:rsidP="00616E32">
            <w:pPr>
              <w:pStyle w:val="TAL"/>
              <w:rPr>
                <w:lang w:eastAsia="zh-CN"/>
              </w:rPr>
            </w:pPr>
          </w:p>
          <w:p w14:paraId="2F3640BB" w14:textId="77777777" w:rsidR="003779D0" w:rsidRDefault="003779D0" w:rsidP="00616E32">
            <w:pPr>
              <w:pStyle w:val="TAL"/>
            </w:pPr>
            <w:r>
              <w:t>octet o10</w:t>
            </w:r>
          </w:p>
        </w:tc>
      </w:tr>
      <w:tr w:rsidR="003779D0" w14:paraId="7474FC6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2C5C6" w14:textId="77777777" w:rsidR="003779D0" w:rsidRDefault="003779D0" w:rsidP="00616E32">
            <w:pPr>
              <w:pStyle w:val="TAC"/>
            </w:pPr>
          </w:p>
          <w:p w14:paraId="7BEA21B4" w14:textId="77777777" w:rsidR="003779D0" w:rsidRDefault="003779D0" w:rsidP="00616E32">
            <w:pPr>
              <w:pStyle w:val="TAC"/>
            </w:pPr>
            <w:r>
              <w:t>Default PC5 DRX configuration for UE-to-UE relay discovery</w:t>
            </w:r>
          </w:p>
        </w:tc>
        <w:tc>
          <w:tcPr>
            <w:tcW w:w="1416" w:type="dxa"/>
            <w:tcBorders>
              <w:top w:val="nil"/>
              <w:left w:val="single" w:sz="6" w:space="0" w:color="auto"/>
              <w:bottom w:val="nil"/>
              <w:right w:val="nil"/>
            </w:tcBorders>
          </w:tcPr>
          <w:p w14:paraId="601C025B" w14:textId="77777777" w:rsidR="003779D0" w:rsidRDefault="003779D0" w:rsidP="00616E32">
            <w:pPr>
              <w:pStyle w:val="TAL"/>
            </w:pPr>
            <w:r>
              <w:t>octet o10+1</w:t>
            </w:r>
          </w:p>
          <w:p w14:paraId="2D934296" w14:textId="77777777" w:rsidR="003779D0" w:rsidRDefault="003779D0" w:rsidP="00616E32">
            <w:pPr>
              <w:pStyle w:val="TAL"/>
            </w:pPr>
          </w:p>
          <w:p w14:paraId="056E530E" w14:textId="77777777" w:rsidR="003779D0" w:rsidRDefault="003779D0" w:rsidP="00616E32">
            <w:pPr>
              <w:pStyle w:val="TAL"/>
            </w:pPr>
            <w:r>
              <w:t>octet o</w:t>
            </w:r>
            <w:r>
              <w:rPr>
                <w:lang w:eastAsia="zh-CN"/>
              </w:rPr>
              <w:t>2-1</w:t>
            </w:r>
          </w:p>
        </w:tc>
      </w:tr>
      <w:tr w:rsidR="003779D0" w:rsidRPr="00042094" w14:paraId="30D61E08"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03DDB9" w14:textId="77777777" w:rsidR="003779D0" w:rsidRPr="00042094" w:rsidRDefault="003779D0" w:rsidP="00616E32">
            <w:pPr>
              <w:pStyle w:val="TAC"/>
            </w:pPr>
            <w:r w:rsidRPr="00042094">
              <w:t>0</w:t>
            </w:r>
          </w:p>
          <w:p w14:paraId="7A5DE808"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9B7556" w14:textId="77777777" w:rsidR="003779D0" w:rsidRPr="00042094" w:rsidRDefault="003779D0" w:rsidP="00616E32">
            <w:pPr>
              <w:pStyle w:val="TAC"/>
            </w:pPr>
            <w:r w:rsidRPr="00042094">
              <w:t>0</w:t>
            </w:r>
          </w:p>
          <w:p w14:paraId="09F15CF5"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87C819" w14:textId="77777777" w:rsidR="003779D0" w:rsidRPr="00042094" w:rsidRDefault="003779D0" w:rsidP="00616E32">
            <w:pPr>
              <w:pStyle w:val="TAC"/>
            </w:pPr>
            <w:r w:rsidRPr="00042094">
              <w:t>0</w:t>
            </w:r>
          </w:p>
          <w:p w14:paraId="7314172F"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CA5770" w14:textId="77777777" w:rsidR="003779D0" w:rsidRPr="00042094" w:rsidRDefault="003779D0" w:rsidP="00616E32">
            <w:pPr>
              <w:pStyle w:val="TAC"/>
            </w:pPr>
            <w:r w:rsidRPr="00042094">
              <w:t>0</w:t>
            </w:r>
          </w:p>
          <w:p w14:paraId="41895D26"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DC73F24" w14:textId="77777777" w:rsidR="003779D0" w:rsidRPr="00042094" w:rsidRDefault="003779D0" w:rsidP="00616E32">
            <w:pPr>
              <w:pStyle w:val="TAC"/>
            </w:pPr>
            <w:r w:rsidRPr="00042094">
              <w:t>0</w:t>
            </w:r>
          </w:p>
          <w:p w14:paraId="6FCE14BA"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FE1CCE" w14:textId="77777777" w:rsidR="003779D0" w:rsidRPr="00042094" w:rsidRDefault="003779D0" w:rsidP="00616E32">
            <w:pPr>
              <w:pStyle w:val="TAC"/>
            </w:pPr>
            <w:bookmarkStart w:id="702" w:name="OLE_LINK129"/>
            <w:bookmarkStart w:id="703" w:name="OLE_LINK130"/>
            <w:r w:rsidRPr="00042094">
              <w:t>0</w:t>
            </w:r>
          </w:p>
          <w:p w14:paraId="62A3E0C7" w14:textId="77777777" w:rsidR="003779D0" w:rsidRPr="00042094" w:rsidRDefault="003779D0" w:rsidP="00616E32">
            <w:pPr>
              <w:pStyle w:val="TAC"/>
            </w:pPr>
            <w:r w:rsidRPr="00042094">
              <w:t>Spare</w:t>
            </w:r>
            <w:bookmarkEnd w:id="702"/>
            <w:bookmarkEnd w:id="703"/>
          </w:p>
        </w:tc>
        <w:tc>
          <w:tcPr>
            <w:tcW w:w="709" w:type="dxa"/>
            <w:tcBorders>
              <w:top w:val="single" w:sz="6" w:space="0" w:color="auto"/>
              <w:left w:val="single" w:sz="6" w:space="0" w:color="auto"/>
              <w:bottom w:val="single" w:sz="6" w:space="0" w:color="auto"/>
              <w:right w:val="single" w:sz="6" w:space="0" w:color="auto"/>
            </w:tcBorders>
            <w:hideMark/>
          </w:tcPr>
          <w:p w14:paraId="43F3193F" w14:textId="77777777" w:rsidR="003779D0" w:rsidRPr="00042094" w:rsidRDefault="003779D0" w:rsidP="00616E32">
            <w:pPr>
              <w:pStyle w:val="TAC"/>
            </w:pPr>
            <w:r w:rsidRPr="00042094">
              <w:t>0</w:t>
            </w:r>
          </w:p>
          <w:p w14:paraId="601C4F64"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1E9070" w14:textId="77777777" w:rsidR="003779D0" w:rsidRPr="00042094" w:rsidRDefault="003779D0" w:rsidP="00616E32">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6497DBBF" w14:textId="77777777" w:rsidR="003779D0" w:rsidRPr="00042094" w:rsidRDefault="003779D0" w:rsidP="00616E32">
            <w:pPr>
              <w:pStyle w:val="TAL"/>
              <w:rPr>
                <w:lang w:eastAsia="zh-CN"/>
              </w:rPr>
            </w:pPr>
            <w:r w:rsidRPr="00042094">
              <w:t>octet o</w:t>
            </w:r>
            <w:r>
              <w:t>2</w:t>
            </w:r>
          </w:p>
        </w:tc>
      </w:tr>
    </w:tbl>
    <w:p w14:paraId="214AE51C" w14:textId="77777777" w:rsidR="003779D0" w:rsidRDefault="003779D0" w:rsidP="003779D0">
      <w:pPr>
        <w:pStyle w:val="TF"/>
        <w:rPr>
          <w:noProof/>
        </w:rPr>
      </w:pPr>
      <w:bookmarkStart w:id="704" w:name="_CRFigure5_13_2_5"/>
      <w:r>
        <w:t>Figure </w:t>
      </w:r>
      <w:bookmarkEnd w:id="704"/>
      <w:r>
        <w:t>5.</w:t>
      </w:r>
      <w:r>
        <w:rPr>
          <w:rFonts w:hint="eastAsia"/>
          <w:lang w:eastAsia="zh-CN"/>
        </w:rPr>
        <w:t>13</w:t>
      </w:r>
      <w:r>
        <w:t>.2.5: Not served by NG-RAN</w:t>
      </w:r>
    </w:p>
    <w:p w14:paraId="4055DFBD" w14:textId="77777777" w:rsidR="003779D0" w:rsidRDefault="003779D0" w:rsidP="003779D0">
      <w:pPr>
        <w:pStyle w:val="TH"/>
      </w:pPr>
      <w:bookmarkStart w:id="705" w:name="_CRTable5_13_2_5"/>
      <w:r>
        <w:lastRenderedPageBreak/>
        <w:t>Table </w:t>
      </w:r>
      <w:bookmarkEnd w:id="705"/>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E2162DB"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9752C6E" w14:textId="77777777" w:rsidR="003779D0" w:rsidRDefault="003779D0" w:rsidP="00616E32">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5F363879" w14:textId="77777777" w:rsidR="003779D0" w:rsidRDefault="003779D0" w:rsidP="00616E32">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3779D0" w14:paraId="7609E569" w14:textId="77777777" w:rsidTr="00616E32">
        <w:trPr>
          <w:cantSplit/>
          <w:jc w:val="center"/>
        </w:trPr>
        <w:tc>
          <w:tcPr>
            <w:tcW w:w="7094" w:type="dxa"/>
            <w:tcBorders>
              <w:top w:val="nil"/>
              <w:left w:val="single" w:sz="4" w:space="0" w:color="auto"/>
              <w:bottom w:val="nil"/>
              <w:right w:val="single" w:sz="4" w:space="0" w:color="auto"/>
            </w:tcBorders>
          </w:tcPr>
          <w:p w14:paraId="21DA50CA" w14:textId="77777777" w:rsidR="003779D0" w:rsidRDefault="003779D0" w:rsidP="00616E32">
            <w:pPr>
              <w:pStyle w:val="TAL"/>
            </w:pPr>
            <w:r>
              <w:t>NR radio parameters per geographical area list for UE-to-UE relay communication (octet o51+1 to o</w:t>
            </w:r>
            <w:r>
              <w:rPr>
                <w:rFonts w:hint="eastAsia"/>
                <w:lang w:eastAsia="zh-CN"/>
              </w:rPr>
              <w:t>10</w:t>
            </w:r>
            <w:r>
              <w:t>):</w:t>
            </w:r>
          </w:p>
          <w:p w14:paraId="4F5A1812" w14:textId="77777777" w:rsidR="003779D0" w:rsidRDefault="003779D0" w:rsidP="00616E32">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4E5A3757" w14:textId="77777777" w:rsidR="003779D0" w:rsidRDefault="003779D0" w:rsidP="00616E32">
            <w:pPr>
              <w:pStyle w:val="TAL"/>
            </w:pPr>
          </w:p>
        </w:tc>
      </w:tr>
      <w:tr w:rsidR="003779D0" w14:paraId="04DA4EDA" w14:textId="77777777" w:rsidTr="00616E32">
        <w:trPr>
          <w:cantSplit/>
          <w:jc w:val="center"/>
        </w:trPr>
        <w:tc>
          <w:tcPr>
            <w:tcW w:w="7094" w:type="dxa"/>
            <w:tcBorders>
              <w:top w:val="nil"/>
              <w:left w:val="single" w:sz="4" w:space="0" w:color="auto"/>
              <w:bottom w:val="nil"/>
              <w:right w:val="single" w:sz="4" w:space="0" w:color="auto"/>
            </w:tcBorders>
          </w:tcPr>
          <w:p w14:paraId="74B2E10E" w14:textId="77777777" w:rsidR="003779D0" w:rsidRDefault="003779D0" w:rsidP="00616E32">
            <w:pPr>
              <w:pStyle w:val="TAL"/>
              <w:rPr>
                <w:lang w:eastAsia="zh-CN"/>
              </w:rPr>
            </w:pPr>
            <w:r>
              <w:t>Default PC5 DRX configuration for UE-to-UE relay discovery</w:t>
            </w:r>
            <w:r>
              <w:rPr>
                <w:lang w:eastAsia="zh-CN"/>
              </w:rPr>
              <w:t xml:space="preserve"> (octet o10+1 to o2-1):</w:t>
            </w:r>
          </w:p>
          <w:p w14:paraId="0D70D64B" w14:textId="77777777" w:rsidR="003779D0" w:rsidRDefault="003779D0" w:rsidP="00616E32">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3CD9A6A1" w14:textId="77777777" w:rsidR="003779D0" w:rsidRDefault="003779D0" w:rsidP="00616E32">
            <w:pPr>
              <w:pStyle w:val="TAL"/>
            </w:pPr>
          </w:p>
        </w:tc>
      </w:tr>
      <w:tr w:rsidR="003779D0" w14:paraId="3C7DCC9B" w14:textId="77777777" w:rsidTr="00616E32">
        <w:trPr>
          <w:cantSplit/>
          <w:jc w:val="center"/>
        </w:trPr>
        <w:tc>
          <w:tcPr>
            <w:tcW w:w="7094" w:type="dxa"/>
            <w:tcBorders>
              <w:top w:val="nil"/>
              <w:left w:val="single" w:sz="4" w:space="0" w:color="auto"/>
              <w:bottom w:val="nil"/>
              <w:right w:val="single" w:sz="4" w:space="0" w:color="auto"/>
            </w:tcBorders>
          </w:tcPr>
          <w:p w14:paraId="460FA4F0" w14:textId="77777777" w:rsidR="003779D0" w:rsidRPr="00042094" w:rsidRDefault="003779D0" w:rsidP="00616E32">
            <w:pPr>
              <w:pStyle w:val="TAL"/>
              <w:rPr>
                <w:noProof/>
              </w:rPr>
            </w:pPr>
            <w:r w:rsidRPr="00042094">
              <w:t xml:space="preserve">5G </w:t>
            </w:r>
            <w:proofErr w:type="spellStart"/>
            <w:r w:rsidRPr="00042094">
              <w:t>ProSe</w:t>
            </w:r>
            <w:proofErr w:type="spellEnd"/>
            <w:r w:rsidRPr="00042094">
              <w:t xml:space="preserv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61375750" w14:textId="77777777" w:rsidR="003779D0" w:rsidRPr="00042094" w:rsidRDefault="003779D0" w:rsidP="00616E32">
            <w:pPr>
              <w:pStyle w:val="TAL"/>
            </w:pPr>
            <w:r w:rsidRPr="00042094">
              <w:rPr>
                <w:noProof/>
              </w:rPr>
              <w:t xml:space="preserve">The </w:t>
            </w:r>
            <w:r>
              <w:t>L3U2URUI</w:t>
            </w:r>
            <w:r w:rsidRPr="00042094">
              <w:t xml:space="preserve"> bit indicates whether the UE is authorized to </w:t>
            </w:r>
            <w:r>
              <w:t>act as a</w:t>
            </w:r>
            <w:r w:rsidRPr="00042094">
              <w:t xml:space="preserve"> 5G </w:t>
            </w:r>
            <w:proofErr w:type="spellStart"/>
            <w:r w:rsidRPr="00042094">
              <w:t>ProSe</w:t>
            </w:r>
            <w:proofErr w:type="spellEnd"/>
            <w:r w:rsidRPr="00D5023B">
              <w:rPr>
                <w:lang w:eastAsia="zh-CN"/>
              </w:rPr>
              <w:t xml:space="preserve"> multi-hop</w:t>
            </w:r>
            <w:r w:rsidRPr="00042094">
              <w:t xml:space="preserve"> </w:t>
            </w:r>
            <w:r>
              <w:t>layer-3 UE-to-UE relay UE</w:t>
            </w:r>
            <w:r w:rsidRPr="00042094">
              <w:t xml:space="preserve"> when not served by NG-RAN.</w:t>
            </w:r>
          </w:p>
          <w:p w14:paraId="231D86E2" w14:textId="77777777" w:rsidR="003779D0" w:rsidRPr="00042094" w:rsidRDefault="003779D0" w:rsidP="00616E32">
            <w:pPr>
              <w:pStyle w:val="TAL"/>
            </w:pPr>
            <w:r w:rsidRPr="00042094">
              <w:t>Bit</w:t>
            </w:r>
          </w:p>
          <w:p w14:paraId="3ECC5861" w14:textId="77777777" w:rsidR="003779D0" w:rsidRPr="00042094" w:rsidRDefault="003779D0" w:rsidP="00616E32">
            <w:pPr>
              <w:pStyle w:val="TAL"/>
              <w:rPr>
                <w:b/>
              </w:rPr>
            </w:pPr>
            <w:r w:rsidRPr="00042094">
              <w:rPr>
                <w:b/>
              </w:rPr>
              <w:t>1</w:t>
            </w:r>
          </w:p>
          <w:p w14:paraId="406757A2" w14:textId="77777777" w:rsidR="003779D0" w:rsidRPr="00042094" w:rsidRDefault="003779D0" w:rsidP="00616E32">
            <w:pPr>
              <w:pStyle w:val="TAL"/>
            </w:pPr>
            <w:r w:rsidRPr="00042094">
              <w:t>0</w:t>
            </w:r>
            <w:r w:rsidRPr="00042094">
              <w:tab/>
              <w:t>Not authorized</w:t>
            </w:r>
          </w:p>
          <w:p w14:paraId="5799A5E3" w14:textId="77777777" w:rsidR="003779D0" w:rsidRDefault="003779D0" w:rsidP="00616E32">
            <w:pPr>
              <w:pStyle w:val="TAL"/>
            </w:pPr>
            <w:r w:rsidRPr="00042094">
              <w:t>1</w:t>
            </w:r>
            <w:r w:rsidRPr="00042094">
              <w:tab/>
              <w:t>Authorized</w:t>
            </w:r>
          </w:p>
        </w:tc>
      </w:tr>
      <w:tr w:rsidR="003779D0" w14:paraId="65F4030D" w14:textId="77777777" w:rsidTr="00616E32">
        <w:trPr>
          <w:cantSplit/>
          <w:jc w:val="center"/>
        </w:trPr>
        <w:tc>
          <w:tcPr>
            <w:tcW w:w="7094" w:type="dxa"/>
            <w:tcBorders>
              <w:top w:val="nil"/>
              <w:left w:val="single" w:sz="4" w:space="0" w:color="auto"/>
              <w:bottom w:val="nil"/>
              <w:right w:val="single" w:sz="4" w:space="0" w:color="auto"/>
            </w:tcBorders>
          </w:tcPr>
          <w:p w14:paraId="411F39AA" w14:textId="77777777" w:rsidR="003779D0" w:rsidRPr="00042094" w:rsidRDefault="003779D0" w:rsidP="00616E32">
            <w:pPr>
              <w:pStyle w:val="TAL"/>
            </w:pPr>
          </w:p>
        </w:tc>
      </w:tr>
      <w:tr w:rsidR="003779D0" w14:paraId="1394A619"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5D25F0D3" w14:textId="77777777" w:rsidR="003779D0" w:rsidRDefault="003779D0" w:rsidP="00616E32">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5926A14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2296C7AD" w14:textId="77777777" w:rsidTr="00616E32">
        <w:trPr>
          <w:cantSplit/>
          <w:jc w:val="center"/>
        </w:trPr>
        <w:tc>
          <w:tcPr>
            <w:tcW w:w="708" w:type="dxa"/>
            <w:hideMark/>
          </w:tcPr>
          <w:p w14:paraId="3A06EF93" w14:textId="77777777" w:rsidR="003779D0" w:rsidRDefault="003779D0" w:rsidP="00616E32">
            <w:pPr>
              <w:pStyle w:val="TAC"/>
            </w:pPr>
            <w:r>
              <w:t>8</w:t>
            </w:r>
          </w:p>
        </w:tc>
        <w:tc>
          <w:tcPr>
            <w:tcW w:w="709" w:type="dxa"/>
            <w:hideMark/>
          </w:tcPr>
          <w:p w14:paraId="3721A3C2" w14:textId="77777777" w:rsidR="003779D0" w:rsidRDefault="003779D0" w:rsidP="00616E32">
            <w:pPr>
              <w:pStyle w:val="TAC"/>
            </w:pPr>
            <w:r>
              <w:t>7</w:t>
            </w:r>
          </w:p>
        </w:tc>
        <w:tc>
          <w:tcPr>
            <w:tcW w:w="709" w:type="dxa"/>
            <w:hideMark/>
          </w:tcPr>
          <w:p w14:paraId="20941CA6" w14:textId="77777777" w:rsidR="003779D0" w:rsidRDefault="003779D0" w:rsidP="00616E32">
            <w:pPr>
              <w:pStyle w:val="TAC"/>
            </w:pPr>
            <w:r>
              <w:t>6</w:t>
            </w:r>
          </w:p>
        </w:tc>
        <w:tc>
          <w:tcPr>
            <w:tcW w:w="709" w:type="dxa"/>
            <w:hideMark/>
          </w:tcPr>
          <w:p w14:paraId="6D1BD79B" w14:textId="77777777" w:rsidR="003779D0" w:rsidRDefault="003779D0" w:rsidP="00616E32">
            <w:pPr>
              <w:pStyle w:val="TAC"/>
            </w:pPr>
            <w:r>
              <w:t>5</w:t>
            </w:r>
          </w:p>
        </w:tc>
        <w:tc>
          <w:tcPr>
            <w:tcW w:w="709" w:type="dxa"/>
            <w:hideMark/>
          </w:tcPr>
          <w:p w14:paraId="602B4433" w14:textId="77777777" w:rsidR="003779D0" w:rsidRDefault="003779D0" w:rsidP="00616E32">
            <w:pPr>
              <w:pStyle w:val="TAC"/>
            </w:pPr>
            <w:r>
              <w:t>4</w:t>
            </w:r>
          </w:p>
        </w:tc>
        <w:tc>
          <w:tcPr>
            <w:tcW w:w="709" w:type="dxa"/>
            <w:hideMark/>
          </w:tcPr>
          <w:p w14:paraId="76E45222" w14:textId="77777777" w:rsidR="003779D0" w:rsidRDefault="003779D0" w:rsidP="00616E32">
            <w:pPr>
              <w:pStyle w:val="TAC"/>
            </w:pPr>
            <w:r>
              <w:t>3</w:t>
            </w:r>
          </w:p>
        </w:tc>
        <w:tc>
          <w:tcPr>
            <w:tcW w:w="709" w:type="dxa"/>
            <w:hideMark/>
          </w:tcPr>
          <w:p w14:paraId="302FDAFD" w14:textId="77777777" w:rsidR="003779D0" w:rsidRDefault="003779D0" w:rsidP="00616E32">
            <w:pPr>
              <w:pStyle w:val="TAC"/>
            </w:pPr>
            <w:r>
              <w:t>2</w:t>
            </w:r>
          </w:p>
        </w:tc>
        <w:tc>
          <w:tcPr>
            <w:tcW w:w="709" w:type="dxa"/>
            <w:hideMark/>
          </w:tcPr>
          <w:p w14:paraId="36F0E078" w14:textId="77777777" w:rsidR="003779D0" w:rsidRDefault="003779D0" w:rsidP="00616E32">
            <w:pPr>
              <w:pStyle w:val="TAC"/>
            </w:pPr>
            <w:r>
              <w:t>1</w:t>
            </w:r>
          </w:p>
        </w:tc>
        <w:tc>
          <w:tcPr>
            <w:tcW w:w="1346" w:type="dxa"/>
          </w:tcPr>
          <w:p w14:paraId="51E03D26" w14:textId="77777777" w:rsidR="003779D0" w:rsidRDefault="003779D0" w:rsidP="00616E32">
            <w:pPr>
              <w:pStyle w:val="TAL"/>
            </w:pPr>
          </w:p>
        </w:tc>
      </w:tr>
      <w:tr w:rsidR="003779D0" w14:paraId="73A06397"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0EC5" w14:textId="77777777" w:rsidR="003779D0" w:rsidRDefault="003779D0" w:rsidP="00616E32">
            <w:pPr>
              <w:pStyle w:val="TAC"/>
              <w:rPr>
                <w:noProof/>
              </w:rPr>
            </w:pPr>
          </w:p>
          <w:p w14:paraId="2B7E43A8" w14:textId="77777777" w:rsidR="003779D0" w:rsidRDefault="003779D0"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25F63E54" w14:textId="77777777" w:rsidR="003779D0" w:rsidRDefault="003779D0" w:rsidP="00616E32">
            <w:pPr>
              <w:pStyle w:val="TAL"/>
            </w:pPr>
            <w:r>
              <w:t>octet o1+3</w:t>
            </w:r>
          </w:p>
          <w:p w14:paraId="72C1DC21" w14:textId="77777777" w:rsidR="003779D0" w:rsidRDefault="003779D0" w:rsidP="00616E32">
            <w:pPr>
              <w:pStyle w:val="TAL"/>
            </w:pPr>
          </w:p>
          <w:p w14:paraId="1226BFFF" w14:textId="77777777" w:rsidR="003779D0" w:rsidRDefault="003779D0" w:rsidP="00616E32">
            <w:pPr>
              <w:pStyle w:val="TAL"/>
            </w:pPr>
            <w:r>
              <w:t>octet o1+4</w:t>
            </w:r>
          </w:p>
        </w:tc>
      </w:tr>
      <w:tr w:rsidR="003779D0" w14:paraId="2E124D5B"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97C68" w14:textId="77777777" w:rsidR="003779D0" w:rsidRDefault="003779D0" w:rsidP="00616E32">
            <w:pPr>
              <w:pStyle w:val="TAC"/>
            </w:pPr>
          </w:p>
          <w:p w14:paraId="4BC698FE"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CE821D1" w14:textId="77777777" w:rsidR="003779D0" w:rsidRDefault="003779D0" w:rsidP="00616E32">
            <w:pPr>
              <w:pStyle w:val="TAL"/>
            </w:pPr>
            <w:r>
              <w:t>octet o1+5</w:t>
            </w:r>
          </w:p>
          <w:p w14:paraId="106604BA" w14:textId="77777777" w:rsidR="003779D0" w:rsidRDefault="003779D0" w:rsidP="00616E32">
            <w:pPr>
              <w:pStyle w:val="TAL"/>
            </w:pPr>
          </w:p>
          <w:p w14:paraId="34D01715" w14:textId="77777777" w:rsidR="003779D0" w:rsidRDefault="003779D0" w:rsidP="00616E32">
            <w:pPr>
              <w:pStyle w:val="TAL"/>
            </w:pPr>
            <w:r>
              <w:t>octet o510</w:t>
            </w:r>
          </w:p>
        </w:tc>
      </w:tr>
      <w:tr w:rsidR="003779D0" w14:paraId="124819F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E75E7" w14:textId="77777777" w:rsidR="003779D0" w:rsidRDefault="003779D0" w:rsidP="00616E32">
            <w:pPr>
              <w:pStyle w:val="TAC"/>
            </w:pPr>
          </w:p>
          <w:p w14:paraId="046DCA3B"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02F3EC77" w14:textId="77777777" w:rsidR="003779D0" w:rsidRDefault="003779D0" w:rsidP="00616E32">
            <w:pPr>
              <w:pStyle w:val="TAL"/>
            </w:pPr>
            <w:r>
              <w:t>octet (o510+1)*</w:t>
            </w:r>
          </w:p>
          <w:p w14:paraId="62C33917" w14:textId="77777777" w:rsidR="003779D0" w:rsidRDefault="003779D0" w:rsidP="00616E32">
            <w:pPr>
              <w:pStyle w:val="TAL"/>
            </w:pPr>
          </w:p>
          <w:p w14:paraId="76721978" w14:textId="77777777" w:rsidR="003779D0" w:rsidRDefault="003779D0" w:rsidP="00616E32">
            <w:pPr>
              <w:pStyle w:val="TAL"/>
            </w:pPr>
            <w:r>
              <w:t>octet o511*</w:t>
            </w:r>
          </w:p>
        </w:tc>
      </w:tr>
      <w:tr w:rsidR="003779D0" w14:paraId="2B0EABC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7E413" w14:textId="77777777" w:rsidR="003779D0" w:rsidRDefault="003779D0" w:rsidP="00616E32">
            <w:pPr>
              <w:pStyle w:val="TAC"/>
            </w:pPr>
          </w:p>
          <w:p w14:paraId="7695AF93" w14:textId="77777777" w:rsidR="003779D0" w:rsidRDefault="003779D0" w:rsidP="00616E32">
            <w:pPr>
              <w:pStyle w:val="TAC"/>
            </w:pPr>
            <w:r>
              <w:t>…</w:t>
            </w:r>
          </w:p>
        </w:tc>
        <w:tc>
          <w:tcPr>
            <w:tcW w:w="1346" w:type="dxa"/>
            <w:tcBorders>
              <w:top w:val="nil"/>
              <w:left w:val="single" w:sz="6" w:space="0" w:color="auto"/>
              <w:bottom w:val="nil"/>
              <w:right w:val="nil"/>
            </w:tcBorders>
          </w:tcPr>
          <w:p w14:paraId="677D9236" w14:textId="77777777" w:rsidR="003779D0" w:rsidRDefault="003779D0" w:rsidP="00616E32">
            <w:pPr>
              <w:pStyle w:val="TAL"/>
            </w:pPr>
            <w:r>
              <w:t>octet (o511+1)*</w:t>
            </w:r>
          </w:p>
          <w:p w14:paraId="575F0C8A" w14:textId="77777777" w:rsidR="003779D0" w:rsidRDefault="003779D0" w:rsidP="00616E32">
            <w:pPr>
              <w:pStyle w:val="TAL"/>
            </w:pPr>
          </w:p>
          <w:p w14:paraId="7470EBB0" w14:textId="77777777" w:rsidR="003779D0" w:rsidRDefault="003779D0" w:rsidP="00616E32">
            <w:pPr>
              <w:pStyle w:val="TAL"/>
            </w:pPr>
            <w:r>
              <w:t>octet o512*</w:t>
            </w:r>
          </w:p>
        </w:tc>
      </w:tr>
      <w:tr w:rsidR="003779D0" w14:paraId="16C18DD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1FB30" w14:textId="77777777" w:rsidR="003779D0" w:rsidRDefault="003779D0" w:rsidP="00616E32">
            <w:pPr>
              <w:pStyle w:val="TAC"/>
            </w:pPr>
          </w:p>
          <w:p w14:paraId="346E5C38"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D4ACE2" w14:textId="77777777" w:rsidR="003779D0" w:rsidRDefault="003779D0" w:rsidP="00616E32">
            <w:pPr>
              <w:pStyle w:val="TAL"/>
            </w:pPr>
            <w:r>
              <w:t>octet (o512+1)*</w:t>
            </w:r>
          </w:p>
          <w:p w14:paraId="61F91A17" w14:textId="77777777" w:rsidR="003779D0" w:rsidRDefault="003779D0" w:rsidP="00616E32">
            <w:pPr>
              <w:pStyle w:val="TAL"/>
            </w:pPr>
          </w:p>
          <w:p w14:paraId="2C6AC2D7" w14:textId="77777777" w:rsidR="003779D0" w:rsidRDefault="003779D0" w:rsidP="00616E32">
            <w:pPr>
              <w:pStyle w:val="TAL"/>
            </w:pPr>
            <w:r>
              <w:t>octet o51*</w:t>
            </w:r>
          </w:p>
        </w:tc>
      </w:tr>
    </w:tbl>
    <w:p w14:paraId="1A6A715B" w14:textId="77777777" w:rsidR="003779D0" w:rsidRDefault="003779D0" w:rsidP="003779D0">
      <w:pPr>
        <w:pStyle w:val="TF"/>
      </w:pPr>
      <w:bookmarkStart w:id="706" w:name="_CRFigure5_13_2_6"/>
      <w:r>
        <w:t>Figure </w:t>
      </w:r>
      <w:bookmarkEnd w:id="706"/>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0033DC66" w14:textId="77777777" w:rsidR="003779D0" w:rsidRDefault="003779D0" w:rsidP="003779D0">
      <w:pPr>
        <w:pStyle w:val="TH"/>
      </w:pPr>
      <w:bookmarkStart w:id="707" w:name="_CRTable5_13_2_6"/>
      <w:r>
        <w:t>Table </w:t>
      </w:r>
      <w:bookmarkEnd w:id="707"/>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9E83EC5"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9AF57E" w14:textId="77777777" w:rsidR="003779D0" w:rsidRDefault="003779D0" w:rsidP="00616E32">
            <w:pPr>
              <w:pStyle w:val="TAL"/>
            </w:pPr>
            <w:r>
              <w:t>Radio parameters per geographical area info:</w:t>
            </w:r>
          </w:p>
          <w:p w14:paraId="33C8D035"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737470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C3E49A" w14:textId="77777777" w:rsidTr="00616E32">
        <w:trPr>
          <w:cantSplit/>
          <w:jc w:val="center"/>
        </w:trPr>
        <w:tc>
          <w:tcPr>
            <w:tcW w:w="708" w:type="dxa"/>
            <w:hideMark/>
          </w:tcPr>
          <w:p w14:paraId="54FB566C" w14:textId="77777777" w:rsidR="003779D0" w:rsidRDefault="003779D0" w:rsidP="00616E32">
            <w:pPr>
              <w:pStyle w:val="TAC"/>
            </w:pPr>
            <w:r>
              <w:lastRenderedPageBreak/>
              <w:t>8</w:t>
            </w:r>
          </w:p>
        </w:tc>
        <w:tc>
          <w:tcPr>
            <w:tcW w:w="709" w:type="dxa"/>
            <w:hideMark/>
          </w:tcPr>
          <w:p w14:paraId="492F53F6" w14:textId="77777777" w:rsidR="003779D0" w:rsidRDefault="003779D0" w:rsidP="00616E32">
            <w:pPr>
              <w:pStyle w:val="TAC"/>
            </w:pPr>
            <w:r>
              <w:t>7</w:t>
            </w:r>
          </w:p>
        </w:tc>
        <w:tc>
          <w:tcPr>
            <w:tcW w:w="709" w:type="dxa"/>
            <w:hideMark/>
          </w:tcPr>
          <w:p w14:paraId="37B4DF55" w14:textId="77777777" w:rsidR="003779D0" w:rsidRDefault="003779D0" w:rsidP="00616E32">
            <w:pPr>
              <w:pStyle w:val="TAC"/>
            </w:pPr>
            <w:r>
              <w:t>6</w:t>
            </w:r>
          </w:p>
        </w:tc>
        <w:tc>
          <w:tcPr>
            <w:tcW w:w="709" w:type="dxa"/>
            <w:hideMark/>
          </w:tcPr>
          <w:p w14:paraId="30E886FD" w14:textId="77777777" w:rsidR="003779D0" w:rsidRDefault="003779D0" w:rsidP="00616E32">
            <w:pPr>
              <w:pStyle w:val="TAC"/>
            </w:pPr>
            <w:r>
              <w:t>5</w:t>
            </w:r>
          </w:p>
        </w:tc>
        <w:tc>
          <w:tcPr>
            <w:tcW w:w="709" w:type="dxa"/>
            <w:hideMark/>
          </w:tcPr>
          <w:p w14:paraId="638F59D8" w14:textId="77777777" w:rsidR="003779D0" w:rsidRDefault="003779D0" w:rsidP="00616E32">
            <w:pPr>
              <w:pStyle w:val="TAC"/>
            </w:pPr>
            <w:r>
              <w:t>4</w:t>
            </w:r>
          </w:p>
        </w:tc>
        <w:tc>
          <w:tcPr>
            <w:tcW w:w="709" w:type="dxa"/>
            <w:hideMark/>
          </w:tcPr>
          <w:p w14:paraId="0D76ADAE" w14:textId="77777777" w:rsidR="003779D0" w:rsidRDefault="003779D0" w:rsidP="00616E32">
            <w:pPr>
              <w:pStyle w:val="TAC"/>
            </w:pPr>
            <w:r>
              <w:t>3</w:t>
            </w:r>
          </w:p>
        </w:tc>
        <w:tc>
          <w:tcPr>
            <w:tcW w:w="709" w:type="dxa"/>
            <w:hideMark/>
          </w:tcPr>
          <w:p w14:paraId="1CF1A981" w14:textId="77777777" w:rsidR="003779D0" w:rsidRDefault="003779D0" w:rsidP="00616E32">
            <w:pPr>
              <w:pStyle w:val="TAC"/>
            </w:pPr>
            <w:r>
              <w:t>2</w:t>
            </w:r>
          </w:p>
        </w:tc>
        <w:tc>
          <w:tcPr>
            <w:tcW w:w="709" w:type="dxa"/>
            <w:hideMark/>
          </w:tcPr>
          <w:p w14:paraId="7E0083AA" w14:textId="77777777" w:rsidR="003779D0" w:rsidRDefault="003779D0" w:rsidP="00616E32">
            <w:pPr>
              <w:pStyle w:val="TAC"/>
            </w:pPr>
            <w:r>
              <w:t>1</w:t>
            </w:r>
          </w:p>
        </w:tc>
        <w:tc>
          <w:tcPr>
            <w:tcW w:w="1346" w:type="dxa"/>
          </w:tcPr>
          <w:p w14:paraId="74C80DBC" w14:textId="77777777" w:rsidR="003779D0" w:rsidRDefault="003779D0" w:rsidP="00616E32">
            <w:pPr>
              <w:pStyle w:val="TAL"/>
            </w:pPr>
          </w:p>
        </w:tc>
      </w:tr>
      <w:tr w:rsidR="003779D0" w14:paraId="3959B2CD"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25B2CD" w14:textId="77777777" w:rsidR="003779D0" w:rsidRDefault="003779D0" w:rsidP="00616E32">
            <w:pPr>
              <w:pStyle w:val="TAC"/>
              <w:rPr>
                <w:noProof/>
              </w:rPr>
            </w:pPr>
          </w:p>
          <w:p w14:paraId="6049278E" w14:textId="77777777" w:rsidR="003779D0" w:rsidRDefault="003779D0" w:rsidP="00616E32">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717F5E8E" w14:textId="77777777" w:rsidR="003779D0" w:rsidRDefault="003779D0" w:rsidP="00616E32">
            <w:pPr>
              <w:pStyle w:val="TAL"/>
            </w:pPr>
            <w:r>
              <w:t>octet o51+1</w:t>
            </w:r>
          </w:p>
          <w:p w14:paraId="3E5B63F9" w14:textId="77777777" w:rsidR="003779D0" w:rsidRDefault="003779D0" w:rsidP="00616E32">
            <w:pPr>
              <w:pStyle w:val="TAL"/>
            </w:pPr>
          </w:p>
          <w:p w14:paraId="531720FF" w14:textId="77777777" w:rsidR="003779D0" w:rsidRDefault="003779D0" w:rsidP="00616E32">
            <w:pPr>
              <w:pStyle w:val="TAL"/>
            </w:pPr>
            <w:r>
              <w:t>octet o51+2</w:t>
            </w:r>
          </w:p>
        </w:tc>
      </w:tr>
      <w:tr w:rsidR="003779D0" w14:paraId="622412D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D25FC" w14:textId="77777777" w:rsidR="003779D0" w:rsidRDefault="003779D0" w:rsidP="00616E32">
            <w:pPr>
              <w:pStyle w:val="TAC"/>
            </w:pPr>
          </w:p>
          <w:p w14:paraId="7C170145"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998B445" w14:textId="77777777" w:rsidR="003779D0" w:rsidRDefault="003779D0" w:rsidP="00616E32">
            <w:pPr>
              <w:pStyle w:val="TAL"/>
            </w:pPr>
            <w:r>
              <w:t>octet o51+3</w:t>
            </w:r>
          </w:p>
          <w:p w14:paraId="12488CD1" w14:textId="77777777" w:rsidR="003779D0" w:rsidRDefault="003779D0" w:rsidP="00616E32">
            <w:pPr>
              <w:pStyle w:val="TAL"/>
            </w:pPr>
          </w:p>
          <w:p w14:paraId="044EE7ED" w14:textId="77777777" w:rsidR="003779D0" w:rsidRDefault="003779D0" w:rsidP="00616E32">
            <w:pPr>
              <w:pStyle w:val="TAL"/>
            </w:pPr>
            <w:r>
              <w:t>octet o513</w:t>
            </w:r>
          </w:p>
        </w:tc>
      </w:tr>
      <w:tr w:rsidR="003779D0" w14:paraId="40CB382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38E3C" w14:textId="77777777" w:rsidR="003779D0" w:rsidRDefault="003779D0" w:rsidP="00616E32">
            <w:pPr>
              <w:pStyle w:val="TAC"/>
            </w:pPr>
          </w:p>
          <w:p w14:paraId="46A45C41"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2A73F5E4" w14:textId="77777777" w:rsidR="003779D0" w:rsidRDefault="003779D0" w:rsidP="00616E32">
            <w:pPr>
              <w:pStyle w:val="TAL"/>
            </w:pPr>
            <w:r>
              <w:t>octet (o513+1)*</w:t>
            </w:r>
          </w:p>
          <w:p w14:paraId="3DAD0239" w14:textId="77777777" w:rsidR="003779D0" w:rsidRDefault="003779D0" w:rsidP="00616E32">
            <w:pPr>
              <w:pStyle w:val="TAL"/>
            </w:pPr>
          </w:p>
          <w:p w14:paraId="313B08BE" w14:textId="77777777" w:rsidR="003779D0" w:rsidRDefault="003779D0" w:rsidP="00616E32">
            <w:pPr>
              <w:pStyle w:val="TAL"/>
            </w:pPr>
            <w:r>
              <w:t>octet o514*</w:t>
            </w:r>
          </w:p>
        </w:tc>
      </w:tr>
      <w:tr w:rsidR="003779D0" w14:paraId="0165524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6869D" w14:textId="77777777" w:rsidR="003779D0" w:rsidRDefault="003779D0" w:rsidP="00616E32">
            <w:pPr>
              <w:pStyle w:val="TAC"/>
            </w:pPr>
          </w:p>
          <w:p w14:paraId="79D70954" w14:textId="77777777" w:rsidR="003779D0" w:rsidRDefault="003779D0" w:rsidP="00616E32">
            <w:pPr>
              <w:pStyle w:val="TAC"/>
            </w:pPr>
            <w:r>
              <w:t>…</w:t>
            </w:r>
          </w:p>
        </w:tc>
        <w:tc>
          <w:tcPr>
            <w:tcW w:w="1346" w:type="dxa"/>
            <w:tcBorders>
              <w:top w:val="nil"/>
              <w:left w:val="single" w:sz="6" w:space="0" w:color="auto"/>
              <w:bottom w:val="nil"/>
              <w:right w:val="nil"/>
            </w:tcBorders>
          </w:tcPr>
          <w:p w14:paraId="498DC29E" w14:textId="77777777" w:rsidR="003779D0" w:rsidRDefault="003779D0" w:rsidP="00616E32">
            <w:pPr>
              <w:pStyle w:val="TAL"/>
            </w:pPr>
            <w:r>
              <w:t>octet (o514+1)*</w:t>
            </w:r>
          </w:p>
          <w:p w14:paraId="5E6FFED7" w14:textId="77777777" w:rsidR="003779D0" w:rsidRDefault="003779D0" w:rsidP="00616E32">
            <w:pPr>
              <w:pStyle w:val="TAL"/>
            </w:pPr>
          </w:p>
          <w:p w14:paraId="099056F9" w14:textId="77777777" w:rsidR="003779D0" w:rsidRDefault="003779D0" w:rsidP="00616E32">
            <w:pPr>
              <w:pStyle w:val="TAL"/>
            </w:pPr>
            <w:r>
              <w:t>octet o515*</w:t>
            </w:r>
          </w:p>
        </w:tc>
      </w:tr>
      <w:tr w:rsidR="003779D0" w14:paraId="0A84965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1E34E" w14:textId="77777777" w:rsidR="003779D0" w:rsidRDefault="003779D0" w:rsidP="00616E32">
            <w:pPr>
              <w:pStyle w:val="TAC"/>
            </w:pPr>
          </w:p>
          <w:p w14:paraId="7449F0B0"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3A394F9" w14:textId="77777777" w:rsidR="003779D0" w:rsidRDefault="003779D0" w:rsidP="00616E32">
            <w:pPr>
              <w:pStyle w:val="TAL"/>
            </w:pPr>
            <w:r>
              <w:t>octet (o515+1)*</w:t>
            </w:r>
          </w:p>
          <w:p w14:paraId="4596EE72" w14:textId="77777777" w:rsidR="003779D0" w:rsidRDefault="003779D0" w:rsidP="00616E32">
            <w:pPr>
              <w:pStyle w:val="TAL"/>
            </w:pPr>
          </w:p>
          <w:p w14:paraId="4A466B06" w14:textId="77777777" w:rsidR="003779D0" w:rsidRDefault="003779D0" w:rsidP="00616E32">
            <w:pPr>
              <w:pStyle w:val="TAL"/>
            </w:pPr>
            <w:r>
              <w:t>octet o10*</w:t>
            </w:r>
          </w:p>
        </w:tc>
      </w:tr>
    </w:tbl>
    <w:p w14:paraId="1B87E37E" w14:textId="77777777" w:rsidR="003779D0" w:rsidRDefault="003779D0" w:rsidP="003779D0">
      <w:pPr>
        <w:pStyle w:val="TF"/>
      </w:pPr>
      <w:bookmarkStart w:id="708" w:name="_CRFigure5_13_2_7"/>
      <w:r>
        <w:t>Figure </w:t>
      </w:r>
      <w:bookmarkEnd w:id="708"/>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758AE72D" w14:textId="77777777" w:rsidR="003779D0" w:rsidRDefault="003779D0" w:rsidP="003779D0">
      <w:pPr>
        <w:pStyle w:val="TH"/>
      </w:pPr>
      <w:bookmarkStart w:id="709" w:name="_CRTable5_13_2_7"/>
      <w:r>
        <w:t>Table </w:t>
      </w:r>
      <w:bookmarkEnd w:id="709"/>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482F6DC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D38DF9" w14:textId="77777777" w:rsidR="003779D0" w:rsidRDefault="003779D0" w:rsidP="00616E32">
            <w:pPr>
              <w:pStyle w:val="TAL"/>
            </w:pPr>
            <w:r>
              <w:t>Radio parameters per geographical area info:</w:t>
            </w:r>
          </w:p>
          <w:p w14:paraId="0AFA8791"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CD6981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186F5560" w14:textId="77777777" w:rsidTr="00616E32">
        <w:trPr>
          <w:cantSplit/>
          <w:jc w:val="center"/>
        </w:trPr>
        <w:tc>
          <w:tcPr>
            <w:tcW w:w="708" w:type="dxa"/>
            <w:hideMark/>
          </w:tcPr>
          <w:p w14:paraId="0F96728B" w14:textId="77777777" w:rsidR="003779D0" w:rsidRDefault="003779D0" w:rsidP="00616E32">
            <w:pPr>
              <w:pStyle w:val="TAC"/>
            </w:pPr>
            <w:r>
              <w:t>8</w:t>
            </w:r>
          </w:p>
        </w:tc>
        <w:tc>
          <w:tcPr>
            <w:tcW w:w="709" w:type="dxa"/>
            <w:hideMark/>
          </w:tcPr>
          <w:p w14:paraId="19B50874" w14:textId="77777777" w:rsidR="003779D0" w:rsidRDefault="003779D0" w:rsidP="00616E32">
            <w:pPr>
              <w:pStyle w:val="TAC"/>
            </w:pPr>
            <w:r>
              <w:t>7</w:t>
            </w:r>
          </w:p>
        </w:tc>
        <w:tc>
          <w:tcPr>
            <w:tcW w:w="709" w:type="dxa"/>
            <w:hideMark/>
          </w:tcPr>
          <w:p w14:paraId="51120855" w14:textId="77777777" w:rsidR="003779D0" w:rsidRDefault="003779D0" w:rsidP="00616E32">
            <w:pPr>
              <w:pStyle w:val="TAC"/>
            </w:pPr>
            <w:r>
              <w:t>6</w:t>
            </w:r>
          </w:p>
        </w:tc>
        <w:tc>
          <w:tcPr>
            <w:tcW w:w="709" w:type="dxa"/>
            <w:hideMark/>
          </w:tcPr>
          <w:p w14:paraId="3BD67594" w14:textId="77777777" w:rsidR="003779D0" w:rsidRDefault="003779D0" w:rsidP="00616E32">
            <w:pPr>
              <w:pStyle w:val="TAC"/>
            </w:pPr>
            <w:r>
              <w:t>5</w:t>
            </w:r>
          </w:p>
        </w:tc>
        <w:tc>
          <w:tcPr>
            <w:tcW w:w="709" w:type="dxa"/>
            <w:hideMark/>
          </w:tcPr>
          <w:p w14:paraId="2D697A4B" w14:textId="77777777" w:rsidR="003779D0" w:rsidRDefault="003779D0" w:rsidP="00616E32">
            <w:pPr>
              <w:pStyle w:val="TAC"/>
            </w:pPr>
            <w:r>
              <w:t>4</w:t>
            </w:r>
          </w:p>
        </w:tc>
        <w:tc>
          <w:tcPr>
            <w:tcW w:w="709" w:type="dxa"/>
            <w:hideMark/>
          </w:tcPr>
          <w:p w14:paraId="42856CAF" w14:textId="77777777" w:rsidR="003779D0" w:rsidRDefault="003779D0" w:rsidP="00616E32">
            <w:pPr>
              <w:pStyle w:val="TAC"/>
            </w:pPr>
            <w:r>
              <w:t>3</w:t>
            </w:r>
          </w:p>
        </w:tc>
        <w:tc>
          <w:tcPr>
            <w:tcW w:w="709" w:type="dxa"/>
            <w:hideMark/>
          </w:tcPr>
          <w:p w14:paraId="13A73C76" w14:textId="77777777" w:rsidR="003779D0" w:rsidRDefault="003779D0" w:rsidP="00616E32">
            <w:pPr>
              <w:pStyle w:val="TAC"/>
            </w:pPr>
            <w:r>
              <w:t>2</w:t>
            </w:r>
          </w:p>
        </w:tc>
        <w:tc>
          <w:tcPr>
            <w:tcW w:w="709" w:type="dxa"/>
            <w:hideMark/>
          </w:tcPr>
          <w:p w14:paraId="11C727E7" w14:textId="77777777" w:rsidR="003779D0" w:rsidRDefault="003779D0" w:rsidP="00616E32">
            <w:pPr>
              <w:pStyle w:val="TAC"/>
            </w:pPr>
            <w:r>
              <w:t>1</w:t>
            </w:r>
          </w:p>
        </w:tc>
        <w:tc>
          <w:tcPr>
            <w:tcW w:w="1416" w:type="dxa"/>
          </w:tcPr>
          <w:p w14:paraId="205282C4" w14:textId="77777777" w:rsidR="003779D0" w:rsidRDefault="003779D0" w:rsidP="00616E32">
            <w:pPr>
              <w:pStyle w:val="TAL"/>
            </w:pPr>
          </w:p>
        </w:tc>
      </w:tr>
      <w:tr w:rsidR="003779D0" w14:paraId="7F3CF39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AF1E3" w14:textId="77777777" w:rsidR="003779D0" w:rsidRDefault="003779D0" w:rsidP="00616E32">
            <w:pPr>
              <w:pStyle w:val="TAC"/>
            </w:pPr>
          </w:p>
          <w:p w14:paraId="448E32CF" w14:textId="77777777" w:rsidR="003779D0" w:rsidRDefault="003779D0"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E400286" w14:textId="77777777" w:rsidR="003779D0" w:rsidRDefault="003779D0" w:rsidP="00616E32">
            <w:pPr>
              <w:pStyle w:val="TAL"/>
            </w:pPr>
            <w:r>
              <w:t>octet o510+1</w:t>
            </w:r>
          </w:p>
          <w:p w14:paraId="18AD9890" w14:textId="77777777" w:rsidR="003779D0" w:rsidRDefault="003779D0" w:rsidP="00616E32">
            <w:pPr>
              <w:pStyle w:val="TAL"/>
            </w:pPr>
          </w:p>
          <w:p w14:paraId="56C28389" w14:textId="77777777" w:rsidR="003779D0" w:rsidRDefault="003779D0" w:rsidP="00616E32">
            <w:pPr>
              <w:pStyle w:val="TAL"/>
            </w:pPr>
            <w:r>
              <w:t>octet o510+2</w:t>
            </w:r>
          </w:p>
        </w:tc>
      </w:tr>
      <w:tr w:rsidR="003779D0" w14:paraId="4891704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B302" w14:textId="77777777" w:rsidR="003779D0" w:rsidRDefault="003779D0" w:rsidP="00616E32">
            <w:pPr>
              <w:pStyle w:val="TAC"/>
            </w:pPr>
          </w:p>
          <w:p w14:paraId="6C3534C2" w14:textId="77777777" w:rsidR="003779D0" w:rsidRDefault="003779D0" w:rsidP="00616E32">
            <w:pPr>
              <w:pStyle w:val="TAC"/>
            </w:pPr>
            <w:r>
              <w:t>Geographical area</w:t>
            </w:r>
          </w:p>
        </w:tc>
        <w:tc>
          <w:tcPr>
            <w:tcW w:w="1416" w:type="dxa"/>
            <w:tcBorders>
              <w:top w:val="nil"/>
              <w:left w:val="single" w:sz="6" w:space="0" w:color="auto"/>
              <w:bottom w:val="nil"/>
              <w:right w:val="nil"/>
            </w:tcBorders>
          </w:tcPr>
          <w:p w14:paraId="5035D8EF" w14:textId="77777777" w:rsidR="003779D0" w:rsidRDefault="003779D0" w:rsidP="00616E32">
            <w:pPr>
              <w:pStyle w:val="TAL"/>
            </w:pPr>
            <w:r>
              <w:t>octet o510+3</w:t>
            </w:r>
          </w:p>
          <w:p w14:paraId="3CD01660" w14:textId="77777777" w:rsidR="003779D0" w:rsidRDefault="003779D0" w:rsidP="00616E32">
            <w:pPr>
              <w:pStyle w:val="TAL"/>
            </w:pPr>
          </w:p>
          <w:p w14:paraId="15F73AA4" w14:textId="77777777" w:rsidR="003779D0" w:rsidRDefault="003779D0" w:rsidP="00616E32">
            <w:pPr>
              <w:pStyle w:val="TAL"/>
            </w:pPr>
            <w:r>
              <w:t>octet o5100</w:t>
            </w:r>
          </w:p>
        </w:tc>
      </w:tr>
      <w:tr w:rsidR="003779D0" w14:paraId="51C6CA7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D57AC" w14:textId="77777777" w:rsidR="003779D0" w:rsidRDefault="003779D0" w:rsidP="00616E32">
            <w:pPr>
              <w:pStyle w:val="TAC"/>
            </w:pPr>
          </w:p>
          <w:p w14:paraId="5F6908F8" w14:textId="77777777" w:rsidR="003779D0" w:rsidRDefault="003779D0" w:rsidP="00616E32">
            <w:pPr>
              <w:pStyle w:val="TAC"/>
            </w:pPr>
            <w:r>
              <w:t>Radio parameters</w:t>
            </w:r>
          </w:p>
        </w:tc>
        <w:tc>
          <w:tcPr>
            <w:tcW w:w="1416" w:type="dxa"/>
            <w:tcBorders>
              <w:top w:val="nil"/>
              <w:left w:val="single" w:sz="6" w:space="0" w:color="auto"/>
              <w:bottom w:val="nil"/>
              <w:right w:val="nil"/>
            </w:tcBorders>
          </w:tcPr>
          <w:p w14:paraId="5B8A07BB" w14:textId="77777777" w:rsidR="003779D0" w:rsidRDefault="003779D0" w:rsidP="00616E32">
            <w:pPr>
              <w:pStyle w:val="TAL"/>
            </w:pPr>
            <w:r>
              <w:t>octet o5100+1</w:t>
            </w:r>
          </w:p>
          <w:p w14:paraId="59577184" w14:textId="77777777" w:rsidR="003779D0" w:rsidRDefault="003779D0" w:rsidP="00616E32">
            <w:pPr>
              <w:pStyle w:val="TAL"/>
            </w:pPr>
          </w:p>
          <w:p w14:paraId="0AAAB3F7" w14:textId="77777777" w:rsidR="003779D0" w:rsidRDefault="003779D0" w:rsidP="00616E32">
            <w:pPr>
              <w:pStyle w:val="TAL"/>
            </w:pPr>
            <w:r>
              <w:t>octet o511-1</w:t>
            </w:r>
          </w:p>
        </w:tc>
      </w:tr>
      <w:tr w:rsidR="003779D0" w14:paraId="029F324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5333B7" w14:textId="77777777" w:rsidR="003779D0" w:rsidRDefault="003779D0"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CF3DB8E" w14:textId="77777777" w:rsidR="003779D0" w:rsidRDefault="003779D0" w:rsidP="00616E32">
            <w:pPr>
              <w:pStyle w:val="TAC"/>
            </w:pPr>
            <w:r>
              <w:t>0</w:t>
            </w:r>
          </w:p>
          <w:p w14:paraId="123ABBE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46E37B" w14:textId="77777777" w:rsidR="003779D0" w:rsidRDefault="003779D0" w:rsidP="00616E32">
            <w:pPr>
              <w:pStyle w:val="TAC"/>
            </w:pPr>
            <w:r>
              <w:t>0</w:t>
            </w:r>
          </w:p>
          <w:p w14:paraId="2491D4BB"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99AC4E8" w14:textId="77777777" w:rsidR="003779D0" w:rsidRDefault="003779D0" w:rsidP="00616E32">
            <w:pPr>
              <w:pStyle w:val="TAC"/>
            </w:pPr>
            <w:r>
              <w:t>0</w:t>
            </w:r>
          </w:p>
          <w:p w14:paraId="1180A9E3"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022663" w14:textId="77777777" w:rsidR="003779D0" w:rsidRDefault="003779D0" w:rsidP="00616E32">
            <w:pPr>
              <w:pStyle w:val="TAC"/>
            </w:pPr>
            <w:r>
              <w:t>0</w:t>
            </w:r>
          </w:p>
          <w:p w14:paraId="3D874AEE"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525153" w14:textId="77777777" w:rsidR="003779D0" w:rsidRDefault="003779D0" w:rsidP="00616E32">
            <w:pPr>
              <w:pStyle w:val="TAC"/>
            </w:pPr>
            <w:r>
              <w:t>0</w:t>
            </w:r>
          </w:p>
          <w:p w14:paraId="13068DDC"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D7CE6F1" w14:textId="77777777" w:rsidR="003779D0" w:rsidRDefault="003779D0" w:rsidP="00616E32">
            <w:pPr>
              <w:pStyle w:val="TAC"/>
            </w:pPr>
            <w:r>
              <w:t>0</w:t>
            </w:r>
          </w:p>
          <w:p w14:paraId="3BB4AA5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73F3F" w14:textId="77777777" w:rsidR="003779D0" w:rsidRDefault="003779D0" w:rsidP="00616E32">
            <w:pPr>
              <w:pStyle w:val="TAC"/>
            </w:pPr>
            <w:r>
              <w:t>0</w:t>
            </w:r>
          </w:p>
          <w:p w14:paraId="5442087C" w14:textId="77777777" w:rsidR="003779D0" w:rsidRDefault="003779D0" w:rsidP="00616E32">
            <w:pPr>
              <w:pStyle w:val="TAC"/>
            </w:pPr>
            <w:r>
              <w:t>Spare</w:t>
            </w:r>
          </w:p>
        </w:tc>
        <w:tc>
          <w:tcPr>
            <w:tcW w:w="1416" w:type="dxa"/>
            <w:tcBorders>
              <w:top w:val="nil"/>
              <w:left w:val="single" w:sz="6" w:space="0" w:color="auto"/>
              <w:bottom w:val="nil"/>
              <w:right w:val="nil"/>
            </w:tcBorders>
            <w:hideMark/>
          </w:tcPr>
          <w:p w14:paraId="044C6A85" w14:textId="77777777" w:rsidR="003779D0" w:rsidRDefault="003779D0" w:rsidP="00616E32">
            <w:pPr>
              <w:pStyle w:val="TAL"/>
            </w:pPr>
            <w:r>
              <w:t>octet o511</w:t>
            </w:r>
          </w:p>
        </w:tc>
      </w:tr>
    </w:tbl>
    <w:p w14:paraId="3057BB76" w14:textId="77777777" w:rsidR="003779D0" w:rsidRDefault="003779D0" w:rsidP="003779D0">
      <w:pPr>
        <w:pStyle w:val="TF"/>
      </w:pPr>
      <w:bookmarkStart w:id="710" w:name="_CRFigure5_13_2_8"/>
      <w:r>
        <w:t>Figure </w:t>
      </w:r>
      <w:bookmarkEnd w:id="710"/>
      <w:r>
        <w:t>5.</w:t>
      </w:r>
      <w:r>
        <w:rPr>
          <w:rFonts w:hint="eastAsia"/>
          <w:lang w:eastAsia="zh-CN"/>
        </w:rPr>
        <w:t>13</w:t>
      </w:r>
      <w:r>
        <w:t>.2.8: Radio parameters per geographical area info</w:t>
      </w:r>
    </w:p>
    <w:p w14:paraId="381914B4" w14:textId="77777777" w:rsidR="003779D0" w:rsidRDefault="003779D0" w:rsidP="003779D0">
      <w:pPr>
        <w:pStyle w:val="TH"/>
      </w:pPr>
      <w:bookmarkStart w:id="711" w:name="_CRTable5_13_2_8"/>
      <w:r>
        <w:t>Table </w:t>
      </w:r>
      <w:bookmarkEnd w:id="711"/>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6128321"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53C0AF1" w14:textId="77777777" w:rsidR="003779D0" w:rsidRDefault="003779D0" w:rsidP="00616E32">
            <w:pPr>
              <w:pStyle w:val="TAL"/>
            </w:pPr>
            <w:r>
              <w:t>Geographical area (octet o510+3 to o5100):</w:t>
            </w:r>
          </w:p>
          <w:p w14:paraId="5B7C9950" w14:textId="77777777" w:rsidR="003779D0" w:rsidRDefault="003779D0" w:rsidP="00616E32">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3779D0" w14:paraId="2AA3EDF9" w14:textId="77777777" w:rsidTr="00616E32">
        <w:trPr>
          <w:cantSplit/>
          <w:jc w:val="center"/>
        </w:trPr>
        <w:tc>
          <w:tcPr>
            <w:tcW w:w="7094" w:type="dxa"/>
            <w:tcBorders>
              <w:top w:val="nil"/>
              <w:left w:val="single" w:sz="4" w:space="0" w:color="auto"/>
              <w:bottom w:val="nil"/>
              <w:right w:val="single" w:sz="4" w:space="0" w:color="auto"/>
            </w:tcBorders>
            <w:hideMark/>
          </w:tcPr>
          <w:p w14:paraId="1F3D6680" w14:textId="77777777" w:rsidR="003779D0" w:rsidRDefault="003779D0" w:rsidP="00616E32">
            <w:pPr>
              <w:pStyle w:val="TAL"/>
            </w:pPr>
            <w:r>
              <w:t>Radio parameters (octet o5100+1 to o511-1):</w:t>
            </w:r>
          </w:p>
          <w:p w14:paraId="11920A5B" w14:textId="77777777" w:rsidR="003779D0" w:rsidRDefault="003779D0" w:rsidP="00616E32">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3779D0" w14:paraId="50F6795B" w14:textId="77777777" w:rsidTr="00616E32">
        <w:trPr>
          <w:cantSplit/>
          <w:jc w:val="center"/>
        </w:trPr>
        <w:tc>
          <w:tcPr>
            <w:tcW w:w="7094" w:type="dxa"/>
            <w:tcBorders>
              <w:top w:val="nil"/>
              <w:left w:val="single" w:sz="4" w:space="0" w:color="auto"/>
              <w:bottom w:val="nil"/>
              <w:right w:val="single" w:sz="4" w:space="0" w:color="auto"/>
            </w:tcBorders>
            <w:hideMark/>
          </w:tcPr>
          <w:p w14:paraId="6DED23AD" w14:textId="77777777" w:rsidR="003779D0" w:rsidRDefault="003779D0" w:rsidP="00616E32">
            <w:pPr>
              <w:pStyle w:val="TAL"/>
              <w:rPr>
                <w:noProof/>
              </w:rPr>
            </w:pPr>
            <w:r>
              <w:t>Managed indicator (MI) (octet o511 bit 8):</w:t>
            </w:r>
          </w:p>
          <w:p w14:paraId="3D7E82DB" w14:textId="77777777" w:rsidR="003779D0" w:rsidRDefault="003779D0"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396EF1B0" w14:textId="77777777" w:rsidR="003779D0" w:rsidRDefault="003779D0" w:rsidP="00616E32">
            <w:pPr>
              <w:pStyle w:val="TAL"/>
            </w:pPr>
            <w:r>
              <w:t>Bit</w:t>
            </w:r>
          </w:p>
          <w:p w14:paraId="703AB684" w14:textId="77777777" w:rsidR="003779D0" w:rsidRDefault="003779D0" w:rsidP="00616E32">
            <w:pPr>
              <w:pStyle w:val="TAL"/>
              <w:rPr>
                <w:b/>
              </w:rPr>
            </w:pPr>
            <w:r>
              <w:rPr>
                <w:b/>
              </w:rPr>
              <w:t>8</w:t>
            </w:r>
          </w:p>
          <w:p w14:paraId="1778CE08" w14:textId="77777777" w:rsidR="003779D0" w:rsidRDefault="003779D0" w:rsidP="00616E32">
            <w:pPr>
              <w:pStyle w:val="TAL"/>
            </w:pPr>
            <w:r>
              <w:t>0</w:t>
            </w:r>
            <w:r>
              <w:tab/>
              <w:t>Non-operator managed</w:t>
            </w:r>
          </w:p>
          <w:p w14:paraId="1084C7ED" w14:textId="77777777" w:rsidR="003779D0" w:rsidRDefault="003779D0" w:rsidP="00616E32">
            <w:pPr>
              <w:pStyle w:val="TAL"/>
            </w:pPr>
            <w:r>
              <w:t>1</w:t>
            </w:r>
            <w:r>
              <w:tab/>
              <w:t>Operator managed</w:t>
            </w:r>
          </w:p>
        </w:tc>
      </w:tr>
      <w:tr w:rsidR="003779D0" w14:paraId="349FB8BE"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1A9A82FC" w14:textId="77777777" w:rsidR="003779D0" w:rsidRDefault="003779D0" w:rsidP="00616E32">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1CB69353"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BA2870" w14:textId="77777777" w:rsidTr="00616E32">
        <w:trPr>
          <w:cantSplit/>
          <w:jc w:val="center"/>
        </w:trPr>
        <w:tc>
          <w:tcPr>
            <w:tcW w:w="708" w:type="dxa"/>
            <w:hideMark/>
          </w:tcPr>
          <w:p w14:paraId="233EA59B" w14:textId="77777777" w:rsidR="003779D0" w:rsidRDefault="003779D0" w:rsidP="00616E32">
            <w:pPr>
              <w:pStyle w:val="TAC"/>
            </w:pPr>
            <w:r>
              <w:lastRenderedPageBreak/>
              <w:t>8</w:t>
            </w:r>
          </w:p>
        </w:tc>
        <w:tc>
          <w:tcPr>
            <w:tcW w:w="709" w:type="dxa"/>
            <w:hideMark/>
          </w:tcPr>
          <w:p w14:paraId="3563E59B" w14:textId="77777777" w:rsidR="003779D0" w:rsidRDefault="003779D0" w:rsidP="00616E32">
            <w:pPr>
              <w:pStyle w:val="TAC"/>
            </w:pPr>
            <w:r>
              <w:t>7</w:t>
            </w:r>
          </w:p>
        </w:tc>
        <w:tc>
          <w:tcPr>
            <w:tcW w:w="709" w:type="dxa"/>
            <w:hideMark/>
          </w:tcPr>
          <w:p w14:paraId="546C2AEC" w14:textId="77777777" w:rsidR="003779D0" w:rsidRDefault="003779D0" w:rsidP="00616E32">
            <w:pPr>
              <w:pStyle w:val="TAC"/>
            </w:pPr>
            <w:r>
              <w:t>6</w:t>
            </w:r>
          </w:p>
        </w:tc>
        <w:tc>
          <w:tcPr>
            <w:tcW w:w="709" w:type="dxa"/>
            <w:hideMark/>
          </w:tcPr>
          <w:p w14:paraId="54B781BD" w14:textId="77777777" w:rsidR="003779D0" w:rsidRDefault="003779D0" w:rsidP="00616E32">
            <w:pPr>
              <w:pStyle w:val="TAC"/>
            </w:pPr>
            <w:r>
              <w:t>5</w:t>
            </w:r>
          </w:p>
        </w:tc>
        <w:tc>
          <w:tcPr>
            <w:tcW w:w="709" w:type="dxa"/>
            <w:hideMark/>
          </w:tcPr>
          <w:p w14:paraId="1EF91FFB" w14:textId="77777777" w:rsidR="003779D0" w:rsidRDefault="003779D0" w:rsidP="00616E32">
            <w:pPr>
              <w:pStyle w:val="TAC"/>
            </w:pPr>
            <w:r>
              <w:t>4</w:t>
            </w:r>
          </w:p>
        </w:tc>
        <w:tc>
          <w:tcPr>
            <w:tcW w:w="709" w:type="dxa"/>
            <w:hideMark/>
          </w:tcPr>
          <w:p w14:paraId="564C9E5F" w14:textId="77777777" w:rsidR="003779D0" w:rsidRDefault="003779D0" w:rsidP="00616E32">
            <w:pPr>
              <w:pStyle w:val="TAC"/>
            </w:pPr>
            <w:r>
              <w:t>3</w:t>
            </w:r>
          </w:p>
        </w:tc>
        <w:tc>
          <w:tcPr>
            <w:tcW w:w="709" w:type="dxa"/>
            <w:hideMark/>
          </w:tcPr>
          <w:p w14:paraId="54649992" w14:textId="77777777" w:rsidR="003779D0" w:rsidRDefault="003779D0" w:rsidP="00616E32">
            <w:pPr>
              <w:pStyle w:val="TAC"/>
            </w:pPr>
            <w:r>
              <w:t>2</w:t>
            </w:r>
          </w:p>
        </w:tc>
        <w:tc>
          <w:tcPr>
            <w:tcW w:w="709" w:type="dxa"/>
            <w:hideMark/>
          </w:tcPr>
          <w:p w14:paraId="326467EE" w14:textId="77777777" w:rsidR="003779D0" w:rsidRDefault="003779D0" w:rsidP="00616E32">
            <w:pPr>
              <w:pStyle w:val="TAC"/>
            </w:pPr>
            <w:r>
              <w:t>1</w:t>
            </w:r>
          </w:p>
        </w:tc>
        <w:tc>
          <w:tcPr>
            <w:tcW w:w="1346" w:type="dxa"/>
          </w:tcPr>
          <w:p w14:paraId="50F3F2E5" w14:textId="77777777" w:rsidR="003779D0" w:rsidRDefault="003779D0" w:rsidP="00616E32">
            <w:pPr>
              <w:pStyle w:val="TAL"/>
            </w:pPr>
          </w:p>
        </w:tc>
      </w:tr>
      <w:tr w:rsidR="003779D0" w14:paraId="418267E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E2415" w14:textId="77777777" w:rsidR="003779D0" w:rsidRDefault="003779D0" w:rsidP="00616E32">
            <w:pPr>
              <w:pStyle w:val="TAC"/>
              <w:rPr>
                <w:noProof/>
              </w:rPr>
            </w:pPr>
          </w:p>
          <w:p w14:paraId="74AB19D5" w14:textId="77777777" w:rsidR="003779D0" w:rsidRDefault="003779D0" w:rsidP="00616E32">
            <w:pPr>
              <w:pStyle w:val="TAC"/>
            </w:pPr>
            <w:r>
              <w:rPr>
                <w:noProof/>
              </w:rPr>
              <w:t xml:space="preserve">Length of </w:t>
            </w:r>
            <w:r>
              <w:t>geographical area</w:t>
            </w:r>
            <w:r>
              <w:rPr>
                <w:noProof/>
              </w:rPr>
              <w:t xml:space="preserve"> contents</w:t>
            </w:r>
          </w:p>
        </w:tc>
        <w:tc>
          <w:tcPr>
            <w:tcW w:w="1346" w:type="dxa"/>
          </w:tcPr>
          <w:p w14:paraId="630B0945" w14:textId="77777777" w:rsidR="003779D0" w:rsidRDefault="003779D0" w:rsidP="00616E32">
            <w:pPr>
              <w:pStyle w:val="TAL"/>
            </w:pPr>
            <w:r>
              <w:t>octet o510+3</w:t>
            </w:r>
          </w:p>
          <w:p w14:paraId="396F96E0" w14:textId="77777777" w:rsidR="003779D0" w:rsidRDefault="003779D0" w:rsidP="00616E32">
            <w:pPr>
              <w:pStyle w:val="TAL"/>
            </w:pPr>
          </w:p>
          <w:p w14:paraId="08FBDE0E" w14:textId="77777777" w:rsidR="003779D0" w:rsidRDefault="003779D0" w:rsidP="00616E32">
            <w:pPr>
              <w:pStyle w:val="TAL"/>
            </w:pPr>
            <w:r>
              <w:t>octet o510+4</w:t>
            </w:r>
          </w:p>
        </w:tc>
      </w:tr>
      <w:tr w:rsidR="003779D0" w14:paraId="0DF2A2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9A259" w14:textId="77777777" w:rsidR="003779D0" w:rsidRDefault="003779D0" w:rsidP="00616E32">
            <w:pPr>
              <w:pStyle w:val="TAC"/>
            </w:pPr>
          </w:p>
          <w:p w14:paraId="32361377" w14:textId="77777777" w:rsidR="003779D0" w:rsidRDefault="003779D0" w:rsidP="00616E32">
            <w:pPr>
              <w:pStyle w:val="TAC"/>
            </w:pPr>
            <w:r>
              <w:t>Coordinate</w:t>
            </w:r>
            <w:r>
              <w:rPr>
                <w:noProof/>
              </w:rPr>
              <w:t xml:space="preserve"> 1</w:t>
            </w:r>
          </w:p>
        </w:tc>
        <w:tc>
          <w:tcPr>
            <w:tcW w:w="1346" w:type="dxa"/>
            <w:tcBorders>
              <w:top w:val="nil"/>
              <w:left w:val="single" w:sz="6" w:space="0" w:color="auto"/>
              <w:bottom w:val="nil"/>
              <w:right w:val="nil"/>
            </w:tcBorders>
          </w:tcPr>
          <w:p w14:paraId="5F957B9E" w14:textId="77777777" w:rsidR="003779D0" w:rsidRDefault="003779D0" w:rsidP="00616E32">
            <w:pPr>
              <w:pStyle w:val="TAL"/>
            </w:pPr>
            <w:r>
              <w:t>octet (o510+5)*</w:t>
            </w:r>
          </w:p>
          <w:p w14:paraId="04B44FDE" w14:textId="77777777" w:rsidR="003779D0" w:rsidRDefault="003779D0" w:rsidP="00616E32">
            <w:pPr>
              <w:pStyle w:val="TAL"/>
            </w:pPr>
          </w:p>
          <w:p w14:paraId="1468A79B" w14:textId="77777777" w:rsidR="003779D0" w:rsidRDefault="003779D0" w:rsidP="00616E32">
            <w:pPr>
              <w:pStyle w:val="TAL"/>
            </w:pPr>
            <w:r>
              <w:t>octet (o510+10)*</w:t>
            </w:r>
          </w:p>
        </w:tc>
      </w:tr>
      <w:tr w:rsidR="003779D0" w14:paraId="3B7457A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C1824" w14:textId="77777777" w:rsidR="003779D0" w:rsidRDefault="003779D0" w:rsidP="00616E32">
            <w:pPr>
              <w:pStyle w:val="TAC"/>
            </w:pPr>
          </w:p>
          <w:p w14:paraId="7246D9B1" w14:textId="77777777" w:rsidR="003779D0" w:rsidRDefault="003779D0" w:rsidP="00616E32">
            <w:pPr>
              <w:pStyle w:val="TAC"/>
            </w:pPr>
            <w:r>
              <w:t>Coordinate</w:t>
            </w:r>
            <w:r>
              <w:rPr>
                <w:noProof/>
              </w:rPr>
              <w:t xml:space="preserve"> 2</w:t>
            </w:r>
          </w:p>
        </w:tc>
        <w:tc>
          <w:tcPr>
            <w:tcW w:w="1346" w:type="dxa"/>
            <w:tcBorders>
              <w:top w:val="nil"/>
              <w:left w:val="single" w:sz="6" w:space="0" w:color="auto"/>
              <w:bottom w:val="nil"/>
              <w:right w:val="nil"/>
            </w:tcBorders>
          </w:tcPr>
          <w:p w14:paraId="231A597B" w14:textId="77777777" w:rsidR="003779D0" w:rsidRDefault="003779D0" w:rsidP="00616E32">
            <w:pPr>
              <w:pStyle w:val="TAL"/>
            </w:pPr>
            <w:r>
              <w:t>octet (o510+11)*</w:t>
            </w:r>
          </w:p>
          <w:p w14:paraId="44E79907" w14:textId="77777777" w:rsidR="003779D0" w:rsidRDefault="003779D0" w:rsidP="00616E32">
            <w:pPr>
              <w:pStyle w:val="TAL"/>
            </w:pPr>
          </w:p>
          <w:p w14:paraId="03E6771D" w14:textId="77777777" w:rsidR="003779D0" w:rsidRDefault="003779D0" w:rsidP="00616E32">
            <w:pPr>
              <w:pStyle w:val="TAL"/>
            </w:pPr>
            <w:r>
              <w:t>octet (o510+16)*</w:t>
            </w:r>
          </w:p>
        </w:tc>
      </w:tr>
      <w:tr w:rsidR="003779D0" w14:paraId="7BBA5A0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3330C" w14:textId="77777777" w:rsidR="003779D0" w:rsidRDefault="003779D0" w:rsidP="00616E32">
            <w:pPr>
              <w:pStyle w:val="TAC"/>
            </w:pPr>
          </w:p>
          <w:p w14:paraId="07DA58F6" w14:textId="77777777" w:rsidR="003779D0" w:rsidRDefault="003779D0" w:rsidP="00616E32">
            <w:pPr>
              <w:pStyle w:val="TAC"/>
            </w:pPr>
            <w:r>
              <w:t>…</w:t>
            </w:r>
          </w:p>
        </w:tc>
        <w:tc>
          <w:tcPr>
            <w:tcW w:w="1346" w:type="dxa"/>
            <w:tcBorders>
              <w:top w:val="nil"/>
              <w:left w:val="single" w:sz="6" w:space="0" w:color="auto"/>
              <w:bottom w:val="nil"/>
              <w:right w:val="nil"/>
            </w:tcBorders>
          </w:tcPr>
          <w:p w14:paraId="5E9383BF" w14:textId="77777777" w:rsidR="003779D0" w:rsidRDefault="003779D0" w:rsidP="00616E32">
            <w:pPr>
              <w:pStyle w:val="TAL"/>
            </w:pPr>
            <w:r>
              <w:t>octet (o510+17)*</w:t>
            </w:r>
          </w:p>
          <w:p w14:paraId="5C3220EF" w14:textId="77777777" w:rsidR="003779D0" w:rsidRDefault="003779D0" w:rsidP="00616E32">
            <w:pPr>
              <w:pStyle w:val="TAL"/>
            </w:pPr>
          </w:p>
          <w:p w14:paraId="0A2655E8" w14:textId="77777777" w:rsidR="003779D0" w:rsidRDefault="003779D0" w:rsidP="00616E32">
            <w:pPr>
              <w:pStyle w:val="TAL"/>
            </w:pPr>
            <w:r>
              <w:t>octet (o510-2+6*n)*</w:t>
            </w:r>
          </w:p>
        </w:tc>
      </w:tr>
      <w:tr w:rsidR="003779D0" w14:paraId="10EEED3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B9F3" w14:textId="77777777" w:rsidR="003779D0" w:rsidRDefault="003779D0" w:rsidP="00616E32">
            <w:pPr>
              <w:pStyle w:val="TAC"/>
            </w:pPr>
          </w:p>
          <w:p w14:paraId="64167F69" w14:textId="77777777" w:rsidR="003779D0" w:rsidRDefault="003779D0" w:rsidP="00616E32">
            <w:pPr>
              <w:pStyle w:val="TAC"/>
            </w:pPr>
            <w:r>
              <w:t>Coordinate</w:t>
            </w:r>
            <w:r>
              <w:rPr>
                <w:noProof/>
              </w:rPr>
              <w:t xml:space="preserve"> n</w:t>
            </w:r>
          </w:p>
        </w:tc>
        <w:tc>
          <w:tcPr>
            <w:tcW w:w="1346" w:type="dxa"/>
            <w:tcBorders>
              <w:top w:val="nil"/>
              <w:left w:val="single" w:sz="6" w:space="0" w:color="auto"/>
              <w:bottom w:val="nil"/>
              <w:right w:val="nil"/>
            </w:tcBorders>
          </w:tcPr>
          <w:p w14:paraId="4E22BAB5" w14:textId="77777777" w:rsidR="003779D0" w:rsidRDefault="003779D0" w:rsidP="00616E32">
            <w:pPr>
              <w:pStyle w:val="TAL"/>
            </w:pPr>
            <w:r>
              <w:t>octet (o510-1+6*n)*</w:t>
            </w:r>
          </w:p>
          <w:p w14:paraId="25618A3F" w14:textId="77777777" w:rsidR="003779D0" w:rsidRDefault="003779D0" w:rsidP="00616E32">
            <w:pPr>
              <w:pStyle w:val="TAL"/>
            </w:pPr>
          </w:p>
          <w:p w14:paraId="2A015A38" w14:textId="77777777" w:rsidR="003779D0" w:rsidRDefault="003779D0" w:rsidP="00616E32">
            <w:pPr>
              <w:pStyle w:val="TAL"/>
            </w:pPr>
            <w:r>
              <w:t>octet (o510+4+6*n)* = octet o5100*</w:t>
            </w:r>
          </w:p>
        </w:tc>
      </w:tr>
    </w:tbl>
    <w:p w14:paraId="390E11EB" w14:textId="77777777" w:rsidR="003779D0" w:rsidRDefault="003779D0" w:rsidP="003779D0">
      <w:pPr>
        <w:pStyle w:val="TF"/>
      </w:pPr>
      <w:bookmarkStart w:id="712" w:name="_CRFigure5_13_2_9"/>
      <w:r>
        <w:t>Figure </w:t>
      </w:r>
      <w:bookmarkEnd w:id="712"/>
      <w:r>
        <w:t>5.</w:t>
      </w:r>
      <w:r>
        <w:rPr>
          <w:rFonts w:hint="eastAsia"/>
          <w:lang w:eastAsia="zh-CN"/>
        </w:rPr>
        <w:t>13</w:t>
      </w:r>
      <w:r>
        <w:t>.2.9: Geographical area</w:t>
      </w:r>
    </w:p>
    <w:p w14:paraId="7D4D1C67" w14:textId="77777777" w:rsidR="003779D0" w:rsidRDefault="003779D0" w:rsidP="003779D0">
      <w:pPr>
        <w:pStyle w:val="TH"/>
      </w:pPr>
      <w:bookmarkStart w:id="713" w:name="_CRTable5_13_2_9"/>
      <w:r>
        <w:t>Table </w:t>
      </w:r>
      <w:bookmarkEnd w:id="713"/>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777E868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47A750" w14:textId="77777777" w:rsidR="003779D0" w:rsidRDefault="003779D0" w:rsidP="00616E32">
            <w:pPr>
              <w:pStyle w:val="TAL"/>
              <w:rPr>
                <w:noProof/>
              </w:rPr>
            </w:pPr>
            <w:r>
              <w:t>Coordinate:</w:t>
            </w:r>
          </w:p>
          <w:p w14:paraId="61EA6055" w14:textId="77777777" w:rsidR="003779D0" w:rsidRDefault="003779D0" w:rsidP="00616E32">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1516E25A"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751737CA" w14:textId="77777777" w:rsidTr="00616E32">
        <w:trPr>
          <w:cantSplit/>
          <w:jc w:val="center"/>
        </w:trPr>
        <w:tc>
          <w:tcPr>
            <w:tcW w:w="708" w:type="dxa"/>
            <w:hideMark/>
          </w:tcPr>
          <w:p w14:paraId="29F647DA" w14:textId="77777777" w:rsidR="003779D0" w:rsidRDefault="003779D0" w:rsidP="00616E32">
            <w:pPr>
              <w:pStyle w:val="TAC"/>
            </w:pPr>
            <w:r>
              <w:t>8</w:t>
            </w:r>
          </w:p>
        </w:tc>
        <w:tc>
          <w:tcPr>
            <w:tcW w:w="709" w:type="dxa"/>
            <w:hideMark/>
          </w:tcPr>
          <w:p w14:paraId="682F2FAA" w14:textId="77777777" w:rsidR="003779D0" w:rsidRDefault="003779D0" w:rsidP="00616E32">
            <w:pPr>
              <w:pStyle w:val="TAC"/>
            </w:pPr>
            <w:r>
              <w:t>7</w:t>
            </w:r>
          </w:p>
        </w:tc>
        <w:tc>
          <w:tcPr>
            <w:tcW w:w="709" w:type="dxa"/>
            <w:hideMark/>
          </w:tcPr>
          <w:p w14:paraId="754472CF" w14:textId="77777777" w:rsidR="003779D0" w:rsidRDefault="003779D0" w:rsidP="00616E32">
            <w:pPr>
              <w:pStyle w:val="TAC"/>
            </w:pPr>
            <w:r>
              <w:t>6</w:t>
            </w:r>
          </w:p>
        </w:tc>
        <w:tc>
          <w:tcPr>
            <w:tcW w:w="709" w:type="dxa"/>
            <w:hideMark/>
          </w:tcPr>
          <w:p w14:paraId="5DF5582C" w14:textId="77777777" w:rsidR="003779D0" w:rsidRDefault="003779D0" w:rsidP="00616E32">
            <w:pPr>
              <w:pStyle w:val="TAC"/>
            </w:pPr>
            <w:r>
              <w:t>5</w:t>
            </w:r>
          </w:p>
        </w:tc>
        <w:tc>
          <w:tcPr>
            <w:tcW w:w="709" w:type="dxa"/>
            <w:hideMark/>
          </w:tcPr>
          <w:p w14:paraId="28447C42" w14:textId="77777777" w:rsidR="003779D0" w:rsidRDefault="003779D0" w:rsidP="00616E32">
            <w:pPr>
              <w:pStyle w:val="TAC"/>
            </w:pPr>
            <w:r>
              <w:t>4</w:t>
            </w:r>
          </w:p>
        </w:tc>
        <w:tc>
          <w:tcPr>
            <w:tcW w:w="709" w:type="dxa"/>
            <w:hideMark/>
          </w:tcPr>
          <w:p w14:paraId="665FB582" w14:textId="77777777" w:rsidR="003779D0" w:rsidRDefault="003779D0" w:rsidP="00616E32">
            <w:pPr>
              <w:pStyle w:val="TAC"/>
            </w:pPr>
            <w:r>
              <w:t>3</w:t>
            </w:r>
          </w:p>
        </w:tc>
        <w:tc>
          <w:tcPr>
            <w:tcW w:w="709" w:type="dxa"/>
            <w:hideMark/>
          </w:tcPr>
          <w:p w14:paraId="00C32BA6" w14:textId="77777777" w:rsidR="003779D0" w:rsidRDefault="003779D0" w:rsidP="00616E32">
            <w:pPr>
              <w:pStyle w:val="TAC"/>
            </w:pPr>
            <w:r>
              <w:t>2</w:t>
            </w:r>
          </w:p>
        </w:tc>
        <w:tc>
          <w:tcPr>
            <w:tcW w:w="709" w:type="dxa"/>
            <w:hideMark/>
          </w:tcPr>
          <w:p w14:paraId="5A6E369A" w14:textId="77777777" w:rsidR="003779D0" w:rsidRDefault="003779D0" w:rsidP="00616E32">
            <w:pPr>
              <w:pStyle w:val="TAC"/>
            </w:pPr>
            <w:r>
              <w:t>1</w:t>
            </w:r>
          </w:p>
        </w:tc>
        <w:tc>
          <w:tcPr>
            <w:tcW w:w="1346" w:type="dxa"/>
          </w:tcPr>
          <w:p w14:paraId="51318DBC" w14:textId="77777777" w:rsidR="003779D0" w:rsidRDefault="003779D0" w:rsidP="00616E32">
            <w:pPr>
              <w:pStyle w:val="TAL"/>
            </w:pPr>
          </w:p>
        </w:tc>
      </w:tr>
      <w:tr w:rsidR="003779D0" w14:paraId="15148BD4"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C44010" w14:textId="77777777" w:rsidR="003779D0" w:rsidRDefault="003779D0" w:rsidP="00616E32">
            <w:pPr>
              <w:pStyle w:val="TAC"/>
              <w:rPr>
                <w:noProof/>
              </w:rPr>
            </w:pPr>
          </w:p>
          <w:p w14:paraId="01DA6D13" w14:textId="77777777" w:rsidR="003779D0" w:rsidRDefault="003779D0" w:rsidP="00616E32">
            <w:pPr>
              <w:pStyle w:val="TAC"/>
            </w:pPr>
            <w:r>
              <w:rPr>
                <w:noProof/>
              </w:rPr>
              <w:t>Latitude</w:t>
            </w:r>
          </w:p>
        </w:tc>
        <w:tc>
          <w:tcPr>
            <w:tcW w:w="1346" w:type="dxa"/>
          </w:tcPr>
          <w:p w14:paraId="33971B6A" w14:textId="77777777" w:rsidR="003779D0" w:rsidRDefault="003779D0" w:rsidP="00616E32">
            <w:pPr>
              <w:pStyle w:val="TAL"/>
            </w:pPr>
            <w:r>
              <w:t>octet o510+11</w:t>
            </w:r>
          </w:p>
          <w:p w14:paraId="47037D1D" w14:textId="77777777" w:rsidR="003779D0" w:rsidRDefault="003779D0" w:rsidP="00616E32">
            <w:pPr>
              <w:pStyle w:val="TAL"/>
            </w:pPr>
          </w:p>
          <w:p w14:paraId="6BE39694" w14:textId="77777777" w:rsidR="003779D0" w:rsidRDefault="003779D0" w:rsidP="00616E32">
            <w:pPr>
              <w:pStyle w:val="TAL"/>
            </w:pPr>
            <w:r>
              <w:t>octet o510+13</w:t>
            </w:r>
          </w:p>
        </w:tc>
      </w:tr>
      <w:tr w:rsidR="003779D0" w14:paraId="4F7BB7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4F265" w14:textId="77777777" w:rsidR="003779D0" w:rsidRDefault="003779D0" w:rsidP="00616E32">
            <w:pPr>
              <w:pStyle w:val="TAC"/>
            </w:pPr>
          </w:p>
          <w:p w14:paraId="0013F73E" w14:textId="77777777" w:rsidR="003779D0" w:rsidRDefault="003779D0" w:rsidP="00616E32">
            <w:pPr>
              <w:pStyle w:val="TAC"/>
            </w:pPr>
            <w:r>
              <w:t>Longitude</w:t>
            </w:r>
          </w:p>
        </w:tc>
        <w:tc>
          <w:tcPr>
            <w:tcW w:w="1346" w:type="dxa"/>
            <w:tcBorders>
              <w:top w:val="nil"/>
              <w:left w:val="single" w:sz="6" w:space="0" w:color="auto"/>
              <w:bottom w:val="nil"/>
              <w:right w:val="nil"/>
            </w:tcBorders>
          </w:tcPr>
          <w:p w14:paraId="1900C43E" w14:textId="77777777" w:rsidR="003779D0" w:rsidRDefault="003779D0" w:rsidP="00616E32">
            <w:pPr>
              <w:pStyle w:val="TAL"/>
            </w:pPr>
            <w:r>
              <w:t>octet o510+14</w:t>
            </w:r>
          </w:p>
          <w:p w14:paraId="4D753346" w14:textId="77777777" w:rsidR="003779D0" w:rsidRDefault="003779D0" w:rsidP="00616E32">
            <w:pPr>
              <w:pStyle w:val="TAL"/>
            </w:pPr>
          </w:p>
          <w:p w14:paraId="243CE722" w14:textId="77777777" w:rsidR="003779D0" w:rsidRDefault="003779D0" w:rsidP="00616E32">
            <w:pPr>
              <w:pStyle w:val="TAL"/>
            </w:pPr>
            <w:r>
              <w:t>octet o510+17</w:t>
            </w:r>
          </w:p>
        </w:tc>
      </w:tr>
    </w:tbl>
    <w:p w14:paraId="5838B3A7" w14:textId="77777777" w:rsidR="003779D0" w:rsidRDefault="003779D0" w:rsidP="003779D0">
      <w:pPr>
        <w:pStyle w:val="TF"/>
      </w:pPr>
      <w:bookmarkStart w:id="714" w:name="_CRFigure5_13_2_10"/>
      <w:r>
        <w:t>Figure </w:t>
      </w:r>
      <w:bookmarkEnd w:id="714"/>
      <w:r>
        <w:t>5.</w:t>
      </w:r>
      <w:r>
        <w:rPr>
          <w:rFonts w:hint="eastAsia"/>
          <w:lang w:eastAsia="zh-CN"/>
        </w:rPr>
        <w:t>13</w:t>
      </w:r>
      <w:r>
        <w:t>.2.10: Coordinate area</w:t>
      </w:r>
    </w:p>
    <w:p w14:paraId="458BEF5D" w14:textId="77777777" w:rsidR="003779D0" w:rsidRDefault="003779D0" w:rsidP="003779D0">
      <w:pPr>
        <w:pStyle w:val="TH"/>
      </w:pPr>
      <w:bookmarkStart w:id="715" w:name="_CRTable5_13_2_10"/>
      <w:r>
        <w:t>Table </w:t>
      </w:r>
      <w:bookmarkEnd w:id="715"/>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83E242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46A98BB" w14:textId="77777777" w:rsidR="003779D0" w:rsidRDefault="003779D0" w:rsidP="00616E32">
            <w:pPr>
              <w:pStyle w:val="TAL"/>
            </w:pPr>
            <w:r>
              <w:rPr>
                <w:noProof/>
              </w:rPr>
              <w:t>Latitude (</w:t>
            </w:r>
            <w:r>
              <w:t>octet o510+11 to o510+13</w:t>
            </w:r>
            <w:r>
              <w:rPr>
                <w:noProof/>
              </w:rPr>
              <w:t>):</w:t>
            </w:r>
          </w:p>
          <w:p w14:paraId="2871FE86" w14:textId="77777777" w:rsidR="003779D0" w:rsidRDefault="003779D0" w:rsidP="00616E32">
            <w:pPr>
              <w:pStyle w:val="TAL"/>
            </w:pPr>
            <w:r>
              <w:rPr>
                <w:noProof/>
              </w:rPr>
              <w:t xml:space="preserve">The latitude </w:t>
            </w:r>
            <w:r>
              <w:t>field is coded according to clause 6.1 of 3GPP TS 23.032 [6].</w:t>
            </w:r>
          </w:p>
        </w:tc>
      </w:tr>
      <w:tr w:rsidR="003779D0" w14:paraId="38674BD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42FF002E" w14:textId="77777777" w:rsidR="003779D0" w:rsidRDefault="003779D0" w:rsidP="00616E32">
            <w:pPr>
              <w:pStyle w:val="TAL"/>
            </w:pPr>
            <w:r>
              <w:t>Longitude (octet o510+14 to o510+17):</w:t>
            </w:r>
          </w:p>
          <w:p w14:paraId="4BB6CE22" w14:textId="77777777" w:rsidR="003779D0" w:rsidRDefault="003779D0" w:rsidP="00616E32">
            <w:pPr>
              <w:pStyle w:val="TAL"/>
            </w:pPr>
            <w:r>
              <w:rPr>
                <w:noProof/>
              </w:rPr>
              <w:t xml:space="preserve">The </w:t>
            </w:r>
            <w:r>
              <w:t>longitude field is coded according to clause 6.1 of 3GPP TS 23.032 [6].</w:t>
            </w:r>
          </w:p>
          <w:p w14:paraId="3F0EDDFF" w14:textId="77777777" w:rsidR="003779D0" w:rsidRDefault="003779D0" w:rsidP="00616E32">
            <w:pPr>
              <w:pStyle w:val="TAL"/>
              <w:rPr>
                <w:noProof/>
              </w:rPr>
            </w:pPr>
          </w:p>
        </w:tc>
      </w:tr>
    </w:tbl>
    <w:p w14:paraId="29FF9790"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5AAB98" w14:textId="77777777" w:rsidTr="00616E32">
        <w:trPr>
          <w:cantSplit/>
          <w:jc w:val="center"/>
        </w:trPr>
        <w:tc>
          <w:tcPr>
            <w:tcW w:w="708" w:type="dxa"/>
            <w:hideMark/>
          </w:tcPr>
          <w:p w14:paraId="4D664627" w14:textId="77777777" w:rsidR="003779D0" w:rsidRDefault="003779D0" w:rsidP="00616E32">
            <w:pPr>
              <w:pStyle w:val="TAC"/>
            </w:pPr>
            <w:r>
              <w:t>8</w:t>
            </w:r>
          </w:p>
        </w:tc>
        <w:tc>
          <w:tcPr>
            <w:tcW w:w="709" w:type="dxa"/>
            <w:hideMark/>
          </w:tcPr>
          <w:p w14:paraId="679E3403" w14:textId="77777777" w:rsidR="003779D0" w:rsidRDefault="003779D0" w:rsidP="00616E32">
            <w:pPr>
              <w:pStyle w:val="TAC"/>
            </w:pPr>
            <w:r>
              <w:t>7</w:t>
            </w:r>
          </w:p>
        </w:tc>
        <w:tc>
          <w:tcPr>
            <w:tcW w:w="709" w:type="dxa"/>
            <w:hideMark/>
          </w:tcPr>
          <w:p w14:paraId="3B3E3BDE" w14:textId="77777777" w:rsidR="003779D0" w:rsidRDefault="003779D0" w:rsidP="00616E32">
            <w:pPr>
              <w:pStyle w:val="TAC"/>
            </w:pPr>
            <w:r>
              <w:t>6</w:t>
            </w:r>
          </w:p>
        </w:tc>
        <w:tc>
          <w:tcPr>
            <w:tcW w:w="709" w:type="dxa"/>
            <w:hideMark/>
          </w:tcPr>
          <w:p w14:paraId="5D8B9940" w14:textId="77777777" w:rsidR="003779D0" w:rsidRDefault="003779D0" w:rsidP="00616E32">
            <w:pPr>
              <w:pStyle w:val="TAC"/>
            </w:pPr>
            <w:r>
              <w:t>5</w:t>
            </w:r>
          </w:p>
        </w:tc>
        <w:tc>
          <w:tcPr>
            <w:tcW w:w="709" w:type="dxa"/>
            <w:hideMark/>
          </w:tcPr>
          <w:p w14:paraId="4F8311C7" w14:textId="77777777" w:rsidR="003779D0" w:rsidRDefault="003779D0" w:rsidP="00616E32">
            <w:pPr>
              <w:pStyle w:val="TAC"/>
            </w:pPr>
            <w:r>
              <w:t>4</w:t>
            </w:r>
          </w:p>
        </w:tc>
        <w:tc>
          <w:tcPr>
            <w:tcW w:w="709" w:type="dxa"/>
            <w:hideMark/>
          </w:tcPr>
          <w:p w14:paraId="724DDDDA" w14:textId="77777777" w:rsidR="003779D0" w:rsidRDefault="003779D0" w:rsidP="00616E32">
            <w:pPr>
              <w:pStyle w:val="TAC"/>
            </w:pPr>
            <w:r>
              <w:t>3</w:t>
            </w:r>
          </w:p>
        </w:tc>
        <w:tc>
          <w:tcPr>
            <w:tcW w:w="709" w:type="dxa"/>
            <w:hideMark/>
          </w:tcPr>
          <w:p w14:paraId="3044D6E1" w14:textId="77777777" w:rsidR="003779D0" w:rsidRDefault="003779D0" w:rsidP="00616E32">
            <w:pPr>
              <w:pStyle w:val="TAC"/>
            </w:pPr>
            <w:r>
              <w:t>2</w:t>
            </w:r>
          </w:p>
        </w:tc>
        <w:tc>
          <w:tcPr>
            <w:tcW w:w="709" w:type="dxa"/>
            <w:hideMark/>
          </w:tcPr>
          <w:p w14:paraId="5BF431C1" w14:textId="77777777" w:rsidR="003779D0" w:rsidRDefault="003779D0" w:rsidP="00616E32">
            <w:pPr>
              <w:pStyle w:val="TAC"/>
            </w:pPr>
            <w:r>
              <w:t>1</w:t>
            </w:r>
          </w:p>
        </w:tc>
        <w:tc>
          <w:tcPr>
            <w:tcW w:w="1346" w:type="dxa"/>
          </w:tcPr>
          <w:p w14:paraId="4225A5E9" w14:textId="77777777" w:rsidR="003779D0" w:rsidRDefault="003779D0" w:rsidP="00616E32">
            <w:pPr>
              <w:pStyle w:val="TAL"/>
            </w:pPr>
          </w:p>
        </w:tc>
      </w:tr>
      <w:tr w:rsidR="003779D0" w14:paraId="1BDC6CF8"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75B8CA" w14:textId="77777777" w:rsidR="003779D0" w:rsidRDefault="003779D0" w:rsidP="00616E32">
            <w:pPr>
              <w:pStyle w:val="TAC"/>
              <w:rPr>
                <w:noProof/>
              </w:rPr>
            </w:pPr>
          </w:p>
          <w:p w14:paraId="4D3EFDAA" w14:textId="77777777" w:rsidR="003779D0" w:rsidRDefault="003779D0" w:rsidP="00616E32">
            <w:pPr>
              <w:pStyle w:val="TAC"/>
            </w:pPr>
            <w:r>
              <w:rPr>
                <w:noProof/>
              </w:rPr>
              <w:t xml:space="preserve">Length of </w:t>
            </w:r>
            <w:r>
              <w:t xml:space="preserve">radio parameters </w:t>
            </w:r>
            <w:r>
              <w:rPr>
                <w:noProof/>
              </w:rPr>
              <w:t>contents</w:t>
            </w:r>
          </w:p>
        </w:tc>
        <w:tc>
          <w:tcPr>
            <w:tcW w:w="1346" w:type="dxa"/>
          </w:tcPr>
          <w:p w14:paraId="04964C43" w14:textId="77777777" w:rsidR="003779D0" w:rsidRDefault="003779D0" w:rsidP="00616E32">
            <w:pPr>
              <w:pStyle w:val="TAL"/>
            </w:pPr>
            <w:r>
              <w:t>octet o5100+1</w:t>
            </w:r>
          </w:p>
          <w:p w14:paraId="14F8503A" w14:textId="77777777" w:rsidR="003779D0" w:rsidRDefault="003779D0" w:rsidP="00616E32">
            <w:pPr>
              <w:pStyle w:val="TAL"/>
            </w:pPr>
          </w:p>
          <w:p w14:paraId="152A8927" w14:textId="77777777" w:rsidR="003779D0" w:rsidRDefault="003779D0" w:rsidP="00616E32">
            <w:pPr>
              <w:pStyle w:val="TAL"/>
            </w:pPr>
            <w:r>
              <w:t>octet o5100+2</w:t>
            </w:r>
          </w:p>
        </w:tc>
      </w:tr>
      <w:tr w:rsidR="003779D0" w14:paraId="078602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2ABA" w14:textId="77777777" w:rsidR="003779D0" w:rsidRDefault="003779D0" w:rsidP="00616E32">
            <w:pPr>
              <w:pStyle w:val="TAC"/>
            </w:pPr>
          </w:p>
          <w:p w14:paraId="156D0A19" w14:textId="77777777" w:rsidR="003779D0" w:rsidRDefault="003779D0" w:rsidP="00616E32">
            <w:pPr>
              <w:pStyle w:val="TAC"/>
            </w:pPr>
            <w:r>
              <w:t>Radio parameters contents</w:t>
            </w:r>
          </w:p>
        </w:tc>
        <w:tc>
          <w:tcPr>
            <w:tcW w:w="1346" w:type="dxa"/>
            <w:tcBorders>
              <w:top w:val="nil"/>
              <w:left w:val="single" w:sz="6" w:space="0" w:color="auto"/>
              <w:bottom w:val="nil"/>
              <w:right w:val="nil"/>
            </w:tcBorders>
          </w:tcPr>
          <w:p w14:paraId="1329238C" w14:textId="77777777" w:rsidR="003779D0" w:rsidRDefault="003779D0" w:rsidP="00616E32">
            <w:pPr>
              <w:pStyle w:val="TAL"/>
            </w:pPr>
            <w:r>
              <w:t>octet o5100+3</w:t>
            </w:r>
          </w:p>
          <w:p w14:paraId="2C4569C2" w14:textId="77777777" w:rsidR="003779D0" w:rsidRDefault="003779D0" w:rsidP="00616E32">
            <w:pPr>
              <w:pStyle w:val="TAL"/>
            </w:pPr>
          </w:p>
          <w:p w14:paraId="7DF6FE48" w14:textId="77777777" w:rsidR="003779D0" w:rsidRDefault="003779D0" w:rsidP="00616E32">
            <w:pPr>
              <w:pStyle w:val="TAL"/>
            </w:pPr>
            <w:r>
              <w:t>octet o511-1</w:t>
            </w:r>
          </w:p>
        </w:tc>
      </w:tr>
    </w:tbl>
    <w:p w14:paraId="3B2BE23E" w14:textId="77777777" w:rsidR="003779D0" w:rsidRDefault="003779D0" w:rsidP="003779D0">
      <w:pPr>
        <w:pStyle w:val="TF"/>
      </w:pPr>
      <w:bookmarkStart w:id="716" w:name="_CRFigure5_13_2_11"/>
      <w:r>
        <w:t>Figure </w:t>
      </w:r>
      <w:bookmarkEnd w:id="716"/>
      <w:r>
        <w:t>5.</w:t>
      </w:r>
      <w:r>
        <w:rPr>
          <w:rFonts w:hint="eastAsia"/>
          <w:lang w:eastAsia="zh-CN"/>
        </w:rPr>
        <w:t>13</w:t>
      </w:r>
      <w:r>
        <w:t>.2.11: Radio parameters</w:t>
      </w:r>
    </w:p>
    <w:p w14:paraId="360B591A" w14:textId="77777777" w:rsidR="003779D0" w:rsidRDefault="003779D0" w:rsidP="003779D0">
      <w:pPr>
        <w:pStyle w:val="TH"/>
      </w:pPr>
      <w:bookmarkStart w:id="717" w:name="_CRTable5_13_2_11"/>
      <w:r>
        <w:lastRenderedPageBreak/>
        <w:t>Table </w:t>
      </w:r>
      <w:bookmarkEnd w:id="717"/>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7F05A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6616C1" w14:textId="77777777" w:rsidR="003779D0" w:rsidRDefault="003779D0" w:rsidP="00616E32">
            <w:pPr>
              <w:pStyle w:val="TAL"/>
            </w:pPr>
            <w:r>
              <w:t>Radio parameters contents:</w:t>
            </w:r>
          </w:p>
          <w:p w14:paraId="2383E1ED" w14:textId="77777777" w:rsidR="003779D0" w:rsidRDefault="003779D0" w:rsidP="00616E3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0766A5E"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40DB747F" w14:textId="77777777" w:rsidTr="00616E32">
        <w:trPr>
          <w:cantSplit/>
          <w:jc w:val="center"/>
        </w:trPr>
        <w:tc>
          <w:tcPr>
            <w:tcW w:w="708" w:type="dxa"/>
            <w:hideMark/>
          </w:tcPr>
          <w:p w14:paraId="59DB48B3" w14:textId="77777777" w:rsidR="003779D0" w:rsidRDefault="003779D0" w:rsidP="00616E32">
            <w:pPr>
              <w:pStyle w:val="TAC"/>
            </w:pPr>
            <w:r>
              <w:t>8</w:t>
            </w:r>
          </w:p>
        </w:tc>
        <w:tc>
          <w:tcPr>
            <w:tcW w:w="709" w:type="dxa"/>
            <w:hideMark/>
          </w:tcPr>
          <w:p w14:paraId="4C80EFD7" w14:textId="77777777" w:rsidR="003779D0" w:rsidRDefault="003779D0" w:rsidP="00616E32">
            <w:pPr>
              <w:pStyle w:val="TAC"/>
            </w:pPr>
            <w:r>
              <w:t>7</w:t>
            </w:r>
          </w:p>
        </w:tc>
        <w:tc>
          <w:tcPr>
            <w:tcW w:w="709" w:type="dxa"/>
            <w:hideMark/>
          </w:tcPr>
          <w:p w14:paraId="097DF73B" w14:textId="77777777" w:rsidR="003779D0" w:rsidRDefault="003779D0" w:rsidP="00616E32">
            <w:pPr>
              <w:pStyle w:val="TAC"/>
            </w:pPr>
            <w:r>
              <w:t>6</w:t>
            </w:r>
          </w:p>
        </w:tc>
        <w:tc>
          <w:tcPr>
            <w:tcW w:w="709" w:type="dxa"/>
            <w:hideMark/>
          </w:tcPr>
          <w:p w14:paraId="40824A08" w14:textId="77777777" w:rsidR="003779D0" w:rsidRDefault="003779D0" w:rsidP="00616E32">
            <w:pPr>
              <w:pStyle w:val="TAC"/>
            </w:pPr>
            <w:r>
              <w:t>5</w:t>
            </w:r>
          </w:p>
        </w:tc>
        <w:tc>
          <w:tcPr>
            <w:tcW w:w="709" w:type="dxa"/>
            <w:hideMark/>
          </w:tcPr>
          <w:p w14:paraId="615EE634" w14:textId="77777777" w:rsidR="003779D0" w:rsidRDefault="003779D0" w:rsidP="00616E32">
            <w:pPr>
              <w:pStyle w:val="TAC"/>
            </w:pPr>
            <w:r>
              <w:t>4</w:t>
            </w:r>
          </w:p>
        </w:tc>
        <w:tc>
          <w:tcPr>
            <w:tcW w:w="709" w:type="dxa"/>
            <w:hideMark/>
          </w:tcPr>
          <w:p w14:paraId="10B235CE" w14:textId="77777777" w:rsidR="003779D0" w:rsidRDefault="003779D0" w:rsidP="00616E32">
            <w:pPr>
              <w:pStyle w:val="TAC"/>
            </w:pPr>
            <w:r>
              <w:t>3</w:t>
            </w:r>
          </w:p>
        </w:tc>
        <w:tc>
          <w:tcPr>
            <w:tcW w:w="709" w:type="dxa"/>
            <w:hideMark/>
          </w:tcPr>
          <w:p w14:paraId="1FC6DC4E" w14:textId="77777777" w:rsidR="003779D0" w:rsidRDefault="003779D0" w:rsidP="00616E32">
            <w:pPr>
              <w:pStyle w:val="TAC"/>
            </w:pPr>
            <w:r>
              <w:t>2</w:t>
            </w:r>
          </w:p>
        </w:tc>
        <w:tc>
          <w:tcPr>
            <w:tcW w:w="709" w:type="dxa"/>
            <w:hideMark/>
          </w:tcPr>
          <w:p w14:paraId="2AFE6638" w14:textId="77777777" w:rsidR="003779D0" w:rsidRDefault="003779D0" w:rsidP="00616E32">
            <w:pPr>
              <w:pStyle w:val="TAC"/>
            </w:pPr>
            <w:r>
              <w:t>1</w:t>
            </w:r>
          </w:p>
        </w:tc>
        <w:tc>
          <w:tcPr>
            <w:tcW w:w="1346" w:type="dxa"/>
          </w:tcPr>
          <w:p w14:paraId="7CA42990" w14:textId="77777777" w:rsidR="003779D0" w:rsidRDefault="003779D0" w:rsidP="00616E32">
            <w:pPr>
              <w:pStyle w:val="TAL"/>
            </w:pPr>
          </w:p>
        </w:tc>
      </w:tr>
      <w:tr w:rsidR="003779D0" w14:paraId="6F22DBD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0F74A" w14:textId="77777777" w:rsidR="003779D0" w:rsidRDefault="003779D0" w:rsidP="00616E32">
            <w:pPr>
              <w:pStyle w:val="TAC"/>
              <w:rPr>
                <w:noProof/>
              </w:rPr>
            </w:pPr>
          </w:p>
          <w:p w14:paraId="2BEBB2D7" w14:textId="77777777" w:rsidR="003779D0" w:rsidRDefault="003779D0" w:rsidP="00616E32">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C38BD99" w14:textId="77777777" w:rsidR="003779D0" w:rsidRDefault="003779D0" w:rsidP="00616E32">
            <w:pPr>
              <w:pStyle w:val="TAL"/>
            </w:pPr>
            <w:r>
              <w:t>octet o10+1</w:t>
            </w:r>
          </w:p>
          <w:p w14:paraId="77CE41BD" w14:textId="77777777" w:rsidR="003779D0" w:rsidRDefault="003779D0" w:rsidP="00616E32">
            <w:pPr>
              <w:pStyle w:val="TAL"/>
            </w:pPr>
          </w:p>
          <w:p w14:paraId="3EBCE17A" w14:textId="77777777" w:rsidR="003779D0" w:rsidRDefault="003779D0" w:rsidP="00616E32">
            <w:pPr>
              <w:pStyle w:val="TAL"/>
            </w:pPr>
            <w:r>
              <w:t>octet o10+2</w:t>
            </w:r>
          </w:p>
        </w:tc>
      </w:tr>
      <w:tr w:rsidR="003779D0" w14:paraId="5D89CB3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597F42" w14:textId="77777777" w:rsidR="003779D0" w:rsidRDefault="003779D0" w:rsidP="00616E32">
            <w:pPr>
              <w:pStyle w:val="TAC"/>
            </w:pPr>
          </w:p>
          <w:p w14:paraId="2F73D607" w14:textId="77777777" w:rsidR="003779D0" w:rsidRDefault="003779D0"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9E69639" w14:textId="77777777" w:rsidR="003779D0" w:rsidRDefault="003779D0" w:rsidP="00616E32">
            <w:pPr>
              <w:pStyle w:val="TAL"/>
            </w:pPr>
            <w:r>
              <w:t>octet o10+3</w:t>
            </w:r>
          </w:p>
          <w:p w14:paraId="6E1DCDB7" w14:textId="77777777" w:rsidR="003779D0" w:rsidRDefault="003779D0" w:rsidP="00616E32">
            <w:pPr>
              <w:pStyle w:val="TAL"/>
            </w:pPr>
          </w:p>
          <w:p w14:paraId="0869CA7D" w14:textId="77777777" w:rsidR="003779D0" w:rsidRDefault="003779D0" w:rsidP="00616E32">
            <w:pPr>
              <w:pStyle w:val="TAL"/>
              <w:rPr>
                <w:lang w:eastAsia="zh-CN"/>
              </w:rPr>
            </w:pPr>
            <w:r>
              <w:t>octet o2-1</w:t>
            </w:r>
          </w:p>
        </w:tc>
      </w:tr>
    </w:tbl>
    <w:p w14:paraId="0A44EFF8" w14:textId="77777777" w:rsidR="003779D0" w:rsidRDefault="003779D0" w:rsidP="003779D0">
      <w:pPr>
        <w:pStyle w:val="TF"/>
      </w:pPr>
      <w:bookmarkStart w:id="718" w:name="_CRFigure5_13_2_11a"/>
      <w:r>
        <w:t>Figure </w:t>
      </w:r>
      <w:bookmarkEnd w:id="718"/>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2980D8A0" w14:textId="77777777" w:rsidR="003779D0" w:rsidRDefault="003779D0" w:rsidP="003779D0">
      <w:pPr>
        <w:pStyle w:val="TH"/>
      </w:pPr>
      <w:bookmarkStart w:id="719" w:name="_CRTable5_13_2_11a"/>
      <w:r>
        <w:t>Table </w:t>
      </w:r>
      <w:bookmarkEnd w:id="719"/>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7C6D2AD"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F033CFA" w14:textId="77777777" w:rsidR="003779D0" w:rsidRDefault="003779D0" w:rsidP="00616E32">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720" w:name="OLE_LINK132"/>
            <w:r w:rsidRPr="002A76E9">
              <w:rPr>
                <w:b w:val="0"/>
                <w:sz w:val="18"/>
              </w:rPr>
              <w:t>multi-hop</w:t>
            </w:r>
            <w:bookmarkEnd w:id="720"/>
            <w:r w:rsidRPr="002A76E9">
              <w:rPr>
                <w:b w:val="0"/>
                <w:sz w:val="18"/>
              </w:rPr>
              <w:t xml:space="preserve"> </w:t>
            </w:r>
            <w:r>
              <w:rPr>
                <w:b w:val="0"/>
                <w:sz w:val="18"/>
              </w:rPr>
              <w:t>UE-to-UE relay discovery:</w:t>
            </w:r>
          </w:p>
          <w:p w14:paraId="4A472E44" w14:textId="77777777" w:rsidR="003779D0" w:rsidRDefault="003779D0" w:rsidP="00616E32">
            <w:pPr>
              <w:pStyle w:val="TAL"/>
            </w:pPr>
            <w:r>
              <w:t xml:space="preserve">Default PC5 DRX configuration for multi-hop UE-to-UE relay discovery field is coded as </w:t>
            </w:r>
            <w:r>
              <w:rPr>
                <w:i/>
                <w:iCs/>
              </w:rPr>
              <w:t>sl-DefaultDRX-GC-BC-r17</w:t>
            </w:r>
            <w:r>
              <w:t xml:space="preserve"> in clause 6.3.5 of 3GPP TS 38.331 [7].</w:t>
            </w:r>
          </w:p>
        </w:tc>
      </w:tr>
      <w:tr w:rsidR="003779D0" w14:paraId="6A4D728C"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18D06E0" w14:textId="77777777" w:rsidR="003779D0" w:rsidRDefault="003779D0" w:rsidP="00616E32">
            <w:pPr>
              <w:pStyle w:val="TAL"/>
              <w:rPr>
                <w:noProof/>
              </w:rPr>
            </w:pPr>
          </w:p>
        </w:tc>
      </w:tr>
    </w:tbl>
    <w:p w14:paraId="38306763" w14:textId="77777777" w:rsidR="003779D0" w:rsidRPr="002A76E9" w:rsidRDefault="003779D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130FDD2A" w14:textId="77777777" w:rsidTr="00616E32">
        <w:trPr>
          <w:cantSplit/>
          <w:jc w:val="center"/>
        </w:trPr>
        <w:tc>
          <w:tcPr>
            <w:tcW w:w="708" w:type="dxa"/>
            <w:hideMark/>
          </w:tcPr>
          <w:p w14:paraId="33FB047A" w14:textId="77777777" w:rsidR="003779D0" w:rsidRDefault="003779D0" w:rsidP="00616E32">
            <w:pPr>
              <w:pStyle w:val="TAC"/>
            </w:pPr>
            <w:r>
              <w:t>8</w:t>
            </w:r>
          </w:p>
        </w:tc>
        <w:tc>
          <w:tcPr>
            <w:tcW w:w="709" w:type="dxa"/>
            <w:hideMark/>
          </w:tcPr>
          <w:p w14:paraId="3FE7890C" w14:textId="77777777" w:rsidR="003779D0" w:rsidRDefault="003779D0" w:rsidP="00616E32">
            <w:pPr>
              <w:pStyle w:val="TAC"/>
            </w:pPr>
            <w:r>
              <w:t>7</w:t>
            </w:r>
          </w:p>
        </w:tc>
        <w:tc>
          <w:tcPr>
            <w:tcW w:w="709" w:type="dxa"/>
            <w:hideMark/>
          </w:tcPr>
          <w:p w14:paraId="30816B33" w14:textId="77777777" w:rsidR="003779D0" w:rsidRDefault="003779D0" w:rsidP="00616E32">
            <w:pPr>
              <w:pStyle w:val="TAC"/>
            </w:pPr>
            <w:r>
              <w:t>6</w:t>
            </w:r>
          </w:p>
        </w:tc>
        <w:tc>
          <w:tcPr>
            <w:tcW w:w="709" w:type="dxa"/>
            <w:hideMark/>
          </w:tcPr>
          <w:p w14:paraId="6FFA5532" w14:textId="77777777" w:rsidR="003779D0" w:rsidRDefault="003779D0" w:rsidP="00616E32">
            <w:pPr>
              <w:pStyle w:val="TAC"/>
            </w:pPr>
            <w:r>
              <w:t>5</w:t>
            </w:r>
          </w:p>
        </w:tc>
        <w:tc>
          <w:tcPr>
            <w:tcW w:w="709" w:type="dxa"/>
            <w:hideMark/>
          </w:tcPr>
          <w:p w14:paraId="71A35EEA" w14:textId="77777777" w:rsidR="003779D0" w:rsidRDefault="003779D0" w:rsidP="00616E32">
            <w:pPr>
              <w:pStyle w:val="TAC"/>
            </w:pPr>
            <w:r>
              <w:t>4</w:t>
            </w:r>
          </w:p>
        </w:tc>
        <w:tc>
          <w:tcPr>
            <w:tcW w:w="709" w:type="dxa"/>
            <w:hideMark/>
          </w:tcPr>
          <w:p w14:paraId="237D2BAC" w14:textId="77777777" w:rsidR="003779D0" w:rsidRDefault="003779D0" w:rsidP="00616E32">
            <w:pPr>
              <w:pStyle w:val="TAC"/>
            </w:pPr>
            <w:r>
              <w:t>3</w:t>
            </w:r>
          </w:p>
        </w:tc>
        <w:tc>
          <w:tcPr>
            <w:tcW w:w="709" w:type="dxa"/>
            <w:hideMark/>
          </w:tcPr>
          <w:p w14:paraId="14013848" w14:textId="77777777" w:rsidR="003779D0" w:rsidRDefault="003779D0" w:rsidP="00616E32">
            <w:pPr>
              <w:pStyle w:val="TAC"/>
            </w:pPr>
            <w:r>
              <w:t>2</w:t>
            </w:r>
          </w:p>
        </w:tc>
        <w:tc>
          <w:tcPr>
            <w:tcW w:w="709" w:type="dxa"/>
            <w:hideMark/>
          </w:tcPr>
          <w:p w14:paraId="0DD8F0FC" w14:textId="77777777" w:rsidR="003779D0" w:rsidRDefault="003779D0" w:rsidP="00616E32">
            <w:pPr>
              <w:pStyle w:val="TAC"/>
            </w:pPr>
            <w:r>
              <w:t>1</w:t>
            </w:r>
          </w:p>
        </w:tc>
        <w:tc>
          <w:tcPr>
            <w:tcW w:w="1346" w:type="dxa"/>
          </w:tcPr>
          <w:p w14:paraId="56A1AA52" w14:textId="77777777" w:rsidR="003779D0" w:rsidRDefault="003779D0" w:rsidP="00616E32">
            <w:pPr>
              <w:pStyle w:val="TAL"/>
            </w:pPr>
          </w:p>
        </w:tc>
      </w:tr>
      <w:tr w:rsidR="003779D0" w14:paraId="37753342"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451C6" w14:textId="77777777" w:rsidR="003779D0" w:rsidRDefault="003779D0" w:rsidP="00616E32">
            <w:pPr>
              <w:pStyle w:val="TAC"/>
              <w:rPr>
                <w:noProof/>
              </w:rPr>
            </w:pPr>
          </w:p>
          <w:p w14:paraId="54E1F7A3" w14:textId="77777777" w:rsidR="003779D0" w:rsidRDefault="003779D0" w:rsidP="00616E32">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7BE618D4" w14:textId="77777777" w:rsidR="003779D0" w:rsidRDefault="003779D0" w:rsidP="00616E32">
            <w:pPr>
              <w:pStyle w:val="TAL"/>
              <w:rPr>
                <w:lang w:eastAsia="zh-CN"/>
              </w:rPr>
            </w:pPr>
            <w:r>
              <w:t>octet o2+1</w:t>
            </w:r>
          </w:p>
          <w:p w14:paraId="45537D71" w14:textId="77777777" w:rsidR="003779D0" w:rsidRDefault="003779D0" w:rsidP="00616E32">
            <w:pPr>
              <w:pStyle w:val="TAL"/>
            </w:pPr>
          </w:p>
          <w:p w14:paraId="2F003EC7" w14:textId="77777777" w:rsidR="003779D0" w:rsidRDefault="003779D0" w:rsidP="00616E32">
            <w:pPr>
              <w:pStyle w:val="TAL"/>
            </w:pPr>
            <w:r>
              <w:t>octet o2+2</w:t>
            </w:r>
          </w:p>
        </w:tc>
      </w:tr>
      <w:tr w:rsidR="003779D0" w14:paraId="172839E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C3216" w14:textId="77777777" w:rsidR="003779D0" w:rsidRDefault="003779D0" w:rsidP="00616E32">
            <w:pPr>
              <w:pStyle w:val="TAC"/>
            </w:pPr>
          </w:p>
          <w:p w14:paraId="6E5A37ED" w14:textId="77777777" w:rsidR="003779D0" w:rsidRDefault="003779D0"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620794F" w14:textId="77777777" w:rsidR="003779D0" w:rsidRDefault="003779D0" w:rsidP="00616E32">
            <w:pPr>
              <w:pStyle w:val="TAL"/>
            </w:pPr>
            <w:r>
              <w:t>octet o2+3</w:t>
            </w:r>
          </w:p>
          <w:p w14:paraId="76DA8910" w14:textId="77777777" w:rsidR="003779D0" w:rsidRDefault="003779D0" w:rsidP="00616E32">
            <w:pPr>
              <w:pStyle w:val="TAL"/>
            </w:pPr>
          </w:p>
          <w:p w14:paraId="38C921F3" w14:textId="77777777" w:rsidR="003779D0" w:rsidRDefault="003779D0" w:rsidP="00616E32">
            <w:pPr>
              <w:pStyle w:val="TAL"/>
            </w:pPr>
            <w:r>
              <w:t>octet o2+5</w:t>
            </w:r>
          </w:p>
        </w:tc>
      </w:tr>
      <w:tr w:rsidR="003779D0" w14:paraId="3BC4058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F9FB" w14:textId="77777777" w:rsidR="003779D0" w:rsidRDefault="003779D0" w:rsidP="00616E32">
            <w:pPr>
              <w:pStyle w:val="TAC"/>
            </w:pPr>
          </w:p>
          <w:p w14:paraId="0D7D1DEE" w14:textId="77777777" w:rsidR="003779D0" w:rsidRDefault="003779D0"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3F1DDCC" w14:textId="77777777" w:rsidR="003779D0" w:rsidRDefault="003779D0" w:rsidP="00616E32">
            <w:pPr>
              <w:pStyle w:val="TAL"/>
            </w:pPr>
            <w:r>
              <w:t>octet (o2+6)*</w:t>
            </w:r>
          </w:p>
          <w:p w14:paraId="40D6A6A3" w14:textId="77777777" w:rsidR="003779D0" w:rsidRDefault="003779D0" w:rsidP="00616E32">
            <w:pPr>
              <w:pStyle w:val="TAL"/>
            </w:pPr>
          </w:p>
          <w:p w14:paraId="05C398A8" w14:textId="77777777" w:rsidR="003779D0" w:rsidRDefault="003779D0" w:rsidP="00616E32">
            <w:pPr>
              <w:pStyle w:val="TAL"/>
            </w:pPr>
            <w:r>
              <w:t>octet (o2+8)*</w:t>
            </w:r>
          </w:p>
        </w:tc>
      </w:tr>
      <w:tr w:rsidR="003779D0" w14:paraId="05EB25D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5C59E" w14:textId="77777777" w:rsidR="003779D0" w:rsidRDefault="003779D0" w:rsidP="00616E32">
            <w:pPr>
              <w:pStyle w:val="TAC"/>
            </w:pPr>
          </w:p>
          <w:p w14:paraId="604B1E9B" w14:textId="77777777" w:rsidR="003779D0" w:rsidRDefault="003779D0" w:rsidP="00616E32">
            <w:pPr>
              <w:pStyle w:val="TAC"/>
            </w:pPr>
            <w:r>
              <w:t>…</w:t>
            </w:r>
          </w:p>
        </w:tc>
        <w:tc>
          <w:tcPr>
            <w:tcW w:w="1346" w:type="dxa"/>
            <w:tcBorders>
              <w:top w:val="nil"/>
              <w:left w:val="single" w:sz="6" w:space="0" w:color="auto"/>
              <w:bottom w:val="nil"/>
              <w:right w:val="nil"/>
            </w:tcBorders>
          </w:tcPr>
          <w:p w14:paraId="3CE202D7" w14:textId="77777777" w:rsidR="003779D0" w:rsidRDefault="003779D0" w:rsidP="00616E32">
            <w:pPr>
              <w:pStyle w:val="TAL"/>
            </w:pPr>
            <w:r>
              <w:t>octet (o2+9)*</w:t>
            </w:r>
          </w:p>
          <w:p w14:paraId="4593C67A" w14:textId="77777777" w:rsidR="003779D0" w:rsidRDefault="003779D0" w:rsidP="00616E32">
            <w:pPr>
              <w:pStyle w:val="TAL"/>
            </w:pPr>
          </w:p>
          <w:p w14:paraId="5131FE07" w14:textId="77777777" w:rsidR="003779D0" w:rsidRDefault="003779D0" w:rsidP="00616E32">
            <w:pPr>
              <w:pStyle w:val="TAL"/>
            </w:pPr>
            <w:r>
              <w:t>octet (o3-3)*</w:t>
            </w:r>
          </w:p>
        </w:tc>
      </w:tr>
      <w:tr w:rsidR="003779D0" w14:paraId="26B6B0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86887" w14:textId="77777777" w:rsidR="003779D0" w:rsidRDefault="003779D0" w:rsidP="00616E32">
            <w:pPr>
              <w:pStyle w:val="TAC"/>
            </w:pPr>
          </w:p>
          <w:p w14:paraId="286EC355" w14:textId="77777777" w:rsidR="003779D0" w:rsidRDefault="003779D0"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C4867E0" w14:textId="77777777" w:rsidR="003779D0" w:rsidRDefault="003779D0" w:rsidP="00616E32">
            <w:pPr>
              <w:pStyle w:val="TAL"/>
            </w:pPr>
            <w:r>
              <w:t>octet (o3-2)*</w:t>
            </w:r>
          </w:p>
          <w:p w14:paraId="40C5C79A" w14:textId="77777777" w:rsidR="003779D0" w:rsidRDefault="003779D0" w:rsidP="00616E32">
            <w:pPr>
              <w:pStyle w:val="TAL"/>
            </w:pPr>
          </w:p>
          <w:p w14:paraId="7E8746DE" w14:textId="77777777" w:rsidR="003779D0" w:rsidRDefault="003779D0" w:rsidP="00616E32">
            <w:pPr>
              <w:pStyle w:val="TAL"/>
            </w:pPr>
            <w:r>
              <w:t>octet o3*</w:t>
            </w:r>
          </w:p>
        </w:tc>
      </w:tr>
    </w:tbl>
    <w:p w14:paraId="49994B49" w14:textId="77777777" w:rsidR="003779D0" w:rsidRDefault="003779D0" w:rsidP="003779D0">
      <w:pPr>
        <w:pStyle w:val="TF"/>
      </w:pPr>
      <w:bookmarkStart w:id="721" w:name="_CRFigure5_13_2_11b"/>
      <w:r>
        <w:t>Figure </w:t>
      </w:r>
      <w:bookmarkEnd w:id="721"/>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64DD86F2" w14:textId="77777777" w:rsidR="003779D0" w:rsidRDefault="003779D0" w:rsidP="003779D0">
      <w:pPr>
        <w:pStyle w:val="TH"/>
      </w:pPr>
      <w:bookmarkStart w:id="722" w:name="_CRTable5_13_2_11b"/>
      <w:r>
        <w:t>Table </w:t>
      </w:r>
      <w:bookmarkEnd w:id="722"/>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B5D6040"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8EE5E8" w14:textId="77777777" w:rsidR="003779D0" w:rsidRDefault="003779D0" w:rsidP="00616E32">
            <w:pPr>
              <w:pStyle w:val="TAL"/>
            </w:pPr>
            <w:r>
              <w:t>Default destination layer-2 ID (octet o2+3 to o2+5):</w:t>
            </w:r>
          </w:p>
          <w:p w14:paraId="0216AFA8" w14:textId="77777777" w:rsidR="003779D0" w:rsidRDefault="003779D0" w:rsidP="00616E32">
            <w:pPr>
              <w:pStyle w:val="TAL"/>
              <w:rPr>
                <w:lang w:eastAsia="ko-KR"/>
              </w:rPr>
            </w:pPr>
            <w:r>
              <w:t xml:space="preserve">The default </w:t>
            </w:r>
            <w:r>
              <w:rPr>
                <w:lang w:eastAsia="zh-CN"/>
              </w:rPr>
              <w:t>destination layer-2 ID is a 24-bit long bit string</w:t>
            </w:r>
            <w:r>
              <w:rPr>
                <w:lang w:eastAsia="ko-KR"/>
              </w:rPr>
              <w:t>.</w:t>
            </w:r>
          </w:p>
        </w:tc>
      </w:tr>
    </w:tbl>
    <w:p w14:paraId="73C901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3F305974" w14:textId="77777777" w:rsidTr="00616E32">
        <w:trPr>
          <w:gridAfter w:val="1"/>
          <w:wAfter w:w="8" w:type="dxa"/>
          <w:cantSplit/>
          <w:jc w:val="center"/>
        </w:trPr>
        <w:tc>
          <w:tcPr>
            <w:tcW w:w="708" w:type="dxa"/>
            <w:gridSpan w:val="2"/>
            <w:hideMark/>
          </w:tcPr>
          <w:p w14:paraId="013A0154" w14:textId="77777777" w:rsidR="003779D0" w:rsidRDefault="003779D0" w:rsidP="00616E32">
            <w:pPr>
              <w:pStyle w:val="TAC"/>
            </w:pPr>
            <w:r>
              <w:lastRenderedPageBreak/>
              <w:t>8</w:t>
            </w:r>
          </w:p>
        </w:tc>
        <w:tc>
          <w:tcPr>
            <w:tcW w:w="709" w:type="dxa"/>
            <w:hideMark/>
          </w:tcPr>
          <w:p w14:paraId="2951B095" w14:textId="77777777" w:rsidR="003779D0" w:rsidRDefault="003779D0" w:rsidP="00616E32">
            <w:pPr>
              <w:pStyle w:val="TAC"/>
            </w:pPr>
            <w:r>
              <w:t>7</w:t>
            </w:r>
          </w:p>
        </w:tc>
        <w:tc>
          <w:tcPr>
            <w:tcW w:w="709" w:type="dxa"/>
            <w:hideMark/>
          </w:tcPr>
          <w:p w14:paraId="3DF01F65" w14:textId="77777777" w:rsidR="003779D0" w:rsidRDefault="003779D0" w:rsidP="00616E32">
            <w:pPr>
              <w:pStyle w:val="TAC"/>
            </w:pPr>
            <w:r>
              <w:t>6</w:t>
            </w:r>
          </w:p>
        </w:tc>
        <w:tc>
          <w:tcPr>
            <w:tcW w:w="709" w:type="dxa"/>
            <w:hideMark/>
          </w:tcPr>
          <w:p w14:paraId="3FF12DCF" w14:textId="77777777" w:rsidR="003779D0" w:rsidRDefault="003779D0" w:rsidP="00616E32">
            <w:pPr>
              <w:pStyle w:val="TAC"/>
            </w:pPr>
            <w:r>
              <w:t>5</w:t>
            </w:r>
          </w:p>
        </w:tc>
        <w:tc>
          <w:tcPr>
            <w:tcW w:w="709" w:type="dxa"/>
            <w:hideMark/>
          </w:tcPr>
          <w:p w14:paraId="227744B4" w14:textId="77777777" w:rsidR="003779D0" w:rsidRDefault="003779D0" w:rsidP="00616E32">
            <w:pPr>
              <w:pStyle w:val="TAC"/>
            </w:pPr>
            <w:r>
              <w:t>4</w:t>
            </w:r>
          </w:p>
        </w:tc>
        <w:tc>
          <w:tcPr>
            <w:tcW w:w="709" w:type="dxa"/>
            <w:hideMark/>
          </w:tcPr>
          <w:p w14:paraId="54937373" w14:textId="77777777" w:rsidR="003779D0" w:rsidRDefault="003779D0" w:rsidP="00616E32">
            <w:pPr>
              <w:pStyle w:val="TAC"/>
            </w:pPr>
            <w:r>
              <w:t>3</w:t>
            </w:r>
          </w:p>
        </w:tc>
        <w:tc>
          <w:tcPr>
            <w:tcW w:w="709" w:type="dxa"/>
            <w:hideMark/>
          </w:tcPr>
          <w:p w14:paraId="37C0D640" w14:textId="77777777" w:rsidR="003779D0" w:rsidRDefault="003779D0" w:rsidP="00616E32">
            <w:pPr>
              <w:pStyle w:val="TAC"/>
            </w:pPr>
            <w:r>
              <w:t>2</w:t>
            </w:r>
          </w:p>
        </w:tc>
        <w:tc>
          <w:tcPr>
            <w:tcW w:w="709" w:type="dxa"/>
            <w:hideMark/>
          </w:tcPr>
          <w:p w14:paraId="7BE8160F" w14:textId="77777777" w:rsidR="003779D0" w:rsidRDefault="003779D0" w:rsidP="00616E32">
            <w:pPr>
              <w:pStyle w:val="TAC"/>
            </w:pPr>
            <w:r>
              <w:t>1</w:t>
            </w:r>
          </w:p>
        </w:tc>
        <w:tc>
          <w:tcPr>
            <w:tcW w:w="1346" w:type="dxa"/>
            <w:gridSpan w:val="2"/>
          </w:tcPr>
          <w:p w14:paraId="11A3423A" w14:textId="77777777" w:rsidR="003779D0" w:rsidRDefault="003779D0" w:rsidP="00616E32">
            <w:pPr>
              <w:pStyle w:val="TAL"/>
            </w:pPr>
          </w:p>
        </w:tc>
      </w:tr>
      <w:tr w:rsidR="003779D0" w14:paraId="2199D94A"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47B53" w14:textId="77777777" w:rsidR="003779D0" w:rsidRDefault="003779D0" w:rsidP="00616E32">
            <w:pPr>
              <w:pStyle w:val="TAC"/>
              <w:rPr>
                <w:noProof/>
              </w:rPr>
            </w:pPr>
          </w:p>
          <w:p w14:paraId="245C043C" w14:textId="77777777" w:rsidR="003779D0" w:rsidRDefault="003779D0" w:rsidP="00616E32">
            <w:pPr>
              <w:pStyle w:val="TAC"/>
            </w:pPr>
            <w:r>
              <w:rPr>
                <w:noProof/>
              </w:rPr>
              <w:t>Length of RSC info list</w:t>
            </w:r>
            <w:r>
              <w:t xml:space="preserve"> </w:t>
            </w:r>
            <w:r>
              <w:rPr>
                <w:noProof/>
              </w:rPr>
              <w:t>contents</w:t>
            </w:r>
          </w:p>
        </w:tc>
        <w:tc>
          <w:tcPr>
            <w:tcW w:w="1346" w:type="dxa"/>
            <w:gridSpan w:val="2"/>
          </w:tcPr>
          <w:p w14:paraId="791B268B" w14:textId="77777777" w:rsidR="003779D0" w:rsidRDefault="003779D0" w:rsidP="00616E32">
            <w:pPr>
              <w:pStyle w:val="TAL"/>
            </w:pPr>
            <w:r>
              <w:t>octet o3+7</w:t>
            </w:r>
          </w:p>
          <w:p w14:paraId="21A29DE8" w14:textId="77777777" w:rsidR="003779D0" w:rsidRDefault="003779D0" w:rsidP="00616E32">
            <w:pPr>
              <w:pStyle w:val="TAL"/>
            </w:pPr>
          </w:p>
          <w:p w14:paraId="7690870C" w14:textId="77777777" w:rsidR="003779D0" w:rsidRDefault="003779D0" w:rsidP="00616E32">
            <w:pPr>
              <w:pStyle w:val="TAL"/>
            </w:pPr>
            <w:r>
              <w:t>octet o3+8</w:t>
            </w:r>
          </w:p>
        </w:tc>
      </w:tr>
      <w:tr w:rsidR="003779D0" w14:paraId="5077DEAC"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19E29" w14:textId="77777777" w:rsidR="003779D0" w:rsidRDefault="003779D0" w:rsidP="00616E32">
            <w:pPr>
              <w:pStyle w:val="TAC"/>
            </w:pPr>
          </w:p>
          <w:p w14:paraId="588D6029" w14:textId="77777777" w:rsidR="003779D0" w:rsidRDefault="003779D0" w:rsidP="00616E32">
            <w:pPr>
              <w:pStyle w:val="TAC"/>
            </w:pPr>
            <w:r>
              <w:t>RSC info 1</w:t>
            </w:r>
          </w:p>
        </w:tc>
        <w:tc>
          <w:tcPr>
            <w:tcW w:w="1346" w:type="dxa"/>
            <w:gridSpan w:val="2"/>
            <w:tcBorders>
              <w:top w:val="nil"/>
              <w:left w:val="single" w:sz="6" w:space="0" w:color="auto"/>
              <w:bottom w:val="nil"/>
              <w:right w:val="nil"/>
            </w:tcBorders>
          </w:tcPr>
          <w:p w14:paraId="42AEF9DC" w14:textId="77777777" w:rsidR="003779D0" w:rsidRDefault="003779D0" w:rsidP="00616E32">
            <w:pPr>
              <w:pStyle w:val="TAL"/>
            </w:pPr>
            <w:r>
              <w:t>octet o3+9</w:t>
            </w:r>
          </w:p>
          <w:p w14:paraId="4DB43527" w14:textId="77777777" w:rsidR="003779D0" w:rsidRDefault="003779D0" w:rsidP="00616E32">
            <w:pPr>
              <w:pStyle w:val="TAL"/>
            </w:pPr>
          </w:p>
          <w:p w14:paraId="1567F6E8" w14:textId="77777777" w:rsidR="003779D0" w:rsidRDefault="003779D0" w:rsidP="00616E32">
            <w:pPr>
              <w:pStyle w:val="TAL"/>
            </w:pPr>
            <w:r>
              <w:t>octet o</w:t>
            </w:r>
            <w:r>
              <w:rPr>
                <w:rFonts w:hint="eastAsia"/>
                <w:lang w:eastAsia="zh-CN"/>
              </w:rPr>
              <w:t>6</w:t>
            </w:r>
          </w:p>
        </w:tc>
      </w:tr>
      <w:tr w:rsidR="003779D0" w14:paraId="41A3DA9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655C3" w14:textId="77777777" w:rsidR="003779D0" w:rsidRDefault="003779D0" w:rsidP="00616E32">
            <w:pPr>
              <w:pStyle w:val="TAC"/>
            </w:pPr>
          </w:p>
          <w:p w14:paraId="0534D530" w14:textId="77777777" w:rsidR="003779D0" w:rsidRDefault="003779D0" w:rsidP="00616E32">
            <w:pPr>
              <w:pStyle w:val="TAC"/>
            </w:pPr>
            <w:r>
              <w:t>RSC info 2</w:t>
            </w:r>
          </w:p>
        </w:tc>
        <w:tc>
          <w:tcPr>
            <w:tcW w:w="1346" w:type="dxa"/>
            <w:gridSpan w:val="2"/>
            <w:tcBorders>
              <w:top w:val="nil"/>
              <w:left w:val="single" w:sz="6" w:space="0" w:color="auto"/>
              <w:bottom w:val="nil"/>
              <w:right w:val="nil"/>
            </w:tcBorders>
          </w:tcPr>
          <w:p w14:paraId="56E34084" w14:textId="77777777" w:rsidR="003779D0" w:rsidRDefault="003779D0" w:rsidP="00616E32">
            <w:pPr>
              <w:pStyle w:val="TAL"/>
            </w:pPr>
            <w:r>
              <w:t>octet (o</w:t>
            </w:r>
            <w:r>
              <w:rPr>
                <w:rFonts w:hint="eastAsia"/>
                <w:lang w:eastAsia="zh-CN"/>
              </w:rPr>
              <w:t>6</w:t>
            </w:r>
            <w:r>
              <w:t>+1)*</w:t>
            </w:r>
          </w:p>
          <w:p w14:paraId="672EFCFD" w14:textId="77777777" w:rsidR="003779D0" w:rsidRDefault="003779D0" w:rsidP="00616E32">
            <w:pPr>
              <w:pStyle w:val="TAL"/>
            </w:pPr>
          </w:p>
          <w:p w14:paraId="10AC6B7A" w14:textId="77777777" w:rsidR="003779D0" w:rsidRDefault="003779D0" w:rsidP="00616E32">
            <w:pPr>
              <w:pStyle w:val="TAL"/>
            </w:pPr>
            <w:r>
              <w:t xml:space="preserve">octet </w:t>
            </w:r>
            <w:r>
              <w:rPr>
                <w:rFonts w:hint="eastAsia"/>
                <w:lang w:eastAsia="zh-CN"/>
              </w:rPr>
              <w:t>o7</w:t>
            </w:r>
            <w:r>
              <w:t>*</w:t>
            </w:r>
          </w:p>
        </w:tc>
      </w:tr>
      <w:tr w:rsidR="003779D0" w14:paraId="0156E5C8"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04F62B" w14:textId="77777777" w:rsidR="003779D0" w:rsidRDefault="003779D0" w:rsidP="00616E32">
            <w:pPr>
              <w:pStyle w:val="TAC"/>
            </w:pPr>
          </w:p>
          <w:p w14:paraId="4764B560"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7D8EF0F9" w14:textId="77777777" w:rsidR="003779D0" w:rsidRDefault="003779D0" w:rsidP="00616E32">
            <w:pPr>
              <w:pStyle w:val="TAL"/>
            </w:pPr>
            <w:r>
              <w:t>octet (o7+1)*</w:t>
            </w:r>
          </w:p>
          <w:p w14:paraId="6FBF7D23" w14:textId="77777777" w:rsidR="003779D0" w:rsidRDefault="003779D0" w:rsidP="00616E32">
            <w:pPr>
              <w:pStyle w:val="TAL"/>
            </w:pPr>
          </w:p>
          <w:p w14:paraId="20308B26" w14:textId="77777777" w:rsidR="003779D0" w:rsidRDefault="003779D0" w:rsidP="00616E32">
            <w:pPr>
              <w:pStyle w:val="TAL"/>
            </w:pPr>
            <w:r>
              <w:t>octet o8*</w:t>
            </w:r>
          </w:p>
        </w:tc>
      </w:tr>
      <w:tr w:rsidR="003779D0" w14:paraId="7D0565C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9ED3D" w14:textId="77777777" w:rsidR="003779D0" w:rsidRDefault="003779D0" w:rsidP="00616E32">
            <w:pPr>
              <w:pStyle w:val="TAC"/>
            </w:pPr>
          </w:p>
          <w:p w14:paraId="60CF3738" w14:textId="77777777" w:rsidR="003779D0" w:rsidRDefault="003779D0"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088640AE" w14:textId="77777777" w:rsidR="003779D0" w:rsidRDefault="003779D0" w:rsidP="00616E32">
            <w:pPr>
              <w:pStyle w:val="TAL"/>
            </w:pPr>
            <w:r>
              <w:t>octet (o8+1)*</w:t>
            </w:r>
          </w:p>
          <w:p w14:paraId="216C04D1" w14:textId="77777777" w:rsidR="003779D0" w:rsidRDefault="003779D0" w:rsidP="00616E32">
            <w:pPr>
              <w:pStyle w:val="TAL"/>
            </w:pPr>
          </w:p>
          <w:p w14:paraId="480182D8" w14:textId="77777777" w:rsidR="003779D0" w:rsidRDefault="003779D0" w:rsidP="00616E32">
            <w:pPr>
              <w:pStyle w:val="TAL"/>
            </w:pPr>
            <w:r>
              <w:t>octet o4*</w:t>
            </w:r>
          </w:p>
        </w:tc>
      </w:tr>
    </w:tbl>
    <w:p w14:paraId="531F07F8" w14:textId="77777777" w:rsidR="003779D0" w:rsidRDefault="003779D0" w:rsidP="003779D0">
      <w:pPr>
        <w:pStyle w:val="TF"/>
      </w:pPr>
      <w:bookmarkStart w:id="723" w:name="_CRFigure5_13_2_12"/>
      <w:r>
        <w:t>Figure </w:t>
      </w:r>
      <w:bookmarkEnd w:id="723"/>
      <w:r>
        <w:t>5.</w:t>
      </w:r>
      <w:r>
        <w:rPr>
          <w:rFonts w:hint="eastAsia"/>
          <w:lang w:eastAsia="zh-CN"/>
        </w:rPr>
        <w:t>13</w:t>
      </w:r>
      <w:r>
        <w:t>.2.12: RSC info list</w:t>
      </w:r>
    </w:p>
    <w:p w14:paraId="4CEDBD27" w14:textId="77777777" w:rsidR="003779D0" w:rsidRDefault="003779D0" w:rsidP="003779D0">
      <w:pPr>
        <w:pStyle w:val="TH"/>
      </w:pPr>
      <w:bookmarkStart w:id="724" w:name="_CRTable5_13_2_12"/>
      <w:r>
        <w:t>Table </w:t>
      </w:r>
      <w:bookmarkEnd w:id="724"/>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615DDF8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77E5576" w14:textId="77777777" w:rsidR="003779D0" w:rsidRDefault="003779D0" w:rsidP="00616E32">
            <w:pPr>
              <w:pStyle w:val="TAL"/>
            </w:pPr>
            <w:r>
              <w:t>RSC info:</w:t>
            </w:r>
          </w:p>
          <w:p w14:paraId="24A176F8" w14:textId="77777777" w:rsidR="003779D0" w:rsidRDefault="003779D0" w:rsidP="00616E32">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0BDC2807"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42"/>
        <w:gridCol w:w="749"/>
        <w:gridCol w:w="8"/>
        <w:gridCol w:w="701"/>
        <w:gridCol w:w="8"/>
        <w:gridCol w:w="701"/>
        <w:gridCol w:w="8"/>
        <w:gridCol w:w="701"/>
        <w:gridCol w:w="8"/>
        <w:gridCol w:w="701"/>
        <w:gridCol w:w="709"/>
        <w:gridCol w:w="8"/>
        <w:gridCol w:w="701"/>
        <w:gridCol w:w="629"/>
        <w:gridCol w:w="28"/>
        <w:gridCol w:w="1378"/>
        <w:gridCol w:w="20"/>
        <w:gridCol w:w="8"/>
      </w:tblGrid>
      <w:tr w:rsidR="003779D0" w14:paraId="1E37D0C7" w14:textId="77777777" w:rsidTr="00F816E8">
        <w:trPr>
          <w:gridBefore w:val="1"/>
          <w:gridAfter w:val="1"/>
          <w:wBefore w:w="42" w:type="dxa"/>
          <w:wAfter w:w="8" w:type="dxa"/>
          <w:cantSplit/>
          <w:jc w:val="center"/>
        </w:trPr>
        <w:tc>
          <w:tcPr>
            <w:tcW w:w="749" w:type="dxa"/>
            <w:hideMark/>
          </w:tcPr>
          <w:p w14:paraId="17F856C8" w14:textId="77777777" w:rsidR="003779D0" w:rsidRDefault="003779D0" w:rsidP="00616E32">
            <w:pPr>
              <w:pStyle w:val="TAC"/>
            </w:pPr>
            <w:r>
              <w:t>8</w:t>
            </w:r>
          </w:p>
        </w:tc>
        <w:tc>
          <w:tcPr>
            <w:tcW w:w="709" w:type="dxa"/>
            <w:gridSpan w:val="2"/>
            <w:hideMark/>
          </w:tcPr>
          <w:p w14:paraId="2D260003" w14:textId="77777777" w:rsidR="003779D0" w:rsidRDefault="003779D0" w:rsidP="00616E32">
            <w:pPr>
              <w:pStyle w:val="TAC"/>
            </w:pPr>
            <w:r>
              <w:t>7</w:t>
            </w:r>
          </w:p>
        </w:tc>
        <w:tc>
          <w:tcPr>
            <w:tcW w:w="709" w:type="dxa"/>
            <w:gridSpan w:val="2"/>
            <w:hideMark/>
          </w:tcPr>
          <w:p w14:paraId="25DB4643" w14:textId="77777777" w:rsidR="003779D0" w:rsidRDefault="003779D0" w:rsidP="00616E32">
            <w:pPr>
              <w:pStyle w:val="TAC"/>
            </w:pPr>
            <w:r>
              <w:t>6</w:t>
            </w:r>
          </w:p>
        </w:tc>
        <w:tc>
          <w:tcPr>
            <w:tcW w:w="709" w:type="dxa"/>
            <w:gridSpan w:val="2"/>
            <w:hideMark/>
          </w:tcPr>
          <w:p w14:paraId="682343A4" w14:textId="77777777" w:rsidR="003779D0" w:rsidRDefault="003779D0" w:rsidP="00616E32">
            <w:pPr>
              <w:pStyle w:val="TAC"/>
            </w:pPr>
            <w:r>
              <w:t>5</w:t>
            </w:r>
          </w:p>
        </w:tc>
        <w:tc>
          <w:tcPr>
            <w:tcW w:w="709" w:type="dxa"/>
            <w:gridSpan w:val="2"/>
            <w:hideMark/>
          </w:tcPr>
          <w:p w14:paraId="2BE6D979" w14:textId="77777777" w:rsidR="003779D0" w:rsidRDefault="003779D0" w:rsidP="00616E32">
            <w:pPr>
              <w:pStyle w:val="TAC"/>
            </w:pPr>
            <w:r>
              <w:t>4</w:t>
            </w:r>
          </w:p>
        </w:tc>
        <w:tc>
          <w:tcPr>
            <w:tcW w:w="709" w:type="dxa"/>
            <w:hideMark/>
          </w:tcPr>
          <w:p w14:paraId="5231CA34" w14:textId="77777777" w:rsidR="003779D0" w:rsidRDefault="003779D0" w:rsidP="00616E32">
            <w:pPr>
              <w:pStyle w:val="TAC"/>
            </w:pPr>
            <w:r>
              <w:t>3</w:t>
            </w:r>
          </w:p>
        </w:tc>
        <w:tc>
          <w:tcPr>
            <w:tcW w:w="709" w:type="dxa"/>
            <w:gridSpan w:val="2"/>
            <w:hideMark/>
          </w:tcPr>
          <w:p w14:paraId="5B26FF29" w14:textId="77777777" w:rsidR="003779D0" w:rsidRDefault="003779D0" w:rsidP="00616E32">
            <w:pPr>
              <w:pStyle w:val="TAC"/>
            </w:pPr>
            <w:r>
              <w:t>2</w:t>
            </w:r>
          </w:p>
        </w:tc>
        <w:tc>
          <w:tcPr>
            <w:tcW w:w="657" w:type="dxa"/>
            <w:gridSpan w:val="2"/>
            <w:hideMark/>
          </w:tcPr>
          <w:p w14:paraId="0217B2AC" w14:textId="77777777" w:rsidR="003779D0" w:rsidRDefault="003779D0" w:rsidP="00616E32">
            <w:pPr>
              <w:pStyle w:val="TAC"/>
            </w:pPr>
            <w:r>
              <w:t>1</w:t>
            </w:r>
          </w:p>
        </w:tc>
        <w:tc>
          <w:tcPr>
            <w:tcW w:w="1398" w:type="dxa"/>
            <w:gridSpan w:val="2"/>
          </w:tcPr>
          <w:p w14:paraId="622E1DBD" w14:textId="77777777" w:rsidR="003779D0" w:rsidRDefault="003779D0" w:rsidP="00616E32">
            <w:pPr>
              <w:pStyle w:val="TAL"/>
            </w:pPr>
          </w:p>
        </w:tc>
      </w:tr>
      <w:tr w:rsidR="003779D0" w14:paraId="0264F5FE" w14:textId="77777777" w:rsidTr="00F816E8">
        <w:trPr>
          <w:gridBefore w:val="1"/>
          <w:wBefore w:w="42" w:type="dxa"/>
          <w:jc w:val="center"/>
        </w:trPr>
        <w:tc>
          <w:tcPr>
            <w:tcW w:w="5660" w:type="dxa"/>
            <w:gridSpan w:val="14"/>
            <w:tcBorders>
              <w:top w:val="single" w:sz="6" w:space="0" w:color="auto"/>
              <w:left w:val="single" w:sz="6" w:space="0" w:color="auto"/>
              <w:bottom w:val="single" w:sz="6" w:space="0" w:color="auto"/>
              <w:right w:val="single" w:sz="6" w:space="0" w:color="auto"/>
            </w:tcBorders>
          </w:tcPr>
          <w:p w14:paraId="5E512919" w14:textId="77777777" w:rsidR="003779D0" w:rsidRDefault="003779D0" w:rsidP="00616E32">
            <w:pPr>
              <w:pStyle w:val="TAC"/>
              <w:rPr>
                <w:noProof/>
              </w:rPr>
            </w:pPr>
          </w:p>
          <w:p w14:paraId="6AA296DF" w14:textId="77777777" w:rsidR="003779D0" w:rsidRDefault="003779D0" w:rsidP="00616E32">
            <w:pPr>
              <w:pStyle w:val="TAC"/>
            </w:pPr>
            <w:r>
              <w:rPr>
                <w:noProof/>
              </w:rPr>
              <w:t>Length of RSC info</w:t>
            </w:r>
            <w:r>
              <w:t xml:space="preserve"> </w:t>
            </w:r>
            <w:r>
              <w:rPr>
                <w:noProof/>
              </w:rPr>
              <w:t>contents</w:t>
            </w:r>
          </w:p>
        </w:tc>
        <w:tc>
          <w:tcPr>
            <w:tcW w:w="1406" w:type="dxa"/>
            <w:gridSpan w:val="3"/>
          </w:tcPr>
          <w:p w14:paraId="7A82CD56" w14:textId="77777777" w:rsidR="003779D0" w:rsidRDefault="003779D0" w:rsidP="00616E32">
            <w:pPr>
              <w:pStyle w:val="TAL"/>
            </w:pPr>
            <w:r>
              <w:t>octet o30</w:t>
            </w:r>
          </w:p>
          <w:p w14:paraId="070C64C4" w14:textId="77777777" w:rsidR="003779D0" w:rsidRDefault="003779D0" w:rsidP="00616E32">
            <w:pPr>
              <w:pStyle w:val="TAL"/>
            </w:pPr>
          </w:p>
          <w:p w14:paraId="018264E2" w14:textId="77777777" w:rsidR="003779D0" w:rsidRDefault="003779D0" w:rsidP="00616E32">
            <w:pPr>
              <w:pStyle w:val="TAL"/>
            </w:pPr>
            <w:r>
              <w:t>octet o30+1</w:t>
            </w:r>
          </w:p>
        </w:tc>
      </w:tr>
      <w:tr w:rsidR="003779D0" w14:paraId="0B3D02D9" w14:textId="77777777" w:rsidTr="00F816E8">
        <w:trPr>
          <w:gridBefore w:val="1"/>
          <w:wBefore w:w="42" w:type="dxa"/>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3833B3A2" w14:textId="77DAF85F" w:rsidR="003779D0" w:rsidRDefault="00F816E8" w:rsidP="00616E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27F1928" w14:textId="77777777" w:rsidR="003779D0" w:rsidRDefault="003779D0"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0F4DC10" w14:textId="77777777" w:rsidR="003779D0" w:rsidRDefault="003779D0" w:rsidP="00616E32">
            <w:pPr>
              <w:pStyle w:val="TAC"/>
              <w:rPr>
                <w:lang w:eastAsia="zh-CN"/>
              </w:rPr>
            </w:pPr>
            <w:bookmarkStart w:id="725" w:name="OLE_LINK179"/>
            <w:bookmarkStart w:id="726" w:name="OLE_LINK180"/>
            <w:r>
              <w:rPr>
                <w:lang w:eastAsia="zh-CN"/>
              </w:rPr>
              <w:t>MNHI</w:t>
            </w:r>
            <w:bookmarkEnd w:id="725"/>
            <w:bookmarkEnd w:id="726"/>
          </w:p>
        </w:tc>
        <w:tc>
          <w:tcPr>
            <w:tcW w:w="709" w:type="dxa"/>
            <w:gridSpan w:val="2"/>
            <w:tcBorders>
              <w:top w:val="single" w:sz="6" w:space="0" w:color="auto"/>
              <w:left w:val="single" w:sz="6" w:space="0" w:color="auto"/>
              <w:bottom w:val="single" w:sz="6" w:space="0" w:color="auto"/>
              <w:right w:val="single" w:sz="6" w:space="0" w:color="auto"/>
            </w:tcBorders>
            <w:hideMark/>
          </w:tcPr>
          <w:p w14:paraId="5CAB250E" w14:textId="77777777" w:rsidR="003779D0" w:rsidRDefault="003779D0"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2CB982B9" w14:textId="77777777" w:rsidR="003779D0" w:rsidRDefault="003779D0" w:rsidP="00616E32">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63D8B79D" w14:textId="77777777" w:rsidR="003779D0" w:rsidRDefault="003779D0" w:rsidP="00616E32">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0C08FC06" w14:textId="77777777" w:rsidR="003779D0" w:rsidRDefault="003779D0" w:rsidP="00616E32">
            <w:pPr>
              <w:pStyle w:val="TAL"/>
              <w:rPr>
                <w:lang w:eastAsia="zh-CN"/>
              </w:rPr>
            </w:pPr>
            <w:r>
              <w:rPr>
                <w:lang w:eastAsia="zh-CN"/>
              </w:rPr>
              <w:t>octet o30+2</w:t>
            </w:r>
          </w:p>
          <w:p w14:paraId="4FB91A91" w14:textId="77777777" w:rsidR="003779D0" w:rsidRDefault="003779D0" w:rsidP="00616E32">
            <w:pPr>
              <w:pStyle w:val="TAL"/>
              <w:rPr>
                <w:lang w:eastAsia="zh-CN"/>
              </w:rPr>
            </w:pPr>
          </w:p>
        </w:tc>
      </w:tr>
      <w:tr w:rsidR="003779D0" w14:paraId="5DAF2391"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3EA2EDF6" w14:textId="77777777" w:rsidR="003779D0" w:rsidRDefault="003779D0" w:rsidP="00616E32">
            <w:pPr>
              <w:pStyle w:val="TAC"/>
            </w:pPr>
          </w:p>
          <w:p w14:paraId="0B8FD9E0" w14:textId="77777777" w:rsidR="003779D0" w:rsidRDefault="003779D0" w:rsidP="00616E32">
            <w:pPr>
              <w:pStyle w:val="TAC"/>
            </w:pPr>
            <w:r>
              <w:t>RSC list</w:t>
            </w:r>
          </w:p>
        </w:tc>
        <w:tc>
          <w:tcPr>
            <w:tcW w:w="1406" w:type="dxa"/>
            <w:gridSpan w:val="3"/>
            <w:tcBorders>
              <w:top w:val="nil"/>
              <w:left w:val="single" w:sz="6" w:space="0" w:color="auto"/>
              <w:bottom w:val="nil"/>
              <w:right w:val="nil"/>
            </w:tcBorders>
          </w:tcPr>
          <w:p w14:paraId="28A6223F" w14:textId="77777777" w:rsidR="003779D0" w:rsidRDefault="003779D0" w:rsidP="00616E32">
            <w:pPr>
              <w:pStyle w:val="TAL"/>
              <w:rPr>
                <w:lang w:eastAsia="zh-CN"/>
              </w:rPr>
            </w:pPr>
            <w:r>
              <w:t>octet o30+</w:t>
            </w:r>
            <w:r>
              <w:rPr>
                <w:rFonts w:hint="eastAsia"/>
                <w:lang w:eastAsia="zh-CN"/>
              </w:rPr>
              <w:t>3</w:t>
            </w:r>
          </w:p>
          <w:p w14:paraId="087C8363" w14:textId="77777777" w:rsidR="003779D0" w:rsidRDefault="003779D0" w:rsidP="00616E32">
            <w:pPr>
              <w:pStyle w:val="TAL"/>
            </w:pPr>
          </w:p>
          <w:p w14:paraId="2BC91ECB" w14:textId="77777777" w:rsidR="003779D0" w:rsidRDefault="003779D0" w:rsidP="00616E32">
            <w:pPr>
              <w:pStyle w:val="TAL"/>
            </w:pPr>
            <w:r>
              <w:t>octet o31</w:t>
            </w:r>
          </w:p>
        </w:tc>
      </w:tr>
      <w:tr w:rsidR="003779D0" w14:paraId="0934C3F1"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22F45901" w14:textId="77777777" w:rsidR="003779D0" w:rsidRDefault="003779D0" w:rsidP="00616E32">
            <w:pPr>
              <w:pStyle w:val="TAC"/>
              <w:rPr>
                <w:lang w:eastAsia="zh-CN"/>
              </w:rPr>
            </w:pPr>
            <w:bookmarkStart w:id="727" w:name="_Hlk189932356"/>
          </w:p>
          <w:p w14:paraId="13074159" w14:textId="77777777" w:rsidR="003779D0" w:rsidRDefault="003779D0" w:rsidP="00616E32">
            <w:pPr>
              <w:pStyle w:val="TAC"/>
              <w:rPr>
                <w:lang w:eastAsia="zh-CN"/>
              </w:rPr>
            </w:pPr>
            <w:r>
              <w:rPr>
                <w:rFonts w:hint="eastAsia"/>
                <w:lang w:eastAsia="zh-CN"/>
              </w:rPr>
              <w:t>M</w:t>
            </w:r>
            <w:r>
              <w:t>aximum number of hops</w:t>
            </w:r>
          </w:p>
          <w:p w14:paraId="1862BFD6" w14:textId="77777777" w:rsidR="003779D0" w:rsidRDefault="003779D0" w:rsidP="00616E32">
            <w:pPr>
              <w:pStyle w:val="TAC"/>
              <w:rPr>
                <w:lang w:eastAsia="zh-CN"/>
              </w:rPr>
            </w:pPr>
          </w:p>
        </w:tc>
        <w:tc>
          <w:tcPr>
            <w:tcW w:w="1406" w:type="dxa"/>
            <w:gridSpan w:val="3"/>
            <w:tcBorders>
              <w:top w:val="nil"/>
              <w:left w:val="single" w:sz="6" w:space="0" w:color="auto"/>
              <w:bottom w:val="nil"/>
              <w:right w:val="nil"/>
            </w:tcBorders>
          </w:tcPr>
          <w:p w14:paraId="1F6639AE" w14:textId="77777777" w:rsidR="003779D0" w:rsidRPr="00042094" w:rsidRDefault="003779D0" w:rsidP="00616E32">
            <w:pPr>
              <w:pStyle w:val="TAL"/>
            </w:pPr>
            <w:r w:rsidRPr="00042094">
              <w:t>octet (o</w:t>
            </w:r>
            <w:r>
              <w:t>3</w:t>
            </w:r>
            <w:r>
              <w:rPr>
                <w:rFonts w:hint="eastAsia"/>
                <w:lang w:eastAsia="zh-CN"/>
              </w:rPr>
              <w:t>1</w:t>
            </w:r>
            <w:r w:rsidRPr="00042094">
              <w:t>+</w:t>
            </w:r>
            <w:r>
              <w:t>1</w:t>
            </w:r>
            <w:r w:rsidRPr="00042094">
              <w:t>)</w:t>
            </w:r>
            <w:r>
              <w:t>*</w:t>
            </w:r>
          </w:p>
          <w:p w14:paraId="2FBF7FE2" w14:textId="77777777" w:rsidR="003779D0" w:rsidRDefault="003779D0" w:rsidP="00616E32">
            <w:pPr>
              <w:pStyle w:val="TAL"/>
              <w:rPr>
                <w:lang w:eastAsia="zh-CN"/>
              </w:rPr>
            </w:pPr>
          </w:p>
          <w:p w14:paraId="6099D95E" w14:textId="77777777" w:rsidR="003779D0" w:rsidRDefault="003779D0" w:rsidP="00616E32">
            <w:pPr>
              <w:pStyle w:val="TAL"/>
              <w:rPr>
                <w:lang w:eastAsia="zh-CN"/>
              </w:rPr>
            </w:pPr>
            <w:r>
              <w:t xml:space="preserve">octet </w:t>
            </w:r>
            <w:r w:rsidRPr="00042094">
              <w:t>o</w:t>
            </w:r>
            <w:r>
              <w:t>32*</w:t>
            </w:r>
          </w:p>
        </w:tc>
      </w:tr>
      <w:bookmarkEnd w:id="727"/>
      <w:tr w:rsidR="003779D0" w:rsidRPr="00042094" w14:paraId="2A5652CB"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484DB164" w14:textId="77777777" w:rsidR="003779D0" w:rsidRPr="00042094" w:rsidRDefault="003779D0" w:rsidP="00616E32">
            <w:pPr>
              <w:pStyle w:val="TAC"/>
            </w:pPr>
          </w:p>
          <w:p w14:paraId="679B360C" w14:textId="77777777" w:rsidR="003779D0" w:rsidRPr="00042094" w:rsidRDefault="003779D0" w:rsidP="00616E32">
            <w:pPr>
              <w:pStyle w:val="TAC"/>
            </w:pPr>
            <w:r w:rsidRPr="00FC2279">
              <w:t xml:space="preserve">Security related parameters for </w:t>
            </w:r>
            <w:bookmarkStart w:id="728" w:name="OLE_LINK150"/>
            <w:r>
              <w:t>mult</w:t>
            </w:r>
            <w:r>
              <w:rPr>
                <w:rFonts w:hint="eastAsia"/>
                <w:lang w:eastAsia="zh-CN"/>
              </w:rPr>
              <w:t>i-hop</w:t>
            </w:r>
            <w:bookmarkEnd w:id="728"/>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487559B4" w14:textId="77777777" w:rsidR="003779D0" w:rsidRPr="00042094" w:rsidRDefault="003779D0" w:rsidP="00616E32">
            <w:pPr>
              <w:pStyle w:val="TAL"/>
            </w:pPr>
            <w:r w:rsidRPr="00042094">
              <w:t>octet (o</w:t>
            </w:r>
            <w:r>
              <w:t>32</w:t>
            </w:r>
            <w:r w:rsidRPr="00042094">
              <w:t>+</w:t>
            </w:r>
            <w:r>
              <w:t>1</w:t>
            </w:r>
            <w:r w:rsidRPr="00042094">
              <w:t>)</w:t>
            </w:r>
            <w:r>
              <w:t>*</w:t>
            </w:r>
          </w:p>
          <w:p w14:paraId="58FF2515" w14:textId="77777777" w:rsidR="003779D0" w:rsidRPr="00042094" w:rsidRDefault="003779D0" w:rsidP="00616E32">
            <w:pPr>
              <w:pStyle w:val="TAL"/>
            </w:pPr>
          </w:p>
          <w:p w14:paraId="4F3E7689" w14:textId="77777777" w:rsidR="003779D0" w:rsidRPr="00042094" w:rsidRDefault="003779D0" w:rsidP="00616E32">
            <w:pPr>
              <w:pStyle w:val="TAL"/>
            </w:pPr>
            <w:r w:rsidRPr="00042094">
              <w:t>octet o</w:t>
            </w:r>
            <w:r>
              <w:t>33*</w:t>
            </w:r>
          </w:p>
        </w:tc>
      </w:tr>
      <w:tr w:rsidR="00F816E8" w:rsidRPr="00042094" w14:paraId="523559C6" w14:textId="77777777" w:rsidTr="00F816E8">
        <w:trPr>
          <w:gridAfter w:val="2"/>
          <w:wAfter w:w="28" w:type="dxa"/>
          <w:trHeight w:val="444"/>
          <w:jc w:val="center"/>
        </w:trPr>
        <w:tc>
          <w:tcPr>
            <w:tcW w:w="5674" w:type="dxa"/>
            <w:gridSpan w:val="14"/>
            <w:tcBorders>
              <w:top w:val="single" w:sz="6" w:space="0" w:color="auto"/>
              <w:left w:val="single" w:sz="6" w:space="0" w:color="auto"/>
              <w:bottom w:val="single" w:sz="6" w:space="0" w:color="auto"/>
              <w:right w:val="single" w:sz="6" w:space="0" w:color="auto"/>
            </w:tcBorders>
          </w:tcPr>
          <w:p w14:paraId="462C8C76" w14:textId="77777777" w:rsidR="00F816E8" w:rsidRDefault="00F816E8" w:rsidP="001F7213">
            <w:pPr>
              <w:pStyle w:val="TAC"/>
              <w:rPr>
                <w:lang w:eastAsia="zh-CN"/>
              </w:rPr>
            </w:pPr>
          </w:p>
          <w:p w14:paraId="36155C17" w14:textId="77777777" w:rsidR="00F816E8" w:rsidRPr="00042094" w:rsidRDefault="00F816E8" w:rsidP="001F7213">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6C7AB44C" w14:textId="77777777" w:rsidR="00F816E8" w:rsidRDefault="00F816E8" w:rsidP="001F7213">
            <w:pPr>
              <w:pStyle w:val="TAL"/>
              <w:rPr>
                <w:lang w:eastAsia="zh-CN"/>
              </w:rPr>
            </w:pPr>
            <w:r>
              <w:t xml:space="preserve">octet </w:t>
            </w:r>
            <w:r>
              <w:rPr>
                <w:rFonts w:hint="eastAsia"/>
                <w:lang w:eastAsia="zh-CN"/>
              </w:rPr>
              <w:t>(</w:t>
            </w:r>
            <w:r>
              <w:t>o3</w:t>
            </w:r>
            <w:r>
              <w:rPr>
                <w:rFonts w:hint="eastAsia"/>
                <w:lang w:eastAsia="zh-CN"/>
              </w:rPr>
              <w:t>3+1)*</w:t>
            </w:r>
          </w:p>
          <w:p w14:paraId="3A63AE90" w14:textId="77777777" w:rsidR="00F816E8" w:rsidRDefault="00F816E8" w:rsidP="001F7213">
            <w:pPr>
              <w:pStyle w:val="TAL"/>
              <w:rPr>
                <w:lang w:eastAsia="zh-CN"/>
              </w:rPr>
            </w:pPr>
          </w:p>
          <w:p w14:paraId="1D2C93F8" w14:textId="77777777" w:rsidR="00F816E8" w:rsidRPr="00042094" w:rsidRDefault="00F816E8" w:rsidP="001F7213">
            <w:pPr>
              <w:pStyle w:val="TAL"/>
            </w:pPr>
            <w:r>
              <w:t>octet o3</w:t>
            </w:r>
            <w:r>
              <w:rPr>
                <w:rFonts w:hint="eastAsia"/>
                <w:lang w:eastAsia="zh-CN"/>
              </w:rPr>
              <w:t>4*</w:t>
            </w:r>
          </w:p>
        </w:tc>
      </w:tr>
    </w:tbl>
    <w:p w14:paraId="4CB2F43C" w14:textId="77777777" w:rsidR="003779D0" w:rsidRPr="00DD1DD7" w:rsidRDefault="003779D0" w:rsidP="003779D0">
      <w:pPr>
        <w:pStyle w:val="TF"/>
      </w:pPr>
      <w:bookmarkStart w:id="729" w:name="_CRFigure5_13_2_13"/>
      <w:r>
        <w:t>Figure </w:t>
      </w:r>
      <w:bookmarkEnd w:id="729"/>
      <w:r>
        <w:t>5.</w:t>
      </w:r>
      <w:r>
        <w:rPr>
          <w:rFonts w:hint="eastAsia"/>
          <w:lang w:eastAsia="zh-CN"/>
        </w:rPr>
        <w:t>13</w:t>
      </w:r>
      <w:r>
        <w:t>.2.13: RSC info</w:t>
      </w:r>
    </w:p>
    <w:p w14:paraId="08508E5F" w14:textId="77777777" w:rsidR="003779D0" w:rsidRDefault="003779D0" w:rsidP="003779D0">
      <w:pPr>
        <w:pStyle w:val="TH"/>
      </w:pPr>
      <w:bookmarkStart w:id="730" w:name="_CRTable5_13_2_13"/>
      <w:r>
        <w:lastRenderedPageBreak/>
        <w:t>Table </w:t>
      </w:r>
      <w:bookmarkEnd w:id="730"/>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3779D0" w14:paraId="18807D8E" w14:textId="77777777" w:rsidTr="00F816E8">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15728D8F" w14:textId="77777777" w:rsidR="003779D0" w:rsidRDefault="003779D0" w:rsidP="00616E32">
            <w:pPr>
              <w:pStyle w:val="TAL"/>
              <w:rPr>
                <w:lang w:eastAsia="zh-CN"/>
              </w:rPr>
            </w:pPr>
            <w:bookmarkStart w:id="731" w:name="OLE_LINK133"/>
            <w:r>
              <w:rPr>
                <w:lang w:eastAsia="zh-CN"/>
              </w:rPr>
              <w:lastRenderedPageBreak/>
              <w:t>Layer indication (LI)</w:t>
            </w:r>
            <w:bookmarkEnd w:id="731"/>
            <w:r>
              <w:rPr>
                <w:lang w:eastAsia="zh-CN"/>
              </w:rPr>
              <w:t xml:space="preserve"> (octet o30+2 bit 1 to 2)</w:t>
            </w:r>
            <w:r>
              <w:rPr>
                <w:rFonts w:hint="eastAsia"/>
                <w:lang w:eastAsia="zh-CN"/>
              </w:rPr>
              <w:t xml:space="preserve"> </w:t>
            </w:r>
            <w:r>
              <w:rPr>
                <w:lang w:eastAsia="zh-CN"/>
              </w:rPr>
              <w:t>:</w:t>
            </w:r>
          </w:p>
          <w:p w14:paraId="66AD5F85" w14:textId="77777777" w:rsidR="003779D0" w:rsidRDefault="003779D0" w:rsidP="00616E32">
            <w:pPr>
              <w:pStyle w:val="TAL"/>
              <w:rPr>
                <w:lang w:eastAsia="zh-CN"/>
              </w:rPr>
            </w:pPr>
            <w:r>
              <w:rPr>
                <w:lang w:eastAsia="zh-CN"/>
              </w:rPr>
              <w:t>Bits</w:t>
            </w:r>
          </w:p>
          <w:p w14:paraId="2436507A" w14:textId="77777777" w:rsidR="003779D0" w:rsidRDefault="003779D0" w:rsidP="00616E32">
            <w:pPr>
              <w:pStyle w:val="TAL"/>
              <w:rPr>
                <w:lang w:eastAsia="zh-CN"/>
              </w:rPr>
            </w:pPr>
            <w:r>
              <w:rPr>
                <w:lang w:eastAsia="zh-CN"/>
              </w:rPr>
              <w:t>2 1</w:t>
            </w:r>
          </w:p>
          <w:p w14:paraId="52BA2605" w14:textId="77777777" w:rsidR="003779D0" w:rsidRDefault="003779D0" w:rsidP="00616E32">
            <w:pPr>
              <w:pStyle w:val="TAL"/>
              <w:rPr>
                <w:lang w:eastAsia="zh-CN"/>
              </w:rPr>
            </w:pPr>
            <w:r>
              <w:rPr>
                <w:lang w:eastAsia="zh-CN"/>
              </w:rPr>
              <w:t>0 1</w:t>
            </w:r>
            <w:r>
              <w:rPr>
                <w:lang w:eastAsia="zh-CN"/>
              </w:rPr>
              <w:tab/>
            </w:r>
            <w:bookmarkStart w:id="732" w:name="OLE_LINK141"/>
            <w:r>
              <w:rPr>
                <w:lang w:eastAsia="zh-CN"/>
              </w:rPr>
              <w:t>Layer 3</w:t>
            </w:r>
            <w:bookmarkEnd w:id="732"/>
            <w:r>
              <w:rPr>
                <w:rFonts w:hint="eastAsia"/>
                <w:lang w:eastAsia="zh-CN"/>
              </w:rPr>
              <w:t xml:space="preserve"> </w:t>
            </w:r>
            <w:r>
              <w:t>(NOTE </w:t>
            </w:r>
            <w:r>
              <w:rPr>
                <w:rFonts w:hint="eastAsia"/>
                <w:lang w:eastAsia="zh-CN"/>
              </w:rPr>
              <w:t>1</w:t>
            </w:r>
            <w:r>
              <w:t>)</w:t>
            </w:r>
          </w:p>
          <w:p w14:paraId="4A517584" w14:textId="77777777" w:rsidR="003779D0" w:rsidRDefault="003779D0" w:rsidP="00616E32">
            <w:pPr>
              <w:pStyle w:val="TAL"/>
              <w:rPr>
                <w:lang w:eastAsia="zh-CN"/>
              </w:rPr>
            </w:pPr>
            <w:r>
              <w:rPr>
                <w:lang w:eastAsia="zh-CN"/>
              </w:rPr>
              <w:t>1 0</w:t>
            </w:r>
            <w:r>
              <w:rPr>
                <w:lang w:eastAsia="zh-CN"/>
              </w:rPr>
              <w:tab/>
              <w:t>Layer 2</w:t>
            </w:r>
          </w:p>
          <w:p w14:paraId="321631C7" w14:textId="77777777" w:rsidR="003779D0" w:rsidRDefault="003779D0" w:rsidP="00616E32">
            <w:pPr>
              <w:pStyle w:val="TAL"/>
              <w:rPr>
                <w:lang w:eastAsia="zh-CN"/>
              </w:rPr>
            </w:pPr>
          </w:p>
        </w:tc>
      </w:tr>
      <w:tr w:rsidR="003779D0" w14:paraId="1F55C326"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45D7765" w14:textId="77777777" w:rsidR="003779D0" w:rsidRDefault="003779D0" w:rsidP="00616E32">
            <w:pPr>
              <w:pStyle w:val="TAL"/>
              <w:rPr>
                <w:lang w:eastAsia="zh-CN"/>
              </w:rPr>
            </w:pPr>
            <w:bookmarkStart w:id="733" w:name="OLE_LINK142"/>
            <w:r>
              <w:rPr>
                <w:rFonts w:hint="eastAsia"/>
                <w:lang w:eastAsia="zh-CN"/>
              </w:rPr>
              <w:t>T</w:t>
            </w:r>
            <w:r>
              <w:rPr>
                <w:lang w:eastAsia="zh-CN"/>
              </w:rPr>
              <w:t>raffic type</w:t>
            </w:r>
            <w:bookmarkEnd w:id="733"/>
            <w:r>
              <w:rPr>
                <w:lang w:eastAsia="zh-CN"/>
              </w:rPr>
              <w:t xml:space="preserve"> (TT) (octet </w:t>
            </w:r>
            <w:bookmarkStart w:id="734" w:name="OLE_LINK152"/>
            <w:r>
              <w:rPr>
                <w:lang w:eastAsia="zh-CN"/>
              </w:rPr>
              <w:t>o30+2</w:t>
            </w:r>
            <w:bookmarkEnd w:id="734"/>
            <w:r>
              <w:rPr>
                <w:lang w:eastAsia="zh-CN"/>
              </w:rPr>
              <w:t xml:space="preserve"> bit 3 to 4):</w:t>
            </w:r>
          </w:p>
          <w:p w14:paraId="60BA2A1E" w14:textId="77777777" w:rsidR="003779D0" w:rsidRDefault="003779D0"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0EEA53A" w14:textId="77777777" w:rsidR="003779D0" w:rsidRDefault="003779D0" w:rsidP="00616E32">
            <w:pPr>
              <w:pStyle w:val="TAL"/>
              <w:rPr>
                <w:lang w:eastAsia="zh-CN"/>
              </w:rPr>
            </w:pPr>
            <w:r>
              <w:rPr>
                <w:lang w:eastAsia="zh-CN"/>
              </w:rPr>
              <w:t>Bits</w:t>
            </w:r>
          </w:p>
          <w:p w14:paraId="3E45843A" w14:textId="77777777" w:rsidR="003779D0" w:rsidRDefault="003779D0" w:rsidP="00616E32">
            <w:pPr>
              <w:pStyle w:val="TAL"/>
              <w:rPr>
                <w:lang w:eastAsia="zh-CN"/>
              </w:rPr>
            </w:pPr>
            <w:r>
              <w:rPr>
                <w:rFonts w:hint="eastAsia"/>
                <w:lang w:eastAsia="zh-CN"/>
              </w:rPr>
              <w:t>4</w:t>
            </w:r>
            <w:r>
              <w:rPr>
                <w:lang w:eastAsia="zh-CN"/>
              </w:rPr>
              <w:t xml:space="preserve"> 3</w:t>
            </w:r>
          </w:p>
          <w:p w14:paraId="0BEE7CF7" w14:textId="77777777" w:rsidR="003779D0" w:rsidRDefault="003779D0" w:rsidP="00616E32">
            <w:pPr>
              <w:pStyle w:val="TAL"/>
              <w:rPr>
                <w:lang w:eastAsia="zh-CN"/>
              </w:rPr>
            </w:pPr>
            <w:r>
              <w:rPr>
                <w:rFonts w:hint="eastAsia"/>
                <w:lang w:eastAsia="zh-CN"/>
              </w:rPr>
              <w:t>0</w:t>
            </w:r>
            <w:r>
              <w:rPr>
                <w:lang w:eastAsia="zh-CN"/>
              </w:rPr>
              <w:t xml:space="preserve"> 0</w:t>
            </w:r>
            <w:r>
              <w:rPr>
                <w:lang w:eastAsia="zh-CN"/>
              </w:rPr>
              <w:tab/>
              <w:t>No information</w:t>
            </w:r>
          </w:p>
          <w:p w14:paraId="573CC5AE" w14:textId="77777777" w:rsidR="003779D0" w:rsidRDefault="003779D0" w:rsidP="00616E32">
            <w:pPr>
              <w:pStyle w:val="TAL"/>
              <w:rPr>
                <w:lang w:eastAsia="zh-CN"/>
              </w:rPr>
            </w:pPr>
            <w:r>
              <w:rPr>
                <w:rFonts w:hint="eastAsia"/>
                <w:lang w:eastAsia="zh-CN"/>
              </w:rPr>
              <w:t>0</w:t>
            </w:r>
            <w:r>
              <w:rPr>
                <w:lang w:eastAsia="zh-CN"/>
              </w:rPr>
              <w:t xml:space="preserve"> 1</w:t>
            </w:r>
            <w:r>
              <w:rPr>
                <w:lang w:eastAsia="zh-CN"/>
              </w:rPr>
              <w:tab/>
              <w:t>IP</w:t>
            </w:r>
          </w:p>
          <w:p w14:paraId="517875A8" w14:textId="77777777" w:rsidR="003779D0" w:rsidRDefault="003779D0" w:rsidP="00616E32">
            <w:pPr>
              <w:pStyle w:val="TAL"/>
              <w:rPr>
                <w:lang w:eastAsia="zh-CN"/>
              </w:rPr>
            </w:pPr>
            <w:r>
              <w:rPr>
                <w:rFonts w:hint="eastAsia"/>
                <w:lang w:eastAsia="zh-CN"/>
              </w:rPr>
              <w:t>1</w:t>
            </w:r>
            <w:r>
              <w:rPr>
                <w:lang w:eastAsia="zh-CN"/>
              </w:rPr>
              <w:t xml:space="preserve"> 0</w:t>
            </w:r>
            <w:r>
              <w:rPr>
                <w:lang w:eastAsia="zh-CN"/>
              </w:rPr>
              <w:tab/>
              <w:t>Ethernet</w:t>
            </w:r>
          </w:p>
          <w:p w14:paraId="154698E2" w14:textId="77777777" w:rsidR="003779D0" w:rsidRDefault="003779D0" w:rsidP="00616E32">
            <w:pPr>
              <w:pStyle w:val="TAL"/>
              <w:rPr>
                <w:lang w:eastAsia="zh-CN"/>
              </w:rPr>
            </w:pPr>
            <w:r>
              <w:rPr>
                <w:rFonts w:hint="eastAsia"/>
                <w:lang w:eastAsia="zh-CN"/>
              </w:rPr>
              <w:t>1</w:t>
            </w:r>
            <w:r>
              <w:rPr>
                <w:lang w:eastAsia="zh-CN"/>
              </w:rPr>
              <w:t xml:space="preserve"> 1</w:t>
            </w:r>
            <w:r>
              <w:rPr>
                <w:lang w:eastAsia="zh-CN"/>
              </w:rPr>
              <w:tab/>
              <w:t>Unstructured</w:t>
            </w:r>
          </w:p>
          <w:p w14:paraId="5063CA53" w14:textId="77777777" w:rsidR="003779D0" w:rsidRPr="00E1725D" w:rsidRDefault="003779D0" w:rsidP="00616E32">
            <w:pPr>
              <w:pStyle w:val="TAL"/>
              <w:rPr>
                <w:lang w:eastAsia="zh-CN"/>
              </w:rPr>
            </w:pPr>
          </w:p>
        </w:tc>
      </w:tr>
      <w:tr w:rsidR="003779D0" w14:paraId="22F9445A"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82C38FC" w14:textId="77777777" w:rsidR="003779D0" w:rsidRDefault="003779D0" w:rsidP="00616E32">
            <w:pPr>
              <w:pStyle w:val="TAL"/>
              <w:rPr>
                <w:lang w:eastAsia="zh-CN"/>
              </w:rPr>
            </w:pPr>
            <w:bookmarkStart w:id="735"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1392ED85" w14:textId="77777777" w:rsidR="003779D0" w:rsidRDefault="003779D0" w:rsidP="00616E32">
            <w:pPr>
              <w:pStyle w:val="TAL"/>
              <w:rPr>
                <w:lang w:eastAsia="zh-CN"/>
              </w:rPr>
            </w:pPr>
            <w:r>
              <w:rPr>
                <w:lang w:eastAsia="zh-CN"/>
              </w:rPr>
              <w:t>Bits</w:t>
            </w:r>
          </w:p>
          <w:p w14:paraId="06AED638" w14:textId="77777777" w:rsidR="003779D0" w:rsidRDefault="003779D0" w:rsidP="00616E32">
            <w:pPr>
              <w:pStyle w:val="TAL"/>
              <w:rPr>
                <w:rFonts w:eastAsia="SimSun"/>
                <w:lang w:eastAsia="zh-CN"/>
              </w:rPr>
            </w:pPr>
            <w:r>
              <w:rPr>
                <w:rFonts w:eastAsia="SimSun" w:hint="eastAsia"/>
                <w:lang w:eastAsia="zh-CN"/>
              </w:rPr>
              <w:t>5</w:t>
            </w:r>
          </w:p>
          <w:p w14:paraId="7C5CE015" w14:textId="77777777" w:rsidR="003779D0" w:rsidRDefault="003779D0" w:rsidP="00616E32">
            <w:pPr>
              <w:pStyle w:val="TAL"/>
              <w:rPr>
                <w:lang w:eastAsia="zh-CN"/>
              </w:rPr>
            </w:pPr>
            <w:r>
              <w:rPr>
                <w:lang w:eastAsia="zh-CN"/>
              </w:rPr>
              <w:t>0</w:t>
            </w:r>
            <w:r>
              <w:rPr>
                <w:lang w:eastAsia="zh-CN"/>
              </w:rPr>
              <w:tab/>
            </w:r>
            <w:r>
              <w:rPr>
                <w:rFonts w:hint="eastAsia"/>
                <w:lang w:eastAsia="zh-CN"/>
              </w:rPr>
              <w:t>Multi-hop relay is not allowed</w:t>
            </w:r>
          </w:p>
          <w:p w14:paraId="120D793F" w14:textId="77777777" w:rsidR="003779D0" w:rsidRDefault="003779D0" w:rsidP="00616E32">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735"/>
          <w:p w14:paraId="29F123DB" w14:textId="77777777" w:rsidR="003779D0" w:rsidRDefault="003779D0" w:rsidP="00616E32">
            <w:pPr>
              <w:pStyle w:val="TAL"/>
              <w:rPr>
                <w:lang w:eastAsia="zh-CN"/>
              </w:rPr>
            </w:pPr>
          </w:p>
        </w:tc>
      </w:tr>
      <w:tr w:rsidR="003779D0" w14:paraId="2334DB9C"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FC00896" w14:textId="77777777" w:rsidR="003779D0" w:rsidRDefault="003779D0" w:rsidP="00616E32">
            <w:pPr>
              <w:pStyle w:val="TAL"/>
              <w:rPr>
                <w:lang w:eastAsia="zh-CN"/>
              </w:rPr>
            </w:pPr>
            <w:bookmarkStart w:id="736" w:name="OLE_LINK182"/>
            <w:bookmarkStart w:id="737"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5163ECF" w14:textId="77777777" w:rsidR="003779D0" w:rsidRDefault="003779D0" w:rsidP="00616E32">
            <w:pPr>
              <w:pStyle w:val="TAL"/>
              <w:rPr>
                <w:lang w:eastAsia="zh-CN"/>
              </w:rPr>
            </w:pPr>
            <w:r>
              <w:rPr>
                <w:lang w:eastAsia="zh-CN"/>
              </w:rPr>
              <w:t>Bits</w:t>
            </w:r>
          </w:p>
          <w:p w14:paraId="11743649" w14:textId="77777777" w:rsidR="003779D0" w:rsidRDefault="003779D0" w:rsidP="00616E32">
            <w:pPr>
              <w:pStyle w:val="TAL"/>
              <w:rPr>
                <w:lang w:val="en-US" w:eastAsia="zh-CN"/>
              </w:rPr>
            </w:pPr>
            <w:r>
              <w:rPr>
                <w:rFonts w:hint="eastAsia"/>
                <w:lang w:val="en-US" w:eastAsia="zh-CN"/>
              </w:rPr>
              <w:t>6</w:t>
            </w:r>
          </w:p>
          <w:p w14:paraId="32535301" w14:textId="77777777" w:rsidR="003779D0" w:rsidRDefault="003779D0"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1A427F4" w14:textId="77777777" w:rsidR="003779D0" w:rsidRDefault="003779D0"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736"/>
          <w:bookmarkEnd w:id="737"/>
          <w:p w14:paraId="519D8645" w14:textId="77777777" w:rsidR="003779D0" w:rsidRDefault="003779D0" w:rsidP="00616E32">
            <w:pPr>
              <w:pStyle w:val="TAL"/>
            </w:pPr>
          </w:p>
        </w:tc>
      </w:tr>
      <w:tr w:rsidR="003779D0" w14:paraId="435E55D2"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DD9C1A5" w14:textId="77777777" w:rsidR="003779D0" w:rsidRPr="00556B0E" w:rsidRDefault="003779D0" w:rsidP="00616E32">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65E6A5D7" w14:textId="77777777" w:rsidR="003779D0" w:rsidRPr="00556B0E" w:rsidRDefault="003779D0" w:rsidP="00616E32">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738" w:name="OLE_LINK184"/>
            <w:r>
              <w:rPr>
                <w:rFonts w:hint="eastAsia"/>
                <w:lang w:eastAsia="zh-CN"/>
              </w:rPr>
              <w:t>multi-hop</w:t>
            </w:r>
            <w:bookmarkEnd w:id="738"/>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5C750D35" w14:textId="77777777" w:rsidR="003779D0" w:rsidRPr="00556B0E" w:rsidRDefault="003779D0" w:rsidP="00616E32">
            <w:pPr>
              <w:pStyle w:val="TAL"/>
              <w:rPr>
                <w:lang w:eastAsia="zh-CN"/>
              </w:rPr>
            </w:pPr>
            <w:r w:rsidRPr="00556B0E">
              <w:rPr>
                <w:lang w:eastAsia="zh-CN"/>
              </w:rPr>
              <w:t>Bits</w:t>
            </w:r>
          </w:p>
          <w:p w14:paraId="11889DDF" w14:textId="77777777" w:rsidR="003779D0" w:rsidRPr="00556B0E" w:rsidRDefault="003779D0" w:rsidP="00616E32">
            <w:pPr>
              <w:pStyle w:val="TAL"/>
              <w:rPr>
                <w:lang w:eastAsia="zh-CN"/>
              </w:rPr>
            </w:pPr>
            <w:r>
              <w:rPr>
                <w:rFonts w:hint="eastAsia"/>
                <w:lang w:eastAsia="zh-CN"/>
              </w:rPr>
              <w:t>7</w:t>
            </w:r>
          </w:p>
          <w:p w14:paraId="411D31E7" w14:textId="77777777" w:rsidR="003779D0" w:rsidRPr="00556B0E" w:rsidRDefault="003779D0" w:rsidP="00616E32">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1810461C" w14:textId="77777777" w:rsidR="003779D0" w:rsidRDefault="003779D0" w:rsidP="00616E32">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3779D0" w14:paraId="0379C70B"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50F353B" w14:textId="77777777" w:rsidR="003779D0" w:rsidRPr="005F2750" w:rsidRDefault="003779D0" w:rsidP="00616E32">
            <w:pPr>
              <w:pStyle w:val="TAL"/>
              <w:rPr>
                <w:lang w:eastAsia="zh-CN"/>
              </w:rPr>
            </w:pPr>
          </w:p>
        </w:tc>
      </w:tr>
      <w:tr w:rsidR="003779D0" w14:paraId="3586E1F9"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5F38B86" w14:textId="77777777" w:rsidR="00F816E8" w:rsidRDefault="00F816E8" w:rsidP="00F816E8">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5B3C5FF5" w14:textId="77777777" w:rsidR="00F816E8" w:rsidRDefault="00F816E8" w:rsidP="00F816E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363A1066" w14:textId="77777777" w:rsidR="00F816E8" w:rsidRDefault="00F816E8" w:rsidP="00F816E8">
            <w:pPr>
              <w:pStyle w:val="TAL"/>
              <w:rPr>
                <w:lang w:eastAsia="zh-CN"/>
              </w:rPr>
            </w:pPr>
            <w:r>
              <w:rPr>
                <w:lang w:eastAsia="zh-CN"/>
              </w:rPr>
              <w:t>Bit</w:t>
            </w:r>
          </w:p>
          <w:p w14:paraId="6C93DD16" w14:textId="77777777" w:rsidR="00F816E8" w:rsidRDefault="00F816E8" w:rsidP="00F816E8">
            <w:pPr>
              <w:pStyle w:val="TAL"/>
              <w:rPr>
                <w:lang w:eastAsia="zh-CN"/>
              </w:rPr>
            </w:pPr>
            <w:r>
              <w:rPr>
                <w:rFonts w:hint="eastAsia"/>
                <w:lang w:eastAsia="zh-CN"/>
              </w:rPr>
              <w:t>8</w:t>
            </w:r>
          </w:p>
          <w:p w14:paraId="7F95927E" w14:textId="77777777" w:rsidR="00F816E8" w:rsidRDefault="00F816E8" w:rsidP="00F816E8">
            <w:pPr>
              <w:pStyle w:val="TAL"/>
              <w:rPr>
                <w:lang w:eastAsia="zh-CN"/>
              </w:rPr>
            </w:pPr>
            <w:r>
              <w:rPr>
                <w:lang w:eastAsia="zh-CN"/>
              </w:rPr>
              <w:t>0</w:t>
            </w:r>
            <w:r>
              <w:rPr>
                <w:lang w:eastAsia="zh-CN"/>
              </w:rPr>
              <w:tab/>
              <w:t>security procedure over control plane is not used</w:t>
            </w:r>
          </w:p>
          <w:p w14:paraId="71D5A3B8" w14:textId="36B6A275" w:rsidR="003779D0" w:rsidRDefault="00F816E8" w:rsidP="00616E32">
            <w:pPr>
              <w:pStyle w:val="TAL"/>
              <w:rPr>
                <w:lang w:eastAsia="zh-CN"/>
              </w:rPr>
            </w:pPr>
            <w:r>
              <w:rPr>
                <w:lang w:eastAsia="zh-CN"/>
              </w:rPr>
              <w:t>1</w:t>
            </w:r>
            <w:r>
              <w:rPr>
                <w:lang w:eastAsia="zh-CN"/>
              </w:rPr>
              <w:tab/>
              <w:t>security procedure over control plane is used</w:t>
            </w:r>
          </w:p>
          <w:p w14:paraId="2BF6C8EC" w14:textId="77777777" w:rsidR="003779D0" w:rsidRPr="002B71FC" w:rsidRDefault="003779D0" w:rsidP="00616E32">
            <w:pPr>
              <w:pStyle w:val="TAL"/>
              <w:rPr>
                <w:lang w:val="en-US" w:eastAsia="zh-CN"/>
              </w:rPr>
            </w:pPr>
          </w:p>
        </w:tc>
      </w:tr>
      <w:tr w:rsidR="003779D0" w14:paraId="6F5FE684"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297D7F0" w14:textId="77777777" w:rsidR="003779D0" w:rsidRDefault="003779D0" w:rsidP="00616E32">
            <w:pPr>
              <w:pStyle w:val="TAL"/>
            </w:pPr>
            <w:r>
              <w:t>RSC list (octet o30+3 to o31):</w:t>
            </w:r>
          </w:p>
          <w:p w14:paraId="6643DACA" w14:textId="77777777" w:rsidR="003779D0" w:rsidRDefault="003779D0" w:rsidP="00616E32">
            <w:pPr>
              <w:pStyle w:val="TAL"/>
            </w:pPr>
            <w:r>
              <w:t>The RSC list field is coded according to figure 5.</w:t>
            </w:r>
            <w:r>
              <w:rPr>
                <w:rFonts w:hint="eastAsia"/>
                <w:lang w:eastAsia="zh-CN"/>
              </w:rPr>
              <w:t>13</w:t>
            </w:r>
            <w:r>
              <w:t>.2.14 and table 5.</w:t>
            </w:r>
            <w:r>
              <w:rPr>
                <w:rFonts w:hint="eastAsia"/>
                <w:lang w:eastAsia="zh-CN"/>
              </w:rPr>
              <w:t>13</w:t>
            </w:r>
            <w:r>
              <w:t>.2.14.</w:t>
            </w:r>
          </w:p>
          <w:p w14:paraId="542D77F5" w14:textId="77777777" w:rsidR="003779D0" w:rsidRPr="009669EE" w:rsidRDefault="003779D0" w:rsidP="00616E32">
            <w:pPr>
              <w:pStyle w:val="TAL"/>
              <w:rPr>
                <w:lang w:eastAsia="zh-CN"/>
              </w:rPr>
            </w:pPr>
          </w:p>
        </w:tc>
      </w:tr>
      <w:tr w:rsidR="003779D0" w14:paraId="53C5F52F"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D1B411A"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99D52B2"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137A3EC0" w14:textId="77777777" w:rsidR="003779D0" w:rsidRDefault="003779D0" w:rsidP="00616E32">
            <w:pPr>
              <w:pStyle w:val="TAL"/>
            </w:pPr>
          </w:p>
        </w:tc>
      </w:tr>
      <w:tr w:rsidR="003779D0" w:rsidRPr="007F1885" w14:paraId="2ABC277A"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C5BF712" w14:textId="77777777" w:rsidR="003779D0" w:rsidRPr="007F1885" w:rsidRDefault="003779D0" w:rsidP="00616E32">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1F225611" w14:textId="1783469C" w:rsidR="003779D0" w:rsidRDefault="003779D0" w:rsidP="00616E32">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w:t>
            </w:r>
            <w:r w:rsidR="00F816E8" w:rsidRPr="00BD40D7">
              <w:t>as specified in 3GPP</w:t>
            </w:r>
            <w:r w:rsidR="00F816E8">
              <w:t> </w:t>
            </w:r>
            <w:r w:rsidR="00F816E8" w:rsidRPr="00BD40D7">
              <w:t>TS</w:t>
            </w:r>
            <w:r w:rsidR="00F816E8">
              <w:t> </w:t>
            </w:r>
            <w:r w:rsidR="00F816E8" w:rsidRPr="00BD40D7">
              <w:t>33.503</w:t>
            </w:r>
            <w:r w:rsidR="00F816E8">
              <w:t> </w:t>
            </w:r>
            <w:r w:rsidR="00F816E8" w:rsidRPr="00BD40D7">
              <w:t>[13] is used and is coded</w:t>
            </w:r>
            <w:r w:rsidR="00F816E8">
              <w:t xml:space="preserve"> as s</w:t>
            </w:r>
            <w:r w:rsidR="00F816E8" w:rsidRPr="005C4955">
              <w:t>ecurity related parameters for discovery</w:t>
            </w:r>
            <w:r w:rsidR="00F816E8">
              <w:t xml:space="preserve"> defined in</w:t>
            </w:r>
            <w:r w:rsidR="00F816E8" w:rsidRPr="00BD40D7">
              <w:t xml:space="preserve"> figure 5.5.2.15 and table 5.5.2.15</w:t>
            </w:r>
            <w:r w:rsidRPr="007F1885">
              <w:t>.</w:t>
            </w:r>
          </w:p>
          <w:p w14:paraId="034C8CA4" w14:textId="77777777" w:rsidR="003779D0" w:rsidRPr="005F2750" w:rsidRDefault="003779D0" w:rsidP="00616E32">
            <w:pPr>
              <w:pStyle w:val="TAL"/>
              <w:rPr>
                <w:lang w:eastAsia="zh-CN"/>
              </w:rPr>
            </w:pPr>
          </w:p>
        </w:tc>
      </w:tr>
      <w:tr w:rsidR="00F816E8" w:rsidRPr="004544BA" w14:paraId="4F1F781F" w14:textId="77777777" w:rsidTr="00F816E8">
        <w:trPr>
          <w:gridAfter w:val="1"/>
          <w:wAfter w:w="33" w:type="dxa"/>
          <w:cantSplit/>
          <w:jc w:val="center"/>
        </w:trPr>
        <w:tc>
          <w:tcPr>
            <w:tcW w:w="7147" w:type="dxa"/>
            <w:gridSpan w:val="2"/>
            <w:tcBorders>
              <w:top w:val="nil"/>
              <w:left w:val="single" w:sz="4" w:space="0" w:color="auto"/>
              <w:bottom w:val="nil"/>
              <w:right w:val="single" w:sz="4" w:space="0" w:color="auto"/>
            </w:tcBorders>
          </w:tcPr>
          <w:p w14:paraId="314FC04A" w14:textId="77777777" w:rsidR="00F816E8" w:rsidRDefault="00F816E8" w:rsidP="001F7213">
            <w:pPr>
              <w:pStyle w:val="TAL"/>
              <w:rPr>
                <w:lang w:eastAsia="zh-CN"/>
              </w:rPr>
            </w:pPr>
            <w:r>
              <w:rPr>
                <w:lang w:eastAsia="zh-CN"/>
              </w:rPr>
              <w:lastRenderedPageBreak/>
              <w:t xml:space="preserve">NR-PC5 </w:t>
            </w:r>
            <w:bookmarkStart w:id="739" w:name="OLE_LINK210"/>
            <w:bookmarkStart w:id="740" w:name="OLE_LINK211"/>
            <w:r>
              <w:rPr>
                <w:rFonts w:hint="eastAsia"/>
                <w:lang w:eastAsia="zh-CN"/>
              </w:rPr>
              <w:t>multi-hop</w:t>
            </w:r>
            <w:bookmarkEnd w:id="739"/>
            <w:bookmarkEnd w:id="740"/>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B90A256" w14:textId="77777777" w:rsidR="00F816E8" w:rsidRDefault="00F816E8" w:rsidP="001F7213">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56B093B5" w14:textId="77777777" w:rsidR="00F816E8" w:rsidRPr="004544BA" w:rsidRDefault="00F816E8" w:rsidP="001F7213">
            <w:pPr>
              <w:pStyle w:val="TAL"/>
            </w:pPr>
          </w:p>
        </w:tc>
      </w:tr>
      <w:tr w:rsidR="003779D0" w:rsidRPr="006D6DAC" w14:paraId="79CFCF21" w14:textId="77777777" w:rsidTr="00F816E8">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0F433A22" w14:textId="77777777" w:rsidR="003779D0" w:rsidRDefault="003779D0" w:rsidP="00616E32">
            <w:pPr>
              <w:pStyle w:val="TAN"/>
              <w:jc w:val="both"/>
              <w:rPr>
                <w:lang w:val="en-US" w:eastAsia="zh-CN"/>
              </w:rPr>
            </w:pPr>
            <w:bookmarkStart w:id="741"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741"/>
          <w:p w14:paraId="2119E76C" w14:textId="77777777" w:rsidR="003779D0" w:rsidRPr="009C36D4" w:rsidRDefault="003779D0" w:rsidP="00616E32">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1CE04AC6" w14:textId="332D7424" w:rsidR="003779D0" w:rsidRPr="00B1569A" w:rsidRDefault="003779D0" w:rsidP="00B1569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063B4FB3" w14:textId="77777777" w:rsidTr="00616E32">
        <w:trPr>
          <w:gridAfter w:val="1"/>
          <w:wAfter w:w="8" w:type="dxa"/>
          <w:cantSplit/>
          <w:jc w:val="center"/>
        </w:trPr>
        <w:tc>
          <w:tcPr>
            <w:tcW w:w="708" w:type="dxa"/>
            <w:gridSpan w:val="2"/>
            <w:hideMark/>
          </w:tcPr>
          <w:p w14:paraId="3CB5E030" w14:textId="77777777" w:rsidR="003779D0" w:rsidRDefault="003779D0" w:rsidP="00616E32">
            <w:pPr>
              <w:pStyle w:val="TAC"/>
            </w:pPr>
            <w:r>
              <w:t>8</w:t>
            </w:r>
          </w:p>
        </w:tc>
        <w:tc>
          <w:tcPr>
            <w:tcW w:w="709" w:type="dxa"/>
            <w:hideMark/>
          </w:tcPr>
          <w:p w14:paraId="286655EC" w14:textId="77777777" w:rsidR="003779D0" w:rsidRDefault="003779D0" w:rsidP="00616E32">
            <w:pPr>
              <w:pStyle w:val="TAC"/>
            </w:pPr>
            <w:r>
              <w:t>7</w:t>
            </w:r>
          </w:p>
        </w:tc>
        <w:tc>
          <w:tcPr>
            <w:tcW w:w="709" w:type="dxa"/>
            <w:hideMark/>
          </w:tcPr>
          <w:p w14:paraId="78FB1952" w14:textId="77777777" w:rsidR="003779D0" w:rsidRDefault="003779D0" w:rsidP="00616E32">
            <w:pPr>
              <w:pStyle w:val="TAC"/>
            </w:pPr>
            <w:r>
              <w:t>6</w:t>
            </w:r>
          </w:p>
        </w:tc>
        <w:tc>
          <w:tcPr>
            <w:tcW w:w="709" w:type="dxa"/>
            <w:hideMark/>
          </w:tcPr>
          <w:p w14:paraId="54074FC8" w14:textId="77777777" w:rsidR="003779D0" w:rsidRDefault="003779D0" w:rsidP="00616E32">
            <w:pPr>
              <w:pStyle w:val="TAC"/>
            </w:pPr>
            <w:r>
              <w:t>5</w:t>
            </w:r>
          </w:p>
        </w:tc>
        <w:tc>
          <w:tcPr>
            <w:tcW w:w="709" w:type="dxa"/>
            <w:hideMark/>
          </w:tcPr>
          <w:p w14:paraId="378C8233" w14:textId="77777777" w:rsidR="003779D0" w:rsidRDefault="003779D0" w:rsidP="00616E32">
            <w:pPr>
              <w:pStyle w:val="TAC"/>
            </w:pPr>
            <w:r>
              <w:t>4</w:t>
            </w:r>
          </w:p>
        </w:tc>
        <w:tc>
          <w:tcPr>
            <w:tcW w:w="709" w:type="dxa"/>
            <w:hideMark/>
          </w:tcPr>
          <w:p w14:paraId="246BB080" w14:textId="77777777" w:rsidR="003779D0" w:rsidRDefault="003779D0" w:rsidP="00616E32">
            <w:pPr>
              <w:pStyle w:val="TAC"/>
            </w:pPr>
            <w:r>
              <w:t>3</w:t>
            </w:r>
          </w:p>
        </w:tc>
        <w:tc>
          <w:tcPr>
            <w:tcW w:w="709" w:type="dxa"/>
            <w:hideMark/>
          </w:tcPr>
          <w:p w14:paraId="525EED66" w14:textId="77777777" w:rsidR="003779D0" w:rsidRDefault="003779D0" w:rsidP="00616E32">
            <w:pPr>
              <w:pStyle w:val="TAC"/>
            </w:pPr>
            <w:r>
              <w:t>2</w:t>
            </w:r>
          </w:p>
        </w:tc>
        <w:tc>
          <w:tcPr>
            <w:tcW w:w="709" w:type="dxa"/>
            <w:hideMark/>
          </w:tcPr>
          <w:p w14:paraId="1EC64629" w14:textId="77777777" w:rsidR="003779D0" w:rsidRDefault="003779D0" w:rsidP="00616E32">
            <w:pPr>
              <w:pStyle w:val="TAC"/>
            </w:pPr>
            <w:r>
              <w:t>1</w:t>
            </w:r>
          </w:p>
        </w:tc>
        <w:tc>
          <w:tcPr>
            <w:tcW w:w="1346" w:type="dxa"/>
            <w:gridSpan w:val="2"/>
          </w:tcPr>
          <w:p w14:paraId="377E6025" w14:textId="77777777" w:rsidR="003779D0" w:rsidRDefault="003779D0" w:rsidP="00616E32">
            <w:pPr>
              <w:pStyle w:val="TAL"/>
            </w:pPr>
          </w:p>
        </w:tc>
      </w:tr>
      <w:tr w:rsidR="003779D0" w14:paraId="10DA0BA4"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6D3ADA" w14:textId="77777777" w:rsidR="003779D0" w:rsidRDefault="003779D0" w:rsidP="00616E32">
            <w:pPr>
              <w:pStyle w:val="TAC"/>
              <w:rPr>
                <w:noProof/>
              </w:rPr>
            </w:pPr>
          </w:p>
          <w:p w14:paraId="75779934" w14:textId="77777777" w:rsidR="003779D0" w:rsidRDefault="003779D0" w:rsidP="00616E32">
            <w:pPr>
              <w:pStyle w:val="TAC"/>
            </w:pPr>
            <w:r>
              <w:rPr>
                <w:noProof/>
              </w:rPr>
              <w:t>Length of RSC list</w:t>
            </w:r>
            <w:r>
              <w:t xml:space="preserve"> </w:t>
            </w:r>
            <w:r>
              <w:rPr>
                <w:noProof/>
              </w:rPr>
              <w:t>contents</w:t>
            </w:r>
          </w:p>
        </w:tc>
        <w:tc>
          <w:tcPr>
            <w:tcW w:w="1346" w:type="dxa"/>
            <w:gridSpan w:val="2"/>
          </w:tcPr>
          <w:p w14:paraId="083D6232" w14:textId="77777777" w:rsidR="003779D0" w:rsidRDefault="003779D0" w:rsidP="00616E32">
            <w:pPr>
              <w:pStyle w:val="TAL"/>
            </w:pPr>
            <w:r>
              <w:t>octet o52+3</w:t>
            </w:r>
          </w:p>
          <w:p w14:paraId="35ECC6D8" w14:textId="77777777" w:rsidR="003779D0" w:rsidRDefault="003779D0" w:rsidP="00616E32">
            <w:pPr>
              <w:pStyle w:val="TAL"/>
            </w:pPr>
          </w:p>
          <w:p w14:paraId="57952C87" w14:textId="77777777" w:rsidR="003779D0" w:rsidRDefault="003779D0" w:rsidP="00616E32">
            <w:pPr>
              <w:pStyle w:val="TAL"/>
            </w:pPr>
            <w:r>
              <w:t>octet o52+4</w:t>
            </w:r>
          </w:p>
        </w:tc>
      </w:tr>
      <w:tr w:rsidR="003779D0" w14:paraId="1120974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D48D4" w14:textId="77777777" w:rsidR="003779D0" w:rsidRDefault="003779D0" w:rsidP="00616E32">
            <w:pPr>
              <w:pStyle w:val="TAC"/>
            </w:pPr>
          </w:p>
          <w:p w14:paraId="6ADFB3F8" w14:textId="77777777" w:rsidR="003779D0" w:rsidRDefault="003779D0" w:rsidP="00616E32">
            <w:pPr>
              <w:pStyle w:val="TAC"/>
            </w:pPr>
            <w:r>
              <w:t>RSC 1</w:t>
            </w:r>
          </w:p>
        </w:tc>
        <w:tc>
          <w:tcPr>
            <w:tcW w:w="1346" w:type="dxa"/>
            <w:gridSpan w:val="2"/>
            <w:tcBorders>
              <w:top w:val="nil"/>
              <w:left w:val="single" w:sz="6" w:space="0" w:color="auto"/>
              <w:bottom w:val="nil"/>
              <w:right w:val="nil"/>
            </w:tcBorders>
          </w:tcPr>
          <w:p w14:paraId="230831D3" w14:textId="77777777" w:rsidR="003779D0" w:rsidRDefault="003779D0" w:rsidP="00616E32">
            <w:pPr>
              <w:pStyle w:val="TAL"/>
            </w:pPr>
            <w:r>
              <w:t>octet o52+5</w:t>
            </w:r>
          </w:p>
          <w:p w14:paraId="0C6C2187" w14:textId="77777777" w:rsidR="003779D0" w:rsidRDefault="003779D0" w:rsidP="00616E32">
            <w:pPr>
              <w:pStyle w:val="TAL"/>
            </w:pPr>
          </w:p>
          <w:p w14:paraId="2B4F0286" w14:textId="77777777" w:rsidR="003779D0" w:rsidRDefault="003779D0" w:rsidP="00616E32">
            <w:pPr>
              <w:pStyle w:val="TAL"/>
            </w:pPr>
            <w:r>
              <w:t>octet o52+7</w:t>
            </w:r>
          </w:p>
        </w:tc>
      </w:tr>
      <w:tr w:rsidR="003779D0" w14:paraId="5563E9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8A5BC" w14:textId="77777777" w:rsidR="003779D0" w:rsidRDefault="003779D0" w:rsidP="00616E32">
            <w:pPr>
              <w:pStyle w:val="TAC"/>
            </w:pPr>
          </w:p>
          <w:p w14:paraId="25DAEB73" w14:textId="77777777" w:rsidR="003779D0" w:rsidRDefault="003779D0" w:rsidP="00616E32">
            <w:pPr>
              <w:pStyle w:val="TAC"/>
            </w:pPr>
            <w:r>
              <w:t>RSC 2</w:t>
            </w:r>
          </w:p>
        </w:tc>
        <w:tc>
          <w:tcPr>
            <w:tcW w:w="1346" w:type="dxa"/>
            <w:gridSpan w:val="2"/>
            <w:tcBorders>
              <w:top w:val="nil"/>
              <w:left w:val="single" w:sz="6" w:space="0" w:color="auto"/>
              <w:bottom w:val="nil"/>
              <w:right w:val="nil"/>
            </w:tcBorders>
          </w:tcPr>
          <w:p w14:paraId="5A875F8F" w14:textId="77777777" w:rsidR="003779D0" w:rsidRDefault="003779D0" w:rsidP="00616E32">
            <w:pPr>
              <w:pStyle w:val="TAL"/>
            </w:pPr>
            <w:r>
              <w:t>octet (o52+8)*</w:t>
            </w:r>
          </w:p>
          <w:p w14:paraId="1669E76A" w14:textId="77777777" w:rsidR="003779D0" w:rsidRDefault="003779D0" w:rsidP="00616E32">
            <w:pPr>
              <w:pStyle w:val="TAL"/>
            </w:pPr>
          </w:p>
          <w:p w14:paraId="77DF87A6" w14:textId="77777777" w:rsidR="003779D0" w:rsidRDefault="003779D0" w:rsidP="00616E32">
            <w:pPr>
              <w:pStyle w:val="TAL"/>
            </w:pPr>
            <w:r>
              <w:t>octet (o52+10)*</w:t>
            </w:r>
          </w:p>
        </w:tc>
      </w:tr>
      <w:tr w:rsidR="003779D0" w14:paraId="6985878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09AF13" w14:textId="77777777" w:rsidR="003779D0" w:rsidRDefault="003779D0" w:rsidP="00616E32">
            <w:pPr>
              <w:pStyle w:val="TAC"/>
            </w:pPr>
          </w:p>
          <w:p w14:paraId="0F8E6271"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64634A50" w14:textId="77777777" w:rsidR="003779D0" w:rsidRDefault="003779D0" w:rsidP="00616E32">
            <w:pPr>
              <w:pStyle w:val="TAL"/>
            </w:pPr>
            <w:r>
              <w:t>octet (o52+11)*</w:t>
            </w:r>
          </w:p>
          <w:p w14:paraId="5026C0EB" w14:textId="77777777" w:rsidR="003779D0" w:rsidRDefault="003779D0" w:rsidP="00616E32">
            <w:pPr>
              <w:pStyle w:val="TAL"/>
            </w:pPr>
          </w:p>
          <w:p w14:paraId="79C3D9C0" w14:textId="77777777" w:rsidR="003779D0" w:rsidRDefault="003779D0" w:rsidP="00616E32">
            <w:pPr>
              <w:pStyle w:val="TAL"/>
            </w:pPr>
            <w:r>
              <w:t>octet (o520-3)*</w:t>
            </w:r>
          </w:p>
        </w:tc>
      </w:tr>
      <w:tr w:rsidR="003779D0" w14:paraId="3239E82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2ADD5CF" w14:textId="77777777" w:rsidR="003779D0" w:rsidRDefault="003779D0"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1F038C6" w14:textId="77777777" w:rsidR="003779D0" w:rsidRDefault="003779D0" w:rsidP="00616E32">
            <w:pPr>
              <w:pStyle w:val="TAL"/>
            </w:pPr>
            <w:r>
              <w:t>octet (o520-2)*</w:t>
            </w:r>
          </w:p>
          <w:p w14:paraId="17BEBDDA" w14:textId="77777777" w:rsidR="003779D0" w:rsidRDefault="003779D0" w:rsidP="00616E32">
            <w:pPr>
              <w:pStyle w:val="TAL"/>
            </w:pPr>
          </w:p>
          <w:p w14:paraId="0B861756" w14:textId="77777777" w:rsidR="003779D0" w:rsidRDefault="003779D0" w:rsidP="00616E32">
            <w:pPr>
              <w:pStyle w:val="TAL"/>
            </w:pPr>
            <w:r>
              <w:t>octet o520*</w:t>
            </w:r>
          </w:p>
        </w:tc>
      </w:tr>
    </w:tbl>
    <w:p w14:paraId="728B0211" w14:textId="77777777" w:rsidR="003779D0" w:rsidRDefault="003779D0" w:rsidP="003779D0">
      <w:pPr>
        <w:pStyle w:val="TF"/>
      </w:pPr>
      <w:bookmarkStart w:id="742" w:name="_CRFigure5_13_2_14"/>
      <w:r>
        <w:t>Figure </w:t>
      </w:r>
      <w:bookmarkEnd w:id="742"/>
      <w:r>
        <w:t>5.</w:t>
      </w:r>
      <w:r>
        <w:rPr>
          <w:rFonts w:hint="eastAsia"/>
          <w:lang w:eastAsia="zh-CN"/>
        </w:rPr>
        <w:t>13</w:t>
      </w:r>
      <w:r>
        <w:t>.2.14: RSC list</w:t>
      </w:r>
    </w:p>
    <w:p w14:paraId="4AA69A50" w14:textId="77777777" w:rsidR="003779D0" w:rsidRDefault="003779D0" w:rsidP="003779D0">
      <w:pPr>
        <w:pStyle w:val="TH"/>
      </w:pPr>
      <w:bookmarkStart w:id="743" w:name="_CRTable5_13_2_14"/>
      <w:r>
        <w:t>Table </w:t>
      </w:r>
      <w:bookmarkEnd w:id="743"/>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5655FB8"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7ADE8E" w14:textId="77777777" w:rsidR="003779D0" w:rsidRDefault="003779D0" w:rsidP="00616E32">
            <w:pPr>
              <w:pStyle w:val="TAL"/>
            </w:pPr>
            <w:r>
              <w:t>RSC (octet o52+5 to o52+7):</w:t>
            </w:r>
          </w:p>
          <w:p w14:paraId="28B8D237" w14:textId="77777777" w:rsidR="003779D0" w:rsidRDefault="003779D0" w:rsidP="00616E32">
            <w:pPr>
              <w:pStyle w:val="TAL"/>
            </w:pPr>
            <w:r>
              <w:t xml:space="preserve">The RSC identifies a connectivity service the </w:t>
            </w:r>
            <w:bookmarkStart w:id="744" w:name="OLE_LINK153"/>
            <w:bookmarkStart w:id="745" w:name="OLE_LINK154"/>
            <w:r>
              <w:rPr>
                <w:rFonts w:hint="eastAsia"/>
                <w:lang w:eastAsia="zh-CN"/>
              </w:rPr>
              <w:t>multi-hop</w:t>
            </w:r>
            <w:bookmarkEnd w:id="744"/>
            <w:bookmarkEnd w:id="745"/>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15A2897" w14:textId="33905053" w:rsidR="002513F2" w:rsidRPr="003779D0" w:rsidRDefault="002513F2" w:rsidP="002513F2">
      <w:pPr>
        <w:rPr>
          <w:rFonts w:eastAsia="Malgun Gothic"/>
          <w:lang w:eastAsia="ko-KR"/>
        </w:rPr>
      </w:pPr>
    </w:p>
    <w:p w14:paraId="6F5FF13C" w14:textId="3CA7A000" w:rsidR="002513F2" w:rsidRDefault="002513F2" w:rsidP="002513F2">
      <w:pPr>
        <w:pStyle w:val="Heading2"/>
        <w:rPr>
          <w:lang w:eastAsia="zh-CN"/>
        </w:rPr>
      </w:pPr>
      <w:bookmarkStart w:id="746" w:name="_CR5_14"/>
      <w:bookmarkStart w:id="747" w:name="_Toc218778880"/>
      <w:bookmarkEnd w:id="746"/>
      <w:r>
        <w:rPr>
          <w:lang w:eastAsia="zh-CN"/>
        </w:rPr>
        <w:t>5.</w:t>
      </w:r>
      <w:r>
        <w:rPr>
          <w:rFonts w:hint="eastAsia"/>
          <w:lang w:eastAsia="zh-CN"/>
        </w:rPr>
        <w:t>14</w:t>
      </w:r>
      <w:r>
        <w:rPr>
          <w:lang w:eastAsia="zh-CN"/>
        </w:rPr>
        <w:tab/>
      </w:r>
      <w:r w:rsidR="002A5CB5">
        <w:rPr>
          <w:lang w:eastAsia="zh-CN"/>
        </w:rPr>
        <w:t xml:space="preserve">Encoding of UE policies for </w:t>
      </w:r>
      <w:bookmarkStart w:id="748" w:name="OLE_LINK116"/>
      <w:r w:rsidR="002A5CB5" w:rsidRPr="00FC255E">
        <w:rPr>
          <w:lang w:eastAsia="zh-CN"/>
        </w:rPr>
        <w:t xml:space="preserve">5G </w:t>
      </w:r>
      <w:proofErr w:type="spellStart"/>
      <w:r w:rsidR="002A5CB5" w:rsidRPr="00FC255E">
        <w:rPr>
          <w:lang w:eastAsia="zh-CN"/>
        </w:rPr>
        <w:t>ProSe</w:t>
      </w:r>
      <w:proofErr w:type="spellEnd"/>
      <w:r w:rsidR="002A5CB5" w:rsidRPr="00FC255E">
        <w:rPr>
          <w:lang w:eastAsia="zh-CN"/>
        </w:rPr>
        <w:t xml:space="preserve"> multi-hop </w:t>
      </w:r>
      <w:r w:rsidR="002A5CB5">
        <w:rPr>
          <w:rFonts w:hint="eastAsia"/>
          <w:lang w:eastAsia="zh-CN"/>
        </w:rPr>
        <w:t>end</w:t>
      </w:r>
      <w:r w:rsidR="002A5CB5" w:rsidRPr="00FC255E">
        <w:rPr>
          <w:lang w:eastAsia="zh-CN"/>
        </w:rPr>
        <w:t xml:space="preserve"> UE</w:t>
      </w:r>
      <w:bookmarkEnd w:id="747"/>
      <w:bookmarkEnd w:id="748"/>
    </w:p>
    <w:p w14:paraId="4EB68262" w14:textId="77777777" w:rsidR="002513F2" w:rsidRDefault="002513F2" w:rsidP="002513F2">
      <w:pPr>
        <w:pStyle w:val="Heading3"/>
      </w:pPr>
      <w:bookmarkStart w:id="749" w:name="_CR5_14_1"/>
      <w:bookmarkStart w:id="750" w:name="_Toc218778881"/>
      <w:bookmarkEnd w:id="749"/>
      <w:r>
        <w:t>5.</w:t>
      </w:r>
      <w:r>
        <w:rPr>
          <w:rFonts w:hint="eastAsia"/>
          <w:lang w:eastAsia="zh-CN"/>
        </w:rPr>
        <w:t>14</w:t>
      </w:r>
      <w:r>
        <w:t>.1</w:t>
      </w:r>
      <w:r>
        <w:tab/>
        <w:t>General</w:t>
      </w:r>
      <w:bookmarkEnd w:id="750"/>
    </w:p>
    <w:p w14:paraId="569C220C" w14:textId="49D9D364" w:rsidR="002A5CB5" w:rsidRDefault="002A5CB5" w:rsidP="002A5CB5">
      <w:pPr>
        <w:rPr>
          <w:lang w:eastAsia="zh-CN"/>
        </w:rPr>
      </w:pPr>
      <w:r w:rsidRPr="00FC255E">
        <w:t xml:space="preserve">This clause describes the </w:t>
      </w:r>
      <w:r>
        <w:rPr>
          <w:lang w:eastAsia="zh-CN"/>
        </w:rPr>
        <w:t xml:space="preserve">UE policies for </w:t>
      </w:r>
      <w:r w:rsidRPr="00FC255E">
        <w:rPr>
          <w:lang w:eastAsia="zh-CN"/>
        </w:rPr>
        <w:t xml:space="preserve">5G </w:t>
      </w:r>
      <w:proofErr w:type="spellStart"/>
      <w:r w:rsidRPr="00FC255E">
        <w:rPr>
          <w:lang w:eastAsia="zh-CN"/>
        </w:rPr>
        <w:t>ProSe</w:t>
      </w:r>
      <w:proofErr w:type="spellEnd"/>
      <w:r w:rsidRPr="00FC255E">
        <w:rPr>
          <w:lang w:eastAsia="zh-CN"/>
        </w:rPr>
        <w:t xml:space="preserve"> </w:t>
      </w:r>
      <w:bookmarkStart w:id="751" w:name="OLE_LINK160"/>
      <w:r w:rsidRPr="00FC255E">
        <w:rPr>
          <w:lang w:eastAsia="zh-CN"/>
        </w:rPr>
        <w:t xml:space="preserve">multi-hop </w:t>
      </w:r>
      <w:bookmarkEnd w:id="751"/>
      <w:r>
        <w:rPr>
          <w:rFonts w:hint="eastAsia"/>
          <w:lang w:eastAsia="zh-CN"/>
        </w:rPr>
        <w:t>end</w:t>
      </w:r>
      <w:r w:rsidRPr="00FC255E">
        <w:rPr>
          <w:lang w:eastAsia="zh-CN"/>
        </w:rPr>
        <w:t xml:space="preserve"> UE</w:t>
      </w:r>
      <w:r>
        <w:t>.</w:t>
      </w:r>
    </w:p>
    <w:p w14:paraId="3ED3187A" w14:textId="77777777" w:rsidR="002A5CB5" w:rsidRPr="00170A6C" w:rsidRDefault="002A5CB5" w:rsidP="002A5CB5">
      <w:pPr>
        <w:pStyle w:val="NO"/>
        <w:rPr>
          <w:lang w:eastAsia="zh-CN"/>
        </w:rPr>
      </w:pPr>
      <w:r>
        <w:t>NOTE:</w:t>
      </w:r>
      <w:r>
        <w:tab/>
      </w:r>
      <w:r>
        <w:rPr>
          <w:rFonts w:hint="eastAsia"/>
          <w:lang w:eastAsia="zh-CN"/>
        </w:rPr>
        <w:t xml:space="preserve">In this release, </w:t>
      </w:r>
      <w:r>
        <w:rPr>
          <w:lang w:eastAsia="zh-CN"/>
        </w:rPr>
        <w:t xml:space="preserve">5G </w:t>
      </w:r>
      <w:proofErr w:type="spellStart"/>
      <w:r>
        <w:rPr>
          <w:lang w:eastAsia="zh-CN"/>
        </w:rPr>
        <w:t>ProSe</w:t>
      </w:r>
      <w:proofErr w:type="spellEnd"/>
      <w:r w:rsidRPr="00E8080B">
        <w:rPr>
          <w:lang w:eastAsia="zh-CN"/>
        </w:rPr>
        <w:t xml:space="preserve"> </w:t>
      </w:r>
      <w:r>
        <w:rPr>
          <w:lang w:eastAsia="zh-CN"/>
        </w:rPr>
        <w:t>multi-hop</w:t>
      </w:r>
      <w:r>
        <w:rPr>
          <w:rFonts w:hint="eastAsia"/>
          <w:lang w:eastAsia="zh-CN"/>
        </w:rPr>
        <w:t xml:space="preserve"> </w:t>
      </w:r>
      <w:r w:rsidRPr="00E8080B">
        <w:rPr>
          <w:lang w:eastAsia="zh-CN"/>
        </w:rPr>
        <w:t>l</w:t>
      </w:r>
      <w:r>
        <w:rPr>
          <w:lang w:eastAsia="zh-CN"/>
        </w:rPr>
        <w:t>ayer-</w:t>
      </w:r>
      <w:r>
        <w:rPr>
          <w:rFonts w:hint="eastAsia"/>
          <w:lang w:eastAsia="zh-CN"/>
        </w:rPr>
        <w:t>2</w:t>
      </w:r>
      <w:r w:rsidRPr="00E8080B">
        <w:rPr>
          <w:lang w:eastAsia="zh-CN"/>
        </w:rPr>
        <w:t xml:space="preserve"> </w:t>
      </w:r>
      <w:r>
        <w:rPr>
          <w:rFonts w:hint="eastAsia"/>
          <w:lang w:eastAsia="zh-CN"/>
        </w:rPr>
        <w:t>end UE is not supported</w:t>
      </w:r>
      <w:r>
        <w:t>.</w:t>
      </w:r>
    </w:p>
    <w:p w14:paraId="13251E73" w14:textId="77777777" w:rsidR="002513F2" w:rsidRDefault="002513F2" w:rsidP="002513F2">
      <w:pPr>
        <w:pStyle w:val="Heading3"/>
        <w:rPr>
          <w:lang w:eastAsia="zh-CN"/>
        </w:rPr>
      </w:pPr>
      <w:bookmarkStart w:id="752" w:name="_CR5_14_2"/>
      <w:bookmarkStart w:id="753" w:name="_Toc218778882"/>
      <w:bookmarkEnd w:id="752"/>
      <w:r>
        <w:t>5.</w:t>
      </w:r>
      <w:r>
        <w:rPr>
          <w:rFonts w:hint="eastAsia"/>
          <w:lang w:eastAsia="zh-CN"/>
        </w:rPr>
        <w:t>14</w:t>
      </w:r>
      <w:r>
        <w:t>.2</w:t>
      </w:r>
      <w:r>
        <w:tab/>
        <w:t>Information elements coding</w:t>
      </w:r>
      <w:bookmarkEnd w:id="753"/>
    </w:p>
    <w:p w14:paraId="45650B2B" w14:textId="15AEF278" w:rsidR="002A5CB5" w:rsidRDefault="002A5CB5" w:rsidP="002A5CB5">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2A5CB5" w14:paraId="63B63079" w14:textId="77777777" w:rsidTr="00CD56E1">
        <w:trPr>
          <w:gridBefore w:val="1"/>
          <w:wBefore w:w="31" w:type="dxa"/>
          <w:cantSplit/>
          <w:jc w:val="center"/>
        </w:trPr>
        <w:tc>
          <w:tcPr>
            <w:tcW w:w="850" w:type="dxa"/>
            <w:gridSpan w:val="2"/>
            <w:tcBorders>
              <w:top w:val="nil"/>
              <w:left w:val="nil"/>
              <w:bottom w:val="single" w:sz="4" w:space="0" w:color="auto"/>
              <w:right w:val="nil"/>
            </w:tcBorders>
            <w:hideMark/>
          </w:tcPr>
          <w:p w14:paraId="506A4C55" w14:textId="77777777" w:rsidR="002A5CB5" w:rsidRDefault="002A5CB5" w:rsidP="00616E32">
            <w:pPr>
              <w:pStyle w:val="TAC"/>
            </w:pPr>
            <w:r>
              <w:lastRenderedPageBreak/>
              <w:t>8</w:t>
            </w:r>
          </w:p>
        </w:tc>
        <w:tc>
          <w:tcPr>
            <w:tcW w:w="709" w:type="dxa"/>
            <w:tcBorders>
              <w:top w:val="nil"/>
              <w:left w:val="nil"/>
              <w:bottom w:val="single" w:sz="4" w:space="0" w:color="auto"/>
              <w:right w:val="nil"/>
            </w:tcBorders>
            <w:hideMark/>
          </w:tcPr>
          <w:p w14:paraId="18FF3F4F" w14:textId="77777777" w:rsidR="002A5CB5" w:rsidRDefault="002A5CB5" w:rsidP="00616E32">
            <w:pPr>
              <w:pStyle w:val="TAC"/>
            </w:pPr>
            <w:r>
              <w:t>7</w:t>
            </w:r>
          </w:p>
        </w:tc>
        <w:tc>
          <w:tcPr>
            <w:tcW w:w="709" w:type="dxa"/>
            <w:tcBorders>
              <w:top w:val="nil"/>
              <w:left w:val="nil"/>
              <w:bottom w:val="single" w:sz="4" w:space="0" w:color="auto"/>
              <w:right w:val="nil"/>
            </w:tcBorders>
            <w:hideMark/>
          </w:tcPr>
          <w:p w14:paraId="132C78CB" w14:textId="77777777" w:rsidR="002A5CB5" w:rsidRDefault="002A5CB5" w:rsidP="00616E32">
            <w:pPr>
              <w:pStyle w:val="TAC"/>
            </w:pPr>
            <w:r>
              <w:t>6</w:t>
            </w:r>
          </w:p>
        </w:tc>
        <w:tc>
          <w:tcPr>
            <w:tcW w:w="709" w:type="dxa"/>
            <w:tcBorders>
              <w:top w:val="nil"/>
              <w:left w:val="nil"/>
              <w:bottom w:val="single" w:sz="4" w:space="0" w:color="auto"/>
              <w:right w:val="nil"/>
            </w:tcBorders>
            <w:hideMark/>
          </w:tcPr>
          <w:p w14:paraId="2C22B4FA" w14:textId="77777777" w:rsidR="002A5CB5" w:rsidRDefault="002A5CB5" w:rsidP="00616E32">
            <w:pPr>
              <w:pStyle w:val="TAC"/>
            </w:pPr>
            <w:r>
              <w:t>5</w:t>
            </w:r>
          </w:p>
        </w:tc>
        <w:tc>
          <w:tcPr>
            <w:tcW w:w="709" w:type="dxa"/>
            <w:hideMark/>
          </w:tcPr>
          <w:p w14:paraId="4A859B42" w14:textId="77777777" w:rsidR="002A5CB5" w:rsidRDefault="002A5CB5" w:rsidP="00616E32">
            <w:pPr>
              <w:pStyle w:val="TAC"/>
            </w:pPr>
            <w:r>
              <w:t>4</w:t>
            </w:r>
          </w:p>
        </w:tc>
        <w:tc>
          <w:tcPr>
            <w:tcW w:w="709" w:type="dxa"/>
            <w:hideMark/>
          </w:tcPr>
          <w:p w14:paraId="02A214E9" w14:textId="77777777" w:rsidR="002A5CB5" w:rsidRDefault="002A5CB5" w:rsidP="00616E32">
            <w:pPr>
              <w:pStyle w:val="TAC"/>
            </w:pPr>
            <w:r>
              <w:t>3</w:t>
            </w:r>
          </w:p>
        </w:tc>
        <w:tc>
          <w:tcPr>
            <w:tcW w:w="709" w:type="dxa"/>
            <w:hideMark/>
          </w:tcPr>
          <w:p w14:paraId="1F08F1A2" w14:textId="77777777" w:rsidR="002A5CB5" w:rsidRDefault="002A5CB5" w:rsidP="00616E32">
            <w:pPr>
              <w:pStyle w:val="TAC"/>
            </w:pPr>
            <w:r>
              <w:t>2</w:t>
            </w:r>
          </w:p>
        </w:tc>
        <w:tc>
          <w:tcPr>
            <w:tcW w:w="709" w:type="dxa"/>
            <w:gridSpan w:val="2"/>
            <w:hideMark/>
          </w:tcPr>
          <w:p w14:paraId="352A962B" w14:textId="77777777" w:rsidR="002A5CB5" w:rsidRDefault="002A5CB5" w:rsidP="00616E32">
            <w:pPr>
              <w:pStyle w:val="TAC"/>
            </w:pPr>
            <w:r>
              <w:t>1</w:t>
            </w:r>
          </w:p>
        </w:tc>
        <w:tc>
          <w:tcPr>
            <w:tcW w:w="1134" w:type="dxa"/>
            <w:gridSpan w:val="2"/>
          </w:tcPr>
          <w:p w14:paraId="3DCFB096" w14:textId="77777777" w:rsidR="002A5CB5" w:rsidRDefault="002A5CB5" w:rsidP="00616E32">
            <w:pPr>
              <w:pStyle w:val="TAL"/>
            </w:pPr>
          </w:p>
        </w:tc>
      </w:tr>
      <w:tr w:rsidR="002A5CB5" w14:paraId="5B4002C1" w14:textId="77777777" w:rsidTr="00CD56E1">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5F6E84D2" w14:textId="77777777" w:rsidR="002A5CB5" w:rsidRDefault="002A5CB5" w:rsidP="00616E32">
            <w:pPr>
              <w:pStyle w:val="TAC"/>
            </w:pPr>
            <w:r>
              <w:t>0</w:t>
            </w:r>
          </w:p>
        </w:tc>
        <w:tc>
          <w:tcPr>
            <w:tcW w:w="709" w:type="dxa"/>
            <w:tcBorders>
              <w:top w:val="single" w:sz="4" w:space="0" w:color="auto"/>
              <w:left w:val="nil"/>
              <w:bottom w:val="nil"/>
            </w:tcBorders>
            <w:hideMark/>
          </w:tcPr>
          <w:p w14:paraId="2DEA5796" w14:textId="77777777" w:rsidR="002A5CB5" w:rsidRDefault="002A5CB5" w:rsidP="00616E32">
            <w:pPr>
              <w:pStyle w:val="TAC"/>
            </w:pPr>
            <w:r>
              <w:t>0</w:t>
            </w:r>
          </w:p>
        </w:tc>
        <w:tc>
          <w:tcPr>
            <w:tcW w:w="709" w:type="dxa"/>
            <w:tcBorders>
              <w:top w:val="single" w:sz="4" w:space="0" w:color="auto"/>
              <w:left w:val="nil"/>
              <w:bottom w:val="nil"/>
            </w:tcBorders>
            <w:hideMark/>
          </w:tcPr>
          <w:p w14:paraId="122EF388" w14:textId="77777777" w:rsidR="002A5CB5" w:rsidRDefault="002A5CB5" w:rsidP="00616E32">
            <w:pPr>
              <w:pStyle w:val="TAC"/>
            </w:pPr>
            <w:bookmarkStart w:id="754" w:name="OLE_LINK169"/>
            <w:bookmarkStart w:id="755" w:name="OLE_LINK170"/>
            <w:r>
              <w:t>0</w:t>
            </w:r>
            <w:bookmarkEnd w:id="754"/>
            <w:bookmarkEnd w:id="755"/>
          </w:p>
        </w:tc>
        <w:tc>
          <w:tcPr>
            <w:tcW w:w="709" w:type="dxa"/>
            <w:tcBorders>
              <w:top w:val="single" w:sz="4" w:space="0" w:color="auto"/>
              <w:left w:val="nil"/>
              <w:bottom w:val="nil"/>
              <w:right w:val="single" w:sz="4" w:space="0" w:color="auto"/>
            </w:tcBorders>
            <w:hideMark/>
          </w:tcPr>
          <w:p w14:paraId="2E415A4F" w14:textId="1FDC705F" w:rsidR="002A5CB5" w:rsidRDefault="00873944" w:rsidP="00616E32">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1C32617E" w14:textId="77777777" w:rsidR="002A5CB5" w:rsidRDefault="002A5CB5" w:rsidP="00616E32">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rFonts w:hint="eastAsia"/>
                <w:lang w:eastAsia="zh-CN"/>
              </w:rPr>
              <w:t xml:space="preserve"> </w:t>
            </w:r>
            <w:bookmarkStart w:id="756" w:name="OLE_LINK167"/>
            <w:bookmarkStart w:id="757" w:name="OLE_LINK168"/>
            <w:bookmarkStart w:id="758" w:name="OLE_LINK161"/>
            <w:r w:rsidRPr="00FC255E">
              <w:rPr>
                <w:lang w:eastAsia="zh-CN"/>
              </w:rPr>
              <w:t>multi-hop</w:t>
            </w:r>
            <w:bookmarkEnd w:id="756"/>
            <w:bookmarkEnd w:id="757"/>
            <w:r w:rsidRPr="00FC255E">
              <w:rPr>
                <w:lang w:eastAsia="zh-CN"/>
              </w:rPr>
              <w:t xml:space="preserve"> </w:t>
            </w:r>
            <w:bookmarkEnd w:id="758"/>
            <w:r>
              <w:rPr>
                <w:lang w:eastAsia="zh-CN"/>
              </w:rPr>
              <w:t>end UE</w:t>
            </w:r>
            <w:r>
              <w:t>}</w:t>
            </w:r>
          </w:p>
        </w:tc>
        <w:tc>
          <w:tcPr>
            <w:tcW w:w="1134" w:type="dxa"/>
            <w:gridSpan w:val="2"/>
            <w:vMerge w:val="restart"/>
            <w:hideMark/>
          </w:tcPr>
          <w:p w14:paraId="53D2DB9D" w14:textId="77777777" w:rsidR="002A5CB5" w:rsidRDefault="002A5CB5" w:rsidP="00616E32">
            <w:pPr>
              <w:pStyle w:val="TAL"/>
            </w:pPr>
            <w:r>
              <w:t>octet k</w:t>
            </w:r>
          </w:p>
        </w:tc>
      </w:tr>
      <w:tr w:rsidR="002A5CB5" w14:paraId="4B5E458F" w14:textId="77777777" w:rsidTr="00CD56E1">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41B69575" w14:textId="77777777" w:rsidR="002A5CB5" w:rsidRDefault="002A5CB5" w:rsidP="00616E32">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14908033" w14:textId="77777777" w:rsidR="002A5CB5" w:rsidRDefault="002A5CB5" w:rsidP="00616E32">
            <w:pPr>
              <w:spacing w:after="0"/>
              <w:rPr>
                <w:rFonts w:ascii="Arial" w:hAnsi="Arial"/>
                <w:sz w:val="18"/>
              </w:rPr>
            </w:pPr>
          </w:p>
        </w:tc>
        <w:tc>
          <w:tcPr>
            <w:tcW w:w="1134" w:type="dxa"/>
            <w:gridSpan w:val="2"/>
            <w:vMerge/>
            <w:vAlign w:val="center"/>
            <w:hideMark/>
          </w:tcPr>
          <w:p w14:paraId="0692DE13" w14:textId="77777777" w:rsidR="002A5CB5" w:rsidRDefault="002A5CB5" w:rsidP="00616E32">
            <w:pPr>
              <w:spacing w:after="0"/>
              <w:rPr>
                <w:rFonts w:ascii="Arial" w:hAnsi="Arial"/>
                <w:sz w:val="18"/>
              </w:rPr>
            </w:pPr>
          </w:p>
        </w:tc>
      </w:tr>
      <w:tr w:rsidR="002A5CB5" w14:paraId="6A04020B" w14:textId="77777777" w:rsidTr="00CD56E1">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7A9F63CD" w14:textId="77777777" w:rsidR="002A5CB5" w:rsidRDefault="002A5CB5" w:rsidP="00616E32">
            <w:pPr>
              <w:pStyle w:val="TAC"/>
            </w:pPr>
          </w:p>
          <w:p w14:paraId="4FC49C0B" w14:textId="77777777" w:rsidR="002A5CB5" w:rsidRDefault="002A5CB5" w:rsidP="00616E32">
            <w:pPr>
              <w:pStyle w:val="TAC"/>
            </w:pPr>
            <w:r>
              <w:t xml:space="preserve">Length of </w:t>
            </w:r>
            <w:proofErr w:type="spellStart"/>
            <w:r>
              <w:t>ProSeP</w:t>
            </w:r>
            <w:proofErr w:type="spellEnd"/>
            <w:r>
              <w:t xml:space="preserve"> info contents</w:t>
            </w:r>
          </w:p>
          <w:p w14:paraId="44A3337A" w14:textId="77777777" w:rsidR="002A5CB5" w:rsidRDefault="002A5CB5" w:rsidP="00616E32">
            <w:pPr>
              <w:pStyle w:val="TAC"/>
            </w:pPr>
          </w:p>
        </w:tc>
        <w:tc>
          <w:tcPr>
            <w:tcW w:w="1134" w:type="dxa"/>
            <w:gridSpan w:val="2"/>
          </w:tcPr>
          <w:p w14:paraId="43FAB539" w14:textId="77777777" w:rsidR="002A5CB5" w:rsidRDefault="002A5CB5" w:rsidP="00616E32">
            <w:pPr>
              <w:pStyle w:val="TAL"/>
            </w:pPr>
            <w:r>
              <w:t>octet k+1</w:t>
            </w:r>
          </w:p>
          <w:p w14:paraId="040726C0" w14:textId="77777777" w:rsidR="002A5CB5" w:rsidRDefault="002A5CB5" w:rsidP="00616E32">
            <w:pPr>
              <w:pStyle w:val="TAL"/>
            </w:pPr>
          </w:p>
          <w:p w14:paraId="21663B77" w14:textId="77777777" w:rsidR="002A5CB5" w:rsidRDefault="002A5CB5" w:rsidP="00616E32">
            <w:pPr>
              <w:pStyle w:val="TAL"/>
            </w:pPr>
            <w:r>
              <w:t>octet k+2</w:t>
            </w:r>
          </w:p>
        </w:tc>
      </w:tr>
      <w:tr w:rsidR="002A5CB5" w14:paraId="05B4BE1C" w14:textId="77777777" w:rsidTr="00CD56E1">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36CF5A94" w14:textId="77777777" w:rsidR="002A5CB5" w:rsidRDefault="002A5CB5" w:rsidP="00616E32">
            <w:pPr>
              <w:pStyle w:val="TAC"/>
            </w:pPr>
          </w:p>
          <w:p w14:paraId="4BD2BFE6" w14:textId="77777777" w:rsidR="002A5CB5" w:rsidRDefault="002A5CB5" w:rsidP="00616E32">
            <w:pPr>
              <w:pStyle w:val="TAC"/>
            </w:pPr>
            <w:r>
              <w:t>Validity timer</w:t>
            </w:r>
          </w:p>
        </w:tc>
        <w:tc>
          <w:tcPr>
            <w:tcW w:w="1134" w:type="dxa"/>
            <w:gridSpan w:val="2"/>
          </w:tcPr>
          <w:p w14:paraId="6F18B61D" w14:textId="77777777" w:rsidR="002A5CB5" w:rsidRDefault="002A5CB5" w:rsidP="00616E32">
            <w:pPr>
              <w:pStyle w:val="TAL"/>
            </w:pPr>
            <w:r>
              <w:t>octet k+3</w:t>
            </w:r>
          </w:p>
          <w:p w14:paraId="220F7564" w14:textId="77777777" w:rsidR="002A5CB5" w:rsidRDefault="002A5CB5" w:rsidP="00616E32">
            <w:pPr>
              <w:pStyle w:val="TAL"/>
            </w:pPr>
          </w:p>
          <w:p w14:paraId="461744BC" w14:textId="77777777" w:rsidR="002A5CB5" w:rsidRDefault="002A5CB5" w:rsidP="00616E32">
            <w:pPr>
              <w:pStyle w:val="TAL"/>
            </w:pPr>
            <w:r>
              <w:t>octet k+7</w:t>
            </w:r>
          </w:p>
        </w:tc>
      </w:tr>
      <w:tr w:rsidR="002A5CB5" w14:paraId="63A16A6E"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1EDFB89" w14:textId="77777777" w:rsidR="002A5CB5" w:rsidRDefault="002A5CB5" w:rsidP="00616E32">
            <w:pPr>
              <w:pStyle w:val="TAC"/>
              <w:rPr>
                <w:noProof/>
              </w:rPr>
            </w:pPr>
          </w:p>
          <w:p w14:paraId="21D77590" w14:textId="77777777" w:rsidR="002A5CB5" w:rsidRDefault="002A5CB5" w:rsidP="00616E32">
            <w:pPr>
              <w:pStyle w:val="TAC"/>
            </w:pPr>
            <w:r>
              <w:t>Served by NG-RAN</w:t>
            </w:r>
          </w:p>
        </w:tc>
        <w:tc>
          <w:tcPr>
            <w:tcW w:w="1134" w:type="dxa"/>
            <w:gridSpan w:val="2"/>
            <w:tcBorders>
              <w:top w:val="nil"/>
              <w:left w:val="single" w:sz="4" w:space="0" w:color="auto"/>
              <w:bottom w:val="nil"/>
              <w:right w:val="nil"/>
            </w:tcBorders>
          </w:tcPr>
          <w:p w14:paraId="61C5D108" w14:textId="77777777" w:rsidR="002A5CB5" w:rsidRDefault="002A5CB5" w:rsidP="00616E32">
            <w:pPr>
              <w:pStyle w:val="TAL"/>
            </w:pPr>
            <w:r>
              <w:t>octet k+8</w:t>
            </w:r>
          </w:p>
          <w:p w14:paraId="7CF107D4" w14:textId="77777777" w:rsidR="002A5CB5" w:rsidRDefault="002A5CB5" w:rsidP="00616E32">
            <w:pPr>
              <w:pStyle w:val="TAL"/>
            </w:pPr>
          </w:p>
          <w:p w14:paraId="45C64DBF" w14:textId="77777777" w:rsidR="002A5CB5" w:rsidRDefault="002A5CB5" w:rsidP="00616E32">
            <w:pPr>
              <w:pStyle w:val="TAL"/>
            </w:pPr>
            <w:r>
              <w:t>octet o1</w:t>
            </w:r>
          </w:p>
        </w:tc>
      </w:tr>
      <w:tr w:rsidR="002A5CB5" w14:paraId="231D1FB8"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427CFA31" w14:textId="77777777" w:rsidR="002A5CB5" w:rsidRDefault="002A5CB5" w:rsidP="00616E32">
            <w:pPr>
              <w:pStyle w:val="TAC"/>
              <w:rPr>
                <w:noProof/>
              </w:rPr>
            </w:pPr>
          </w:p>
          <w:p w14:paraId="4F9709C9" w14:textId="77777777" w:rsidR="002A5CB5" w:rsidRDefault="002A5CB5" w:rsidP="00616E32">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05F31A5" w14:textId="77777777" w:rsidR="002A5CB5" w:rsidRDefault="002A5CB5" w:rsidP="00616E32">
            <w:pPr>
              <w:pStyle w:val="TAL"/>
              <w:rPr>
                <w:lang w:eastAsia="zh-CN"/>
              </w:rPr>
            </w:pPr>
            <w:r>
              <w:rPr>
                <w:lang w:eastAsia="zh-CN"/>
              </w:rPr>
              <w:t>octet o1+1</w:t>
            </w:r>
          </w:p>
          <w:p w14:paraId="0F0067AD" w14:textId="77777777" w:rsidR="002A5CB5" w:rsidRDefault="002A5CB5" w:rsidP="00616E32">
            <w:pPr>
              <w:pStyle w:val="TAL"/>
              <w:rPr>
                <w:lang w:eastAsia="zh-CN"/>
              </w:rPr>
            </w:pPr>
          </w:p>
          <w:p w14:paraId="1D961E82" w14:textId="77777777" w:rsidR="002A5CB5" w:rsidRDefault="002A5CB5" w:rsidP="00616E32">
            <w:pPr>
              <w:pStyle w:val="TAL"/>
              <w:rPr>
                <w:lang w:eastAsia="zh-CN"/>
              </w:rPr>
            </w:pPr>
            <w:r>
              <w:rPr>
                <w:lang w:eastAsia="zh-CN"/>
              </w:rPr>
              <w:t>octet o2</w:t>
            </w:r>
          </w:p>
        </w:tc>
      </w:tr>
      <w:tr w:rsidR="002A5CB5" w14:paraId="7CB6B7DD"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2F569C0E" w14:textId="77777777" w:rsidR="002A5CB5" w:rsidRDefault="002A5CB5" w:rsidP="00616E32">
            <w:pPr>
              <w:pStyle w:val="TAC"/>
              <w:rPr>
                <w:noProof/>
              </w:rPr>
            </w:pPr>
          </w:p>
          <w:p w14:paraId="28AD8022" w14:textId="77777777" w:rsidR="002A5CB5" w:rsidRDefault="002A5CB5" w:rsidP="00616E32">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231950ED" w14:textId="77777777" w:rsidR="002A5CB5" w:rsidRDefault="002A5CB5" w:rsidP="00616E32">
            <w:pPr>
              <w:pStyle w:val="TAL"/>
            </w:pPr>
            <w:r>
              <w:t>octet o2+1</w:t>
            </w:r>
          </w:p>
          <w:p w14:paraId="1D424CE5" w14:textId="77777777" w:rsidR="002A5CB5" w:rsidRDefault="002A5CB5" w:rsidP="00616E32">
            <w:pPr>
              <w:pStyle w:val="TAL"/>
            </w:pPr>
          </w:p>
          <w:p w14:paraId="138CBAE5" w14:textId="77777777" w:rsidR="002A5CB5" w:rsidRDefault="002A5CB5" w:rsidP="00616E32">
            <w:pPr>
              <w:pStyle w:val="TAL"/>
            </w:pPr>
          </w:p>
          <w:p w14:paraId="18EAA488" w14:textId="77777777" w:rsidR="002A5CB5" w:rsidRDefault="002A5CB5" w:rsidP="00616E32">
            <w:pPr>
              <w:pStyle w:val="TAL"/>
            </w:pPr>
            <w:r>
              <w:t>octet o3</w:t>
            </w:r>
          </w:p>
        </w:tc>
      </w:tr>
      <w:tr w:rsidR="002A5CB5" w14:paraId="4DC2F3F2"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8B89DE9" w14:textId="77777777" w:rsidR="002A5CB5" w:rsidRDefault="002A5CB5" w:rsidP="00616E32">
            <w:pPr>
              <w:pStyle w:val="TAC"/>
              <w:rPr>
                <w:noProof/>
              </w:rPr>
            </w:pPr>
          </w:p>
          <w:p w14:paraId="2D8EBA9A" w14:textId="77777777" w:rsidR="002A5CB5" w:rsidRDefault="002A5CB5" w:rsidP="00616E32">
            <w:pPr>
              <w:pStyle w:val="TAC"/>
              <w:rPr>
                <w:noProof/>
              </w:rPr>
            </w:pPr>
            <w:r>
              <w:rPr>
                <w:noProof/>
              </w:rPr>
              <w:t>RSC info list</w:t>
            </w:r>
          </w:p>
        </w:tc>
        <w:tc>
          <w:tcPr>
            <w:tcW w:w="1134" w:type="dxa"/>
            <w:gridSpan w:val="2"/>
            <w:tcBorders>
              <w:top w:val="nil"/>
              <w:left w:val="single" w:sz="4" w:space="0" w:color="auto"/>
              <w:bottom w:val="nil"/>
              <w:right w:val="nil"/>
            </w:tcBorders>
          </w:tcPr>
          <w:p w14:paraId="5799804F" w14:textId="77777777" w:rsidR="002A5CB5" w:rsidRDefault="002A5CB5" w:rsidP="00616E32">
            <w:pPr>
              <w:pStyle w:val="TAL"/>
            </w:pPr>
            <w:r>
              <w:t>octet o3+1</w:t>
            </w:r>
          </w:p>
          <w:p w14:paraId="36DC32C9" w14:textId="77777777" w:rsidR="002A5CB5" w:rsidRDefault="002A5CB5" w:rsidP="00616E32">
            <w:pPr>
              <w:pStyle w:val="TAL"/>
            </w:pPr>
          </w:p>
          <w:p w14:paraId="38952BED" w14:textId="77777777" w:rsidR="002A5CB5" w:rsidRDefault="002A5CB5" w:rsidP="00616E32">
            <w:pPr>
              <w:pStyle w:val="TAL"/>
            </w:pPr>
            <w:r>
              <w:t>octet l</w:t>
            </w:r>
          </w:p>
        </w:tc>
      </w:tr>
      <w:tr w:rsidR="00F816E8" w14:paraId="4255325D" w14:textId="77777777" w:rsidTr="00CD56E1">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7A702C6C" w14:textId="77777777" w:rsidR="00F816E8" w:rsidRDefault="00F816E8" w:rsidP="001F7213">
            <w:pPr>
              <w:pStyle w:val="TAC"/>
              <w:rPr>
                <w:noProof/>
                <w:lang w:eastAsia="zh-CN"/>
              </w:rPr>
            </w:pPr>
          </w:p>
          <w:p w14:paraId="3C652704" w14:textId="77777777" w:rsidR="00F816E8" w:rsidRDefault="00F816E8" w:rsidP="001F7213">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0F96A0FE" w14:textId="5B67F8CD" w:rsidR="00F816E8" w:rsidRPr="001D06A2" w:rsidRDefault="00F816E8" w:rsidP="001F7213">
            <w:pPr>
              <w:pStyle w:val="TAL"/>
              <w:rPr>
                <w:lang w:eastAsia="zh-CN"/>
              </w:rPr>
            </w:pPr>
            <w:r w:rsidRPr="001D06A2">
              <w:rPr>
                <w:lang w:eastAsia="zh-CN"/>
              </w:rPr>
              <w:t xml:space="preserve">octet </w:t>
            </w:r>
            <w:r w:rsidR="00873944" w:rsidRPr="001D06A2">
              <w:rPr>
                <w:lang w:eastAsia="zh-CN"/>
              </w:rPr>
              <w:t>(</w:t>
            </w:r>
            <w:r w:rsidR="00873944">
              <w:t>l</w:t>
            </w:r>
            <w:r w:rsidR="00873944" w:rsidRPr="001D06A2">
              <w:rPr>
                <w:lang w:eastAsia="zh-CN"/>
              </w:rPr>
              <w:t>+1)*</w:t>
            </w:r>
          </w:p>
          <w:p w14:paraId="20AAF044" w14:textId="77777777" w:rsidR="00F816E8" w:rsidRPr="001D06A2" w:rsidRDefault="00F816E8" w:rsidP="001F7213">
            <w:pPr>
              <w:pStyle w:val="TAL"/>
            </w:pPr>
          </w:p>
          <w:p w14:paraId="58D018D3" w14:textId="77777777" w:rsidR="00F816E8" w:rsidRDefault="00F816E8" w:rsidP="001F7213">
            <w:pPr>
              <w:pStyle w:val="TAL"/>
            </w:pPr>
            <w:r w:rsidRPr="001D06A2">
              <w:t xml:space="preserve">octet </w:t>
            </w:r>
            <w:r>
              <w:rPr>
                <w:rFonts w:hint="eastAsia"/>
                <w:lang w:eastAsia="zh-CN"/>
              </w:rPr>
              <w:t>o6</w:t>
            </w:r>
            <w:r w:rsidRPr="001D06A2">
              <w:t>*</w:t>
            </w:r>
          </w:p>
        </w:tc>
      </w:tr>
    </w:tbl>
    <w:p w14:paraId="0EB8B26F" w14:textId="77777777" w:rsidR="002A5CB5" w:rsidRDefault="002A5CB5" w:rsidP="002A5CB5">
      <w:pPr>
        <w:pStyle w:val="TF"/>
      </w:pPr>
      <w:bookmarkStart w:id="759" w:name="_CRFigure5_14_2_1"/>
      <w:r>
        <w:t>Figure </w:t>
      </w:r>
      <w:bookmarkEnd w:id="759"/>
      <w:r>
        <w:t>5.</w:t>
      </w:r>
      <w:r>
        <w:rPr>
          <w:rFonts w:hint="eastAsia"/>
          <w:lang w:eastAsia="zh-CN"/>
        </w:rPr>
        <w:t>14</w:t>
      </w:r>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rFonts w:hint="eastAsia"/>
          <w:lang w:eastAsia="zh-CN"/>
        </w:rPr>
        <w:t xml:space="preserve"> </w:t>
      </w:r>
      <w:r w:rsidRPr="00D0220E">
        <w:rPr>
          <w:lang w:eastAsia="zh-CN"/>
        </w:rPr>
        <w:t xml:space="preserve">multi-hop </w:t>
      </w:r>
      <w:r>
        <w:rPr>
          <w:lang w:eastAsia="zh-CN"/>
        </w:rPr>
        <w:t>end UE</w:t>
      </w:r>
      <w:r>
        <w:t>}</w:t>
      </w:r>
    </w:p>
    <w:p w14:paraId="0AE46A5C" w14:textId="77777777" w:rsidR="002A5CB5" w:rsidRDefault="002A5CB5" w:rsidP="002A5CB5">
      <w:pPr>
        <w:pStyle w:val="TH"/>
      </w:pPr>
      <w:bookmarkStart w:id="760" w:name="_CRTable5_14_2_1"/>
      <w:bookmarkStart w:id="761" w:name="_Hlk209530149"/>
      <w:r>
        <w:lastRenderedPageBreak/>
        <w:t>Table </w:t>
      </w:r>
      <w:bookmarkEnd w:id="760"/>
      <w:r>
        <w:t>5.</w:t>
      </w:r>
      <w:r>
        <w:rPr>
          <w:rFonts w:hint="eastAsia"/>
          <w:lang w:eastAsia="zh-CN"/>
        </w:rPr>
        <w:t>14</w:t>
      </w:r>
      <w:r>
        <w:t>.2.1</w:t>
      </w:r>
      <w:bookmarkEnd w:id="761"/>
      <w:r>
        <w:t xml:space="preserve">: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3"/>
        <w:gridCol w:w="7010"/>
        <w:gridCol w:w="51"/>
        <w:gridCol w:w="33"/>
      </w:tblGrid>
      <w:tr w:rsidR="002A5CB5" w14:paraId="1FA3EE66" w14:textId="77777777" w:rsidTr="00873944">
        <w:trPr>
          <w:gridBefore w:val="2"/>
          <w:wBefore w:w="146" w:type="dxa"/>
          <w:cantSplit/>
          <w:jc w:val="center"/>
        </w:trPr>
        <w:tc>
          <w:tcPr>
            <w:tcW w:w="7094" w:type="dxa"/>
            <w:gridSpan w:val="3"/>
            <w:tcBorders>
              <w:top w:val="single" w:sz="4" w:space="0" w:color="auto"/>
              <w:left w:val="single" w:sz="4" w:space="0" w:color="auto"/>
              <w:bottom w:val="nil"/>
              <w:right w:val="single" w:sz="4" w:space="0" w:color="auto"/>
            </w:tcBorders>
            <w:hideMark/>
          </w:tcPr>
          <w:p w14:paraId="77D1026B" w14:textId="77777777" w:rsidR="002A5CB5" w:rsidRDefault="002A5CB5" w:rsidP="00616E32">
            <w:pPr>
              <w:pStyle w:val="TAL"/>
              <w:rPr>
                <w:lang w:eastAsia="zh-CN"/>
              </w:rPr>
            </w:pPr>
            <w:proofErr w:type="spellStart"/>
            <w:r>
              <w:t>ProSeP</w:t>
            </w:r>
            <w:proofErr w:type="spellEnd"/>
            <w:r>
              <w:t xml:space="preserve"> info type (bit 1 to 4 of octet k) shall be set to “</w:t>
            </w:r>
            <w:r>
              <w:rPr>
                <w:rFonts w:hint="eastAsia"/>
                <w:lang w:eastAsia="zh-CN"/>
              </w:rPr>
              <w:t>1100</w:t>
            </w:r>
            <w:r>
              <w:t>” (</w:t>
            </w:r>
            <w:r>
              <w:rPr>
                <w:lang w:eastAsia="zh-CN"/>
              </w:rPr>
              <w:t xml:space="preserve">UE policies for 5G </w:t>
            </w:r>
            <w:proofErr w:type="spellStart"/>
            <w:r>
              <w:rPr>
                <w:lang w:eastAsia="zh-CN"/>
              </w:rPr>
              <w:t>ProSe</w:t>
            </w:r>
            <w:proofErr w:type="spellEnd"/>
            <w:r>
              <w:rPr>
                <w:rFonts w:hint="eastAsia"/>
                <w:lang w:eastAsia="zh-CN"/>
              </w:rPr>
              <w:t xml:space="preserve"> </w:t>
            </w:r>
            <w:bookmarkStart w:id="762" w:name="OLE_LINK171"/>
            <w:r>
              <w:rPr>
                <w:lang w:eastAsia="zh-CN"/>
              </w:rPr>
              <w:t>multi-hop</w:t>
            </w:r>
            <w:bookmarkEnd w:id="762"/>
            <w:r>
              <w:rPr>
                <w:lang w:eastAsia="zh-CN"/>
              </w:rPr>
              <w:t xml:space="preserve"> end UE</w:t>
            </w:r>
            <w:r>
              <w:t>)</w:t>
            </w:r>
          </w:p>
          <w:p w14:paraId="2856A926" w14:textId="77777777" w:rsidR="002A5CB5" w:rsidRDefault="002A5CB5" w:rsidP="00616E32">
            <w:pPr>
              <w:pStyle w:val="TAL"/>
              <w:rPr>
                <w:lang w:eastAsia="zh-CN"/>
              </w:rPr>
            </w:pPr>
          </w:p>
        </w:tc>
      </w:tr>
      <w:tr w:rsidR="00873944" w:rsidRPr="00042094" w14:paraId="4D8CBC05" w14:textId="77777777" w:rsidTr="00873944">
        <w:trPr>
          <w:gridAfter w:val="2"/>
          <w:wAfter w:w="84" w:type="dxa"/>
          <w:cantSplit/>
          <w:jc w:val="center"/>
        </w:trPr>
        <w:tc>
          <w:tcPr>
            <w:tcW w:w="7156" w:type="dxa"/>
            <w:gridSpan w:val="3"/>
            <w:tcBorders>
              <w:top w:val="nil"/>
              <w:left w:val="single" w:sz="4" w:space="0" w:color="auto"/>
              <w:bottom w:val="nil"/>
              <w:right w:val="single" w:sz="4" w:space="0" w:color="auto"/>
            </w:tcBorders>
          </w:tcPr>
          <w:p w14:paraId="7CE73943" w14:textId="77777777" w:rsidR="00873944" w:rsidRPr="00042094" w:rsidRDefault="00873944" w:rsidP="00D35FA0">
            <w:pPr>
              <w:pStyle w:val="TAL"/>
            </w:pPr>
            <w:r>
              <w:t>PKMF address indication (PAI) (bit 5 of octet k)</w:t>
            </w:r>
          </w:p>
        </w:tc>
      </w:tr>
      <w:tr w:rsidR="00873944" w:rsidRPr="00042094" w14:paraId="03881F27" w14:textId="77777777" w:rsidTr="00873944">
        <w:trPr>
          <w:gridAfter w:val="2"/>
          <w:wAfter w:w="84" w:type="dxa"/>
          <w:cantSplit/>
          <w:jc w:val="center"/>
        </w:trPr>
        <w:tc>
          <w:tcPr>
            <w:tcW w:w="7156" w:type="dxa"/>
            <w:gridSpan w:val="3"/>
            <w:tcBorders>
              <w:top w:val="nil"/>
              <w:left w:val="single" w:sz="4" w:space="0" w:color="auto"/>
              <w:bottom w:val="nil"/>
              <w:right w:val="single" w:sz="4" w:space="0" w:color="auto"/>
            </w:tcBorders>
          </w:tcPr>
          <w:p w14:paraId="2B15EF3F" w14:textId="77777777" w:rsidR="00873944" w:rsidRPr="00042094" w:rsidRDefault="00873944" w:rsidP="00D35FA0">
            <w:pPr>
              <w:pStyle w:val="TAL"/>
            </w:pPr>
            <w:r>
              <w:t>The PAI indicates whether the 5G PKMF address information is included in the IE or not</w:t>
            </w:r>
          </w:p>
        </w:tc>
      </w:tr>
      <w:tr w:rsidR="00873944" w:rsidRPr="00042094" w14:paraId="36071416" w14:textId="77777777" w:rsidTr="00873944">
        <w:trPr>
          <w:gridAfter w:val="2"/>
          <w:wAfter w:w="84" w:type="dxa"/>
          <w:cantSplit/>
          <w:trHeight w:val="414"/>
          <w:jc w:val="center"/>
        </w:trPr>
        <w:tc>
          <w:tcPr>
            <w:tcW w:w="7156" w:type="dxa"/>
            <w:gridSpan w:val="3"/>
            <w:tcBorders>
              <w:top w:val="nil"/>
              <w:left w:val="single" w:sz="4" w:space="0" w:color="auto"/>
              <w:bottom w:val="nil"/>
              <w:right w:val="single" w:sz="4" w:space="0" w:color="auto"/>
            </w:tcBorders>
          </w:tcPr>
          <w:p w14:paraId="181FD7CA" w14:textId="77777777" w:rsidR="00873944" w:rsidRDefault="00873944" w:rsidP="00D35FA0">
            <w:pPr>
              <w:pStyle w:val="TAL"/>
            </w:pPr>
            <w:r w:rsidRPr="000E78A7">
              <w:t>Bit</w:t>
            </w:r>
          </w:p>
          <w:p w14:paraId="18A611D7" w14:textId="77777777" w:rsidR="00873944" w:rsidRPr="00042094" w:rsidRDefault="00873944" w:rsidP="00D35FA0">
            <w:pPr>
              <w:pStyle w:val="TAL"/>
            </w:pPr>
            <w:r w:rsidRPr="00116FEA">
              <w:rPr>
                <w:b/>
                <w:bCs/>
              </w:rPr>
              <w:t>5</w:t>
            </w:r>
          </w:p>
        </w:tc>
      </w:tr>
      <w:tr w:rsidR="00873944" w:rsidRPr="00042094" w14:paraId="6637096C" w14:textId="77777777" w:rsidTr="00873944">
        <w:trPr>
          <w:gridAfter w:val="2"/>
          <w:wAfter w:w="84" w:type="dxa"/>
          <w:cantSplit/>
          <w:jc w:val="center"/>
        </w:trPr>
        <w:tc>
          <w:tcPr>
            <w:tcW w:w="7156" w:type="dxa"/>
            <w:gridSpan w:val="3"/>
            <w:tcBorders>
              <w:top w:val="nil"/>
              <w:left w:val="single" w:sz="4" w:space="0" w:color="auto"/>
              <w:bottom w:val="nil"/>
              <w:right w:val="single" w:sz="4" w:space="0" w:color="auto"/>
            </w:tcBorders>
          </w:tcPr>
          <w:p w14:paraId="489A658F" w14:textId="77777777" w:rsidR="00873944" w:rsidRPr="00042094" w:rsidRDefault="00873944"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873944" w:rsidRPr="00671321" w14:paraId="2A497490" w14:textId="77777777" w:rsidTr="00873944">
        <w:trPr>
          <w:gridAfter w:val="2"/>
          <w:wAfter w:w="84" w:type="dxa"/>
          <w:cantSplit/>
          <w:trHeight w:val="402"/>
          <w:jc w:val="center"/>
        </w:trPr>
        <w:tc>
          <w:tcPr>
            <w:tcW w:w="7156" w:type="dxa"/>
            <w:gridSpan w:val="3"/>
            <w:tcBorders>
              <w:top w:val="nil"/>
              <w:left w:val="single" w:sz="4" w:space="0" w:color="auto"/>
              <w:bottom w:val="nil"/>
              <w:right w:val="single" w:sz="4" w:space="0" w:color="auto"/>
            </w:tcBorders>
          </w:tcPr>
          <w:p w14:paraId="68715258" w14:textId="77777777" w:rsidR="00873944" w:rsidRDefault="00873944"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5E70D933" w14:textId="77777777" w:rsidR="00873944" w:rsidRPr="00671321" w:rsidRDefault="00873944" w:rsidP="00D35FA0">
            <w:pPr>
              <w:pStyle w:val="TAL"/>
              <w:rPr>
                <w:lang w:val="en-US"/>
              </w:rPr>
            </w:pPr>
          </w:p>
        </w:tc>
      </w:tr>
      <w:tr w:rsidR="002A5CB5" w14:paraId="396F70D1"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6EFD7F7E" w14:textId="00920C73" w:rsidR="002A5CB5" w:rsidRDefault="002A5CB5" w:rsidP="00616E3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E10E6B5" w14:textId="77777777" w:rsidR="002A5CB5" w:rsidRDefault="002A5CB5" w:rsidP="00616E32">
            <w:pPr>
              <w:pStyle w:val="TAL"/>
            </w:pPr>
          </w:p>
        </w:tc>
      </w:tr>
      <w:tr w:rsidR="002A5CB5" w14:paraId="0EF263EF"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0347CB36" w14:textId="77777777" w:rsidR="002A5CB5" w:rsidRDefault="002A5CB5" w:rsidP="00616E32">
            <w:pPr>
              <w:pStyle w:val="TAL"/>
            </w:pPr>
            <w:r>
              <w:t>Validity timer (octet k+3 to k+7):</w:t>
            </w:r>
          </w:p>
          <w:p w14:paraId="744B7C74" w14:textId="77777777" w:rsidR="002A5CB5" w:rsidRDefault="002A5CB5" w:rsidP="00616E32">
            <w:pPr>
              <w:pStyle w:val="TAL"/>
            </w:pPr>
            <w:r>
              <w:t xml:space="preserve">The validity timer field provides the expiration time of validity of the UE policies for 5G </w:t>
            </w:r>
            <w:proofErr w:type="spellStart"/>
            <w:r>
              <w:t>ProSe</w:t>
            </w:r>
            <w:proofErr w:type="spellEnd"/>
            <w:r>
              <w:t xml:space="preserve"> </w:t>
            </w:r>
            <w:r>
              <w:rPr>
                <w:lang w:eastAsia="zh-CN"/>
              </w:rPr>
              <w:t>multi-hop end UE</w:t>
            </w:r>
            <w:r>
              <w:t>. The validity timer field is a binary coded representation of a UTC time, in seconds since midnight UTC of January 1, 1970 (not counting leap seconds).</w:t>
            </w:r>
          </w:p>
        </w:tc>
      </w:tr>
      <w:tr w:rsidR="002A5CB5" w14:paraId="3C860155"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03F080B3" w14:textId="77777777" w:rsidR="002A5CB5" w:rsidRDefault="002A5CB5" w:rsidP="00616E32">
            <w:pPr>
              <w:pStyle w:val="TAL"/>
            </w:pPr>
          </w:p>
        </w:tc>
      </w:tr>
      <w:tr w:rsidR="002A5CB5" w14:paraId="55A378A1"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7BEDFD75" w14:textId="77777777" w:rsidR="002A5CB5" w:rsidRDefault="002A5CB5" w:rsidP="00616E32">
            <w:pPr>
              <w:pStyle w:val="TAL"/>
            </w:pPr>
            <w:r>
              <w:t>Served by NG-RAN (octet k+8 to o1):</w:t>
            </w:r>
          </w:p>
          <w:p w14:paraId="74215AB3" w14:textId="77777777" w:rsidR="002A5CB5" w:rsidRDefault="002A5CB5" w:rsidP="00616E32">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w:t>
            </w:r>
            <w:proofErr w:type="spellStart"/>
            <w:r>
              <w:t>ProSe</w:t>
            </w:r>
            <w:proofErr w:type="spellEnd"/>
            <w:r>
              <w:t xml:space="preserve"> </w:t>
            </w:r>
            <w:bookmarkStart w:id="763" w:name="OLE_LINK172"/>
            <w:r>
              <w:rPr>
                <w:lang w:eastAsia="zh-CN"/>
              </w:rPr>
              <w:t>multi-hop</w:t>
            </w:r>
            <w:bookmarkEnd w:id="763"/>
            <w:r>
              <w:rPr>
                <w:lang w:eastAsia="zh-CN"/>
              </w:rPr>
              <w:t xml:space="preserve"> end UE</w:t>
            </w:r>
            <w:r>
              <w:t xml:space="preserve"> when the UE is served by NG-RAN.</w:t>
            </w:r>
          </w:p>
          <w:p w14:paraId="3EA18621" w14:textId="77777777" w:rsidR="002A5CB5" w:rsidRDefault="002A5CB5" w:rsidP="00616E32">
            <w:pPr>
              <w:pStyle w:val="TAL"/>
            </w:pPr>
          </w:p>
        </w:tc>
      </w:tr>
      <w:tr w:rsidR="002A5CB5" w14:paraId="68EA7BC1"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7B578DC1" w14:textId="77777777" w:rsidR="002A5CB5" w:rsidRDefault="002A5CB5" w:rsidP="00616E32">
            <w:pPr>
              <w:pStyle w:val="TAL"/>
            </w:pPr>
            <w:r>
              <w:t>Not served by NG-RAN (octet o1+1 to o2):</w:t>
            </w:r>
          </w:p>
          <w:p w14:paraId="68E61A13" w14:textId="77777777" w:rsidR="002A5CB5" w:rsidRDefault="002A5CB5" w:rsidP="00616E32">
            <w:pPr>
              <w:pStyle w:val="TAL"/>
            </w:pPr>
            <w:r>
              <w:t xml:space="preserve">The not served by NG-RAN field is coded according to figure 5.14.2.3 and table 5.14.2.3, and contains configuration parameters for 5G </w:t>
            </w:r>
            <w:proofErr w:type="spellStart"/>
            <w:r>
              <w:t>ProSe</w:t>
            </w:r>
            <w:proofErr w:type="spellEnd"/>
            <w:r>
              <w:t xml:space="preserve"> </w:t>
            </w:r>
            <w:r>
              <w:rPr>
                <w:lang w:eastAsia="zh-CN"/>
              </w:rPr>
              <w:t>multi-hop</w:t>
            </w:r>
            <w:r>
              <w:t xml:space="preserve"> UE-to-UE relay discovery and communication when the UE is not served by NG-RAN.</w:t>
            </w:r>
          </w:p>
          <w:p w14:paraId="5E833992" w14:textId="77777777" w:rsidR="002A5CB5" w:rsidRDefault="002A5CB5" w:rsidP="00616E32">
            <w:pPr>
              <w:pStyle w:val="TAL"/>
            </w:pPr>
          </w:p>
          <w:p w14:paraId="6B447ABE" w14:textId="77777777" w:rsidR="002A5CB5" w:rsidRDefault="002A5CB5" w:rsidP="00616E32">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3D25A9A9" w14:textId="77777777" w:rsidR="002A5CB5" w:rsidRDefault="002A5CB5" w:rsidP="00616E32">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2A5CB5" w14:paraId="703792C8"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069A8045" w14:textId="77777777" w:rsidR="002A5CB5" w:rsidRDefault="002A5CB5" w:rsidP="00616E32">
            <w:pPr>
              <w:pStyle w:val="TAL"/>
            </w:pPr>
          </w:p>
        </w:tc>
      </w:tr>
      <w:tr w:rsidR="002A5CB5" w14:paraId="0E66E1C5"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1F06F9F2" w14:textId="77777777" w:rsidR="002A5CB5" w:rsidRDefault="002A5CB5" w:rsidP="00616E32">
            <w:pPr>
              <w:pStyle w:val="TAL"/>
              <w:rPr>
                <w:noProof/>
              </w:rPr>
            </w:pPr>
            <w:r>
              <w:rPr>
                <w:noProof/>
              </w:rPr>
              <w:t>RSC info list (octet o3+1 to l):</w:t>
            </w:r>
          </w:p>
          <w:p w14:paraId="69AF72FB" w14:textId="77777777" w:rsidR="002A5CB5" w:rsidRDefault="002A5CB5" w:rsidP="00616E32">
            <w:pPr>
              <w:pStyle w:val="TAL"/>
            </w:pPr>
            <w:r>
              <w:rPr>
                <w:noProof/>
              </w:rPr>
              <w:t xml:space="preserve">The RSC info list field is </w:t>
            </w:r>
            <w:r>
              <w:t xml:space="preserve">coded according to figure 5.14.2.10 and table 5.14.2.10 and contains the </w:t>
            </w:r>
            <w:r>
              <w:rPr>
                <w:noProof/>
              </w:rPr>
              <w:t>RSCs related paramters</w:t>
            </w:r>
            <w:r>
              <w:t>.</w:t>
            </w:r>
          </w:p>
          <w:p w14:paraId="0ADAFE9F" w14:textId="77777777" w:rsidR="002A5CB5" w:rsidRDefault="002A5CB5" w:rsidP="00616E32">
            <w:pPr>
              <w:pStyle w:val="TAL"/>
            </w:pPr>
          </w:p>
        </w:tc>
      </w:tr>
      <w:tr w:rsidR="00F816E8" w:rsidRPr="00256873" w14:paraId="47691A77" w14:textId="77777777" w:rsidTr="00873944">
        <w:trPr>
          <w:gridBefore w:val="1"/>
          <w:gridAfter w:val="1"/>
          <w:wBefore w:w="73" w:type="dxa"/>
          <w:wAfter w:w="33" w:type="dxa"/>
          <w:cantSplit/>
          <w:jc w:val="center"/>
        </w:trPr>
        <w:tc>
          <w:tcPr>
            <w:tcW w:w="7134" w:type="dxa"/>
            <w:gridSpan w:val="3"/>
            <w:tcBorders>
              <w:top w:val="nil"/>
              <w:left w:val="single" w:sz="4" w:space="0" w:color="auto"/>
              <w:bottom w:val="nil"/>
              <w:right w:val="single" w:sz="4" w:space="0" w:color="auto"/>
            </w:tcBorders>
          </w:tcPr>
          <w:p w14:paraId="52B29B85" w14:textId="675A773F" w:rsidR="00F816E8" w:rsidRDefault="00F816E8" w:rsidP="001F7213">
            <w:pPr>
              <w:pStyle w:val="TAL"/>
            </w:pPr>
            <w:r>
              <w:t xml:space="preserve">5G PKMF address information </w:t>
            </w:r>
            <w:r w:rsidR="00873944">
              <w:t xml:space="preserve">(octet </w:t>
            </w:r>
            <w:r w:rsidR="00873944">
              <w:rPr>
                <w:noProof/>
              </w:rPr>
              <w:t>l</w:t>
            </w:r>
            <w:r w:rsidR="00210556">
              <w:rPr>
                <w:noProof/>
              </w:rPr>
              <w:t>+1</w:t>
            </w:r>
            <w:r w:rsidR="00873944">
              <w:t xml:space="preserve"> to o</w:t>
            </w:r>
            <w:r w:rsidR="00873944">
              <w:rPr>
                <w:rFonts w:hint="eastAsia"/>
                <w:lang w:eastAsia="zh-CN"/>
              </w:rPr>
              <w:t>6</w:t>
            </w:r>
            <w:r w:rsidR="00873944">
              <w:t>)</w:t>
            </w:r>
            <w:r>
              <w:t>:</w:t>
            </w:r>
          </w:p>
          <w:p w14:paraId="290531C2" w14:textId="77777777" w:rsidR="00F816E8" w:rsidRDefault="00F816E8"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7529D4B" w14:textId="77777777" w:rsidR="00F816E8" w:rsidRPr="00256873" w:rsidRDefault="00F816E8" w:rsidP="001F7213">
            <w:pPr>
              <w:pStyle w:val="TAL"/>
              <w:rPr>
                <w:noProof/>
              </w:rPr>
            </w:pPr>
          </w:p>
        </w:tc>
      </w:tr>
      <w:tr w:rsidR="002A5CB5" w14:paraId="62F210CF" w14:textId="77777777" w:rsidTr="00873944">
        <w:trPr>
          <w:gridBefore w:val="2"/>
          <w:wBefore w:w="146" w:type="dxa"/>
          <w:cantSplit/>
          <w:jc w:val="center"/>
        </w:trPr>
        <w:tc>
          <w:tcPr>
            <w:tcW w:w="7094" w:type="dxa"/>
            <w:gridSpan w:val="3"/>
            <w:tcBorders>
              <w:top w:val="nil"/>
              <w:left w:val="single" w:sz="4" w:space="0" w:color="auto"/>
              <w:bottom w:val="single" w:sz="4" w:space="0" w:color="auto"/>
              <w:right w:val="single" w:sz="4" w:space="0" w:color="auto"/>
            </w:tcBorders>
          </w:tcPr>
          <w:p w14:paraId="1BF00B66" w14:textId="77777777" w:rsidR="002A5CB5" w:rsidRPr="00776A2A" w:rsidRDefault="002A5CB5" w:rsidP="00616E32">
            <w:pPr>
              <w:pStyle w:val="TAL"/>
            </w:pPr>
            <w:r>
              <w:t xml:space="preserve">If the length of </w:t>
            </w:r>
            <w:proofErr w:type="spellStart"/>
            <w:r>
              <w:t>ProSeP</w:t>
            </w:r>
            <w:proofErr w:type="spellEnd"/>
            <w:r>
              <w:t xml:space="preserve"> info contents field is bigger than indicated in figure 5.14.2.1, receiving entity shall ignore any superfluous octets located at the end of the </w:t>
            </w:r>
            <w:proofErr w:type="spellStart"/>
            <w:r>
              <w:t>ProSeP</w:t>
            </w:r>
            <w:proofErr w:type="spellEnd"/>
            <w:r>
              <w:t xml:space="preserve"> info contents.</w:t>
            </w:r>
          </w:p>
        </w:tc>
      </w:tr>
    </w:tbl>
    <w:p w14:paraId="551BEB9A"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2A5CB5" w14:paraId="698775F1" w14:textId="77777777" w:rsidTr="00B335F8">
        <w:trPr>
          <w:gridBefore w:val="1"/>
          <w:wBefore w:w="42" w:type="dxa"/>
          <w:cantSplit/>
          <w:jc w:val="center"/>
        </w:trPr>
        <w:tc>
          <w:tcPr>
            <w:tcW w:w="708" w:type="dxa"/>
            <w:hideMark/>
          </w:tcPr>
          <w:p w14:paraId="2B2A5EEB" w14:textId="77777777" w:rsidR="002A5CB5" w:rsidRDefault="002A5CB5" w:rsidP="00616E32">
            <w:pPr>
              <w:pStyle w:val="TAC"/>
            </w:pPr>
            <w:r>
              <w:t>8</w:t>
            </w:r>
          </w:p>
        </w:tc>
        <w:tc>
          <w:tcPr>
            <w:tcW w:w="709" w:type="dxa"/>
            <w:hideMark/>
          </w:tcPr>
          <w:p w14:paraId="13882D66" w14:textId="77777777" w:rsidR="002A5CB5" w:rsidRDefault="002A5CB5" w:rsidP="00616E32">
            <w:pPr>
              <w:pStyle w:val="TAC"/>
            </w:pPr>
            <w:r>
              <w:t>7</w:t>
            </w:r>
          </w:p>
        </w:tc>
        <w:tc>
          <w:tcPr>
            <w:tcW w:w="709" w:type="dxa"/>
            <w:hideMark/>
          </w:tcPr>
          <w:p w14:paraId="6A42553A" w14:textId="77777777" w:rsidR="002A5CB5" w:rsidRDefault="002A5CB5" w:rsidP="00616E32">
            <w:pPr>
              <w:pStyle w:val="TAC"/>
            </w:pPr>
            <w:r>
              <w:t>6</w:t>
            </w:r>
          </w:p>
        </w:tc>
        <w:tc>
          <w:tcPr>
            <w:tcW w:w="709" w:type="dxa"/>
            <w:hideMark/>
          </w:tcPr>
          <w:p w14:paraId="0DCC9499" w14:textId="77777777" w:rsidR="002A5CB5" w:rsidRDefault="002A5CB5" w:rsidP="00616E32">
            <w:pPr>
              <w:pStyle w:val="TAC"/>
            </w:pPr>
            <w:r>
              <w:t>5</w:t>
            </w:r>
          </w:p>
        </w:tc>
        <w:tc>
          <w:tcPr>
            <w:tcW w:w="709" w:type="dxa"/>
            <w:hideMark/>
          </w:tcPr>
          <w:p w14:paraId="7C6D7517" w14:textId="77777777" w:rsidR="002A5CB5" w:rsidRDefault="002A5CB5" w:rsidP="00616E32">
            <w:pPr>
              <w:pStyle w:val="TAC"/>
            </w:pPr>
            <w:r>
              <w:t>4</w:t>
            </w:r>
          </w:p>
        </w:tc>
        <w:tc>
          <w:tcPr>
            <w:tcW w:w="709" w:type="dxa"/>
            <w:hideMark/>
          </w:tcPr>
          <w:p w14:paraId="0E31E673" w14:textId="77777777" w:rsidR="002A5CB5" w:rsidRDefault="002A5CB5" w:rsidP="00616E32">
            <w:pPr>
              <w:pStyle w:val="TAC"/>
            </w:pPr>
            <w:r>
              <w:t>3</w:t>
            </w:r>
          </w:p>
        </w:tc>
        <w:tc>
          <w:tcPr>
            <w:tcW w:w="709" w:type="dxa"/>
            <w:hideMark/>
          </w:tcPr>
          <w:p w14:paraId="2B627D41" w14:textId="77777777" w:rsidR="002A5CB5" w:rsidRDefault="002A5CB5" w:rsidP="00616E32">
            <w:pPr>
              <w:pStyle w:val="TAC"/>
            </w:pPr>
            <w:r>
              <w:t>2</w:t>
            </w:r>
          </w:p>
        </w:tc>
        <w:tc>
          <w:tcPr>
            <w:tcW w:w="709" w:type="dxa"/>
            <w:hideMark/>
          </w:tcPr>
          <w:p w14:paraId="7C6BF848" w14:textId="77777777" w:rsidR="002A5CB5" w:rsidRDefault="002A5CB5" w:rsidP="00616E32">
            <w:pPr>
              <w:pStyle w:val="TAC"/>
            </w:pPr>
            <w:r>
              <w:t>1</w:t>
            </w:r>
          </w:p>
        </w:tc>
        <w:tc>
          <w:tcPr>
            <w:tcW w:w="1346" w:type="dxa"/>
          </w:tcPr>
          <w:p w14:paraId="5520E1E8" w14:textId="77777777" w:rsidR="002A5CB5" w:rsidRDefault="002A5CB5" w:rsidP="00616E32">
            <w:pPr>
              <w:pStyle w:val="TAL"/>
            </w:pPr>
          </w:p>
        </w:tc>
      </w:tr>
      <w:tr w:rsidR="002A5CB5" w14:paraId="7AC0A959" w14:textId="77777777" w:rsidTr="00B335F8">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0CC497A3" w14:textId="77777777" w:rsidR="002A5CB5" w:rsidRDefault="002A5CB5" w:rsidP="00616E32">
            <w:pPr>
              <w:pStyle w:val="TAC"/>
              <w:rPr>
                <w:noProof/>
              </w:rPr>
            </w:pPr>
          </w:p>
          <w:p w14:paraId="6CFA1012" w14:textId="77777777" w:rsidR="002A5CB5" w:rsidRDefault="002A5CB5" w:rsidP="00616E32">
            <w:pPr>
              <w:pStyle w:val="TAC"/>
            </w:pPr>
            <w:r>
              <w:rPr>
                <w:noProof/>
              </w:rPr>
              <w:t>Length of served by NG-RAN</w:t>
            </w:r>
            <w:r>
              <w:t xml:space="preserve"> </w:t>
            </w:r>
            <w:r>
              <w:rPr>
                <w:noProof/>
              </w:rPr>
              <w:t>contents</w:t>
            </w:r>
          </w:p>
        </w:tc>
        <w:tc>
          <w:tcPr>
            <w:tcW w:w="1346" w:type="dxa"/>
          </w:tcPr>
          <w:p w14:paraId="504763CC" w14:textId="77777777" w:rsidR="002A5CB5" w:rsidRDefault="002A5CB5" w:rsidP="00616E32">
            <w:pPr>
              <w:pStyle w:val="TAL"/>
            </w:pPr>
            <w:r>
              <w:t>octet k+8</w:t>
            </w:r>
          </w:p>
          <w:p w14:paraId="5DCC5A41" w14:textId="77777777" w:rsidR="002A5CB5" w:rsidRDefault="002A5CB5" w:rsidP="00616E32">
            <w:pPr>
              <w:pStyle w:val="TAL"/>
            </w:pPr>
          </w:p>
          <w:p w14:paraId="03AF64F4" w14:textId="77777777" w:rsidR="002A5CB5" w:rsidRDefault="002A5CB5" w:rsidP="00616E32">
            <w:pPr>
              <w:pStyle w:val="TAL"/>
            </w:pPr>
            <w:r>
              <w:t>octet k+9</w:t>
            </w:r>
          </w:p>
        </w:tc>
      </w:tr>
      <w:tr w:rsidR="002A5CB5" w14:paraId="2877C693" w14:textId="77777777" w:rsidTr="00B335F8">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2DAAD3" w14:textId="77777777" w:rsidR="002A5CB5" w:rsidRDefault="002A5CB5" w:rsidP="00616E32">
            <w:pPr>
              <w:pStyle w:val="TAC"/>
            </w:pPr>
          </w:p>
          <w:p w14:paraId="0EFF4549" w14:textId="77777777" w:rsidR="002A5CB5" w:rsidRDefault="002A5CB5" w:rsidP="00616E32">
            <w:pPr>
              <w:pStyle w:val="TAC"/>
            </w:pPr>
            <w:r>
              <w:t>Authorized PLMN list for layer-3 end UE</w:t>
            </w:r>
          </w:p>
        </w:tc>
        <w:tc>
          <w:tcPr>
            <w:tcW w:w="1346" w:type="dxa"/>
            <w:tcBorders>
              <w:top w:val="nil"/>
              <w:left w:val="single" w:sz="6" w:space="0" w:color="auto"/>
              <w:bottom w:val="nil"/>
              <w:right w:val="nil"/>
            </w:tcBorders>
          </w:tcPr>
          <w:p w14:paraId="7211B2D2" w14:textId="77777777" w:rsidR="002A5CB5" w:rsidRDefault="002A5CB5" w:rsidP="00616E32">
            <w:pPr>
              <w:pStyle w:val="TAL"/>
            </w:pPr>
            <w:r>
              <w:t>octet k+10</w:t>
            </w:r>
          </w:p>
          <w:p w14:paraId="2C061010" w14:textId="77777777" w:rsidR="002A5CB5" w:rsidRDefault="002A5CB5" w:rsidP="00616E32">
            <w:pPr>
              <w:pStyle w:val="TAL"/>
            </w:pPr>
          </w:p>
          <w:p w14:paraId="7FA2ED55" w14:textId="77777777" w:rsidR="002A5CB5" w:rsidRDefault="002A5CB5" w:rsidP="00616E32">
            <w:pPr>
              <w:pStyle w:val="TAL"/>
              <w:rPr>
                <w:lang w:eastAsia="zh-CN"/>
              </w:rPr>
            </w:pPr>
            <w:r>
              <w:t>octet o</w:t>
            </w:r>
            <w:r>
              <w:rPr>
                <w:rFonts w:hint="eastAsia"/>
                <w:lang w:eastAsia="zh-CN"/>
              </w:rPr>
              <w:t>1</w:t>
            </w:r>
          </w:p>
        </w:tc>
      </w:tr>
      <w:tr w:rsidR="00B335F8" w:rsidRPr="0027632B" w14:paraId="19A1F268" w14:textId="77777777" w:rsidTr="00B335F8">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31F439BB" w14:textId="77777777" w:rsidR="00B335F8" w:rsidRPr="0027632B" w:rsidRDefault="00B335F8" w:rsidP="00D35FA0">
            <w:pPr>
              <w:pStyle w:val="TAC"/>
            </w:pPr>
            <w:r w:rsidRPr="0027632B">
              <w:t>0</w:t>
            </w:r>
          </w:p>
          <w:p w14:paraId="0157917B"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774C74B" w14:textId="77777777" w:rsidR="00B335F8" w:rsidRPr="0027632B" w:rsidRDefault="00B335F8" w:rsidP="00D35FA0">
            <w:pPr>
              <w:pStyle w:val="TAC"/>
            </w:pPr>
            <w:r w:rsidRPr="0027632B">
              <w:t>0</w:t>
            </w:r>
          </w:p>
          <w:p w14:paraId="760E5725"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F32160D" w14:textId="77777777" w:rsidR="00B335F8" w:rsidRPr="0027632B" w:rsidRDefault="00B335F8" w:rsidP="00D35FA0">
            <w:pPr>
              <w:pStyle w:val="TAC"/>
            </w:pPr>
            <w:r w:rsidRPr="0027632B">
              <w:t>0</w:t>
            </w:r>
          </w:p>
          <w:p w14:paraId="5F84A64B"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EEC8693" w14:textId="77777777" w:rsidR="00B335F8" w:rsidRPr="0027632B" w:rsidRDefault="00B335F8" w:rsidP="00D35FA0">
            <w:pPr>
              <w:pStyle w:val="TAC"/>
            </w:pPr>
            <w:r w:rsidRPr="0027632B">
              <w:t>0</w:t>
            </w:r>
          </w:p>
          <w:p w14:paraId="52F3B4DB"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A6E0E59" w14:textId="77777777" w:rsidR="00B335F8" w:rsidRPr="00EE5FD8" w:rsidRDefault="00B335F8" w:rsidP="00D35FA0">
            <w:pPr>
              <w:pStyle w:val="TAC"/>
            </w:pPr>
            <w:r w:rsidRPr="00EE5FD8">
              <w:t>0</w:t>
            </w:r>
          </w:p>
          <w:p w14:paraId="1B294F8A"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ADD277E" w14:textId="77777777" w:rsidR="00B335F8" w:rsidRPr="00EE5FD8" w:rsidRDefault="00B335F8" w:rsidP="00D35FA0">
            <w:pPr>
              <w:pStyle w:val="TAC"/>
            </w:pPr>
            <w:r w:rsidRPr="00EE5FD8">
              <w:t>0</w:t>
            </w:r>
          </w:p>
          <w:p w14:paraId="3140D5C1"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F5523CF" w14:textId="77777777" w:rsidR="00B335F8" w:rsidRPr="00EE5FD8" w:rsidRDefault="00B335F8" w:rsidP="00D35FA0">
            <w:pPr>
              <w:pStyle w:val="TAC"/>
            </w:pPr>
            <w:r w:rsidRPr="00EE5FD8">
              <w:t>0</w:t>
            </w:r>
          </w:p>
          <w:p w14:paraId="204B75BF"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F0E70C" w14:textId="77777777" w:rsidR="00B335F8" w:rsidRPr="0027632B" w:rsidRDefault="00B335F8" w:rsidP="00D35FA0">
            <w:pPr>
              <w:pStyle w:val="TAC"/>
            </w:pPr>
            <w:r>
              <w:t>SNAI</w:t>
            </w:r>
          </w:p>
        </w:tc>
        <w:tc>
          <w:tcPr>
            <w:tcW w:w="1346" w:type="dxa"/>
            <w:tcBorders>
              <w:top w:val="nil"/>
              <w:left w:val="single" w:sz="6" w:space="0" w:color="auto"/>
              <w:bottom w:val="nil"/>
              <w:right w:val="nil"/>
            </w:tcBorders>
            <w:hideMark/>
          </w:tcPr>
          <w:p w14:paraId="79DC75D9" w14:textId="77777777" w:rsidR="00B335F8" w:rsidRPr="0027632B" w:rsidRDefault="00B335F8" w:rsidP="00D35FA0">
            <w:pPr>
              <w:pStyle w:val="TAC"/>
              <w:jc w:val="left"/>
            </w:pPr>
            <w:r w:rsidRPr="0027632B">
              <w:t>octet o</w:t>
            </w:r>
            <w:r>
              <w:t>1</w:t>
            </w:r>
            <w:r w:rsidRPr="0027632B">
              <w:t>+</w:t>
            </w:r>
            <w:r>
              <w:t>1</w:t>
            </w:r>
          </w:p>
        </w:tc>
      </w:tr>
    </w:tbl>
    <w:p w14:paraId="1609B013" w14:textId="77777777" w:rsidR="002A5CB5" w:rsidRDefault="002A5CB5" w:rsidP="002A5CB5">
      <w:pPr>
        <w:pStyle w:val="TF"/>
      </w:pPr>
      <w:bookmarkStart w:id="764" w:name="_CRFigure5_14_2_2"/>
      <w:r>
        <w:t>Figure </w:t>
      </w:r>
      <w:bookmarkEnd w:id="764"/>
      <w:r>
        <w:t>5.14.2.2: Served by NG-RAN</w:t>
      </w:r>
    </w:p>
    <w:p w14:paraId="045EF80B" w14:textId="77777777" w:rsidR="002A5CB5" w:rsidRDefault="002A5CB5" w:rsidP="002A5CB5">
      <w:pPr>
        <w:pStyle w:val="TH"/>
      </w:pPr>
      <w:bookmarkStart w:id="765" w:name="_CRTable5_14_2_2"/>
      <w:r>
        <w:lastRenderedPageBreak/>
        <w:t>Table </w:t>
      </w:r>
      <w:bookmarkEnd w:id="765"/>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2A5CB5" w14:paraId="6C99A052" w14:textId="77777777" w:rsidTr="00B335F8">
        <w:trPr>
          <w:gridBefore w:val="1"/>
          <w:wBefore w:w="73" w:type="dxa"/>
          <w:cantSplit/>
          <w:jc w:val="center"/>
        </w:trPr>
        <w:tc>
          <w:tcPr>
            <w:tcW w:w="7094" w:type="dxa"/>
            <w:gridSpan w:val="2"/>
            <w:hideMark/>
          </w:tcPr>
          <w:p w14:paraId="4A5E6376" w14:textId="77777777" w:rsidR="002A5CB5" w:rsidRDefault="002A5CB5" w:rsidP="00616E32">
            <w:pPr>
              <w:pStyle w:val="TAL"/>
            </w:pPr>
            <w:r>
              <w:t>Authorized PLMN list for layer-3 end UE:</w:t>
            </w:r>
          </w:p>
          <w:p w14:paraId="221A78D1" w14:textId="77777777" w:rsidR="002A5CB5" w:rsidRDefault="002A5CB5" w:rsidP="00616E32">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2A5CB5" w:rsidRPr="000221A9" w14:paraId="43394F8E" w14:textId="77777777" w:rsidTr="00B335F8">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5CA8650B" w14:textId="77777777" w:rsidR="002A5CB5" w:rsidRPr="000221A9" w:rsidDel="00CA791F" w:rsidRDefault="002A5CB5" w:rsidP="00616E32">
            <w:pPr>
              <w:pStyle w:val="TAL"/>
            </w:pPr>
          </w:p>
        </w:tc>
      </w:tr>
      <w:tr w:rsidR="002A5CB5" w:rsidRPr="000221A9" w14:paraId="11397A13" w14:textId="77777777" w:rsidTr="00B335F8">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8ADDE65" w14:textId="77777777" w:rsidR="002A5CB5" w:rsidRPr="000221A9" w:rsidDel="00CA791F" w:rsidRDefault="002A5CB5" w:rsidP="00616E32">
            <w:pPr>
              <w:pStyle w:val="TAL"/>
            </w:pPr>
            <w:r w:rsidRPr="000221A9">
              <w:t>If the length of Served by NG-RAN field is bigger than indicated in figure 5.5.2.2, receiving entity shall ignore any superfluous octets located at the end of the Served by NG-RAN.</w:t>
            </w:r>
          </w:p>
        </w:tc>
      </w:tr>
      <w:tr w:rsidR="00B335F8" w:rsidRPr="000221A9" w14:paraId="3C20FBCF"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7C90051C" w14:textId="77777777" w:rsidR="00B335F8" w:rsidRPr="000221A9" w:rsidRDefault="00B335F8" w:rsidP="00D35FA0">
            <w:pPr>
              <w:pStyle w:val="TAL"/>
            </w:pPr>
          </w:p>
        </w:tc>
      </w:tr>
      <w:tr w:rsidR="00B335F8" w:rsidRPr="000221A9" w:rsidDel="00CA791F" w14:paraId="4E1C0C08"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5868F8C2" w14:textId="77777777" w:rsidR="00B335F8" w:rsidRPr="000221A9" w:rsidDel="00CA791F" w:rsidRDefault="00B335F8" w:rsidP="00D35FA0">
            <w:pPr>
              <w:pStyle w:val="TAL"/>
            </w:pPr>
            <w:r w:rsidRPr="000221A9">
              <w:t xml:space="preserve">Subscribed SNPN </w:t>
            </w:r>
            <w:r w:rsidRPr="007265BD">
              <w:t xml:space="preserve">authorization </w:t>
            </w:r>
            <w:r w:rsidRPr="000221A9">
              <w:t>indicator (SN</w:t>
            </w:r>
            <w:r>
              <w:t>A</w:t>
            </w:r>
            <w:r w:rsidRPr="000221A9">
              <w:t>I) (octet o1+1 bit 1)</w:t>
            </w:r>
          </w:p>
        </w:tc>
      </w:tr>
      <w:tr w:rsidR="00B335F8" w:rsidRPr="000221A9" w:rsidDel="00CA791F" w14:paraId="04C75837"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5067BC7" w14:textId="77777777" w:rsidR="00B335F8" w:rsidRPr="000221A9" w:rsidDel="00CA791F" w:rsidRDefault="00B335F8" w:rsidP="00D35FA0">
            <w:pPr>
              <w:pStyle w:val="TAL"/>
            </w:pPr>
            <w:r w:rsidRPr="000221A9">
              <w:t>Bit</w:t>
            </w:r>
          </w:p>
        </w:tc>
      </w:tr>
      <w:tr w:rsidR="00B335F8" w:rsidRPr="000221A9" w14:paraId="204712D6"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6E8FDE11" w14:textId="77777777" w:rsidR="00B335F8" w:rsidRPr="000221A9" w:rsidRDefault="00B335F8" w:rsidP="00D35FA0">
            <w:pPr>
              <w:pStyle w:val="TAL"/>
              <w:rPr>
                <w:b/>
                <w:bCs/>
              </w:rPr>
            </w:pPr>
            <w:r w:rsidRPr="000221A9">
              <w:rPr>
                <w:b/>
                <w:bCs/>
              </w:rPr>
              <w:t>1</w:t>
            </w:r>
          </w:p>
        </w:tc>
      </w:tr>
      <w:tr w:rsidR="00B335F8" w:rsidRPr="000221A9" w14:paraId="18ECEDEA" w14:textId="77777777" w:rsidTr="00B335F8">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61AA5B81" w14:textId="77777777" w:rsidR="00B335F8" w:rsidRPr="000221A9" w:rsidRDefault="00B335F8" w:rsidP="00D35FA0">
            <w:pPr>
              <w:pStyle w:val="TAL"/>
            </w:pPr>
            <w:r w:rsidRPr="000221A9">
              <w:t>0</w:t>
            </w:r>
          </w:p>
        </w:tc>
        <w:tc>
          <w:tcPr>
            <w:tcW w:w="6815" w:type="dxa"/>
            <w:tcBorders>
              <w:top w:val="nil"/>
              <w:left w:val="nil"/>
              <w:bottom w:val="nil"/>
              <w:right w:val="single" w:sz="4" w:space="0" w:color="auto"/>
            </w:tcBorders>
          </w:tcPr>
          <w:p w14:paraId="5F8553CE" w14:textId="77777777" w:rsidR="00B335F8" w:rsidRPr="000221A9" w:rsidRDefault="00B335F8" w:rsidP="00D35FA0">
            <w:pPr>
              <w:pStyle w:val="TAL"/>
            </w:pPr>
            <w:r w:rsidRPr="000221A9">
              <w:t>Subscribed SNPN is</w:t>
            </w:r>
            <w:r>
              <w:t xml:space="preserve"> </w:t>
            </w:r>
            <w:r w:rsidRPr="00412291">
              <w:t>not authorized</w:t>
            </w:r>
          </w:p>
        </w:tc>
      </w:tr>
      <w:tr w:rsidR="00B335F8" w:rsidRPr="000221A9" w14:paraId="4BC74881" w14:textId="77777777" w:rsidTr="00B335F8">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546FE8F2" w14:textId="77777777" w:rsidR="00B335F8" w:rsidRPr="000221A9" w:rsidRDefault="00B335F8" w:rsidP="00D35FA0">
            <w:pPr>
              <w:pStyle w:val="TAL"/>
            </w:pPr>
            <w:r w:rsidRPr="000221A9">
              <w:t>1</w:t>
            </w:r>
          </w:p>
        </w:tc>
        <w:tc>
          <w:tcPr>
            <w:tcW w:w="6815" w:type="dxa"/>
            <w:tcBorders>
              <w:top w:val="nil"/>
              <w:left w:val="nil"/>
              <w:bottom w:val="nil"/>
              <w:right w:val="single" w:sz="4" w:space="0" w:color="auto"/>
            </w:tcBorders>
          </w:tcPr>
          <w:p w14:paraId="64487BEE" w14:textId="77777777" w:rsidR="00B335F8" w:rsidRPr="000221A9" w:rsidRDefault="00B335F8" w:rsidP="00D35FA0">
            <w:pPr>
              <w:pStyle w:val="TAL"/>
            </w:pPr>
            <w:r w:rsidRPr="000221A9">
              <w:t>Subscribed SNPN is</w:t>
            </w:r>
            <w:r>
              <w:t xml:space="preserve"> </w:t>
            </w:r>
            <w:r w:rsidRPr="00412291">
              <w:t>authorized</w:t>
            </w:r>
          </w:p>
        </w:tc>
      </w:tr>
      <w:tr w:rsidR="00B335F8" w14:paraId="34BBC8E7" w14:textId="77777777" w:rsidTr="00B335F8">
        <w:trPr>
          <w:gridBefore w:val="1"/>
          <w:wBefore w:w="73" w:type="dxa"/>
          <w:cantSplit/>
          <w:jc w:val="center"/>
        </w:trPr>
        <w:tc>
          <w:tcPr>
            <w:tcW w:w="7094" w:type="dxa"/>
            <w:gridSpan w:val="2"/>
          </w:tcPr>
          <w:p w14:paraId="6B764ED9" w14:textId="77777777" w:rsidR="00B335F8" w:rsidRDefault="00B335F8" w:rsidP="00616E32">
            <w:pPr>
              <w:pStyle w:val="TAL"/>
            </w:pPr>
          </w:p>
        </w:tc>
      </w:tr>
    </w:tbl>
    <w:p w14:paraId="14667AC4"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1E3CEF84" w14:textId="77777777" w:rsidTr="00616E32">
        <w:trPr>
          <w:cantSplit/>
          <w:jc w:val="center"/>
        </w:trPr>
        <w:tc>
          <w:tcPr>
            <w:tcW w:w="708" w:type="dxa"/>
            <w:hideMark/>
          </w:tcPr>
          <w:p w14:paraId="3A806C79" w14:textId="77777777" w:rsidR="002A5CB5" w:rsidRDefault="002A5CB5" w:rsidP="00616E32">
            <w:pPr>
              <w:pStyle w:val="TAC"/>
            </w:pPr>
            <w:r>
              <w:t>8</w:t>
            </w:r>
          </w:p>
        </w:tc>
        <w:tc>
          <w:tcPr>
            <w:tcW w:w="709" w:type="dxa"/>
            <w:hideMark/>
          </w:tcPr>
          <w:p w14:paraId="6BCE2B6E" w14:textId="77777777" w:rsidR="002A5CB5" w:rsidRDefault="002A5CB5" w:rsidP="00616E32">
            <w:pPr>
              <w:pStyle w:val="TAC"/>
            </w:pPr>
            <w:r>
              <w:t>7</w:t>
            </w:r>
          </w:p>
        </w:tc>
        <w:tc>
          <w:tcPr>
            <w:tcW w:w="709" w:type="dxa"/>
            <w:hideMark/>
          </w:tcPr>
          <w:p w14:paraId="5F65141E" w14:textId="77777777" w:rsidR="002A5CB5" w:rsidRDefault="002A5CB5" w:rsidP="00616E32">
            <w:pPr>
              <w:pStyle w:val="TAC"/>
            </w:pPr>
            <w:r>
              <w:t>6</w:t>
            </w:r>
          </w:p>
        </w:tc>
        <w:tc>
          <w:tcPr>
            <w:tcW w:w="709" w:type="dxa"/>
            <w:hideMark/>
          </w:tcPr>
          <w:p w14:paraId="43C1B829" w14:textId="77777777" w:rsidR="002A5CB5" w:rsidRDefault="002A5CB5" w:rsidP="00616E32">
            <w:pPr>
              <w:pStyle w:val="TAC"/>
            </w:pPr>
            <w:r>
              <w:t>5</w:t>
            </w:r>
          </w:p>
        </w:tc>
        <w:tc>
          <w:tcPr>
            <w:tcW w:w="709" w:type="dxa"/>
            <w:hideMark/>
          </w:tcPr>
          <w:p w14:paraId="79C2E0FF" w14:textId="77777777" w:rsidR="002A5CB5" w:rsidRDefault="002A5CB5" w:rsidP="00616E32">
            <w:pPr>
              <w:pStyle w:val="TAC"/>
            </w:pPr>
            <w:r>
              <w:t>4</w:t>
            </w:r>
          </w:p>
        </w:tc>
        <w:tc>
          <w:tcPr>
            <w:tcW w:w="709" w:type="dxa"/>
            <w:hideMark/>
          </w:tcPr>
          <w:p w14:paraId="443E8A40" w14:textId="77777777" w:rsidR="002A5CB5" w:rsidRDefault="002A5CB5" w:rsidP="00616E32">
            <w:pPr>
              <w:pStyle w:val="TAC"/>
            </w:pPr>
            <w:r>
              <w:t>3</w:t>
            </w:r>
          </w:p>
        </w:tc>
        <w:tc>
          <w:tcPr>
            <w:tcW w:w="709" w:type="dxa"/>
            <w:hideMark/>
          </w:tcPr>
          <w:p w14:paraId="2E4A9D95" w14:textId="77777777" w:rsidR="002A5CB5" w:rsidRDefault="002A5CB5" w:rsidP="00616E32">
            <w:pPr>
              <w:pStyle w:val="TAC"/>
            </w:pPr>
            <w:r>
              <w:t>2</w:t>
            </w:r>
          </w:p>
        </w:tc>
        <w:tc>
          <w:tcPr>
            <w:tcW w:w="709" w:type="dxa"/>
            <w:hideMark/>
          </w:tcPr>
          <w:p w14:paraId="7F8C18EB" w14:textId="77777777" w:rsidR="002A5CB5" w:rsidRDefault="002A5CB5" w:rsidP="00616E32">
            <w:pPr>
              <w:pStyle w:val="TAC"/>
            </w:pPr>
            <w:r>
              <w:t>1</w:t>
            </w:r>
          </w:p>
        </w:tc>
        <w:tc>
          <w:tcPr>
            <w:tcW w:w="1416" w:type="dxa"/>
          </w:tcPr>
          <w:p w14:paraId="3CA4EDA0" w14:textId="77777777" w:rsidR="002A5CB5" w:rsidRDefault="002A5CB5" w:rsidP="00616E32">
            <w:pPr>
              <w:pStyle w:val="TAL"/>
            </w:pPr>
          </w:p>
        </w:tc>
      </w:tr>
      <w:tr w:rsidR="002A5CB5" w14:paraId="6963619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D4D02" w14:textId="77777777" w:rsidR="002A5CB5" w:rsidRDefault="002A5CB5" w:rsidP="00616E32">
            <w:pPr>
              <w:pStyle w:val="TAC"/>
            </w:pPr>
          </w:p>
          <w:p w14:paraId="53400617" w14:textId="77777777" w:rsidR="002A5CB5" w:rsidRDefault="002A5CB5" w:rsidP="00616E32">
            <w:pPr>
              <w:pStyle w:val="TAC"/>
            </w:pPr>
            <w:r>
              <w:t>Length of not served by NG-RAN contents</w:t>
            </w:r>
          </w:p>
        </w:tc>
        <w:tc>
          <w:tcPr>
            <w:tcW w:w="1416" w:type="dxa"/>
            <w:tcBorders>
              <w:top w:val="nil"/>
              <w:left w:val="single" w:sz="6" w:space="0" w:color="auto"/>
              <w:bottom w:val="nil"/>
              <w:right w:val="nil"/>
            </w:tcBorders>
          </w:tcPr>
          <w:p w14:paraId="5A367B51" w14:textId="77777777" w:rsidR="002A5CB5" w:rsidRDefault="002A5CB5" w:rsidP="00616E32">
            <w:pPr>
              <w:pStyle w:val="TAL"/>
            </w:pPr>
            <w:r>
              <w:t>octet o1+1</w:t>
            </w:r>
          </w:p>
          <w:p w14:paraId="7725BFE5" w14:textId="77777777" w:rsidR="002A5CB5" w:rsidRDefault="002A5CB5" w:rsidP="00616E32">
            <w:pPr>
              <w:pStyle w:val="TAL"/>
            </w:pPr>
          </w:p>
          <w:p w14:paraId="7E3F9C7D" w14:textId="77777777" w:rsidR="002A5CB5" w:rsidRDefault="002A5CB5" w:rsidP="00616E32">
            <w:pPr>
              <w:pStyle w:val="TAL"/>
            </w:pPr>
            <w:r>
              <w:t>octet o1+2</w:t>
            </w:r>
          </w:p>
        </w:tc>
      </w:tr>
      <w:tr w:rsidR="002A5CB5" w14:paraId="7D32ED2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E21" w14:textId="77777777" w:rsidR="002A5CB5" w:rsidRDefault="002A5CB5" w:rsidP="00616E32">
            <w:pPr>
              <w:pStyle w:val="TAC"/>
            </w:pPr>
          </w:p>
          <w:p w14:paraId="618498C2" w14:textId="77777777" w:rsidR="002A5CB5" w:rsidRDefault="002A5CB5" w:rsidP="00616E32">
            <w:pPr>
              <w:pStyle w:val="TAC"/>
            </w:pPr>
            <w:r>
              <w:rPr>
                <w:lang w:eastAsia="zh-CN"/>
              </w:rPr>
              <w:t>NR r</w:t>
            </w:r>
            <w:r>
              <w:t xml:space="preserve">adio parameters per geographical area list for </w:t>
            </w:r>
            <w:bookmarkStart w:id="766" w:name="OLE_LINK173"/>
            <w:r>
              <w:rPr>
                <w:rFonts w:hint="eastAsia"/>
                <w:lang w:eastAsia="zh-CN"/>
              </w:rPr>
              <w:t>multi-hop</w:t>
            </w:r>
            <w:bookmarkEnd w:id="766"/>
            <w:r>
              <w:rPr>
                <w:rFonts w:hint="eastAsia"/>
                <w:lang w:eastAsia="zh-CN"/>
              </w:rPr>
              <w:t xml:space="preserve"> </w:t>
            </w:r>
            <w:r>
              <w:t>UE-to-UE relay discovery</w:t>
            </w:r>
          </w:p>
        </w:tc>
        <w:tc>
          <w:tcPr>
            <w:tcW w:w="1416" w:type="dxa"/>
            <w:tcBorders>
              <w:top w:val="nil"/>
              <w:left w:val="single" w:sz="6" w:space="0" w:color="auto"/>
              <w:bottom w:val="nil"/>
              <w:right w:val="nil"/>
            </w:tcBorders>
          </w:tcPr>
          <w:p w14:paraId="36E54356" w14:textId="77777777" w:rsidR="002A5CB5" w:rsidRDefault="002A5CB5" w:rsidP="00616E32">
            <w:pPr>
              <w:pStyle w:val="TAL"/>
              <w:rPr>
                <w:lang w:eastAsia="zh-CN"/>
              </w:rPr>
            </w:pPr>
            <w:r>
              <w:t>octet o1+3</w:t>
            </w:r>
          </w:p>
          <w:p w14:paraId="1455138F" w14:textId="77777777" w:rsidR="002A5CB5" w:rsidRDefault="002A5CB5" w:rsidP="00616E32">
            <w:pPr>
              <w:pStyle w:val="TAL"/>
              <w:rPr>
                <w:lang w:eastAsia="zh-CN"/>
              </w:rPr>
            </w:pPr>
          </w:p>
          <w:p w14:paraId="1EDC1C35" w14:textId="77777777" w:rsidR="002A5CB5" w:rsidRDefault="002A5CB5" w:rsidP="00616E32">
            <w:pPr>
              <w:pStyle w:val="TAL"/>
              <w:rPr>
                <w:lang w:eastAsia="zh-CN"/>
              </w:rPr>
            </w:pPr>
            <w:r>
              <w:t>octet o</w:t>
            </w:r>
            <w:r>
              <w:rPr>
                <w:lang w:eastAsia="zh-CN"/>
              </w:rPr>
              <w:t>51</w:t>
            </w:r>
          </w:p>
        </w:tc>
      </w:tr>
      <w:tr w:rsidR="002A5CB5" w14:paraId="62E1AC6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FD698" w14:textId="77777777" w:rsidR="002A5CB5" w:rsidRDefault="002A5CB5" w:rsidP="00616E32">
            <w:pPr>
              <w:pStyle w:val="TAC"/>
            </w:pPr>
          </w:p>
          <w:p w14:paraId="4B984355" w14:textId="77777777" w:rsidR="002A5CB5" w:rsidRDefault="002A5CB5" w:rsidP="00616E32">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2B5C03F9" w14:textId="77777777" w:rsidR="002A5CB5" w:rsidRDefault="002A5CB5" w:rsidP="00616E32">
            <w:pPr>
              <w:pStyle w:val="TAL"/>
              <w:rPr>
                <w:lang w:eastAsia="zh-CN"/>
              </w:rPr>
            </w:pPr>
            <w:r>
              <w:t>octet o51+1</w:t>
            </w:r>
          </w:p>
          <w:p w14:paraId="0411371C" w14:textId="77777777" w:rsidR="002A5CB5" w:rsidRDefault="002A5CB5" w:rsidP="00616E32">
            <w:pPr>
              <w:pStyle w:val="TAL"/>
              <w:rPr>
                <w:lang w:eastAsia="zh-CN"/>
              </w:rPr>
            </w:pPr>
          </w:p>
          <w:p w14:paraId="237BE3DF" w14:textId="77777777" w:rsidR="002A5CB5" w:rsidRDefault="002A5CB5" w:rsidP="00616E32">
            <w:pPr>
              <w:pStyle w:val="TAL"/>
            </w:pPr>
            <w:r>
              <w:t>octet o10</w:t>
            </w:r>
          </w:p>
        </w:tc>
      </w:tr>
      <w:tr w:rsidR="002A5CB5" w14:paraId="020EE0B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4683" w14:textId="77777777" w:rsidR="002A5CB5" w:rsidRDefault="002A5CB5" w:rsidP="00616E32">
            <w:pPr>
              <w:pStyle w:val="TAC"/>
            </w:pPr>
          </w:p>
          <w:p w14:paraId="4DBDC790" w14:textId="77777777" w:rsidR="002A5CB5" w:rsidRDefault="002A5CB5" w:rsidP="00616E32">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049DAD18" w14:textId="77777777" w:rsidR="002A5CB5" w:rsidRDefault="002A5CB5" w:rsidP="00616E32">
            <w:pPr>
              <w:pStyle w:val="TAL"/>
            </w:pPr>
            <w:r>
              <w:t>octet o10+1</w:t>
            </w:r>
          </w:p>
          <w:p w14:paraId="300613AA" w14:textId="77777777" w:rsidR="002A5CB5" w:rsidRDefault="002A5CB5" w:rsidP="00616E32">
            <w:pPr>
              <w:pStyle w:val="TAL"/>
            </w:pPr>
          </w:p>
          <w:p w14:paraId="742D1F18" w14:textId="77777777" w:rsidR="002A5CB5" w:rsidRDefault="002A5CB5" w:rsidP="00616E32">
            <w:pPr>
              <w:pStyle w:val="TAL"/>
            </w:pPr>
            <w:r>
              <w:t>octet o</w:t>
            </w:r>
            <w:r>
              <w:rPr>
                <w:lang w:eastAsia="zh-CN"/>
              </w:rPr>
              <w:t>2-1</w:t>
            </w:r>
          </w:p>
        </w:tc>
      </w:tr>
      <w:tr w:rsidR="002A5CB5" w:rsidRPr="00042094" w14:paraId="38B9BC3C"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CFB635" w14:textId="77777777" w:rsidR="002A5CB5" w:rsidRPr="00042094" w:rsidRDefault="002A5CB5" w:rsidP="00616E32">
            <w:pPr>
              <w:pStyle w:val="TAC"/>
            </w:pPr>
            <w:r w:rsidRPr="00042094">
              <w:t>0</w:t>
            </w:r>
          </w:p>
          <w:p w14:paraId="2E8DCE0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267515" w14:textId="77777777" w:rsidR="002A5CB5" w:rsidRPr="00042094" w:rsidRDefault="002A5CB5" w:rsidP="00616E32">
            <w:pPr>
              <w:pStyle w:val="TAC"/>
            </w:pPr>
            <w:r w:rsidRPr="00042094">
              <w:t>0</w:t>
            </w:r>
          </w:p>
          <w:p w14:paraId="0B666E7D"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3A96C4D" w14:textId="77777777" w:rsidR="002A5CB5" w:rsidRPr="00042094" w:rsidRDefault="002A5CB5" w:rsidP="00616E32">
            <w:pPr>
              <w:pStyle w:val="TAC"/>
            </w:pPr>
            <w:r w:rsidRPr="00042094">
              <w:t>0</w:t>
            </w:r>
          </w:p>
          <w:p w14:paraId="45ACBD55"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E84D5C" w14:textId="77777777" w:rsidR="002A5CB5" w:rsidRPr="00042094" w:rsidRDefault="002A5CB5" w:rsidP="00616E32">
            <w:pPr>
              <w:pStyle w:val="TAC"/>
            </w:pPr>
            <w:r w:rsidRPr="00042094">
              <w:t>0</w:t>
            </w:r>
          </w:p>
          <w:p w14:paraId="00EC6FF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0B472" w14:textId="77777777" w:rsidR="002A5CB5" w:rsidRPr="00042094" w:rsidRDefault="002A5CB5" w:rsidP="00616E32">
            <w:pPr>
              <w:pStyle w:val="TAC"/>
            </w:pPr>
            <w:r w:rsidRPr="00042094">
              <w:t>0</w:t>
            </w:r>
          </w:p>
          <w:p w14:paraId="0F673F1A"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C8494" w14:textId="77777777" w:rsidR="002A5CB5" w:rsidRPr="00042094" w:rsidRDefault="002A5CB5" w:rsidP="00616E32">
            <w:pPr>
              <w:pStyle w:val="TAC"/>
            </w:pPr>
            <w:bookmarkStart w:id="767" w:name="OLE_LINK174"/>
            <w:bookmarkStart w:id="768" w:name="OLE_LINK175"/>
            <w:r w:rsidRPr="00042094">
              <w:t>0</w:t>
            </w:r>
          </w:p>
          <w:p w14:paraId="3AA6DF78" w14:textId="77777777" w:rsidR="002A5CB5" w:rsidRPr="00042094" w:rsidRDefault="002A5CB5" w:rsidP="00616E32">
            <w:pPr>
              <w:pStyle w:val="TAC"/>
            </w:pPr>
            <w:r w:rsidRPr="00042094">
              <w:t>Spare</w:t>
            </w:r>
            <w:bookmarkEnd w:id="767"/>
            <w:bookmarkEnd w:id="768"/>
          </w:p>
        </w:tc>
        <w:tc>
          <w:tcPr>
            <w:tcW w:w="709" w:type="dxa"/>
            <w:tcBorders>
              <w:top w:val="single" w:sz="6" w:space="0" w:color="auto"/>
              <w:left w:val="single" w:sz="6" w:space="0" w:color="auto"/>
              <w:bottom w:val="single" w:sz="6" w:space="0" w:color="auto"/>
              <w:right w:val="single" w:sz="6" w:space="0" w:color="auto"/>
            </w:tcBorders>
            <w:hideMark/>
          </w:tcPr>
          <w:p w14:paraId="2ED7DB8B" w14:textId="77777777" w:rsidR="002A5CB5" w:rsidRPr="00042094" w:rsidRDefault="002A5CB5" w:rsidP="00616E32">
            <w:pPr>
              <w:pStyle w:val="TAC"/>
            </w:pPr>
            <w:r w:rsidRPr="00042094">
              <w:t>0</w:t>
            </w:r>
          </w:p>
          <w:p w14:paraId="2A0E36AB" w14:textId="77777777" w:rsidR="002A5CB5" w:rsidRPr="00042094" w:rsidRDefault="002A5CB5" w:rsidP="00616E32">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54096C" w14:textId="77777777" w:rsidR="002A5CB5" w:rsidRPr="00042094" w:rsidRDefault="002A5CB5" w:rsidP="00616E32">
            <w:pPr>
              <w:pStyle w:val="TAC"/>
            </w:pPr>
            <w:r>
              <w:t>L3EUI</w:t>
            </w:r>
          </w:p>
        </w:tc>
        <w:tc>
          <w:tcPr>
            <w:tcW w:w="1416" w:type="dxa"/>
            <w:tcBorders>
              <w:top w:val="nil"/>
              <w:left w:val="single" w:sz="6" w:space="0" w:color="auto"/>
              <w:bottom w:val="nil"/>
              <w:right w:val="nil"/>
            </w:tcBorders>
            <w:hideMark/>
          </w:tcPr>
          <w:p w14:paraId="78FA6320" w14:textId="77777777" w:rsidR="002A5CB5" w:rsidRPr="00042094" w:rsidRDefault="002A5CB5" w:rsidP="00616E32">
            <w:pPr>
              <w:pStyle w:val="TAL"/>
            </w:pPr>
            <w:r w:rsidRPr="00042094">
              <w:t>octet o</w:t>
            </w:r>
            <w:r>
              <w:t>2</w:t>
            </w:r>
          </w:p>
        </w:tc>
      </w:tr>
    </w:tbl>
    <w:p w14:paraId="48771C25" w14:textId="77777777" w:rsidR="002A5CB5" w:rsidRDefault="002A5CB5" w:rsidP="002A5CB5">
      <w:pPr>
        <w:pStyle w:val="TF"/>
        <w:rPr>
          <w:noProof/>
        </w:rPr>
      </w:pPr>
      <w:bookmarkStart w:id="769" w:name="_CRFigure5_14_2_3"/>
      <w:r>
        <w:t>Figure </w:t>
      </w:r>
      <w:bookmarkEnd w:id="769"/>
      <w:r>
        <w:t>5.14.2.3: Not served by NG-RAN</w:t>
      </w:r>
    </w:p>
    <w:p w14:paraId="62CA81C9" w14:textId="77777777" w:rsidR="002A5CB5" w:rsidRDefault="002A5CB5" w:rsidP="002A5CB5">
      <w:pPr>
        <w:pStyle w:val="TH"/>
      </w:pPr>
      <w:bookmarkStart w:id="770" w:name="_CRTable5_14_2_3"/>
      <w:r>
        <w:lastRenderedPageBreak/>
        <w:t>Table </w:t>
      </w:r>
      <w:bookmarkEnd w:id="770"/>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FFDE3B7"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DE1F183" w14:textId="77777777" w:rsidR="002A5CB5" w:rsidRDefault="002A5CB5" w:rsidP="00616E32">
            <w:pPr>
              <w:pStyle w:val="TAL"/>
            </w:pPr>
            <w:r>
              <w:t xml:space="preserve">NR radio parameters per geographical area list for </w:t>
            </w:r>
            <w:bookmarkStart w:id="771" w:name="OLE_LINK176"/>
            <w:bookmarkStart w:id="772" w:name="OLE_LINK177"/>
            <w:r>
              <w:rPr>
                <w:rFonts w:hint="eastAsia"/>
                <w:lang w:eastAsia="zh-CN"/>
              </w:rPr>
              <w:t>multi-hop</w:t>
            </w:r>
            <w:bookmarkEnd w:id="771"/>
            <w:bookmarkEnd w:id="772"/>
            <w:r>
              <w:rPr>
                <w:rFonts w:hint="eastAsia"/>
                <w:lang w:eastAsia="zh-CN"/>
              </w:rPr>
              <w:t xml:space="preserve"> </w:t>
            </w:r>
            <w:r>
              <w:t>UE-to-UE relay discovery (octet o1+3 to o51):</w:t>
            </w:r>
          </w:p>
          <w:p w14:paraId="2FFADAE0" w14:textId="77777777" w:rsidR="002A5CB5" w:rsidRDefault="002A5CB5" w:rsidP="00616E32">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5AB8443" w14:textId="77777777" w:rsidR="002A5CB5" w:rsidRDefault="002A5CB5" w:rsidP="00616E32">
            <w:pPr>
              <w:pStyle w:val="TAL"/>
            </w:pPr>
          </w:p>
        </w:tc>
      </w:tr>
      <w:tr w:rsidR="002A5CB5" w14:paraId="0A0DDD15" w14:textId="77777777" w:rsidTr="00616E32">
        <w:trPr>
          <w:cantSplit/>
          <w:jc w:val="center"/>
        </w:trPr>
        <w:tc>
          <w:tcPr>
            <w:tcW w:w="7094" w:type="dxa"/>
            <w:tcBorders>
              <w:top w:val="nil"/>
              <w:left w:val="single" w:sz="4" w:space="0" w:color="auto"/>
              <w:bottom w:val="nil"/>
              <w:right w:val="single" w:sz="4" w:space="0" w:color="auto"/>
            </w:tcBorders>
          </w:tcPr>
          <w:p w14:paraId="2A15DA78" w14:textId="77777777" w:rsidR="002A5CB5" w:rsidRDefault="002A5CB5" w:rsidP="00616E32">
            <w:pPr>
              <w:pStyle w:val="TAL"/>
            </w:pPr>
            <w:r>
              <w:t>NR radio parameters per geographical area list for</w:t>
            </w:r>
            <w:r>
              <w:rPr>
                <w:rFonts w:hint="eastAsia"/>
                <w:lang w:eastAsia="zh-CN"/>
              </w:rPr>
              <w:t xml:space="preserve"> multi-hop</w:t>
            </w:r>
            <w:r>
              <w:t xml:space="preserve"> UE-to-UE relay communication (octet o51+1 to o2):</w:t>
            </w:r>
          </w:p>
          <w:p w14:paraId="236AF228" w14:textId="77777777" w:rsidR="002A5CB5" w:rsidRDefault="002A5CB5" w:rsidP="00616E32">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58D8A3B9" w14:textId="77777777" w:rsidR="002A5CB5" w:rsidRDefault="002A5CB5" w:rsidP="00616E32">
            <w:pPr>
              <w:pStyle w:val="TAL"/>
            </w:pPr>
          </w:p>
        </w:tc>
      </w:tr>
      <w:tr w:rsidR="002A5CB5" w14:paraId="5CF6C638" w14:textId="77777777" w:rsidTr="00616E32">
        <w:trPr>
          <w:cantSplit/>
          <w:jc w:val="center"/>
        </w:trPr>
        <w:tc>
          <w:tcPr>
            <w:tcW w:w="7094" w:type="dxa"/>
            <w:tcBorders>
              <w:top w:val="nil"/>
              <w:left w:val="single" w:sz="4" w:space="0" w:color="auto"/>
              <w:bottom w:val="nil"/>
              <w:right w:val="single" w:sz="4" w:space="0" w:color="auto"/>
            </w:tcBorders>
          </w:tcPr>
          <w:p w14:paraId="50E71F2F" w14:textId="77777777" w:rsidR="002A5CB5" w:rsidRDefault="002A5CB5" w:rsidP="00616E32">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4DA41C86" w14:textId="77777777" w:rsidR="002A5CB5" w:rsidRDefault="002A5CB5" w:rsidP="00616E32">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2BE72157" w14:textId="77777777" w:rsidR="002A5CB5" w:rsidRDefault="002A5CB5" w:rsidP="00616E32">
            <w:pPr>
              <w:pStyle w:val="TAL"/>
            </w:pPr>
          </w:p>
        </w:tc>
      </w:tr>
      <w:tr w:rsidR="002A5CB5" w14:paraId="7CA78F0D" w14:textId="77777777" w:rsidTr="00616E32">
        <w:trPr>
          <w:cantSplit/>
          <w:jc w:val="center"/>
        </w:trPr>
        <w:tc>
          <w:tcPr>
            <w:tcW w:w="7094" w:type="dxa"/>
            <w:tcBorders>
              <w:top w:val="nil"/>
              <w:left w:val="single" w:sz="4" w:space="0" w:color="auto"/>
              <w:bottom w:val="nil"/>
              <w:right w:val="single" w:sz="4" w:space="0" w:color="auto"/>
            </w:tcBorders>
          </w:tcPr>
          <w:p w14:paraId="021F345B" w14:textId="77777777" w:rsidR="002A5CB5" w:rsidRPr="00042094" w:rsidRDefault="002A5CB5" w:rsidP="00616E32">
            <w:pPr>
              <w:pStyle w:val="TAL"/>
              <w:rPr>
                <w:noProof/>
              </w:rPr>
            </w:pPr>
            <w:r w:rsidRPr="00042094">
              <w:t xml:space="preserve">5G </w:t>
            </w:r>
            <w:proofErr w:type="spellStart"/>
            <w:r w:rsidRPr="00042094">
              <w:t>ProSe</w:t>
            </w:r>
            <w:proofErr w:type="spellEnd"/>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02282AA7" w14:textId="77777777" w:rsidR="002A5CB5" w:rsidRPr="00042094" w:rsidRDefault="002A5CB5" w:rsidP="00616E32">
            <w:pPr>
              <w:pStyle w:val="TAL"/>
            </w:pPr>
            <w:r w:rsidRPr="00042094">
              <w:rPr>
                <w:noProof/>
              </w:rPr>
              <w:t xml:space="preserve">The </w:t>
            </w:r>
            <w:r>
              <w:t>L3EUI</w:t>
            </w:r>
            <w:r w:rsidRPr="00042094">
              <w:t xml:space="preserve"> bit indicates whether the UE is authorized to </w:t>
            </w:r>
            <w:r>
              <w:t>use a</w:t>
            </w:r>
            <w:r w:rsidRPr="00042094">
              <w:t xml:space="preserve"> 5G </w:t>
            </w:r>
            <w:proofErr w:type="spellStart"/>
            <w:r w:rsidRPr="00042094">
              <w:t>ProSe</w:t>
            </w:r>
            <w:proofErr w:type="spellEnd"/>
            <w:r w:rsidRPr="00042094">
              <w:t xml:space="preserve"> </w:t>
            </w:r>
            <w:r>
              <w:t>layer-3 UE-to-UE relay UE</w:t>
            </w:r>
            <w:r w:rsidRPr="00042094">
              <w:t xml:space="preserve"> when not served by NG-RAN.</w:t>
            </w:r>
          </w:p>
          <w:p w14:paraId="59F906DC" w14:textId="77777777" w:rsidR="002A5CB5" w:rsidRPr="00042094" w:rsidRDefault="002A5CB5" w:rsidP="00616E32">
            <w:pPr>
              <w:pStyle w:val="TAL"/>
            </w:pPr>
            <w:r w:rsidRPr="00042094">
              <w:t>Bit</w:t>
            </w:r>
          </w:p>
          <w:p w14:paraId="41890D9E" w14:textId="77777777" w:rsidR="002A5CB5" w:rsidRPr="00042094" w:rsidRDefault="002A5CB5" w:rsidP="00616E32">
            <w:pPr>
              <w:pStyle w:val="TAL"/>
              <w:rPr>
                <w:b/>
              </w:rPr>
            </w:pPr>
            <w:r w:rsidRPr="00042094">
              <w:rPr>
                <w:b/>
              </w:rPr>
              <w:t>1</w:t>
            </w:r>
          </w:p>
          <w:p w14:paraId="41DC4795" w14:textId="77777777" w:rsidR="002A5CB5" w:rsidRPr="00042094" w:rsidRDefault="002A5CB5" w:rsidP="00616E32">
            <w:pPr>
              <w:pStyle w:val="TAL"/>
            </w:pPr>
            <w:r w:rsidRPr="00042094">
              <w:t>0</w:t>
            </w:r>
            <w:r w:rsidRPr="00042094">
              <w:tab/>
              <w:t>Not authorized</w:t>
            </w:r>
          </w:p>
          <w:p w14:paraId="3AB2E929" w14:textId="77777777" w:rsidR="002A5CB5" w:rsidRDefault="002A5CB5" w:rsidP="00616E32">
            <w:pPr>
              <w:pStyle w:val="TAL"/>
            </w:pPr>
            <w:r w:rsidRPr="00042094">
              <w:t>1</w:t>
            </w:r>
            <w:r w:rsidRPr="00042094">
              <w:tab/>
              <w:t>Authorized</w:t>
            </w:r>
          </w:p>
        </w:tc>
      </w:tr>
      <w:tr w:rsidR="002A5CB5" w14:paraId="6AAFBDCF" w14:textId="77777777" w:rsidTr="00616E32">
        <w:trPr>
          <w:cantSplit/>
          <w:jc w:val="center"/>
        </w:trPr>
        <w:tc>
          <w:tcPr>
            <w:tcW w:w="7094" w:type="dxa"/>
            <w:tcBorders>
              <w:top w:val="nil"/>
              <w:left w:val="single" w:sz="4" w:space="0" w:color="auto"/>
              <w:bottom w:val="nil"/>
              <w:right w:val="single" w:sz="4" w:space="0" w:color="auto"/>
            </w:tcBorders>
          </w:tcPr>
          <w:p w14:paraId="4327D8AA" w14:textId="77777777" w:rsidR="002A5CB5" w:rsidRPr="00042094" w:rsidRDefault="002A5CB5" w:rsidP="00616E32">
            <w:pPr>
              <w:pStyle w:val="TAL"/>
            </w:pPr>
          </w:p>
        </w:tc>
      </w:tr>
      <w:tr w:rsidR="002A5CB5" w14:paraId="04B6412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7311960C" w14:textId="77777777" w:rsidR="002A5CB5" w:rsidRDefault="002A5CB5" w:rsidP="00616E32">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48CC299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882A69D" w14:textId="77777777" w:rsidTr="00616E32">
        <w:trPr>
          <w:cantSplit/>
          <w:jc w:val="center"/>
        </w:trPr>
        <w:tc>
          <w:tcPr>
            <w:tcW w:w="708" w:type="dxa"/>
            <w:hideMark/>
          </w:tcPr>
          <w:p w14:paraId="5B6420C1" w14:textId="77777777" w:rsidR="002A5CB5" w:rsidRDefault="002A5CB5" w:rsidP="00616E32">
            <w:pPr>
              <w:pStyle w:val="TAC"/>
            </w:pPr>
            <w:r>
              <w:t>8</w:t>
            </w:r>
          </w:p>
        </w:tc>
        <w:tc>
          <w:tcPr>
            <w:tcW w:w="709" w:type="dxa"/>
            <w:hideMark/>
          </w:tcPr>
          <w:p w14:paraId="2B496DF9" w14:textId="77777777" w:rsidR="002A5CB5" w:rsidRDefault="002A5CB5" w:rsidP="00616E32">
            <w:pPr>
              <w:pStyle w:val="TAC"/>
            </w:pPr>
            <w:r>
              <w:t>7</w:t>
            </w:r>
          </w:p>
        </w:tc>
        <w:tc>
          <w:tcPr>
            <w:tcW w:w="709" w:type="dxa"/>
            <w:hideMark/>
          </w:tcPr>
          <w:p w14:paraId="3B0CA57A" w14:textId="77777777" w:rsidR="002A5CB5" w:rsidRDefault="002A5CB5" w:rsidP="00616E32">
            <w:pPr>
              <w:pStyle w:val="TAC"/>
            </w:pPr>
            <w:r>
              <w:t>6</w:t>
            </w:r>
          </w:p>
        </w:tc>
        <w:tc>
          <w:tcPr>
            <w:tcW w:w="709" w:type="dxa"/>
            <w:hideMark/>
          </w:tcPr>
          <w:p w14:paraId="6F34FFC0" w14:textId="77777777" w:rsidR="002A5CB5" w:rsidRDefault="002A5CB5" w:rsidP="00616E32">
            <w:pPr>
              <w:pStyle w:val="TAC"/>
            </w:pPr>
            <w:r>
              <w:t>5</w:t>
            </w:r>
          </w:p>
        </w:tc>
        <w:tc>
          <w:tcPr>
            <w:tcW w:w="709" w:type="dxa"/>
            <w:hideMark/>
          </w:tcPr>
          <w:p w14:paraId="5F445F0F" w14:textId="77777777" w:rsidR="002A5CB5" w:rsidRDefault="002A5CB5" w:rsidP="00616E32">
            <w:pPr>
              <w:pStyle w:val="TAC"/>
            </w:pPr>
            <w:r>
              <w:t>4</w:t>
            </w:r>
          </w:p>
        </w:tc>
        <w:tc>
          <w:tcPr>
            <w:tcW w:w="709" w:type="dxa"/>
            <w:hideMark/>
          </w:tcPr>
          <w:p w14:paraId="5CFFBB75" w14:textId="77777777" w:rsidR="002A5CB5" w:rsidRDefault="002A5CB5" w:rsidP="00616E32">
            <w:pPr>
              <w:pStyle w:val="TAC"/>
            </w:pPr>
            <w:r>
              <w:t>3</w:t>
            </w:r>
          </w:p>
        </w:tc>
        <w:tc>
          <w:tcPr>
            <w:tcW w:w="709" w:type="dxa"/>
            <w:hideMark/>
          </w:tcPr>
          <w:p w14:paraId="59C75EC1" w14:textId="77777777" w:rsidR="002A5CB5" w:rsidRDefault="002A5CB5" w:rsidP="00616E32">
            <w:pPr>
              <w:pStyle w:val="TAC"/>
            </w:pPr>
            <w:r>
              <w:t>2</w:t>
            </w:r>
          </w:p>
        </w:tc>
        <w:tc>
          <w:tcPr>
            <w:tcW w:w="709" w:type="dxa"/>
            <w:hideMark/>
          </w:tcPr>
          <w:p w14:paraId="508AF77E" w14:textId="77777777" w:rsidR="002A5CB5" w:rsidRDefault="002A5CB5" w:rsidP="00616E32">
            <w:pPr>
              <w:pStyle w:val="TAC"/>
            </w:pPr>
            <w:r>
              <w:t>1</w:t>
            </w:r>
          </w:p>
        </w:tc>
        <w:tc>
          <w:tcPr>
            <w:tcW w:w="1346" w:type="dxa"/>
          </w:tcPr>
          <w:p w14:paraId="7E456D65" w14:textId="77777777" w:rsidR="002A5CB5" w:rsidRDefault="002A5CB5" w:rsidP="00616E32">
            <w:pPr>
              <w:pStyle w:val="TAL"/>
            </w:pPr>
          </w:p>
        </w:tc>
      </w:tr>
      <w:tr w:rsidR="002A5CB5" w14:paraId="509B88B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3EB6AA" w14:textId="77777777" w:rsidR="002A5CB5" w:rsidRDefault="002A5CB5" w:rsidP="00616E32">
            <w:pPr>
              <w:pStyle w:val="TAC"/>
              <w:rPr>
                <w:noProof/>
              </w:rPr>
            </w:pPr>
          </w:p>
          <w:p w14:paraId="1BF28B99" w14:textId="77777777" w:rsidR="002A5CB5" w:rsidRDefault="002A5CB5" w:rsidP="00616E32">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42E23F61" w14:textId="77777777" w:rsidR="002A5CB5" w:rsidRDefault="002A5CB5" w:rsidP="00616E32">
            <w:pPr>
              <w:pStyle w:val="TAL"/>
            </w:pPr>
            <w:r>
              <w:t>octet o1+3</w:t>
            </w:r>
          </w:p>
          <w:p w14:paraId="7CA63B0F" w14:textId="77777777" w:rsidR="002A5CB5" w:rsidRDefault="002A5CB5" w:rsidP="00616E32">
            <w:pPr>
              <w:pStyle w:val="TAL"/>
            </w:pPr>
          </w:p>
          <w:p w14:paraId="1034B1F4" w14:textId="77777777" w:rsidR="002A5CB5" w:rsidRDefault="002A5CB5" w:rsidP="00616E32">
            <w:pPr>
              <w:pStyle w:val="TAL"/>
            </w:pPr>
            <w:r>
              <w:t>octet o1+4</w:t>
            </w:r>
          </w:p>
        </w:tc>
      </w:tr>
      <w:tr w:rsidR="002A5CB5" w14:paraId="67BAD31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90C0D" w14:textId="77777777" w:rsidR="002A5CB5" w:rsidRDefault="002A5CB5" w:rsidP="00616E32">
            <w:pPr>
              <w:pStyle w:val="TAC"/>
            </w:pPr>
          </w:p>
          <w:p w14:paraId="16B04FAD"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04ED6A8E" w14:textId="77777777" w:rsidR="002A5CB5" w:rsidRDefault="002A5CB5" w:rsidP="00616E32">
            <w:pPr>
              <w:pStyle w:val="TAL"/>
            </w:pPr>
            <w:r>
              <w:t>octet o1+5</w:t>
            </w:r>
          </w:p>
          <w:p w14:paraId="231D80BC" w14:textId="77777777" w:rsidR="002A5CB5" w:rsidRDefault="002A5CB5" w:rsidP="00616E32">
            <w:pPr>
              <w:pStyle w:val="TAL"/>
            </w:pPr>
          </w:p>
          <w:p w14:paraId="3DE07A26" w14:textId="77777777" w:rsidR="002A5CB5" w:rsidRDefault="002A5CB5" w:rsidP="00616E32">
            <w:pPr>
              <w:pStyle w:val="TAL"/>
            </w:pPr>
            <w:r>
              <w:t>octet o510</w:t>
            </w:r>
          </w:p>
        </w:tc>
      </w:tr>
      <w:tr w:rsidR="002A5CB5" w14:paraId="7979A75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086DA" w14:textId="77777777" w:rsidR="002A5CB5" w:rsidRDefault="002A5CB5" w:rsidP="00616E32">
            <w:pPr>
              <w:pStyle w:val="TAC"/>
            </w:pPr>
          </w:p>
          <w:p w14:paraId="178211D8"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73F34B3B" w14:textId="77777777" w:rsidR="002A5CB5" w:rsidRDefault="002A5CB5" w:rsidP="00616E32">
            <w:pPr>
              <w:pStyle w:val="TAL"/>
            </w:pPr>
            <w:r>
              <w:t>octet (o510+1)*</w:t>
            </w:r>
          </w:p>
          <w:p w14:paraId="579A0660" w14:textId="77777777" w:rsidR="002A5CB5" w:rsidRDefault="002A5CB5" w:rsidP="00616E32">
            <w:pPr>
              <w:pStyle w:val="TAL"/>
            </w:pPr>
          </w:p>
          <w:p w14:paraId="4AF3791A" w14:textId="77777777" w:rsidR="002A5CB5" w:rsidRDefault="002A5CB5" w:rsidP="00616E32">
            <w:pPr>
              <w:pStyle w:val="TAL"/>
            </w:pPr>
            <w:r>
              <w:t>octet o511*</w:t>
            </w:r>
          </w:p>
        </w:tc>
      </w:tr>
      <w:tr w:rsidR="002A5CB5" w14:paraId="1AB8F00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4DC90" w14:textId="77777777" w:rsidR="002A5CB5" w:rsidRDefault="002A5CB5" w:rsidP="00616E32">
            <w:pPr>
              <w:pStyle w:val="TAC"/>
            </w:pPr>
          </w:p>
          <w:p w14:paraId="7A5E702D" w14:textId="77777777" w:rsidR="002A5CB5" w:rsidRDefault="002A5CB5" w:rsidP="00616E32">
            <w:pPr>
              <w:pStyle w:val="TAC"/>
            </w:pPr>
            <w:r>
              <w:t>...</w:t>
            </w:r>
          </w:p>
        </w:tc>
        <w:tc>
          <w:tcPr>
            <w:tcW w:w="1346" w:type="dxa"/>
            <w:tcBorders>
              <w:top w:val="nil"/>
              <w:left w:val="single" w:sz="6" w:space="0" w:color="auto"/>
              <w:bottom w:val="nil"/>
              <w:right w:val="nil"/>
            </w:tcBorders>
          </w:tcPr>
          <w:p w14:paraId="140275D2" w14:textId="77777777" w:rsidR="002A5CB5" w:rsidRDefault="002A5CB5" w:rsidP="00616E32">
            <w:pPr>
              <w:pStyle w:val="TAL"/>
            </w:pPr>
            <w:r>
              <w:t>octet (o511+1)*</w:t>
            </w:r>
          </w:p>
          <w:p w14:paraId="3D6EBC5A" w14:textId="77777777" w:rsidR="002A5CB5" w:rsidRDefault="002A5CB5" w:rsidP="00616E32">
            <w:pPr>
              <w:pStyle w:val="TAL"/>
            </w:pPr>
          </w:p>
          <w:p w14:paraId="5C3C91F9" w14:textId="77777777" w:rsidR="002A5CB5" w:rsidRDefault="002A5CB5" w:rsidP="00616E32">
            <w:pPr>
              <w:pStyle w:val="TAL"/>
            </w:pPr>
            <w:r>
              <w:t>octet o512*</w:t>
            </w:r>
          </w:p>
        </w:tc>
      </w:tr>
      <w:tr w:rsidR="002A5CB5" w14:paraId="0A0981A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E59B" w14:textId="77777777" w:rsidR="002A5CB5" w:rsidRDefault="002A5CB5" w:rsidP="00616E32">
            <w:pPr>
              <w:pStyle w:val="TAC"/>
            </w:pPr>
          </w:p>
          <w:p w14:paraId="0C613378"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003300" w14:textId="77777777" w:rsidR="002A5CB5" w:rsidRDefault="002A5CB5" w:rsidP="00616E32">
            <w:pPr>
              <w:pStyle w:val="TAL"/>
            </w:pPr>
            <w:r>
              <w:t>octet (o512+1)*</w:t>
            </w:r>
          </w:p>
          <w:p w14:paraId="0AB14784" w14:textId="77777777" w:rsidR="002A5CB5" w:rsidRDefault="002A5CB5" w:rsidP="00616E32">
            <w:pPr>
              <w:pStyle w:val="TAL"/>
            </w:pPr>
          </w:p>
          <w:p w14:paraId="4E11557D" w14:textId="77777777" w:rsidR="002A5CB5" w:rsidRDefault="002A5CB5" w:rsidP="00616E32">
            <w:pPr>
              <w:pStyle w:val="TAL"/>
            </w:pPr>
            <w:r>
              <w:t>octet o51*</w:t>
            </w:r>
          </w:p>
        </w:tc>
      </w:tr>
    </w:tbl>
    <w:p w14:paraId="29BF3344" w14:textId="77777777" w:rsidR="002A5CB5" w:rsidRDefault="002A5CB5" w:rsidP="002A5CB5">
      <w:pPr>
        <w:pStyle w:val="TF"/>
      </w:pPr>
      <w:bookmarkStart w:id="773" w:name="_CRFigure5_14_2_4"/>
      <w:r>
        <w:t>Figure </w:t>
      </w:r>
      <w:bookmarkEnd w:id="773"/>
      <w:r>
        <w:t xml:space="preserve">5.14.2.4: NR radio parameters per geographical area list for </w:t>
      </w:r>
      <w:r>
        <w:rPr>
          <w:rFonts w:hint="eastAsia"/>
          <w:lang w:eastAsia="zh-CN"/>
        </w:rPr>
        <w:t>multi-hop</w:t>
      </w:r>
      <w:r>
        <w:t xml:space="preserve"> UE-to-UE relay discovery</w:t>
      </w:r>
    </w:p>
    <w:p w14:paraId="58CE29AB" w14:textId="77777777" w:rsidR="002A5CB5" w:rsidRDefault="002A5CB5" w:rsidP="002A5CB5">
      <w:pPr>
        <w:pStyle w:val="TH"/>
      </w:pPr>
      <w:bookmarkStart w:id="774" w:name="_CRTable5_14_2_4"/>
      <w:r>
        <w:t>Table </w:t>
      </w:r>
      <w:bookmarkEnd w:id="774"/>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A65AC1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217908" w14:textId="77777777" w:rsidR="002A5CB5" w:rsidRDefault="002A5CB5" w:rsidP="00616E32">
            <w:pPr>
              <w:pStyle w:val="TAL"/>
            </w:pPr>
            <w:r>
              <w:t>Radio parameters per geographical area info:</w:t>
            </w:r>
          </w:p>
          <w:p w14:paraId="372D2809"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69B967B9"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77171492" w14:textId="77777777" w:rsidTr="00616E32">
        <w:trPr>
          <w:cantSplit/>
          <w:jc w:val="center"/>
        </w:trPr>
        <w:tc>
          <w:tcPr>
            <w:tcW w:w="708" w:type="dxa"/>
            <w:hideMark/>
          </w:tcPr>
          <w:p w14:paraId="08CD1A99" w14:textId="77777777" w:rsidR="002A5CB5" w:rsidRDefault="002A5CB5" w:rsidP="00616E32">
            <w:pPr>
              <w:pStyle w:val="TAC"/>
            </w:pPr>
            <w:r>
              <w:lastRenderedPageBreak/>
              <w:t>8</w:t>
            </w:r>
          </w:p>
        </w:tc>
        <w:tc>
          <w:tcPr>
            <w:tcW w:w="709" w:type="dxa"/>
            <w:hideMark/>
          </w:tcPr>
          <w:p w14:paraId="3F8212C2" w14:textId="77777777" w:rsidR="002A5CB5" w:rsidRDefault="002A5CB5" w:rsidP="00616E32">
            <w:pPr>
              <w:pStyle w:val="TAC"/>
            </w:pPr>
            <w:r>
              <w:t>7</w:t>
            </w:r>
          </w:p>
        </w:tc>
        <w:tc>
          <w:tcPr>
            <w:tcW w:w="709" w:type="dxa"/>
            <w:hideMark/>
          </w:tcPr>
          <w:p w14:paraId="7C1678A3" w14:textId="77777777" w:rsidR="002A5CB5" w:rsidRDefault="002A5CB5" w:rsidP="00616E32">
            <w:pPr>
              <w:pStyle w:val="TAC"/>
            </w:pPr>
            <w:r>
              <w:t>6</w:t>
            </w:r>
          </w:p>
        </w:tc>
        <w:tc>
          <w:tcPr>
            <w:tcW w:w="709" w:type="dxa"/>
            <w:hideMark/>
          </w:tcPr>
          <w:p w14:paraId="051EEF18" w14:textId="77777777" w:rsidR="002A5CB5" w:rsidRDefault="002A5CB5" w:rsidP="00616E32">
            <w:pPr>
              <w:pStyle w:val="TAC"/>
            </w:pPr>
            <w:r>
              <w:t>5</w:t>
            </w:r>
          </w:p>
        </w:tc>
        <w:tc>
          <w:tcPr>
            <w:tcW w:w="709" w:type="dxa"/>
            <w:hideMark/>
          </w:tcPr>
          <w:p w14:paraId="0EC71229" w14:textId="77777777" w:rsidR="002A5CB5" w:rsidRDefault="002A5CB5" w:rsidP="00616E32">
            <w:pPr>
              <w:pStyle w:val="TAC"/>
            </w:pPr>
            <w:r>
              <w:t>4</w:t>
            </w:r>
          </w:p>
        </w:tc>
        <w:tc>
          <w:tcPr>
            <w:tcW w:w="709" w:type="dxa"/>
            <w:hideMark/>
          </w:tcPr>
          <w:p w14:paraId="06106958" w14:textId="77777777" w:rsidR="002A5CB5" w:rsidRDefault="002A5CB5" w:rsidP="00616E32">
            <w:pPr>
              <w:pStyle w:val="TAC"/>
            </w:pPr>
            <w:r>
              <w:t>3</w:t>
            </w:r>
          </w:p>
        </w:tc>
        <w:tc>
          <w:tcPr>
            <w:tcW w:w="709" w:type="dxa"/>
            <w:hideMark/>
          </w:tcPr>
          <w:p w14:paraId="3EA5FC28" w14:textId="77777777" w:rsidR="002A5CB5" w:rsidRDefault="002A5CB5" w:rsidP="00616E32">
            <w:pPr>
              <w:pStyle w:val="TAC"/>
            </w:pPr>
            <w:r>
              <w:t>2</w:t>
            </w:r>
          </w:p>
        </w:tc>
        <w:tc>
          <w:tcPr>
            <w:tcW w:w="709" w:type="dxa"/>
            <w:hideMark/>
          </w:tcPr>
          <w:p w14:paraId="00C7644D" w14:textId="77777777" w:rsidR="002A5CB5" w:rsidRDefault="002A5CB5" w:rsidP="00616E32">
            <w:pPr>
              <w:pStyle w:val="TAC"/>
            </w:pPr>
            <w:r>
              <w:t>1</w:t>
            </w:r>
          </w:p>
        </w:tc>
        <w:tc>
          <w:tcPr>
            <w:tcW w:w="1346" w:type="dxa"/>
          </w:tcPr>
          <w:p w14:paraId="7C5F824F" w14:textId="77777777" w:rsidR="002A5CB5" w:rsidRDefault="002A5CB5" w:rsidP="00616E32">
            <w:pPr>
              <w:pStyle w:val="TAL"/>
            </w:pPr>
          </w:p>
        </w:tc>
      </w:tr>
      <w:tr w:rsidR="002A5CB5" w14:paraId="09F03D56"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7D24CB" w14:textId="77777777" w:rsidR="002A5CB5" w:rsidRDefault="002A5CB5" w:rsidP="00616E32">
            <w:pPr>
              <w:pStyle w:val="TAC"/>
              <w:rPr>
                <w:noProof/>
              </w:rPr>
            </w:pPr>
          </w:p>
          <w:p w14:paraId="1AF94E0C" w14:textId="77777777" w:rsidR="002A5CB5" w:rsidRDefault="002A5CB5"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933F514" w14:textId="77777777" w:rsidR="002A5CB5" w:rsidRDefault="002A5CB5" w:rsidP="00616E32">
            <w:pPr>
              <w:pStyle w:val="TAL"/>
            </w:pPr>
            <w:r>
              <w:t>octet o51+1</w:t>
            </w:r>
          </w:p>
          <w:p w14:paraId="094DEE7D" w14:textId="77777777" w:rsidR="002A5CB5" w:rsidRDefault="002A5CB5" w:rsidP="00616E32">
            <w:pPr>
              <w:pStyle w:val="TAL"/>
            </w:pPr>
          </w:p>
          <w:p w14:paraId="0DC2EC4F" w14:textId="77777777" w:rsidR="002A5CB5" w:rsidRDefault="002A5CB5" w:rsidP="00616E32">
            <w:pPr>
              <w:pStyle w:val="TAL"/>
            </w:pPr>
            <w:r>
              <w:t>octet o51+2</w:t>
            </w:r>
          </w:p>
        </w:tc>
      </w:tr>
      <w:tr w:rsidR="002A5CB5" w14:paraId="4FABB45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DCD47" w14:textId="77777777" w:rsidR="002A5CB5" w:rsidRDefault="002A5CB5" w:rsidP="00616E32">
            <w:pPr>
              <w:pStyle w:val="TAC"/>
            </w:pPr>
          </w:p>
          <w:p w14:paraId="6F69101B"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2C9BCA8E" w14:textId="77777777" w:rsidR="002A5CB5" w:rsidRDefault="002A5CB5" w:rsidP="00616E32">
            <w:pPr>
              <w:pStyle w:val="TAL"/>
            </w:pPr>
            <w:r>
              <w:t>octet o51+3</w:t>
            </w:r>
          </w:p>
          <w:p w14:paraId="6FB66F0B" w14:textId="77777777" w:rsidR="002A5CB5" w:rsidRDefault="002A5CB5" w:rsidP="00616E32">
            <w:pPr>
              <w:pStyle w:val="TAL"/>
            </w:pPr>
          </w:p>
          <w:p w14:paraId="44CEE172" w14:textId="77777777" w:rsidR="002A5CB5" w:rsidRDefault="002A5CB5" w:rsidP="00616E32">
            <w:pPr>
              <w:pStyle w:val="TAL"/>
            </w:pPr>
            <w:r>
              <w:t>octet o513</w:t>
            </w:r>
          </w:p>
        </w:tc>
      </w:tr>
      <w:tr w:rsidR="002A5CB5" w14:paraId="26149B2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27D52" w14:textId="77777777" w:rsidR="002A5CB5" w:rsidRDefault="002A5CB5" w:rsidP="00616E32">
            <w:pPr>
              <w:pStyle w:val="TAC"/>
            </w:pPr>
          </w:p>
          <w:p w14:paraId="70FE7519"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6CDF36C4" w14:textId="77777777" w:rsidR="002A5CB5" w:rsidRDefault="002A5CB5" w:rsidP="00616E32">
            <w:pPr>
              <w:pStyle w:val="TAL"/>
            </w:pPr>
            <w:r>
              <w:t>octet (o513+1)*</w:t>
            </w:r>
          </w:p>
          <w:p w14:paraId="4A44F29E" w14:textId="77777777" w:rsidR="002A5CB5" w:rsidRDefault="002A5CB5" w:rsidP="00616E32">
            <w:pPr>
              <w:pStyle w:val="TAL"/>
            </w:pPr>
          </w:p>
          <w:p w14:paraId="521C6326" w14:textId="77777777" w:rsidR="002A5CB5" w:rsidRDefault="002A5CB5" w:rsidP="00616E32">
            <w:pPr>
              <w:pStyle w:val="TAL"/>
            </w:pPr>
            <w:r>
              <w:t>octet o514*</w:t>
            </w:r>
          </w:p>
        </w:tc>
      </w:tr>
      <w:tr w:rsidR="002A5CB5" w14:paraId="0F7AB6C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0BB52" w14:textId="77777777" w:rsidR="002A5CB5" w:rsidRDefault="002A5CB5" w:rsidP="00616E32">
            <w:pPr>
              <w:pStyle w:val="TAC"/>
            </w:pPr>
          </w:p>
          <w:p w14:paraId="6E6F33AB" w14:textId="77777777" w:rsidR="002A5CB5" w:rsidRDefault="002A5CB5" w:rsidP="00616E32">
            <w:pPr>
              <w:pStyle w:val="TAC"/>
            </w:pPr>
            <w:r>
              <w:t>...</w:t>
            </w:r>
          </w:p>
        </w:tc>
        <w:tc>
          <w:tcPr>
            <w:tcW w:w="1346" w:type="dxa"/>
            <w:tcBorders>
              <w:top w:val="nil"/>
              <w:left w:val="single" w:sz="6" w:space="0" w:color="auto"/>
              <w:bottom w:val="nil"/>
              <w:right w:val="nil"/>
            </w:tcBorders>
          </w:tcPr>
          <w:p w14:paraId="3B1E2321" w14:textId="77777777" w:rsidR="002A5CB5" w:rsidRDefault="002A5CB5" w:rsidP="00616E32">
            <w:pPr>
              <w:pStyle w:val="TAL"/>
            </w:pPr>
            <w:r>
              <w:t>octet (o514+1)*</w:t>
            </w:r>
          </w:p>
          <w:p w14:paraId="0E367425" w14:textId="77777777" w:rsidR="002A5CB5" w:rsidRDefault="002A5CB5" w:rsidP="00616E32">
            <w:pPr>
              <w:pStyle w:val="TAL"/>
            </w:pPr>
          </w:p>
          <w:p w14:paraId="5A126A09" w14:textId="77777777" w:rsidR="002A5CB5" w:rsidRDefault="002A5CB5" w:rsidP="00616E32">
            <w:pPr>
              <w:pStyle w:val="TAL"/>
            </w:pPr>
            <w:r>
              <w:t>octet o515*</w:t>
            </w:r>
          </w:p>
        </w:tc>
      </w:tr>
      <w:tr w:rsidR="002A5CB5" w14:paraId="60964B9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01FF" w14:textId="77777777" w:rsidR="002A5CB5" w:rsidRDefault="002A5CB5" w:rsidP="00616E32">
            <w:pPr>
              <w:pStyle w:val="TAC"/>
            </w:pPr>
          </w:p>
          <w:p w14:paraId="3AD38574"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B389AE" w14:textId="77777777" w:rsidR="002A5CB5" w:rsidRDefault="002A5CB5" w:rsidP="00616E32">
            <w:pPr>
              <w:pStyle w:val="TAL"/>
            </w:pPr>
            <w:r>
              <w:t>octet (o515+1)*</w:t>
            </w:r>
          </w:p>
          <w:p w14:paraId="05B5D08D" w14:textId="77777777" w:rsidR="002A5CB5" w:rsidRDefault="002A5CB5" w:rsidP="00616E32">
            <w:pPr>
              <w:pStyle w:val="TAL"/>
            </w:pPr>
          </w:p>
          <w:p w14:paraId="2B0E59C3" w14:textId="77777777" w:rsidR="002A5CB5" w:rsidRDefault="002A5CB5" w:rsidP="00616E32">
            <w:pPr>
              <w:pStyle w:val="TAL"/>
            </w:pPr>
            <w:r>
              <w:t>octet o10*</w:t>
            </w:r>
          </w:p>
        </w:tc>
      </w:tr>
    </w:tbl>
    <w:p w14:paraId="00DE6062" w14:textId="77777777" w:rsidR="002A5CB5" w:rsidRDefault="002A5CB5" w:rsidP="002A5CB5">
      <w:pPr>
        <w:pStyle w:val="TF"/>
      </w:pPr>
      <w:bookmarkStart w:id="775" w:name="_CRFigure5_14_2_5"/>
      <w:r>
        <w:t>Figure </w:t>
      </w:r>
      <w:bookmarkEnd w:id="775"/>
      <w:r>
        <w:t xml:space="preserve">5.14.2.5: NR radio parameters per geographical area list for </w:t>
      </w:r>
      <w:r>
        <w:rPr>
          <w:rFonts w:hint="eastAsia"/>
          <w:lang w:eastAsia="zh-CN"/>
        </w:rPr>
        <w:t>multi-hop</w:t>
      </w:r>
      <w:r>
        <w:t xml:space="preserve"> UE-to-UE relay communication</w:t>
      </w:r>
    </w:p>
    <w:p w14:paraId="01BDB5F7" w14:textId="77777777" w:rsidR="002A5CB5" w:rsidRDefault="002A5CB5" w:rsidP="002A5CB5">
      <w:pPr>
        <w:pStyle w:val="TH"/>
      </w:pPr>
      <w:bookmarkStart w:id="776" w:name="_CRTable5_14_2_5"/>
      <w:r>
        <w:t>Table </w:t>
      </w:r>
      <w:bookmarkEnd w:id="776"/>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D63425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FA85FE" w14:textId="77777777" w:rsidR="002A5CB5" w:rsidRDefault="002A5CB5" w:rsidP="00616E32">
            <w:pPr>
              <w:pStyle w:val="TAL"/>
            </w:pPr>
            <w:r>
              <w:t>Radio parameters per geographical area info:</w:t>
            </w:r>
          </w:p>
          <w:p w14:paraId="56F34322"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43598D4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08C6C544" w14:textId="77777777" w:rsidTr="00616E32">
        <w:trPr>
          <w:cantSplit/>
          <w:jc w:val="center"/>
        </w:trPr>
        <w:tc>
          <w:tcPr>
            <w:tcW w:w="708" w:type="dxa"/>
            <w:hideMark/>
          </w:tcPr>
          <w:p w14:paraId="5D8E6F41" w14:textId="77777777" w:rsidR="002A5CB5" w:rsidRDefault="002A5CB5" w:rsidP="00616E32">
            <w:pPr>
              <w:pStyle w:val="TAC"/>
            </w:pPr>
            <w:r>
              <w:t>8</w:t>
            </w:r>
          </w:p>
        </w:tc>
        <w:tc>
          <w:tcPr>
            <w:tcW w:w="709" w:type="dxa"/>
            <w:hideMark/>
          </w:tcPr>
          <w:p w14:paraId="3C4EF7DD" w14:textId="77777777" w:rsidR="002A5CB5" w:rsidRDefault="002A5CB5" w:rsidP="00616E32">
            <w:pPr>
              <w:pStyle w:val="TAC"/>
            </w:pPr>
            <w:r>
              <w:t>7</w:t>
            </w:r>
          </w:p>
        </w:tc>
        <w:tc>
          <w:tcPr>
            <w:tcW w:w="709" w:type="dxa"/>
            <w:hideMark/>
          </w:tcPr>
          <w:p w14:paraId="3C87BEAA" w14:textId="77777777" w:rsidR="002A5CB5" w:rsidRDefault="002A5CB5" w:rsidP="00616E32">
            <w:pPr>
              <w:pStyle w:val="TAC"/>
            </w:pPr>
            <w:r>
              <w:t>6</w:t>
            </w:r>
          </w:p>
        </w:tc>
        <w:tc>
          <w:tcPr>
            <w:tcW w:w="709" w:type="dxa"/>
            <w:hideMark/>
          </w:tcPr>
          <w:p w14:paraId="3EAA5062" w14:textId="77777777" w:rsidR="002A5CB5" w:rsidRDefault="002A5CB5" w:rsidP="00616E32">
            <w:pPr>
              <w:pStyle w:val="TAC"/>
            </w:pPr>
            <w:r>
              <w:t>5</w:t>
            </w:r>
          </w:p>
        </w:tc>
        <w:tc>
          <w:tcPr>
            <w:tcW w:w="709" w:type="dxa"/>
            <w:hideMark/>
          </w:tcPr>
          <w:p w14:paraId="26DA842A" w14:textId="77777777" w:rsidR="002A5CB5" w:rsidRDefault="002A5CB5" w:rsidP="00616E32">
            <w:pPr>
              <w:pStyle w:val="TAC"/>
            </w:pPr>
            <w:r>
              <w:t>4</w:t>
            </w:r>
          </w:p>
        </w:tc>
        <w:tc>
          <w:tcPr>
            <w:tcW w:w="709" w:type="dxa"/>
            <w:hideMark/>
          </w:tcPr>
          <w:p w14:paraId="280CFA74" w14:textId="77777777" w:rsidR="002A5CB5" w:rsidRDefault="002A5CB5" w:rsidP="00616E32">
            <w:pPr>
              <w:pStyle w:val="TAC"/>
            </w:pPr>
            <w:r>
              <w:t>3</w:t>
            </w:r>
          </w:p>
        </w:tc>
        <w:tc>
          <w:tcPr>
            <w:tcW w:w="709" w:type="dxa"/>
            <w:hideMark/>
          </w:tcPr>
          <w:p w14:paraId="14F0FAA7" w14:textId="77777777" w:rsidR="002A5CB5" w:rsidRDefault="002A5CB5" w:rsidP="00616E32">
            <w:pPr>
              <w:pStyle w:val="TAC"/>
            </w:pPr>
            <w:r>
              <w:t>2</w:t>
            </w:r>
          </w:p>
        </w:tc>
        <w:tc>
          <w:tcPr>
            <w:tcW w:w="709" w:type="dxa"/>
            <w:hideMark/>
          </w:tcPr>
          <w:p w14:paraId="7BCC8938" w14:textId="77777777" w:rsidR="002A5CB5" w:rsidRDefault="002A5CB5" w:rsidP="00616E32">
            <w:pPr>
              <w:pStyle w:val="TAC"/>
            </w:pPr>
            <w:r>
              <w:t>1</w:t>
            </w:r>
          </w:p>
        </w:tc>
        <w:tc>
          <w:tcPr>
            <w:tcW w:w="1416" w:type="dxa"/>
          </w:tcPr>
          <w:p w14:paraId="70B91E28" w14:textId="77777777" w:rsidR="002A5CB5" w:rsidRDefault="002A5CB5" w:rsidP="00616E32">
            <w:pPr>
              <w:pStyle w:val="TAL"/>
            </w:pPr>
          </w:p>
        </w:tc>
      </w:tr>
      <w:tr w:rsidR="002A5CB5" w14:paraId="0F658A8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A885C" w14:textId="77777777" w:rsidR="002A5CB5" w:rsidRDefault="002A5CB5" w:rsidP="00616E32">
            <w:pPr>
              <w:pStyle w:val="TAC"/>
            </w:pPr>
          </w:p>
          <w:p w14:paraId="799E1646" w14:textId="77777777" w:rsidR="002A5CB5" w:rsidRDefault="002A5CB5"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0C96800" w14:textId="77777777" w:rsidR="002A5CB5" w:rsidRDefault="002A5CB5" w:rsidP="00616E32">
            <w:pPr>
              <w:pStyle w:val="TAL"/>
            </w:pPr>
            <w:r>
              <w:t>octet o510+1</w:t>
            </w:r>
          </w:p>
          <w:p w14:paraId="09A7A97C" w14:textId="77777777" w:rsidR="002A5CB5" w:rsidRDefault="002A5CB5" w:rsidP="00616E32">
            <w:pPr>
              <w:pStyle w:val="TAL"/>
            </w:pPr>
          </w:p>
          <w:p w14:paraId="001DB997" w14:textId="77777777" w:rsidR="002A5CB5" w:rsidRDefault="002A5CB5" w:rsidP="00616E32">
            <w:pPr>
              <w:pStyle w:val="TAL"/>
            </w:pPr>
            <w:r>
              <w:t>octet o510+2</w:t>
            </w:r>
          </w:p>
        </w:tc>
      </w:tr>
      <w:tr w:rsidR="002A5CB5" w14:paraId="4A93E91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0517C" w14:textId="77777777" w:rsidR="002A5CB5" w:rsidRDefault="002A5CB5" w:rsidP="00616E32">
            <w:pPr>
              <w:pStyle w:val="TAC"/>
            </w:pPr>
          </w:p>
          <w:p w14:paraId="66C2CE3A" w14:textId="77777777" w:rsidR="002A5CB5" w:rsidRDefault="002A5CB5" w:rsidP="00616E32">
            <w:pPr>
              <w:pStyle w:val="TAC"/>
            </w:pPr>
            <w:r>
              <w:t>Geographical area</w:t>
            </w:r>
          </w:p>
        </w:tc>
        <w:tc>
          <w:tcPr>
            <w:tcW w:w="1416" w:type="dxa"/>
            <w:tcBorders>
              <w:top w:val="nil"/>
              <w:left w:val="single" w:sz="6" w:space="0" w:color="auto"/>
              <w:bottom w:val="nil"/>
              <w:right w:val="nil"/>
            </w:tcBorders>
          </w:tcPr>
          <w:p w14:paraId="5A6E84B9" w14:textId="77777777" w:rsidR="002A5CB5" w:rsidRDefault="002A5CB5" w:rsidP="00616E32">
            <w:pPr>
              <w:pStyle w:val="TAL"/>
            </w:pPr>
            <w:r>
              <w:t>octet o510+3</w:t>
            </w:r>
          </w:p>
          <w:p w14:paraId="5CE69E7F" w14:textId="77777777" w:rsidR="002A5CB5" w:rsidRDefault="002A5CB5" w:rsidP="00616E32">
            <w:pPr>
              <w:pStyle w:val="TAL"/>
            </w:pPr>
          </w:p>
          <w:p w14:paraId="165B608E" w14:textId="77777777" w:rsidR="002A5CB5" w:rsidRDefault="002A5CB5" w:rsidP="00616E32">
            <w:pPr>
              <w:pStyle w:val="TAL"/>
            </w:pPr>
            <w:r>
              <w:t>octet o5100</w:t>
            </w:r>
          </w:p>
        </w:tc>
      </w:tr>
      <w:tr w:rsidR="002A5CB5" w14:paraId="0DB8C9B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14E4D" w14:textId="77777777" w:rsidR="002A5CB5" w:rsidRDefault="002A5CB5" w:rsidP="00616E32">
            <w:pPr>
              <w:pStyle w:val="TAC"/>
            </w:pPr>
          </w:p>
          <w:p w14:paraId="5B05B5FD" w14:textId="77777777" w:rsidR="002A5CB5" w:rsidRDefault="002A5CB5" w:rsidP="00616E32">
            <w:pPr>
              <w:pStyle w:val="TAC"/>
            </w:pPr>
            <w:r>
              <w:t>Radio parameters</w:t>
            </w:r>
          </w:p>
        </w:tc>
        <w:tc>
          <w:tcPr>
            <w:tcW w:w="1416" w:type="dxa"/>
            <w:tcBorders>
              <w:top w:val="nil"/>
              <w:left w:val="single" w:sz="6" w:space="0" w:color="auto"/>
              <w:bottom w:val="nil"/>
              <w:right w:val="nil"/>
            </w:tcBorders>
          </w:tcPr>
          <w:p w14:paraId="052398D5" w14:textId="77777777" w:rsidR="002A5CB5" w:rsidRDefault="002A5CB5" w:rsidP="00616E32">
            <w:pPr>
              <w:pStyle w:val="TAL"/>
            </w:pPr>
            <w:r>
              <w:t>octet o5100+1</w:t>
            </w:r>
          </w:p>
          <w:p w14:paraId="41AAE8C3" w14:textId="77777777" w:rsidR="002A5CB5" w:rsidRDefault="002A5CB5" w:rsidP="00616E32">
            <w:pPr>
              <w:pStyle w:val="TAL"/>
            </w:pPr>
          </w:p>
          <w:p w14:paraId="54B06252" w14:textId="77777777" w:rsidR="002A5CB5" w:rsidRDefault="002A5CB5" w:rsidP="00616E32">
            <w:pPr>
              <w:pStyle w:val="TAL"/>
            </w:pPr>
            <w:r>
              <w:t>octet o511-1</w:t>
            </w:r>
          </w:p>
        </w:tc>
      </w:tr>
      <w:tr w:rsidR="002A5CB5" w14:paraId="688E77D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1E6658" w14:textId="77777777" w:rsidR="002A5CB5" w:rsidRDefault="002A5CB5"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A48E5AD" w14:textId="77777777" w:rsidR="002A5CB5" w:rsidRDefault="002A5CB5" w:rsidP="00616E32">
            <w:pPr>
              <w:pStyle w:val="TAC"/>
            </w:pPr>
            <w:r>
              <w:t>0</w:t>
            </w:r>
          </w:p>
          <w:p w14:paraId="59A02864"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3A589F" w14:textId="77777777" w:rsidR="002A5CB5" w:rsidRDefault="002A5CB5" w:rsidP="00616E32">
            <w:pPr>
              <w:pStyle w:val="TAC"/>
            </w:pPr>
            <w:r>
              <w:t>0</w:t>
            </w:r>
          </w:p>
          <w:p w14:paraId="0966B2DE"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E89FBA" w14:textId="77777777" w:rsidR="002A5CB5" w:rsidRDefault="002A5CB5" w:rsidP="00616E32">
            <w:pPr>
              <w:pStyle w:val="TAC"/>
            </w:pPr>
            <w:r>
              <w:t>0</w:t>
            </w:r>
          </w:p>
          <w:p w14:paraId="4E447B6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403B80" w14:textId="77777777" w:rsidR="002A5CB5" w:rsidRDefault="002A5CB5" w:rsidP="00616E32">
            <w:pPr>
              <w:pStyle w:val="TAC"/>
            </w:pPr>
            <w:r>
              <w:t>0</w:t>
            </w:r>
          </w:p>
          <w:p w14:paraId="1F375FBD"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609F04" w14:textId="77777777" w:rsidR="002A5CB5" w:rsidRDefault="002A5CB5" w:rsidP="00616E32">
            <w:pPr>
              <w:pStyle w:val="TAC"/>
            </w:pPr>
            <w:r>
              <w:t>0</w:t>
            </w:r>
          </w:p>
          <w:p w14:paraId="57C12F9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94CD86E" w14:textId="77777777" w:rsidR="002A5CB5" w:rsidRDefault="002A5CB5" w:rsidP="00616E32">
            <w:pPr>
              <w:pStyle w:val="TAC"/>
            </w:pPr>
            <w:r>
              <w:t>0</w:t>
            </w:r>
          </w:p>
          <w:p w14:paraId="0417BC7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A70105" w14:textId="77777777" w:rsidR="002A5CB5" w:rsidRDefault="002A5CB5" w:rsidP="00616E32">
            <w:pPr>
              <w:pStyle w:val="TAC"/>
            </w:pPr>
            <w:r>
              <w:t>0</w:t>
            </w:r>
          </w:p>
          <w:p w14:paraId="2ADEEF17" w14:textId="77777777" w:rsidR="002A5CB5" w:rsidRDefault="002A5CB5" w:rsidP="00616E32">
            <w:pPr>
              <w:pStyle w:val="TAC"/>
            </w:pPr>
            <w:r>
              <w:t>Spare</w:t>
            </w:r>
          </w:p>
        </w:tc>
        <w:tc>
          <w:tcPr>
            <w:tcW w:w="1416" w:type="dxa"/>
            <w:tcBorders>
              <w:top w:val="nil"/>
              <w:left w:val="single" w:sz="6" w:space="0" w:color="auto"/>
              <w:bottom w:val="nil"/>
              <w:right w:val="nil"/>
            </w:tcBorders>
            <w:hideMark/>
          </w:tcPr>
          <w:p w14:paraId="458709C4" w14:textId="77777777" w:rsidR="002A5CB5" w:rsidRDefault="002A5CB5" w:rsidP="00616E32">
            <w:pPr>
              <w:pStyle w:val="TAL"/>
            </w:pPr>
            <w:r>
              <w:t>octet o511</w:t>
            </w:r>
          </w:p>
        </w:tc>
      </w:tr>
    </w:tbl>
    <w:p w14:paraId="3C97A867" w14:textId="77777777" w:rsidR="002A5CB5" w:rsidRDefault="002A5CB5" w:rsidP="002A5CB5">
      <w:pPr>
        <w:pStyle w:val="TF"/>
      </w:pPr>
      <w:bookmarkStart w:id="777" w:name="_CRFigure5_14_2_6"/>
      <w:r>
        <w:t>Figure </w:t>
      </w:r>
      <w:bookmarkEnd w:id="777"/>
      <w:r>
        <w:t>5.14.2.6: Radio parameters per geographical area info</w:t>
      </w:r>
    </w:p>
    <w:p w14:paraId="08C148FD" w14:textId="77777777" w:rsidR="002A5CB5" w:rsidRDefault="002A5CB5" w:rsidP="002A5CB5">
      <w:pPr>
        <w:pStyle w:val="TH"/>
      </w:pPr>
      <w:bookmarkStart w:id="778" w:name="_CRTable5_14_2_6"/>
      <w:r>
        <w:t>Table </w:t>
      </w:r>
      <w:bookmarkEnd w:id="778"/>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8F3B88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7A19CF0C" w14:textId="77777777" w:rsidR="002A5CB5" w:rsidRDefault="002A5CB5" w:rsidP="00616E32">
            <w:pPr>
              <w:pStyle w:val="TAL"/>
            </w:pPr>
            <w:r>
              <w:t>Geographical area (octet o510+3 to o5100):</w:t>
            </w:r>
          </w:p>
          <w:p w14:paraId="4B2907F4" w14:textId="77777777" w:rsidR="002A5CB5" w:rsidRDefault="002A5CB5" w:rsidP="00616E32">
            <w:pPr>
              <w:pStyle w:val="TAL"/>
              <w:rPr>
                <w:noProof/>
              </w:rPr>
            </w:pPr>
            <w:r>
              <w:t>The geographical area field is coded according to figure 5.14.2.7 and table 5.14.2.7</w:t>
            </w:r>
            <w:r>
              <w:rPr>
                <w:noProof/>
              </w:rPr>
              <w:t>.</w:t>
            </w:r>
          </w:p>
          <w:p w14:paraId="0022FA94" w14:textId="77777777" w:rsidR="002A5CB5" w:rsidRDefault="002A5CB5" w:rsidP="00616E32">
            <w:pPr>
              <w:pStyle w:val="TAL"/>
              <w:rPr>
                <w:noProof/>
              </w:rPr>
            </w:pPr>
          </w:p>
        </w:tc>
      </w:tr>
      <w:tr w:rsidR="002A5CB5" w14:paraId="2E92BC86" w14:textId="77777777" w:rsidTr="00616E32">
        <w:trPr>
          <w:cantSplit/>
          <w:jc w:val="center"/>
        </w:trPr>
        <w:tc>
          <w:tcPr>
            <w:tcW w:w="7094" w:type="dxa"/>
            <w:tcBorders>
              <w:top w:val="nil"/>
              <w:left w:val="single" w:sz="4" w:space="0" w:color="auto"/>
              <w:bottom w:val="nil"/>
              <w:right w:val="single" w:sz="4" w:space="0" w:color="auto"/>
            </w:tcBorders>
            <w:hideMark/>
          </w:tcPr>
          <w:p w14:paraId="18FC3A04" w14:textId="77777777" w:rsidR="002A5CB5" w:rsidRDefault="002A5CB5" w:rsidP="00616E32">
            <w:pPr>
              <w:pStyle w:val="TAL"/>
            </w:pPr>
            <w:r>
              <w:t>Radio parameters (octet o5100+1 to o511-1):</w:t>
            </w:r>
          </w:p>
          <w:p w14:paraId="1F4A7B2E" w14:textId="77777777" w:rsidR="002A5CB5" w:rsidRDefault="002A5CB5" w:rsidP="00616E32">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7645161" w14:textId="77777777" w:rsidR="002A5CB5" w:rsidRDefault="002A5CB5" w:rsidP="00616E32">
            <w:pPr>
              <w:pStyle w:val="TAL"/>
              <w:rPr>
                <w:noProof/>
              </w:rPr>
            </w:pPr>
          </w:p>
        </w:tc>
      </w:tr>
      <w:tr w:rsidR="002A5CB5" w14:paraId="0AD1EF16" w14:textId="77777777" w:rsidTr="00616E32">
        <w:trPr>
          <w:cantSplit/>
          <w:jc w:val="center"/>
        </w:trPr>
        <w:tc>
          <w:tcPr>
            <w:tcW w:w="7094" w:type="dxa"/>
            <w:tcBorders>
              <w:top w:val="nil"/>
              <w:left w:val="single" w:sz="4" w:space="0" w:color="auto"/>
              <w:bottom w:val="nil"/>
              <w:right w:val="single" w:sz="4" w:space="0" w:color="auto"/>
            </w:tcBorders>
            <w:hideMark/>
          </w:tcPr>
          <w:p w14:paraId="4E5722B1" w14:textId="77777777" w:rsidR="002A5CB5" w:rsidRDefault="002A5CB5" w:rsidP="00616E32">
            <w:pPr>
              <w:pStyle w:val="TAL"/>
              <w:rPr>
                <w:noProof/>
              </w:rPr>
            </w:pPr>
            <w:r>
              <w:t>Managed indicator (MI) (octet o511 bit 8):</w:t>
            </w:r>
          </w:p>
          <w:p w14:paraId="7FDABB1C" w14:textId="77777777" w:rsidR="002A5CB5" w:rsidRDefault="002A5CB5"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05492713" w14:textId="77777777" w:rsidR="002A5CB5" w:rsidRDefault="002A5CB5" w:rsidP="00616E32">
            <w:pPr>
              <w:pStyle w:val="TAL"/>
            </w:pPr>
            <w:r>
              <w:t>Bit</w:t>
            </w:r>
          </w:p>
          <w:p w14:paraId="626CA7CB" w14:textId="77777777" w:rsidR="002A5CB5" w:rsidRDefault="002A5CB5" w:rsidP="00616E32">
            <w:pPr>
              <w:pStyle w:val="TAL"/>
              <w:rPr>
                <w:b/>
              </w:rPr>
            </w:pPr>
            <w:r>
              <w:rPr>
                <w:b/>
              </w:rPr>
              <w:t>8</w:t>
            </w:r>
          </w:p>
          <w:p w14:paraId="7D6DF0CE" w14:textId="77777777" w:rsidR="002A5CB5" w:rsidRDefault="002A5CB5" w:rsidP="00616E32">
            <w:pPr>
              <w:pStyle w:val="TAL"/>
            </w:pPr>
            <w:r>
              <w:t>0</w:t>
            </w:r>
            <w:r>
              <w:tab/>
              <w:t>Non-operator managed</w:t>
            </w:r>
          </w:p>
          <w:p w14:paraId="7DBC1BC6" w14:textId="77777777" w:rsidR="002A5CB5" w:rsidRDefault="002A5CB5" w:rsidP="00616E32">
            <w:pPr>
              <w:pStyle w:val="TAL"/>
            </w:pPr>
            <w:r>
              <w:t>1</w:t>
            </w:r>
            <w:r>
              <w:tab/>
              <w:t>Operator managed</w:t>
            </w:r>
          </w:p>
          <w:p w14:paraId="34826E65" w14:textId="77777777" w:rsidR="002A5CB5" w:rsidRDefault="002A5CB5" w:rsidP="00616E32">
            <w:pPr>
              <w:pStyle w:val="TAL"/>
            </w:pPr>
          </w:p>
        </w:tc>
      </w:tr>
      <w:tr w:rsidR="002A5CB5" w14:paraId="1F8B5AB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32CDE307" w14:textId="77777777" w:rsidR="002A5CB5" w:rsidRDefault="002A5CB5" w:rsidP="00616E32">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126954C2"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09805DE4" w14:textId="77777777" w:rsidTr="00616E32">
        <w:trPr>
          <w:cantSplit/>
          <w:jc w:val="center"/>
        </w:trPr>
        <w:tc>
          <w:tcPr>
            <w:tcW w:w="708" w:type="dxa"/>
            <w:hideMark/>
          </w:tcPr>
          <w:p w14:paraId="6DE55736" w14:textId="77777777" w:rsidR="002A5CB5" w:rsidRDefault="002A5CB5" w:rsidP="00616E32">
            <w:pPr>
              <w:pStyle w:val="TAC"/>
            </w:pPr>
            <w:r>
              <w:lastRenderedPageBreak/>
              <w:t>8</w:t>
            </w:r>
          </w:p>
        </w:tc>
        <w:tc>
          <w:tcPr>
            <w:tcW w:w="709" w:type="dxa"/>
            <w:hideMark/>
          </w:tcPr>
          <w:p w14:paraId="124FB06D" w14:textId="77777777" w:rsidR="002A5CB5" w:rsidRDefault="002A5CB5" w:rsidP="00616E32">
            <w:pPr>
              <w:pStyle w:val="TAC"/>
            </w:pPr>
            <w:r>
              <w:t>7</w:t>
            </w:r>
          </w:p>
        </w:tc>
        <w:tc>
          <w:tcPr>
            <w:tcW w:w="709" w:type="dxa"/>
            <w:hideMark/>
          </w:tcPr>
          <w:p w14:paraId="162FF82D" w14:textId="77777777" w:rsidR="002A5CB5" w:rsidRDefault="002A5CB5" w:rsidP="00616E32">
            <w:pPr>
              <w:pStyle w:val="TAC"/>
            </w:pPr>
            <w:r>
              <w:t>6</w:t>
            </w:r>
          </w:p>
        </w:tc>
        <w:tc>
          <w:tcPr>
            <w:tcW w:w="709" w:type="dxa"/>
            <w:hideMark/>
          </w:tcPr>
          <w:p w14:paraId="4950A120" w14:textId="77777777" w:rsidR="002A5CB5" w:rsidRDefault="002A5CB5" w:rsidP="00616E32">
            <w:pPr>
              <w:pStyle w:val="TAC"/>
            </w:pPr>
            <w:r>
              <w:t>5</w:t>
            </w:r>
          </w:p>
        </w:tc>
        <w:tc>
          <w:tcPr>
            <w:tcW w:w="709" w:type="dxa"/>
            <w:hideMark/>
          </w:tcPr>
          <w:p w14:paraId="35422D1B" w14:textId="77777777" w:rsidR="002A5CB5" w:rsidRDefault="002A5CB5" w:rsidP="00616E32">
            <w:pPr>
              <w:pStyle w:val="TAC"/>
            </w:pPr>
            <w:r>
              <w:t>4</w:t>
            </w:r>
          </w:p>
        </w:tc>
        <w:tc>
          <w:tcPr>
            <w:tcW w:w="709" w:type="dxa"/>
            <w:hideMark/>
          </w:tcPr>
          <w:p w14:paraId="46C92E8A" w14:textId="77777777" w:rsidR="002A5CB5" w:rsidRDefault="002A5CB5" w:rsidP="00616E32">
            <w:pPr>
              <w:pStyle w:val="TAC"/>
            </w:pPr>
            <w:r>
              <w:t>3</w:t>
            </w:r>
          </w:p>
        </w:tc>
        <w:tc>
          <w:tcPr>
            <w:tcW w:w="709" w:type="dxa"/>
            <w:hideMark/>
          </w:tcPr>
          <w:p w14:paraId="2F0B33C8" w14:textId="77777777" w:rsidR="002A5CB5" w:rsidRDefault="002A5CB5" w:rsidP="00616E32">
            <w:pPr>
              <w:pStyle w:val="TAC"/>
            </w:pPr>
            <w:r>
              <w:t>2</w:t>
            </w:r>
          </w:p>
        </w:tc>
        <w:tc>
          <w:tcPr>
            <w:tcW w:w="709" w:type="dxa"/>
            <w:hideMark/>
          </w:tcPr>
          <w:p w14:paraId="5BCE5CB7" w14:textId="77777777" w:rsidR="002A5CB5" w:rsidRDefault="002A5CB5" w:rsidP="00616E32">
            <w:pPr>
              <w:pStyle w:val="TAC"/>
            </w:pPr>
            <w:r>
              <w:t>1</w:t>
            </w:r>
          </w:p>
        </w:tc>
        <w:tc>
          <w:tcPr>
            <w:tcW w:w="1346" w:type="dxa"/>
          </w:tcPr>
          <w:p w14:paraId="16C7C940" w14:textId="77777777" w:rsidR="002A5CB5" w:rsidRDefault="002A5CB5" w:rsidP="00616E32">
            <w:pPr>
              <w:pStyle w:val="TAL"/>
            </w:pPr>
          </w:p>
        </w:tc>
      </w:tr>
      <w:tr w:rsidR="002A5CB5" w14:paraId="5C15CE9A"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9EABCD" w14:textId="77777777" w:rsidR="002A5CB5" w:rsidRDefault="002A5CB5" w:rsidP="00616E32">
            <w:pPr>
              <w:pStyle w:val="TAC"/>
              <w:rPr>
                <w:noProof/>
              </w:rPr>
            </w:pPr>
          </w:p>
          <w:p w14:paraId="0E31A540" w14:textId="77777777" w:rsidR="002A5CB5" w:rsidRDefault="002A5CB5" w:rsidP="00616E32">
            <w:pPr>
              <w:pStyle w:val="TAC"/>
            </w:pPr>
            <w:r>
              <w:rPr>
                <w:noProof/>
              </w:rPr>
              <w:t xml:space="preserve">Length of </w:t>
            </w:r>
            <w:r>
              <w:t>geographical area</w:t>
            </w:r>
            <w:r>
              <w:rPr>
                <w:noProof/>
              </w:rPr>
              <w:t xml:space="preserve"> contents</w:t>
            </w:r>
          </w:p>
        </w:tc>
        <w:tc>
          <w:tcPr>
            <w:tcW w:w="1346" w:type="dxa"/>
          </w:tcPr>
          <w:p w14:paraId="219D508F" w14:textId="77777777" w:rsidR="002A5CB5" w:rsidRDefault="002A5CB5" w:rsidP="00616E32">
            <w:pPr>
              <w:pStyle w:val="TAL"/>
            </w:pPr>
            <w:r>
              <w:t>octet o510+3</w:t>
            </w:r>
          </w:p>
          <w:p w14:paraId="2B283C4B" w14:textId="77777777" w:rsidR="002A5CB5" w:rsidRDefault="002A5CB5" w:rsidP="00616E32">
            <w:pPr>
              <w:pStyle w:val="TAL"/>
            </w:pPr>
          </w:p>
          <w:p w14:paraId="419DC184" w14:textId="77777777" w:rsidR="002A5CB5" w:rsidRDefault="002A5CB5" w:rsidP="00616E32">
            <w:pPr>
              <w:pStyle w:val="TAL"/>
            </w:pPr>
            <w:r>
              <w:t>octet o510+4</w:t>
            </w:r>
          </w:p>
        </w:tc>
      </w:tr>
      <w:tr w:rsidR="002A5CB5" w14:paraId="2A88FAA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3C821" w14:textId="77777777" w:rsidR="002A5CB5" w:rsidRDefault="002A5CB5" w:rsidP="00616E32">
            <w:pPr>
              <w:pStyle w:val="TAC"/>
            </w:pPr>
          </w:p>
          <w:p w14:paraId="65418030" w14:textId="77777777" w:rsidR="002A5CB5" w:rsidRDefault="002A5CB5" w:rsidP="00616E32">
            <w:pPr>
              <w:pStyle w:val="TAC"/>
            </w:pPr>
            <w:r>
              <w:t>Coordinate</w:t>
            </w:r>
            <w:r>
              <w:rPr>
                <w:noProof/>
              </w:rPr>
              <w:t xml:space="preserve"> 1</w:t>
            </w:r>
          </w:p>
        </w:tc>
        <w:tc>
          <w:tcPr>
            <w:tcW w:w="1346" w:type="dxa"/>
            <w:tcBorders>
              <w:top w:val="nil"/>
              <w:left w:val="single" w:sz="6" w:space="0" w:color="auto"/>
              <w:bottom w:val="nil"/>
              <w:right w:val="nil"/>
            </w:tcBorders>
          </w:tcPr>
          <w:p w14:paraId="1CDFA85A" w14:textId="77777777" w:rsidR="002A5CB5" w:rsidRDefault="002A5CB5" w:rsidP="00616E32">
            <w:pPr>
              <w:pStyle w:val="TAL"/>
            </w:pPr>
            <w:r>
              <w:t>octet (o510+5)*</w:t>
            </w:r>
          </w:p>
          <w:p w14:paraId="4B4A4249" w14:textId="77777777" w:rsidR="002A5CB5" w:rsidRDefault="002A5CB5" w:rsidP="00616E32">
            <w:pPr>
              <w:pStyle w:val="TAL"/>
            </w:pPr>
          </w:p>
          <w:p w14:paraId="7ADDD032" w14:textId="77777777" w:rsidR="002A5CB5" w:rsidRDefault="002A5CB5" w:rsidP="00616E32">
            <w:pPr>
              <w:pStyle w:val="TAL"/>
            </w:pPr>
            <w:r>
              <w:t>octet (o510+10)*</w:t>
            </w:r>
          </w:p>
        </w:tc>
      </w:tr>
      <w:tr w:rsidR="002A5CB5" w14:paraId="1B6666E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4FFD5" w14:textId="77777777" w:rsidR="002A5CB5" w:rsidRDefault="002A5CB5" w:rsidP="00616E32">
            <w:pPr>
              <w:pStyle w:val="TAC"/>
            </w:pPr>
          </w:p>
          <w:p w14:paraId="2ED7716F" w14:textId="77777777" w:rsidR="002A5CB5" w:rsidRDefault="002A5CB5" w:rsidP="00616E32">
            <w:pPr>
              <w:pStyle w:val="TAC"/>
            </w:pPr>
            <w:r>
              <w:t>Coordinate</w:t>
            </w:r>
            <w:r>
              <w:rPr>
                <w:noProof/>
              </w:rPr>
              <w:t xml:space="preserve"> 2</w:t>
            </w:r>
          </w:p>
        </w:tc>
        <w:tc>
          <w:tcPr>
            <w:tcW w:w="1346" w:type="dxa"/>
            <w:tcBorders>
              <w:top w:val="nil"/>
              <w:left w:val="single" w:sz="6" w:space="0" w:color="auto"/>
              <w:bottom w:val="nil"/>
              <w:right w:val="nil"/>
            </w:tcBorders>
          </w:tcPr>
          <w:p w14:paraId="1A278E1C" w14:textId="77777777" w:rsidR="002A5CB5" w:rsidRDefault="002A5CB5" w:rsidP="00616E32">
            <w:pPr>
              <w:pStyle w:val="TAL"/>
            </w:pPr>
            <w:r>
              <w:t>octet (o510+11)*</w:t>
            </w:r>
          </w:p>
          <w:p w14:paraId="7A839964" w14:textId="77777777" w:rsidR="002A5CB5" w:rsidRDefault="002A5CB5" w:rsidP="00616E32">
            <w:pPr>
              <w:pStyle w:val="TAL"/>
            </w:pPr>
          </w:p>
          <w:p w14:paraId="25A08DA3" w14:textId="77777777" w:rsidR="002A5CB5" w:rsidRDefault="002A5CB5" w:rsidP="00616E32">
            <w:pPr>
              <w:pStyle w:val="TAL"/>
            </w:pPr>
            <w:r>
              <w:t>octet (o510+16)*</w:t>
            </w:r>
          </w:p>
        </w:tc>
      </w:tr>
      <w:tr w:rsidR="002A5CB5" w14:paraId="44EAB5B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59636" w14:textId="77777777" w:rsidR="002A5CB5" w:rsidRDefault="002A5CB5" w:rsidP="00616E32">
            <w:pPr>
              <w:pStyle w:val="TAC"/>
            </w:pPr>
          </w:p>
          <w:p w14:paraId="19E0729B" w14:textId="77777777" w:rsidR="002A5CB5" w:rsidRDefault="002A5CB5" w:rsidP="00616E32">
            <w:pPr>
              <w:pStyle w:val="TAC"/>
            </w:pPr>
            <w:r>
              <w:t>...</w:t>
            </w:r>
          </w:p>
        </w:tc>
        <w:tc>
          <w:tcPr>
            <w:tcW w:w="1346" w:type="dxa"/>
            <w:tcBorders>
              <w:top w:val="nil"/>
              <w:left w:val="single" w:sz="6" w:space="0" w:color="auto"/>
              <w:bottom w:val="nil"/>
              <w:right w:val="nil"/>
            </w:tcBorders>
          </w:tcPr>
          <w:p w14:paraId="529967BE" w14:textId="77777777" w:rsidR="002A5CB5" w:rsidRDefault="002A5CB5" w:rsidP="00616E32">
            <w:pPr>
              <w:pStyle w:val="TAL"/>
            </w:pPr>
            <w:r>
              <w:t>octet (o510+17)*</w:t>
            </w:r>
          </w:p>
          <w:p w14:paraId="622DD025" w14:textId="77777777" w:rsidR="002A5CB5" w:rsidRDefault="002A5CB5" w:rsidP="00616E32">
            <w:pPr>
              <w:pStyle w:val="TAL"/>
            </w:pPr>
          </w:p>
          <w:p w14:paraId="1296F968" w14:textId="77777777" w:rsidR="002A5CB5" w:rsidRDefault="002A5CB5" w:rsidP="00616E32">
            <w:pPr>
              <w:pStyle w:val="TAL"/>
            </w:pPr>
            <w:r>
              <w:t>octet (o510-2+6*n)*</w:t>
            </w:r>
          </w:p>
        </w:tc>
      </w:tr>
      <w:tr w:rsidR="002A5CB5" w14:paraId="45ADFB5C"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A0A63" w14:textId="77777777" w:rsidR="002A5CB5" w:rsidRDefault="002A5CB5" w:rsidP="00616E32">
            <w:pPr>
              <w:pStyle w:val="TAC"/>
            </w:pPr>
          </w:p>
          <w:p w14:paraId="627D8128" w14:textId="77777777" w:rsidR="002A5CB5" w:rsidRDefault="002A5CB5" w:rsidP="00616E32">
            <w:pPr>
              <w:pStyle w:val="TAC"/>
            </w:pPr>
            <w:r>
              <w:t>Coordinate</w:t>
            </w:r>
            <w:r>
              <w:rPr>
                <w:noProof/>
              </w:rPr>
              <w:t xml:space="preserve"> n</w:t>
            </w:r>
          </w:p>
        </w:tc>
        <w:tc>
          <w:tcPr>
            <w:tcW w:w="1346" w:type="dxa"/>
            <w:tcBorders>
              <w:top w:val="nil"/>
              <w:left w:val="single" w:sz="6" w:space="0" w:color="auto"/>
              <w:bottom w:val="nil"/>
              <w:right w:val="nil"/>
            </w:tcBorders>
          </w:tcPr>
          <w:p w14:paraId="03D0CBDA" w14:textId="77777777" w:rsidR="002A5CB5" w:rsidRDefault="002A5CB5" w:rsidP="00616E32">
            <w:pPr>
              <w:pStyle w:val="TAL"/>
            </w:pPr>
            <w:r>
              <w:t>octet (o510-1+6*n)*</w:t>
            </w:r>
          </w:p>
          <w:p w14:paraId="7C292862" w14:textId="77777777" w:rsidR="002A5CB5" w:rsidRDefault="002A5CB5" w:rsidP="00616E32">
            <w:pPr>
              <w:pStyle w:val="TAL"/>
            </w:pPr>
          </w:p>
          <w:p w14:paraId="51FF2EA9" w14:textId="77777777" w:rsidR="002A5CB5" w:rsidRDefault="002A5CB5" w:rsidP="00616E32">
            <w:pPr>
              <w:pStyle w:val="TAL"/>
            </w:pPr>
            <w:r>
              <w:t>octet (o510+4+6*n)* = octet o5100*</w:t>
            </w:r>
          </w:p>
        </w:tc>
      </w:tr>
    </w:tbl>
    <w:p w14:paraId="3E90DCD4" w14:textId="77777777" w:rsidR="002A5CB5" w:rsidRDefault="002A5CB5" w:rsidP="002A5CB5">
      <w:pPr>
        <w:pStyle w:val="TF"/>
      </w:pPr>
      <w:bookmarkStart w:id="779" w:name="_CRFigure5_14_2_7"/>
      <w:r>
        <w:t>Figure </w:t>
      </w:r>
      <w:bookmarkEnd w:id="779"/>
      <w:r>
        <w:t>5.14.2.7: Geographical area</w:t>
      </w:r>
    </w:p>
    <w:p w14:paraId="4C8A6D10" w14:textId="77777777" w:rsidR="002A5CB5" w:rsidRDefault="002A5CB5" w:rsidP="002A5CB5">
      <w:pPr>
        <w:pStyle w:val="TH"/>
      </w:pPr>
      <w:bookmarkStart w:id="780" w:name="_CRTable5_14_2_7"/>
      <w:r>
        <w:t>Table </w:t>
      </w:r>
      <w:bookmarkEnd w:id="780"/>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70B4AAD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86DB7F" w14:textId="77777777" w:rsidR="002A5CB5" w:rsidRDefault="002A5CB5" w:rsidP="00616E32">
            <w:pPr>
              <w:pStyle w:val="TAL"/>
              <w:rPr>
                <w:noProof/>
              </w:rPr>
            </w:pPr>
            <w:r>
              <w:t>Coordinate:</w:t>
            </w:r>
          </w:p>
          <w:p w14:paraId="519F8B6D" w14:textId="77777777" w:rsidR="002A5CB5" w:rsidRDefault="002A5CB5" w:rsidP="00616E32">
            <w:pPr>
              <w:pStyle w:val="TAL"/>
            </w:pPr>
            <w:r>
              <w:rPr>
                <w:noProof/>
              </w:rPr>
              <w:t xml:space="preserve">The </w:t>
            </w:r>
            <w:r>
              <w:t>coordinate</w:t>
            </w:r>
            <w:r>
              <w:rPr>
                <w:noProof/>
              </w:rPr>
              <w:t xml:space="preserve"> </w:t>
            </w:r>
            <w:r>
              <w:t>field is coded according to figure 5.14.2.8 and table 5.14.2.8.</w:t>
            </w:r>
          </w:p>
        </w:tc>
      </w:tr>
    </w:tbl>
    <w:p w14:paraId="60D6583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6A9224B7" w14:textId="77777777" w:rsidTr="00616E32">
        <w:trPr>
          <w:cantSplit/>
          <w:jc w:val="center"/>
        </w:trPr>
        <w:tc>
          <w:tcPr>
            <w:tcW w:w="708" w:type="dxa"/>
            <w:hideMark/>
          </w:tcPr>
          <w:p w14:paraId="1A02D9CD" w14:textId="77777777" w:rsidR="002A5CB5" w:rsidRDefault="002A5CB5" w:rsidP="00616E32">
            <w:pPr>
              <w:pStyle w:val="TAC"/>
            </w:pPr>
            <w:r>
              <w:t>8</w:t>
            </w:r>
          </w:p>
        </w:tc>
        <w:tc>
          <w:tcPr>
            <w:tcW w:w="709" w:type="dxa"/>
            <w:hideMark/>
          </w:tcPr>
          <w:p w14:paraId="7A6A3A34" w14:textId="77777777" w:rsidR="002A5CB5" w:rsidRDefault="002A5CB5" w:rsidP="00616E32">
            <w:pPr>
              <w:pStyle w:val="TAC"/>
            </w:pPr>
            <w:r>
              <w:t>7</w:t>
            </w:r>
          </w:p>
        </w:tc>
        <w:tc>
          <w:tcPr>
            <w:tcW w:w="709" w:type="dxa"/>
            <w:hideMark/>
          </w:tcPr>
          <w:p w14:paraId="5847C796" w14:textId="77777777" w:rsidR="002A5CB5" w:rsidRDefault="002A5CB5" w:rsidP="00616E32">
            <w:pPr>
              <w:pStyle w:val="TAC"/>
            </w:pPr>
            <w:r>
              <w:t>6</w:t>
            </w:r>
          </w:p>
        </w:tc>
        <w:tc>
          <w:tcPr>
            <w:tcW w:w="709" w:type="dxa"/>
            <w:hideMark/>
          </w:tcPr>
          <w:p w14:paraId="54C0B882" w14:textId="77777777" w:rsidR="002A5CB5" w:rsidRDefault="002A5CB5" w:rsidP="00616E32">
            <w:pPr>
              <w:pStyle w:val="TAC"/>
            </w:pPr>
            <w:r>
              <w:t>5</w:t>
            </w:r>
          </w:p>
        </w:tc>
        <w:tc>
          <w:tcPr>
            <w:tcW w:w="709" w:type="dxa"/>
            <w:hideMark/>
          </w:tcPr>
          <w:p w14:paraId="0073261A" w14:textId="77777777" w:rsidR="002A5CB5" w:rsidRDefault="002A5CB5" w:rsidP="00616E32">
            <w:pPr>
              <w:pStyle w:val="TAC"/>
            </w:pPr>
            <w:r>
              <w:t>4</w:t>
            </w:r>
          </w:p>
        </w:tc>
        <w:tc>
          <w:tcPr>
            <w:tcW w:w="709" w:type="dxa"/>
            <w:hideMark/>
          </w:tcPr>
          <w:p w14:paraId="5C8962E0" w14:textId="77777777" w:rsidR="002A5CB5" w:rsidRDefault="002A5CB5" w:rsidP="00616E32">
            <w:pPr>
              <w:pStyle w:val="TAC"/>
            </w:pPr>
            <w:r>
              <w:t>3</w:t>
            </w:r>
          </w:p>
        </w:tc>
        <w:tc>
          <w:tcPr>
            <w:tcW w:w="709" w:type="dxa"/>
            <w:hideMark/>
          </w:tcPr>
          <w:p w14:paraId="1DA30465" w14:textId="77777777" w:rsidR="002A5CB5" w:rsidRDefault="002A5CB5" w:rsidP="00616E32">
            <w:pPr>
              <w:pStyle w:val="TAC"/>
            </w:pPr>
            <w:r>
              <w:t>2</w:t>
            </w:r>
          </w:p>
        </w:tc>
        <w:tc>
          <w:tcPr>
            <w:tcW w:w="709" w:type="dxa"/>
            <w:hideMark/>
          </w:tcPr>
          <w:p w14:paraId="11EC4D8B" w14:textId="77777777" w:rsidR="002A5CB5" w:rsidRDefault="002A5CB5" w:rsidP="00616E32">
            <w:pPr>
              <w:pStyle w:val="TAC"/>
            </w:pPr>
            <w:r>
              <w:t>1</w:t>
            </w:r>
          </w:p>
        </w:tc>
        <w:tc>
          <w:tcPr>
            <w:tcW w:w="1346" w:type="dxa"/>
          </w:tcPr>
          <w:p w14:paraId="31677F79" w14:textId="77777777" w:rsidR="002A5CB5" w:rsidRDefault="002A5CB5" w:rsidP="00616E32">
            <w:pPr>
              <w:pStyle w:val="TAL"/>
            </w:pPr>
          </w:p>
        </w:tc>
      </w:tr>
      <w:tr w:rsidR="002A5CB5" w14:paraId="5881165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75F92" w14:textId="77777777" w:rsidR="002A5CB5" w:rsidRDefault="002A5CB5" w:rsidP="00616E32">
            <w:pPr>
              <w:pStyle w:val="TAC"/>
              <w:rPr>
                <w:noProof/>
              </w:rPr>
            </w:pPr>
          </w:p>
          <w:p w14:paraId="613A0468" w14:textId="77777777" w:rsidR="002A5CB5" w:rsidRDefault="002A5CB5" w:rsidP="00616E32">
            <w:pPr>
              <w:pStyle w:val="TAC"/>
            </w:pPr>
            <w:r>
              <w:rPr>
                <w:noProof/>
              </w:rPr>
              <w:t>Latitude</w:t>
            </w:r>
          </w:p>
        </w:tc>
        <w:tc>
          <w:tcPr>
            <w:tcW w:w="1346" w:type="dxa"/>
          </w:tcPr>
          <w:p w14:paraId="09C7F59B" w14:textId="77777777" w:rsidR="002A5CB5" w:rsidRDefault="002A5CB5" w:rsidP="00616E32">
            <w:pPr>
              <w:pStyle w:val="TAL"/>
            </w:pPr>
            <w:r>
              <w:t>octet o510+11</w:t>
            </w:r>
          </w:p>
          <w:p w14:paraId="5725FD65" w14:textId="77777777" w:rsidR="002A5CB5" w:rsidRDefault="002A5CB5" w:rsidP="00616E32">
            <w:pPr>
              <w:pStyle w:val="TAL"/>
            </w:pPr>
          </w:p>
          <w:p w14:paraId="6776ED79" w14:textId="77777777" w:rsidR="002A5CB5" w:rsidRDefault="002A5CB5" w:rsidP="00616E32">
            <w:pPr>
              <w:pStyle w:val="TAL"/>
            </w:pPr>
            <w:r>
              <w:t>octet o510+13</w:t>
            </w:r>
          </w:p>
        </w:tc>
      </w:tr>
      <w:tr w:rsidR="002A5CB5" w14:paraId="2E9C33E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40510" w14:textId="77777777" w:rsidR="002A5CB5" w:rsidRDefault="002A5CB5" w:rsidP="00616E32">
            <w:pPr>
              <w:pStyle w:val="TAC"/>
            </w:pPr>
          </w:p>
          <w:p w14:paraId="2B832CC0" w14:textId="77777777" w:rsidR="002A5CB5" w:rsidRDefault="002A5CB5" w:rsidP="00616E32">
            <w:pPr>
              <w:pStyle w:val="TAC"/>
            </w:pPr>
            <w:r>
              <w:t>Longitude</w:t>
            </w:r>
          </w:p>
        </w:tc>
        <w:tc>
          <w:tcPr>
            <w:tcW w:w="1346" w:type="dxa"/>
            <w:tcBorders>
              <w:top w:val="nil"/>
              <w:left w:val="single" w:sz="6" w:space="0" w:color="auto"/>
              <w:bottom w:val="nil"/>
              <w:right w:val="nil"/>
            </w:tcBorders>
          </w:tcPr>
          <w:p w14:paraId="625897FE" w14:textId="77777777" w:rsidR="002A5CB5" w:rsidRDefault="002A5CB5" w:rsidP="00616E32">
            <w:pPr>
              <w:pStyle w:val="TAL"/>
            </w:pPr>
            <w:r>
              <w:t>octet o510+14</w:t>
            </w:r>
          </w:p>
          <w:p w14:paraId="7BCBC7BB" w14:textId="77777777" w:rsidR="002A5CB5" w:rsidRDefault="002A5CB5" w:rsidP="00616E32">
            <w:pPr>
              <w:pStyle w:val="TAL"/>
            </w:pPr>
          </w:p>
          <w:p w14:paraId="53BA56AE" w14:textId="77777777" w:rsidR="002A5CB5" w:rsidRDefault="002A5CB5" w:rsidP="00616E32">
            <w:pPr>
              <w:pStyle w:val="TAL"/>
            </w:pPr>
            <w:r>
              <w:t>octet o510+17</w:t>
            </w:r>
          </w:p>
        </w:tc>
      </w:tr>
    </w:tbl>
    <w:p w14:paraId="397F9423" w14:textId="77777777" w:rsidR="002A5CB5" w:rsidRDefault="002A5CB5" w:rsidP="002A5CB5">
      <w:pPr>
        <w:pStyle w:val="TF"/>
      </w:pPr>
      <w:bookmarkStart w:id="781" w:name="_CRFigure5_14_2_8"/>
      <w:r>
        <w:t>Figure </w:t>
      </w:r>
      <w:bookmarkEnd w:id="781"/>
      <w:r>
        <w:t>5.14.2.8: Coordinate area</w:t>
      </w:r>
    </w:p>
    <w:p w14:paraId="5DC032C7" w14:textId="77777777" w:rsidR="002A5CB5" w:rsidRDefault="002A5CB5" w:rsidP="002A5CB5">
      <w:pPr>
        <w:pStyle w:val="TH"/>
      </w:pPr>
      <w:bookmarkStart w:id="782" w:name="_CRTable5_14_2_8"/>
      <w:r>
        <w:t>Table </w:t>
      </w:r>
      <w:bookmarkEnd w:id="782"/>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DEC3285"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168F501" w14:textId="77777777" w:rsidR="002A5CB5" w:rsidRDefault="002A5CB5" w:rsidP="00616E32">
            <w:pPr>
              <w:pStyle w:val="TAL"/>
            </w:pPr>
            <w:r>
              <w:rPr>
                <w:noProof/>
              </w:rPr>
              <w:t>Latitude (</w:t>
            </w:r>
            <w:r>
              <w:t>octet o510+11 to o510+13</w:t>
            </w:r>
            <w:r>
              <w:rPr>
                <w:noProof/>
              </w:rPr>
              <w:t>):</w:t>
            </w:r>
          </w:p>
          <w:p w14:paraId="228BF2BE" w14:textId="77777777" w:rsidR="002A5CB5" w:rsidRDefault="002A5CB5" w:rsidP="00616E32">
            <w:pPr>
              <w:pStyle w:val="TAL"/>
            </w:pPr>
            <w:r>
              <w:rPr>
                <w:noProof/>
              </w:rPr>
              <w:t xml:space="preserve">The latitude </w:t>
            </w:r>
            <w:r>
              <w:t>field is coded according to clause 6.1 of 3GPP TS 23.032 [6].</w:t>
            </w:r>
          </w:p>
        </w:tc>
      </w:tr>
      <w:tr w:rsidR="002A5CB5" w14:paraId="1A1AD134"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95B0DCF" w14:textId="77777777" w:rsidR="002A5CB5" w:rsidRDefault="002A5CB5" w:rsidP="00616E32">
            <w:pPr>
              <w:pStyle w:val="TAL"/>
            </w:pPr>
            <w:r>
              <w:t>Longitude (octet o510+14 to o510+17):</w:t>
            </w:r>
          </w:p>
          <w:p w14:paraId="552D6A7B" w14:textId="77777777" w:rsidR="002A5CB5" w:rsidRDefault="002A5CB5" w:rsidP="00616E32">
            <w:pPr>
              <w:pStyle w:val="TAL"/>
            </w:pPr>
            <w:r>
              <w:rPr>
                <w:noProof/>
              </w:rPr>
              <w:t xml:space="preserve">The </w:t>
            </w:r>
            <w:r>
              <w:t>longitude field is coded according to clause 6.1 of 3GPP TS 23.032 [6].</w:t>
            </w:r>
          </w:p>
          <w:p w14:paraId="4A5AD7EF" w14:textId="77777777" w:rsidR="002A5CB5" w:rsidRDefault="002A5CB5" w:rsidP="00616E32">
            <w:pPr>
              <w:pStyle w:val="TAL"/>
              <w:rPr>
                <w:noProof/>
              </w:rPr>
            </w:pPr>
          </w:p>
        </w:tc>
      </w:tr>
    </w:tbl>
    <w:p w14:paraId="3AF9F483"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585A92A1" w14:textId="77777777" w:rsidTr="00616E32">
        <w:trPr>
          <w:cantSplit/>
          <w:jc w:val="center"/>
        </w:trPr>
        <w:tc>
          <w:tcPr>
            <w:tcW w:w="708" w:type="dxa"/>
            <w:hideMark/>
          </w:tcPr>
          <w:p w14:paraId="22262726" w14:textId="77777777" w:rsidR="002A5CB5" w:rsidRDefault="002A5CB5" w:rsidP="00616E32">
            <w:pPr>
              <w:pStyle w:val="TAC"/>
            </w:pPr>
            <w:r>
              <w:t>8</w:t>
            </w:r>
          </w:p>
        </w:tc>
        <w:tc>
          <w:tcPr>
            <w:tcW w:w="709" w:type="dxa"/>
            <w:hideMark/>
          </w:tcPr>
          <w:p w14:paraId="2CB8A350" w14:textId="77777777" w:rsidR="002A5CB5" w:rsidRDefault="002A5CB5" w:rsidP="00616E32">
            <w:pPr>
              <w:pStyle w:val="TAC"/>
            </w:pPr>
            <w:r>
              <w:t>7</w:t>
            </w:r>
          </w:p>
        </w:tc>
        <w:tc>
          <w:tcPr>
            <w:tcW w:w="709" w:type="dxa"/>
            <w:hideMark/>
          </w:tcPr>
          <w:p w14:paraId="425E0AFB" w14:textId="77777777" w:rsidR="002A5CB5" w:rsidRDefault="002A5CB5" w:rsidP="00616E32">
            <w:pPr>
              <w:pStyle w:val="TAC"/>
            </w:pPr>
            <w:r>
              <w:t>6</w:t>
            </w:r>
          </w:p>
        </w:tc>
        <w:tc>
          <w:tcPr>
            <w:tcW w:w="709" w:type="dxa"/>
            <w:hideMark/>
          </w:tcPr>
          <w:p w14:paraId="2CD80DA3" w14:textId="77777777" w:rsidR="002A5CB5" w:rsidRDefault="002A5CB5" w:rsidP="00616E32">
            <w:pPr>
              <w:pStyle w:val="TAC"/>
            </w:pPr>
            <w:r>
              <w:t>5</w:t>
            </w:r>
          </w:p>
        </w:tc>
        <w:tc>
          <w:tcPr>
            <w:tcW w:w="709" w:type="dxa"/>
            <w:hideMark/>
          </w:tcPr>
          <w:p w14:paraId="778FE082" w14:textId="77777777" w:rsidR="002A5CB5" w:rsidRDefault="002A5CB5" w:rsidP="00616E32">
            <w:pPr>
              <w:pStyle w:val="TAC"/>
            </w:pPr>
            <w:r>
              <w:t>4</w:t>
            </w:r>
          </w:p>
        </w:tc>
        <w:tc>
          <w:tcPr>
            <w:tcW w:w="709" w:type="dxa"/>
            <w:hideMark/>
          </w:tcPr>
          <w:p w14:paraId="65A4C134" w14:textId="77777777" w:rsidR="002A5CB5" w:rsidRDefault="002A5CB5" w:rsidP="00616E32">
            <w:pPr>
              <w:pStyle w:val="TAC"/>
            </w:pPr>
            <w:r>
              <w:t>3</w:t>
            </w:r>
          </w:p>
        </w:tc>
        <w:tc>
          <w:tcPr>
            <w:tcW w:w="709" w:type="dxa"/>
            <w:hideMark/>
          </w:tcPr>
          <w:p w14:paraId="7C94C9F8" w14:textId="77777777" w:rsidR="002A5CB5" w:rsidRDefault="002A5CB5" w:rsidP="00616E32">
            <w:pPr>
              <w:pStyle w:val="TAC"/>
            </w:pPr>
            <w:r>
              <w:t>2</w:t>
            </w:r>
          </w:p>
        </w:tc>
        <w:tc>
          <w:tcPr>
            <w:tcW w:w="709" w:type="dxa"/>
            <w:hideMark/>
          </w:tcPr>
          <w:p w14:paraId="73152660" w14:textId="77777777" w:rsidR="002A5CB5" w:rsidRDefault="002A5CB5" w:rsidP="00616E32">
            <w:pPr>
              <w:pStyle w:val="TAC"/>
            </w:pPr>
            <w:r>
              <w:t>1</w:t>
            </w:r>
          </w:p>
        </w:tc>
        <w:tc>
          <w:tcPr>
            <w:tcW w:w="1346" w:type="dxa"/>
          </w:tcPr>
          <w:p w14:paraId="0D6E37AD" w14:textId="77777777" w:rsidR="002A5CB5" w:rsidRDefault="002A5CB5" w:rsidP="00616E32">
            <w:pPr>
              <w:pStyle w:val="TAL"/>
            </w:pPr>
          </w:p>
        </w:tc>
      </w:tr>
      <w:tr w:rsidR="002A5CB5" w14:paraId="7B97916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81FD4" w14:textId="77777777" w:rsidR="002A5CB5" w:rsidRDefault="002A5CB5" w:rsidP="00616E32">
            <w:pPr>
              <w:pStyle w:val="TAC"/>
              <w:rPr>
                <w:noProof/>
              </w:rPr>
            </w:pPr>
          </w:p>
          <w:p w14:paraId="23A9CCBA" w14:textId="77777777" w:rsidR="002A5CB5" w:rsidRDefault="002A5CB5" w:rsidP="00616E32">
            <w:pPr>
              <w:pStyle w:val="TAC"/>
            </w:pPr>
            <w:r>
              <w:rPr>
                <w:noProof/>
              </w:rPr>
              <w:t xml:space="preserve">Length of </w:t>
            </w:r>
            <w:r>
              <w:t xml:space="preserve">radio parameters </w:t>
            </w:r>
            <w:r>
              <w:rPr>
                <w:noProof/>
              </w:rPr>
              <w:t>contents</w:t>
            </w:r>
          </w:p>
        </w:tc>
        <w:tc>
          <w:tcPr>
            <w:tcW w:w="1346" w:type="dxa"/>
          </w:tcPr>
          <w:p w14:paraId="441FC4B3" w14:textId="77777777" w:rsidR="002A5CB5" w:rsidRDefault="002A5CB5" w:rsidP="00616E32">
            <w:pPr>
              <w:pStyle w:val="TAL"/>
            </w:pPr>
            <w:r>
              <w:t>octet o5100+1</w:t>
            </w:r>
          </w:p>
          <w:p w14:paraId="11C9EBA9" w14:textId="77777777" w:rsidR="002A5CB5" w:rsidRDefault="002A5CB5" w:rsidP="00616E32">
            <w:pPr>
              <w:pStyle w:val="TAL"/>
            </w:pPr>
          </w:p>
          <w:p w14:paraId="0A6263B3" w14:textId="77777777" w:rsidR="002A5CB5" w:rsidRDefault="002A5CB5" w:rsidP="00616E32">
            <w:pPr>
              <w:pStyle w:val="TAL"/>
            </w:pPr>
            <w:r>
              <w:t>octet o5100+2</w:t>
            </w:r>
          </w:p>
        </w:tc>
      </w:tr>
      <w:tr w:rsidR="002A5CB5" w14:paraId="0D87761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32D23" w14:textId="77777777" w:rsidR="002A5CB5" w:rsidRDefault="002A5CB5" w:rsidP="00616E32">
            <w:pPr>
              <w:pStyle w:val="TAC"/>
            </w:pPr>
          </w:p>
          <w:p w14:paraId="74D75B13" w14:textId="77777777" w:rsidR="002A5CB5" w:rsidRDefault="002A5CB5" w:rsidP="00616E32">
            <w:pPr>
              <w:pStyle w:val="TAC"/>
            </w:pPr>
            <w:r>
              <w:t>Radio parameters contents</w:t>
            </w:r>
          </w:p>
        </w:tc>
        <w:tc>
          <w:tcPr>
            <w:tcW w:w="1346" w:type="dxa"/>
            <w:tcBorders>
              <w:top w:val="nil"/>
              <w:left w:val="single" w:sz="6" w:space="0" w:color="auto"/>
              <w:bottom w:val="nil"/>
              <w:right w:val="nil"/>
            </w:tcBorders>
          </w:tcPr>
          <w:p w14:paraId="04CDCD10" w14:textId="77777777" w:rsidR="002A5CB5" w:rsidRDefault="002A5CB5" w:rsidP="00616E32">
            <w:pPr>
              <w:pStyle w:val="TAL"/>
            </w:pPr>
            <w:r>
              <w:t>octet o5100+3</w:t>
            </w:r>
          </w:p>
          <w:p w14:paraId="66407FB4" w14:textId="77777777" w:rsidR="002A5CB5" w:rsidRDefault="002A5CB5" w:rsidP="00616E32">
            <w:pPr>
              <w:pStyle w:val="TAL"/>
            </w:pPr>
          </w:p>
          <w:p w14:paraId="537012A0" w14:textId="77777777" w:rsidR="002A5CB5" w:rsidRDefault="002A5CB5" w:rsidP="00616E32">
            <w:pPr>
              <w:pStyle w:val="TAL"/>
            </w:pPr>
            <w:r>
              <w:t>octet o511-1</w:t>
            </w:r>
          </w:p>
        </w:tc>
      </w:tr>
    </w:tbl>
    <w:p w14:paraId="20CA34C3" w14:textId="77777777" w:rsidR="002A5CB5" w:rsidRDefault="002A5CB5" w:rsidP="002A5CB5">
      <w:pPr>
        <w:pStyle w:val="TF"/>
      </w:pPr>
      <w:bookmarkStart w:id="783" w:name="_CRFigure5_14_2_9"/>
      <w:r>
        <w:t>Figure </w:t>
      </w:r>
      <w:bookmarkEnd w:id="783"/>
      <w:r>
        <w:t>5.14.2.9: Radio parameters</w:t>
      </w:r>
    </w:p>
    <w:p w14:paraId="07CCEAB8" w14:textId="77777777" w:rsidR="002A5CB5" w:rsidRDefault="002A5CB5" w:rsidP="002A5CB5">
      <w:pPr>
        <w:pStyle w:val="TH"/>
      </w:pPr>
      <w:bookmarkStart w:id="784" w:name="_CRTable5_14_2_9"/>
      <w:r>
        <w:lastRenderedPageBreak/>
        <w:t>Table </w:t>
      </w:r>
      <w:bookmarkEnd w:id="784"/>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FD0971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B554B2A" w14:textId="77777777" w:rsidR="002A5CB5" w:rsidRDefault="002A5CB5" w:rsidP="00616E32">
            <w:pPr>
              <w:pStyle w:val="TAL"/>
            </w:pPr>
            <w:r>
              <w:t>Radio parameters contents (octet o5100+3 to o511-1):</w:t>
            </w:r>
          </w:p>
          <w:p w14:paraId="72317E8B" w14:textId="77777777" w:rsidR="002A5CB5" w:rsidRDefault="002A5CB5" w:rsidP="00616E3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0302F9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11CB6980" w14:textId="77777777" w:rsidTr="00616E32">
        <w:trPr>
          <w:cantSplit/>
          <w:jc w:val="center"/>
        </w:trPr>
        <w:tc>
          <w:tcPr>
            <w:tcW w:w="708" w:type="dxa"/>
            <w:hideMark/>
          </w:tcPr>
          <w:p w14:paraId="339F5920" w14:textId="77777777" w:rsidR="002A5CB5" w:rsidRDefault="002A5CB5" w:rsidP="00616E32">
            <w:pPr>
              <w:pStyle w:val="TAC"/>
            </w:pPr>
            <w:r>
              <w:t>8</w:t>
            </w:r>
          </w:p>
        </w:tc>
        <w:tc>
          <w:tcPr>
            <w:tcW w:w="709" w:type="dxa"/>
            <w:hideMark/>
          </w:tcPr>
          <w:p w14:paraId="032AF838" w14:textId="77777777" w:rsidR="002A5CB5" w:rsidRDefault="002A5CB5" w:rsidP="00616E32">
            <w:pPr>
              <w:pStyle w:val="TAC"/>
            </w:pPr>
            <w:r>
              <w:t>7</w:t>
            </w:r>
          </w:p>
        </w:tc>
        <w:tc>
          <w:tcPr>
            <w:tcW w:w="709" w:type="dxa"/>
            <w:hideMark/>
          </w:tcPr>
          <w:p w14:paraId="22813CC9" w14:textId="77777777" w:rsidR="002A5CB5" w:rsidRDefault="002A5CB5" w:rsidP="00616E32">
            <w:pPr>
              <w:pStyle w:val="TAC"/>
            </w:pPr>
            <w:r>
              <w:t>6</w:t>
            </w:r>
          </w:p>
        </w:tc>
        <w:tc>
          <w:tcPr>
            <w:tcW w:w="709" w:type="dxa"/>
            <w:hideMark/>
          </w:tcPr>
          <w:p w14:paraId="5305A697" w14:textId="77777777" w:rsidR="002A5CB5" w:rsidRDefault="002A5CB5" w:rsidP="00616E32">
            <w:pPr>
              <w:pStyle w:val="TAC"/>
            </w:pPr>
            <w:r>
              <w:t>5</w:t>
            </w:r>
          </w:p>
        </w:tc>
        <w:tc>
          <w:tcPr>
            <w:tcW w:w="709" w:type="dxa"/>
            <w:hideMark/>
          </w:tcPr>
          <w:p w14:paraId="1AD4C8D9" w14:textId="77777777" w:rsidR="002A5CB5" w:rsidRDefault="002A5CB5" w:rsidP="00616E32">
            <w:pPr>
              <w:pStyle w:val="TAC"/>
            </w:pPr>
            <w:r>
              <w:t>4</w:t>
            </w:r>
          </w:p>
        </w:tc>
        <w:tc>
          <w:tcPr>
            <w:tcW w:w="709" w:type="dxa"/>
            <w:hideMark/>
          </w:tcPr>
          <w:p w14:paraId="7029E613" w14:textId="77777777" w:rsidR="002A5CB5" w:rsidRDefault="002A5CB5" w:rsidP="00616E32">
            <w:pPr>
              <w:pStyle w:val="TAC"/>
            </w:pPr>
            <w:r>
              <w:t>3</w:t>
            </w:r>
          </w:p>
        </w:tc>
        <w:tc>
          <w:tcPr>
            <w:tcW w:w="709" w:type="dxa"/>
            <w:hideMark/>
          </w:tcPr>
          <w:p w14:paraId="126C5E6B" w14:textId="77777777" w:rsidR="002A5CB5" w:rsidRDefault="002A5CB5" w:rsidP="00616E32">
            <w:pPr>
              <w:pStyle w:val="TAC"/>
            </w:pPr>
            <w:r>
              <w:t>2</w:t>
            </w:r>
          </w:p>
        </w:tc>
        <w:tc>
          <w:tcPr>
            <w:tcW w:w="709" w:type="dxa"/>
            <w:hideMark/>
          </w:tcPr>
          <w:p w14:paraId="626ED78E" w14:textId="77777777" w:rsidR="002A5CB5" w:rsidRDefault="002A5CB5" w:rsidP="00616E32">
            <w:pPr>
              <w:pStyle w:val="TAC"/>
            </w:pPr>
            <w:r>
              <w:t>1</w:t>
            </w:r>
          </w:p>
        </w:tc>
        <w:tc>
          <w:tcPr>
            <w:tcW w:w="1346" w:type="dxa"/>
          </w:tcPr>
          <w:p w14:paraId="515054A0" w14:textId="77777777" w:rsidR="002A5CB5" w:rsidRDefault="002A5CB5" w:rsidP="00616E32">
            <w:pPr>
              <w:pStyle w:val="TAL"/>
            </w:pPr>
          </w:p>
        </w:tc>
      </w:tr>
      <w:tr w:rsidR="002A5CB5" w14:paraId="2871F38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B1224" w14:textId="77777777" w:rsidR="002A5CB5" w:rsidRDefault="002A5CB5" w:rsidP="00616E32">
            <w:pPr>
              <w:pStyle w:val="TAC"/>
              <w:rPr>
                <w:noProof/>
              </w:rPr>
            </w:pPr>
          </w:p>
          <w:p w14:paraId="2F13C339" w14:textId="77777777" w:rsidR="002A5CB5" w:rsidRDefault="002A5CB5" w:rsidP="00616E32">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24353AE0" w14:textId="77777777" w:rsidR="002A5CB5" w:rsidRDefault="002A5CB5" w:rsidP="00616E32">
            <w:pPr>
              <w:pStyle w:val="TAL"/>
            </w:pPr>
            <w:r>
              <w:t>octet o10+1</w:t>
            </w:r>
          </w:p>
          <w:p w14:paraId="29205CB2" w14:textId="77777777" w:rsidR="002A5CB5" w:rsidRDefault="002A5CB5" w:rsidP="00616E32">
            <w:pPr>
              <w:pStyle w:val="TAL"/>
            </w:pPr>
          </w:p>
          <w:p w14:paraId="5990F0C7" w14:textId="77777777" w:rsidR="002A5CB5" w:rsidRDefault="002A5CB5" w:rsidP="00616E32">
            <w:pPr>
              <w:pStyle w:val="TAL"/>
            </w:pPr>
            <w:r>
              <w:t>octet o10+2</w:t>
            </w:r>
          </w:p>
        </w:tc>
      </w:tr>
      <w:tr w:rsidR="002A5CB5" w14:paraId="18C157C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7ADAD" w14:textId="77777777" w:rsidR="002A5CB5" w:rsidRDefault="002A5CB5" w:rsidP="00616E32">
            <w:pPr>
              <w:pStyle w:val="TAC"/>
            </w:pPr>
          </w:p>
          <w:p w14:paraId="73EE8B74" w14:textId="77777777" w:rsidR="002A5CB5" w:rsidRDefault="002A5CB5"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2168D788" w14:textId="77777777" w:rsidR="002A5CB5" w:rsidRDefault="002A5CB5" w:rsidP="00616E32">
            <w:pPr>
              <w:pStyle w:val="TAL"/>
            </w:pPr>
            <w:r>
              <w:t>octet o10+3</w:t>
            </w:r>
          </w:p>
          <w:p w14:paraId="4E212F95" w14:textId="77777777" w:rsidR="002A5CB5" w:rsidRDefault="002A5CB5" w:rsidP="00616E32">
            <w:pPr>
              <w:pStyle w:val="TAL"/>
            </w:pPr>
          </w:p>
          <w:p w14:paraId="6A2B434A" w14:textId="77777777" w:rsidR="002A5CB5" w:rsidRDefault="002A5CB5" w:rsidP="00616E32">
            <w:pPr>
              <w:pStyle w:val="TAL"/>
            </w:pPr>
            <w:r>
              <w:t>octet o2-1</w:t>
            </w:r>
          </w:p>
        </w:tc>
      </w:tr>
    </w:tbl>
    <w:p w14:paraId="4C507A34" w14:textId="77777777" w:rsidR="002A5CB5" w:rsidRDefault="002A5CB5" w:rsidP="002A5CB5">
      <w:pPr>
        <w:pStyle w:val="TF"/>
      </w:pPr>
      <w:bookmarkStart w:id="785" w:name="_CRFigure5_14_2_9a"/>
      <w:r>
        <w:t xml:space="preserve">Figure </w:t>
      </w:r>
      <w:bookmarkEnd w:id="785"/>
      <w:r>
        <w:t xml:space="preserve">5.14.2.9a: Default PC5 DRX configuration for </w:t>
      </w:r>
      <w:r>
        <w:rPr>
          <w:rFonts w:hint="eastAsia"/>
          <w:lang w:eastAsia="zh-CN"/>
        </w:rPr>
        <w:t>multi-hop</w:t>
      </w:r>
      <w:r>
        <w:t xml:space="preserve"> UE-to-UE relay discovery</w:t>
      </w:r>
    </w:p>
    <w:p w14:paraId="5D42359B" w14:textId="77777777" w:rsidR="002A5CB5" w:rsidRDefault="002A5CB5" w:rsidP="002A5CB5">
      <w:pPr>
        <w:pStyle w:val="TH"/>
      </w:pPr>
      <w:bookmarkStart w:id="786" w:name="_CRTable5_14_2_9a"/>
      <w:r>
        <w:t xml:space="preserve">Table </w:t>
      </w:r>
      <w:bookmarkEnd w:id="786"/>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387B43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500F54B3" w14:textId="77777777" w:rsidR="002A5CB5" w:rsidRDefault="002A5CB5" w:rsidP="00616E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787" w:name="OLE_LINK178"/>
            <w:r w:rsidRPr="005F4C72">
              <w:rPr>
                <w:b w:val="0"/>
                <w:sz w:val="18"/>
              </w:rPr>
              <w:t>multi-hop</w:t>
            </w:r>
            <w:bookmarkEnd w:id="787"/>
            <w:r>
              <w:rPr>
                <w:b w:val="0"/>
                <w:sz w:val="18"/>
              </w:rPr>
              <w:t xml:space="preserve"> UE-to-UE relay discovery:</w:t>
            </w:r>
          </w:p>
          <w:p w14:paraId="77312540" w14:textId="77777777" w:rsidR="002A5CB5" w:rsidRDefault="002A5CB5" w:rsidP="00616E32">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336EFA5E" w14:textId="77777777" w:rsidR="002A5CB5" w:rsidRDefault="002A5CB5" w:rsidP="00616E32">
            <w:pPr>
              <w:pStyle w:val="TAL"/>
            </w:pPr>
          </w:p>
        </w:tc>
      </w:tr>
    </w:tbl>
    <w:p w14:paraId="4818F061"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A09788B" w14:textId="77777777" w:rsidTr="00616E32">
        <w:trPr>
          <w:cantSplit/>
          <w:jc w:val="center"/>
        </w:trPr>
        <w:tc>
          <w:tcPr>
            <w:tcW w:w="708" w:type="dxa"/>
            <w:hideMark/>
          </w:tcPr>
          <w:p w14:paraId="7FCA89A2" w14:textId="77777777" w:rsidR="002A5CB5" w:rsidRDefault="002A5CB5" w:rsidP="00616E32">
            <w:pPr>
              <w:pStyle w:val="TAC"/>
            </w:pPr>
            <w:r>
              <w:t>8</w:t>
            </w:r>
          </w:p>
        </w:tc>
        <w:tc>
          <w:tcPr>
            <w:tcW w:w="709" w:type="dxa"/>
            <w:hideMark/>
          </w:tcPr>
          <w:p w14:paraId="180F083C" w14:textId="77777777" w:rsidR="002A5CB5" w:rsidRDefault="002A5CB5" w:rsidP="00616E32">
            <w:pPr>
              <w:pStyle w:val="TAC"/>
            </w:pPr>
            <w:r>
              <w:t>7</w:t>
            </w:r>
          </w:p>
        </w:tc>
        <w:tc>
          <w:tcPr>
            <w:tcW w:w="709" w:type="dxa"/>
            <w:hideMark/>
          </w:tcPr>
          <w:p w14:paraId="13BBAD5B" w14:textId="77777777" w:rsidR="002A5CB5" w:rsidRDefault="002A5CB5" w:rsidP="00616E32">
            <w:pPr>
              <w:pStyle w:val="TAC"/>
            </w:pPr>
            <w:r>
              <w:t>6</w:t>
            </w:r>
          </w:p>
        </w:tc>
        <w:tc>
          <w:tcPr>
            <w:tcW w:w="709" w:type="dxa"/>
            <w:hideMark/>
          </w:tcPr>
          <w:p w14:paraId="21F64172" w14:textId="77777777" w:rsidR="002A5CB5" w:rsidRDefault="002A5CB5" w:rsidP="00616E32">
            <w:pPr>
              <w:pStyle w:val="TAC"/>
            </w:pPr>
            <w:r>
              <w:t>5</w:t>
            </w:r>
          </w:p>
        </w:tc>
        <w:tc>
          <w:tcPr>
            <w:tcW w:w="709" w:type="dxa"/>
            <w:hideMark/>
          </w:tcPr>
          <w:p w14:paraId="7F396D87" w14:textId="77777777" w:rsidR="002A5CB5" w:rsidRDefault="002A5CB5" w:rsidP="00616E32">
            <w:pPr>
              <w:pStyle w:val="TAC"/>
            </w:pPr>
            <w:r>
              <w:t>4</w:t>
            </w:r>
          </w:p>
        </w:tc>
        <w:tc>
          <w:tcPr>
            <w:tcW w:w="709" w:type="dxa"/>
            <w:hideMark/>
          </w:tcPr>
          <w:p w14:paraId="592BE04F" w14:textId="77777777" w:rsidR="002A5CB5" w:rsidRDefault="002A5CB5" w:rsidP="00616E32">
            <w:pPr>
              <w:pStyle w:val="TAC"/>
            </w:pPr>
            <w:r>
              <w:t>3</w:t>
            </w:r>
          </w:p>
        </w:tc>
        <w:tc>
          <w:tcPr>
            <w:tcW w:w="709" w:type="dxa"/>
            <w:hideMark/>
          </w:tcPr>
          <w:p w14:paraId="034911BE" w14:textId="77777777" w:rsidR="002A5CB5" w:rsidRDefault="002A5CB5" w:rsidP="00616E32">
            <w:pPr>
              <w:pStyle w:val="TAC"/>
            </w:pPr>
            <w:r>
              <w:t>2</w:t>
            </w:r>
          </w:p>
        </w:tc>
        <w:tc>
          <w:tcPr>
            <w:tcW w:w="709" w:type="dxa"/>
            <w:hideMark/>
          </w:tcPr>
          <w:p w14:paraId="253A4DBD" w14:textId="77777777" w:rsidR="002A5CB5" w:rsidRDefault="002A5CB5" w:rsidP="00616E32">
            <w:pPr>
              <w:pStyle w:val="TAC"/>
            </w:pPr>
            <w:r>
              <w:t>1</w:t>
            </w:r>
          </w:p>
        </w:tc>
        <w:tc>
          <w:tcPr>
            <w:tcW w:w="1346" w:type="dxa"/>
          </w:tcPr>
          <w:p w14:paraId="48C5097A" w14:textId="77777777" w:rsidR="002A5CB5" w:rsidRDefault="002A5CB5" w:rsidP="00616E32">
            <w:pPr>
              <w:pStyle w:val="TAL"/>
            </w:pPr>
          </w:p>
        </w:tc>
      </w:tr>
      <w:tr w:rsidR="002A5CB5" w14:paraId="59AA8F15"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24390" w14:textId="77777777" w:rsidR="002A5CB5" w:rsidRDefault="002A5CB5" w:rsidP="00616E32">
            <w:pPr>
              <w:pStyle w:val="TAC"/>
              <w:rPr>
                <w:noProof/>
              </w:rPr>
            </w:pPr>
          </w:p>
          <w:p w14:paraId="1CC6C7B4" w14:textId="77777777" w:rsidR="002A5CB5" w:rsidRDefault="002A5CB5" w:rsidP="00616E32">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10E7F672" w14:textId="77777777" w:rsidR="002A5CB5" w:rsidRDefault="002A5CB5" w:rsidP="00616E32">
            <w:pPr>
              <w:pStyle w:val="TAL"/>
            </w:pPr>
            <w:r>
              <w:t>octet o2+1</w:t>
            </w:r>
          </w:p>
          <w:p w14:paraId="2DE633C7" w14:textId="77777777" w:rsidR="002A5CB5" w:rsidRDefault="002A5CB5" w:rsidP="00616E32">
            <w:pPr>
              <w:pStyle w:val="TAL"/>
            </w:pPr>
          </w:p>
          <w:p w14:paraId="735D3441" w14:textId="77777777" w:rsidR="002A5CB5" w:rsidRDefault="002A5CB5" w:rsidP="00616E32">
            <w:pPr>
              <w:pStyle w:val="TAL"/>
            </w:pPr>
            <w:r>
              <w:t>octet o2+2</w:t>
            </w:r>
          </w:p>
        </w:tc>
      </w:tr>
      <w:tr w:rsidR="002A5CB5" w14:paraId="44AE41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00100" w14:textId="77777777" w:rsidR="002A5CB5" w:rsidRDefault="002A5CB5" w:rsidP="00616E32">
            <w:pPr>
              <w:pStyle w:val="TAC"/>
            </w:pPr>
          </w:p>
          <w:p w14:paraId="55735E2D" w14:textId="77777777" w:rsidR="002A5CB5" w:rsidRDefault="002A5CB5"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5F0C3E2" w14:textId="77777777" w:rsidR="002A5CB5" w:rsidRDefault="002A5CB5" w:rsidP="00616E32">
            <w:pPr>
              <w:pStyle w:val="TAL"/>
            </w:pPr>
            <w:r>
              <w:t>octet o2+3</w:t>
            </w:r>
          </w:p>
          <w:p w14:paraId="40977F48" w14:textId="77777777" w:rsidR="002A5CB5" w:rsidRDefault="002A5CB5" w:rsidP="00616E32">
            <w:pPr>
              <w:pStyle w:val="TAL"/>
            </w:pPr>
          </w:p>
          <w:p w14:paraId="0EFAC041" w14:textId="77777777" w:rsidR="002A5CB5" w:rsidRDefault="002A5CB5" w:rsidP="00616E32">
            <w:pPr>
              <w:pStyle w:val="TAL"/>
            </w:pPr>
            <w:r>
              <w:t>octet o2+5</w:t>
            </w:r>
          </w:p>
        </w:tc>
      </w:tr>
      <w:tr w:rsidR="002A5CB5" w14:paraId="718106B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4D3ED" w14:textId="77777777" w:rsidR="002A5CB5" w:rsidRDefault="002A5CB5" w:rsidP="00616E32">
            <w:pPr>
              <w:pStyle w:val="TAC"/>
            </w:pPr>
          </w:p>
          <w:p w14:paraId="5BE32455" w14:textId="77777777" w:rsidR="002A5CB5" w:rsidRDefault="002A5CB5"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3F5A6D3" w14:textId="77777777" w:rsidR="002A5CB5" w:rsidRDefault="002A5CB5" w:rsidP="00616E32">
            <w:pPr>
              <w:pStyle w:val="TAL"/>
            </w:pPr>
            <w:r>
              <w:t>octet (o2+6)*</w:t>
            </w:r>
          </w:p>
          <w:p w14:paraId="720DAD3D" w14:textId="77777777" w:rsidR="002A5CB5" w:rsidRDefault="002A5CB5" w:rsidP="00616E32">
            <w:pPr>
              <w:pStyle w:val="TAL"/>
            </w:pPr>
          </w:p>
          <w:p w14:paraId="11BBED08" w14:textId="77777777" w:rsidR="002A5CB5" w:rsidRDefault="002A5CB5" w:rsidP="00616E32">
            <w:pPr>
              <w:pStyle w:val="TAL"/>
            </w:pPr>
            <w:r>
              <w:t>octet (o2+8)*</w:t>
            </w:r>
          </w:p>
        </w:tc>
      </w:tr>
      <w:tr w:rsidR="002A5CB5" w14:paraId="781378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BD799" w14:textId="77777777" w:rsidR="002A5CB5" w:rsidRDefault="002A5CB5" w:rsidP="00616E32">
            <w:pPr>
              <w:pStyle w:val="TAC"/>
            </w:pPr>
          </w:p>
          <w:p w14:paraId="5BBAF41A" w14:textId="77777777" w:rsidR="002A5CB5" w:rsidRDefault="002A5CB5" w:rsidP="00616E32">
            <w:pPr>
              <w:pStyle w:val="TAC"/>
            </w:pPr>
            <w:r>
              <w:t>...</w:t>
            </w:r>
          </w:p>
        </w:tc>
        <w:tc>
          <w:tcPr>
            <w:tcW w:w="1346" w:type="dxa"/>
            <w:tcBorders>
              <w:top w:val="nil"/>
              <w:left w:val="single" w:sz="6" w:space="0" w:color="auto"/>
              <w:bottom w:val="nil"/>
              <w:right w:val="nil"/>
            </w:tcBorders>
          </w:tcPr>
          <w:p w14:paraId="2E337C76" w14:textId="77777777" w:rsidR="002A5CB5" w:rsidRDefault="002A5CB5" w:rsidP="00616E32">
            <w:pPr>
              <w:pStyle w:val="TAL"/>
            </w:pPr>
            <w:r>
              <w:t>octet (o2+9)*</w:t>
            </w:r>
          </w:p>
          <w:p w14:paraId="083A8DBE" w14:textId="77777777" w:rsidR="002A5CB5" w:rsidRDefault="002A5CB5" w:rsidP="00616E32">
            <w:pPr>
              <w:pStyle w:val="TAL"/>
            </w:pPr>
          </w:p>
          <w:p w14:paraId="495C6174" w14:textId="77777777" w:rsidR="002A5CB5" w:rsidRDefault="002A5CB5" w:rsidP="00616E32">
            <w:pPr>
              <w:pStyle w:val="TAL"/>
            </w:pPr>
            <w:r>
              <w:t>octet (o3-3)*</w:t>
            </w:r>
          </w:p>
        </w:tc>
      </w:tr>
      <w:tr w:rsidR="002A5CB5" w14:paraId="53295E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56848" w14:textId="77777777" w:rsidR="002A5CB5" w:rsidRDefault="002A5CB5" w:rsidP="00616E32">
            <w:pPr>
              <w:pStyle w:val="TAC"/>
            </w:pPr>
          </w:p>
          <w:p w14:paraId="6AAE4C39" w14:textId="77777777" w:rsidR="002A5CB5" w:rsidRDefault="002A5CB5"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BAF1E25" w14:textId="77777777" w:rsidR="002A5CB5" w:rsidRDefault="002A5CB5" w:rsidP="00616E32">
            <w:pPr>
              <w:pStyle w:val="TAL"/>
            </w:pPr>
            <w:r>
              <w:t>octet (o3-2)*</w:t>
            </w:r>
          </w:p>
          <w:p w14:paraId="48243973" w14:textId="77777777" w:rsidR="002A5CB5" w:rsidRDefault="002A5CB5" w:rsidP="00616E32">
            <w:pPr>
              <w:pStyle w:val="TAL"/>
            </w:pPr>
          </w:p>
          <w:p w14:paraId="30BCB99C" w14:textId="77777777" w:rsidR="002A5CB5" w:rsidRDefault="002A5CB5" w:rsidP="00616E32">
            <w:pPr>
              <w:pStyle w:val="TAL"/>
            </w:pPr>
            <w:r>
              <w:t>octet o3*</w:t>
            </w:r>
          </w:p>
        </w:tc>
      </w:tr>
    </w:tbl>
    <w:p w14:paraId="751863BF" w14:textId="77777777" w:rsidR="002A5CB5" w:rsidRDefault="002A5CB5" w:rsidP="002A5CB5">
      <w:pPr>
        <w:pStyle w:val="TF"/>
      </w:pPr>
      <w:bookmarkStart w:id="788" w:name="_CRFigure5_14_2_9b"/>
      <w:r>
        <w:t>Figure </w:t>
      </w:r>
      <w:bookmarkEnd w:id="788"/>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721C5300" w14:textId="77777777" w:rsidR="002A5CB5" w:rsidRDefault="002A5CB5" w:rsidP="002A5CB5">
      <w:pPr>
        <w:pStyle w:val="TH"/>
      </w:pPr>
      <w:bookmarkStart w:id="789" w:name="_CRTable5_14_2_9b"/>
      <w:r>
        <w:t>Table </w:t>
      </w:r>
      <w:bookmarkEnd w:id="789"/>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2D598907"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A91D63" w14:textId="77777777" w:rsidR="002A5CB5" w:rsidRDefault="002A5CB5" w:rsidP="00616E32">
            <w:pPr>
              <w:pStyle w:val="TAL"/>
            </w:pPr>
            <w:r>
              <w:t>Default destination layer-2 ID (octet o2+3 to o2+5):</w:t>
            </w:r>
          </w:p>
          <w:p w14:paraId="49D93881" w14:textId="77777777" w:rsidR="002A5CB5" w:rsidRDefault="002A5CB5" w:rsidP="00616E32">
            <w:pPr>
              <w:pStyle w:val="TAL"/>
              <w:rPr>
                <w:lang w:eastAsia="ko-KR"/>
              </w:rPr>
            </w:pPr>
            <w:r>
              <w:t xml:space="preserve">The default </w:t>
            </w:r>
            <w:r>
              <w:rPr>
                <w:lang w:eastAsia="zh-CN"/>
              </w:rPr>
              <w:t>destination layer-2 ID is a 24-bit long bit string</w:t>
            </w:r>
            <w:r>
              <w:rPr>
                <w:lang w:eastAsia="ko-KR"/>
              </w:rPr>
              <w:t>.</w:t>
            </w:r>
          </w:p>
        </w:tc>
      </w:tr>
    </w:tbl>
    <w:p w14:paraId="686506CF"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1A393660" w14:textId="77777777" w:rsidTr="00616E32">
        <w:trPr>
          <w:gridAfter w:val="1"/>
          <w:wAfter w:w="8" w:type="dxa"/>
          <w:cantSplit/>
          <w:jc w:val="center"/>
        </w:trPr>
        <w:tc>
          <w:tcPr>
            <w:tcW w:w="708" w:type="dxa"/>
            <w:gridSpan w:val="2"/>
            <w:hideMark/>
          </w:tcPr>
          <w:p w14:paraId="06C33368" w14:textId="77777777" w:rsidR="002A5CB5" w:rsidRDefault="002A5CB5" w:rsidP="00616E32">
            <w:pPr>
              <w:pStyle w:val="TAC"/>
            </w:pPr>
            <w:r>
              <w:lastRenderedPageBreak/>
              <w:t>8</w:t>
            </w:r>
          </w:p>
        </w:tc>
        <w:tc>
          <w:tcPr>
            <w:tcW w:w="709" w:type="dxa"/>
            <w:hideMark/>
          </w:tcPr>
          <w:p w14:paraId="0997C818" w14:textId="77777777" w:rsidR="002A5CB5" w:rsidRDefault="002A5CB5" w:rsidP="00616E32">
            <w:pPr>
              <w:pStyle w:val="TAC"/>
            </w:pPr>
            <w:r>
              <w:t>7</w:t>
            </w:r>
          </w:p>
        </w:tc>
        <w:tc>
          <w:tcPr>
            <w:tcW w:w="709" w:type="dxa"/>
            <w:hideMark/>
          </w:tcPr>
          <w:p w14:paraId="1EE3F3BF" w14:textId="77777777" w:rsidR="002A5CB5" w:rsidRDefault="002A5CB5" w:rsidP="00616E32">
            <w:pPr>
              <w:pStyle w:val="TAC"/>
            </w:pPr>
            <w:r>
              <w:t>6</w:t>
            </w:r>
          </w:p>
        </w:tc>
        <w:tc>
          <w:tcPr>
            <w:tcW w:w="709" w:type="dxa"/>
            <w:hideMark/>
          </w:tcPr>
          <w:p w14:paraId="2A0AB49D" w14:textId="77777777" w:rsidR="002A5CB5" w:rsidRDefault="002A5CB5" w:rsidP="00616E32">
            <w:pPr>
              <w:pStyle w:val="TAC"/>
            </w:pPr>
            <w:r>
              <w:t>5</w:t>
            </w:r>
          </w:p>
        </w:tc>
        <w:tc>
          <w:tcPr>
            <w:tcW w:w="709" w:type="dxa"/>
            <w:hideMark/>
          </w:tcPr>
          <w:p w14:paraId="77BFB6C9" w14:textId="77777777" w:rsidR="002A5CB5" w:rsidRDefault="002A5CB5" w:rsidP="00616E32">
            <w:pPr>
              <w:pStyle w:val="TAC"/>
            </w:pPr>
            <w:r>
              <w:t>4</w:t>
            </w:r>
          </w:p>
        </w:tc>
        <w:tc>
          <w:tcPr>
            <w:tcW w:w="709" w:type="dxa"/>
            <w:hideMark/>
          </w:tcPr>
          <w:p w14:paraId="10D42F5D" w14:textId="77777777" w:rsidR="002A5CB5" w:rsidRDefault="002A5CB5" w:rsidP="00616E32">
            <w:pPr>
              <w:pStyle w:val="TAC"/>
            </w:pPr>
            <w:r>
              <w:t>3</w:t>
            </w:r>
          </w:p>
        </w:tc>
        <w:tc>
          <w:tcPr>
            <w:tcW w:w="709" w:type="dxa"/>
            <w:hideMark/>
          </w:tcPr>
          <w:p w14:paraId="3729BD74" w14:textId="77777777" w:rsidR="002A5CB5" w:rsidRDefault="002A5CB5" w:rsidP="00616E32">
            <w:pPr>
              <w:pStyle w:val="TAC"/>
            </w:pPr>
            <w:r>
              <w:t>2</w:t>
            </w:r>
          </w:p>
        </w:tc>
        <w:tc>
          <w:tcPr>
            <w:tcW w:w="709" w:type="dxa"/>
            <w:hideMark/>
          </w:tcPr>
          <w:p w14:paraId="5755ED98" w14:textId="77777777" w:rsidR="002A5CB5" w:rsidRDefault="002A5CB5" w:rsidP="00616E32">
            <w:pPr>
              <w:pStyle w:val="TAC"/>
            </w:pPr>
            <w:r>
              <w:t>1</w:t>
            </w:r>
          </w:p>
        </w:tc>
        <w:tc>
          <w:tcPr>
            <w:tcW w:w="1346" w:type="dxa"/>
            <w:gridSpan w:val="2"/>
          </w:tcPr>
          <w:p w14:paraId="1688D3FC" w14:textId="77777777" w:rsidR="002A5CB5" w:rsidRDefault="002A5CB5" w:rsidP="00616E32">
            <w:pPr>
              <w:pStyle w:val="TAL"/>
            </w:pPr>
          </w:p>
        </w:tc>
      </w:tr>
      <w:tr w:rsidR="002A5CB5" w14:paraId="4641C908"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E7D3D3" w14:textId="77777777" w:rsidR="002A5CB5" w:rsidRDefault="002A5CB5" w:rsidP="00616E32">
            <w:pPr>
              <w:pStyle w:val="TAC"/>
              <w:rPr>
                <w:noProof/>
              </w:rPr>
            </w:pPr>
          </w:p>
          <w:p w14:paraId="1BB5FC0E" w14:textId="77777777" w:rsidR="002A5CB5" w:rsidRDefault="002A5CB5" w:rsidP="00616E32">
            <w:pPr>
              <w:pStyle w:val="TAC"/>
            </w:pPr>
            <w:r>
              <w:rPr>
                <w:noProof/>
              </w:rPr>
              <w:t>Length of RSC info list</w:t>
            </w:r>
            <w:r>
              <w:t xml:space="preserve"> </w:t>
            </w:r>
            <w:r>
              <w:rPr>
                <w:noProof/>
              </w:rPr>
              <w:t>contents</w:t>
            </w:r>
          </w:p>
        </w:tc>
        <w:tc>
          <w:tcPr>
            <w:tcW w:w="1346" w:type="dxa"/>
            <w:gridSpan w:val="2"/>
          </w:tcPr>
          <w:p w14:paraId="2F93539E" w14:textId="77777777" w:rsidR="002A5CB5" w:rsidRDefault="002A5CB5" w:rsidP="00616E32">
            <w:pPr>
              <w:pStyle w:val="TAL"/>
            </w:pPr>
            <w:r>
              <w:t>octet o3+7</w:t>
            </w:r>
          </w:p>
          <w:p w14:paraId="41FBA685" w14:textId="77777777" w:rsidR="002A5CB5" w:rsidRDefault="002A5CB5" w:rsidP="00616E32">
            <w:pPr>
              <w:pStyle w:val="TAL"/>
            </w:pPr>
          </w:p>
          <w:p w14:paraId="6E301926" w14:textId="77777777" w:rsidR="002A5CB5" w:rsidRDefault="002A5CB5" w:rsidP="00616E32">
            <w:pPr>
              <w:pStyle w:val="TAL"/>
            </w:pPr>
            <w:r>
              <w:t>octet o3+8</w:t>
            </w:r>
          </w:p>
        </w:tc>
      </w:tr>
      <w:tr w:rsidR="002A5CB5" w14:paraId="01F7E16E"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A060E" w14:textId="77777777" w:rsidR="002A5CB5" w:rsidRDefault="002A5CB5" w:rsidP="00616E32">
            <w:pPr>
              <w:pStyle w:val="TAC"/>
            </w:pPr>
          </w:p>
          <w:p w14:paraId="3557323C" w14:textId="77777777" w:rsidR="002A5CB5" w:rsidRDefault="002A5CB5" w:rsidP="00616E32">
            <w:pPr>
              <w:pStyle w:val="TAC"/>
            </w:pPr>
            <w:r>
              <w:t>RSC info 1</w:t>
            </w:r>
          </w:p>
        </w:tc>
        <w:tc>
          <w:tcPr>
            <w:tcW w:w="1346" w:type="dxa"/>
            <w:gridSpan w:val="2"/>
            <w:tcBorders>
              <w:top w:val="nil"/>
              <w:left w:val="single" w:sz="6" w:space="0" w:color="auto"/>
              <w:bottom w:val="nil"/>
              <w:right w:val="nil"/>
            </w:tcBorders>
          </w:tcPr>
          <w:p w14:paraId="6D2EF7E5" w14:textId="77777777" w:rsidR="002A5CB5" w:rsidRDefault="002A5CB5" w:rsidP="00616E32">
            <w:pPr>
              <w:pStyle w:val="TAL"/>
            </w:pPr>
            <w:r>
              <w:t>octet o3+9</w:t>
            </w:r>
          </w:p>
          <w:p w14:paraId="3DE8ECB3" w14:textId="77777777" w:rsidR="002A5CB5" w:rsidRDefault="002A5CB5" w:rsidP="00616E32">
            <w:pPr>
              <w:pStyle w:val="TAL"/>
            </w:pPr>
          </w:p>
          <w:p w14:paraId="2BCD6712" w14:textId="77777777" w:rsidR="002A5CB5" w:rsidRDefault="002A5CB5" w:rsidP="00616E32">
            <w:pPr>
              <w:pStyle w:val="TAL"/>
            </w:pPr>
            <w:r>
              <w:t>octet o</w:t>
            </w:r>
            <w:r>
              <w:rPr>
                <w:rFonts w:hint="eastAsia"/>
                <w:lang w:eastAsia="zh-CN"/>
              </w:rPr>
              <w:t>6</w:t>
            </w:r>
          </w:p>
        </w:tc>
      </w:tr>
      <w:tr w:rsidR="002A5CB5" w14:paraId="3D3241B6"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FDBCE" w14:textId="77777777" w:rsidR="002A5CB5" w:rsidRDefault="002A5CB5" w:rsidP="00616E32">
            <w:pPr>
              <w:pStyle w:val="TAC"/>
            </w:pPr>
          </w:p>
          <w:p w14:paraId="32F03313" w14:textId="77777777" w:rsidR="002A5CB5" w:rsidRDefault="002A5CB5" w:rsidP="00616E32">
            <w:pPr>
              <w:pStyle w:val="TAC"/>
            </w:pPr>
            <w:r>
              <w:t>RSC info 2</w:t>
            </w:r>
          </w:p>
        </w:tc>
        <w:tc>
          <w:tcPr>
            <w:tcW w:w="1346" w:type="dxa"/>
            <w:gridSpan w:val="2"/>
            <w:tcBorders>
              <w:top w:val="nil"/>
              <w:left w:val="single" w:sz="6" w:space="0" w:color="auto"/>
              <w:bottom w:val="nil"/>
              <w:right w:val="nil"/>
            </w:tcBorders>
          </w:tcPr>
          <w:p w14:paraId="43E42416" w14:textId="77777777" w:rsidR="002A5CB5" w:rsidRDefault="002A5CB5" w:rsidP="00616E32">
            <w:pPr>
              <w:pStyle w:val="TAL"/>
            </w:pPr>
            <w:r>
              <w:t>octet (o</w:t>
            </w:r>
            <w:r>
              <w:rPr>
                <w:rFonts w:hint="eastAsia"/>
                <w:lang w:eastAsia="zh-CN"/>
              </w:rPr>
              <w:t>6</w:t>
            </w:r>
            <w:r>
              <w:t>+1)*</w:t>
            </w:r>
          </w:p>
          <w:p w14:paraId="22494513" w14:textId="77777777" w:rsidR="002A5CB5" w:rsidRDefault="002A5CB5" w:rsidP="00616E32">
            <w:pPr>
              <w:pStyle w:val="TAL"/>
            </w:pPr>
          </w:p>
          <w:p w14:paraId="6FEB9EA6" w14:textId="77777777" w:rsidR="002A5CB5" w:rsidRDefault="002A5CB5" w:rsidP="00616E32">
            <w:pPr>
              <w:pStyle w:val="TAL"/>
            </w:pPr>
            <w:r>
              <w:t xml:space="preserve">octet </w:t>
            </w:r>
            <w:r>
              <w:rPr>
                <w:rFonts w:hint="eastAsia"/>
                <w:lang w:eastAsia="zh-CN"/>
              </w:rPr>
              <w:t>o7</w:t>
            </w:r>
            <w:r>
              <w:t>*</w:t>
            </w:r>
          </w:p>
        </w:tc>
      </w:tr>
      <w:tr w:rsidR="002A5CB5" w14:paraId="3BC5C40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0FC340" w14:textId="77777777" w:rsidR="002A5CB5" w:rsidRDefault="002A5CB5" w:rsidP="00616E32">
            <w:pPr>
              <w:pStyle w:val="TAC"/>
            </w:pPr>
          </w:p>
          <w:p w14:paraId="13C249D1"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1F96890E" w14:textId="77777777" w:rsidR="002A5CB5" w:rsidRDefault="002A5CB5" w:rsidP="00616E32">
            <w:pPr>
              <w:pStyle w:val="TAL"/>
            </w:pPr>
            <w:r>
              <w:t>octet (o7+1)*</w:t>
            </w:r>
          </w:p>
          <w:p w14:paraId="6D14A56A" w14:textId="77777777" w:rsidR="002A5CB5" w:rsidRDefault="002A5CB5" w:rsidP="00616E32">
            <w:pPr>
              <w:pStyle w:val="TAL"/>
            </w:pPr>
          </w:p>
          <w:p w14:paraId="4C1AD0B6" w14:textId="77777777" w:rsidR="002A5CB5" w:rsidRDefault="002A5CB5" w:rsidP="00616E32">
            <w:pPr>
              <w:pStyle w:val="TAL"/>
            </w:pPr>
            <w:r>
              <w:t>octet o8*</w:t>
            </w:r>
          </w:p>
        </w:tc>
      </w:tr>
      <w:tr w:rsidR="002A5CB5" w14:paraId="211A709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7905" w14:textId="77777777" w:rsidR="002A5CB5" w:rsidRDefault="002A5CB5" w:rsidP="00616E32">
            <w:pPr>
              <w:pStyle w:val="TAC"/>
            </w:pPr>
          </w:p>
          <w:p w14:paraId="39756FF0" w14:textId="77777777" w:rsidR="002A5CB5" w:rsidRDefault="002A5CB5"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695409B9" w14:textId="77777777" w:rsidR="002A5CB5" w:rsidRDefault="002A5CB5" w:rsidP="00616E32">
            <w:pPr>
              <w:pStyle w:val="TAL"/>
            </w:pPr>
            <w:r>
              <w:t>octet (o8+1)*</w:t>
            </w:r>
          </w:p>
          <w:p w14:paraId="5805FF9B" w14:textId="77777777" w:rsidR="002A5CB5" w:rsidRDefault="002A5CB5" w:rsidP="00616E32">
            <w:pPr>
              <w:pStyle w:val="TAL"/>
            </w:pPr>
          </w:p>
          <w:p w14:paraId="792BD1BE" w14:textId="77777777" w:rsidR="002A5CB5" w:rsidRDefault="002A5CB5" w:rsidP="00616E32">
            <w:pPr>
              <w:pStyle w:val="TAL"/>
            </w:pPr>
            <w:r>
              <w:t>octet o4*</w:t>
            </w:r>
          </w:p>
        </w:tc>
      </w:tr>
    </w:tbl>
    <w:p w14:paraId="0E5D3EF9" w14:textId="77777777" w:rsidR="002A5CB5" w:rsidRDefault="002A5CB5" w:rsidP="002A5CB5">
      <w:pPr>
        <w:pStyle w:val="TF"/>
      </w:pPr>
      <w:bookmarkStart w:id="790" w:name="_CRFigure5_14_2_10"/>
      <w:r>
        <w:t>Figure </w:t>
      </w:r>
      <w:bookmarkEnd w:id="790"/>
      <w:r>
        <w:t>5.14.2.10: RSC info list</w:t>
      </w:r>
    </w:p>
    <w:p w14:paraId="4AC6309B" w14:textId="77777777" w:rsidR="002A5CB5" w:rsidRDefault="002A5CB5" w:rsidP="002A5CB5">
      <w:pPr>
        <w:pStyle w:val="TH"/>
      </w:pPr>
      <w:bookmarkStart w:id="791" w:name="_CRTable5_14_2_10"/>
      <w:r>
        <w:t>Table </w:t>
      </w:r>
      <w:bookmarkEnd w:id="791"/>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02DFC21"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43832D" w14:textId="77777777" w:rsidR="002A5CB5" w:rsidRDefault="002A5CB5" w:rsidP="00616E32">
            <w:pPr>
              <w:pStyle w:val="TAL"/>
            </w:pPr>
            <w:r>
              <w:t>RSC info:</w:t>
            </w:r>
          </w:p>
          <w:p w14:paraId="290C1929" w14:textId="77777777" w:rsidR="002A5CB5" w:rsidRDefault="002A5CB5" w:rsidP="00616E32">
            <w:pPr>
              <w:pStyle w:val="TAL"/>
            </w:pPr>
            <w:r>
              <w:t>The RSC info field is coded according to figure 5.14.2.11 and table 5.14.2.11.</w:t>
            </w:r>
          </w:p>
        </w:tc>
      </w:tr>
    </w:tbl>
    <w:p w14:paraId="03338BEE"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A5CB5" w14:paraId="4B4C3128" w14:textId="77777777" w:rsidTr="00616E32">
        <w:trPr>
          <w:gridAfter w:val="1"/>
          <w:wAfter w:w="8" w:type="dxa"/>
          <w:cantSplit/>
          <w:jc w:val="center"/>
        </w:trPr>
        <w:tc>
          <w:tcPr>
            <w:tcW w:w="708" w:type="dxa"/>
            <w:gridSpan w:val="2"/>
            <w:hideMark/>
          </w:tcPr>
          <w:p w14:paraId="6B8BCE66" w14:textId="77777777" w:rsidR="002A5CB5" w:rsidRDefault="002A5CB5" w:rsidP="00616E32">
            <w:pPr>
              <w:pStyle w:val="TAC"/>
            </w:pPr>
            <w:r>
              <w:t>8</w:t>
            </w:r>
          </w:p>
        </w:tc>
        <w:tc>
          <w:tcPr>
            <w:tcW w:w="709" w:type="dxa"/>
            <w:gridSpan w:val="2"/>
            <w:hideMark/>
          </w:tcPr>
          <w:p w14:paraId="6D7A0DF3" w14:textId="77777777" w:rsidR="002A5CB5" w:rsidRDefault="002A5CB5" w:rsidP="00616E32">
            <w:pPr>
              <w:pStyle w:val="TAC"/>
            </w:pPr>
            <w:r>
              <w:t>7</w:t>
            </w:r>
          </w:p>
        </w:tc>
        <w:tc>
          <w:tcPr>
            <w:tcW w:w="709" w:type="dxa"/>
            <w:gridSpan w:val="2"/>
            <w:hideMark/>
          </w:tcPr>
          <w:p w14:paraId="7E760D99" w14:textId="77777777" w:rsidR="002A5CB5" w:rsidRDefault="002A5CB5" w:rsidP="00616E32">
            <w:pPr>
              <w:pStyle w:val="TAC"/>
            </w:pPr>
            <w:r>
              <w:t>6</w:t>
            </w:r>
          </w:p>
        </w:tc>
        <w:tc>
          <w:tcPr>
            <w:tcW w:w="709" w:type="dxa"/>
            <w:gridSpan w:val="2"/>
            <w:hideMark/>
          </w:tcPr>
          <w:p w14:paraId="11F49D32" w14:textId="77777777" w:rsidR="002A5CB5" w:rsidRDefault="002A5CB5" w:rsidP="00616E32">
            <w:pPr>
              <w:pStyle w:val="TAC"/>
            </w:pPr>
            <w:r>
              <w:t>5</w:t>
            </w:r>
          </w:p>
        </w:tc>
        <w:tc>
          <w:tcPr>
            <w:tcW w:w="709" w:type="dxa"/>
            <w:gridSpan w:val="2"/>
            <w:hideMark/>
          </w:tcPr>
          <w:p w14:paraId="703F4F51" w14:textId="77777777" w:rsidR="002A5CB5" w:rsidRDefault="002A5CB5" w:rsidP="00616E32">
            <w:pPr>
              <w:pStyle w:val="TAC"/>
            </w:pPr>
            <w:r>
              <w:t>4</w:t>
            </w:r>
          </w:p>
        </w:tc>
        <w:tc>
          <w:tcPr>
            <w:tcW w:w="709" w:type="dxa"/>
            <w:hideMark/>
          </w:tcPr>
          <w:p w14:paraId="47D2D38E" w14:textId="77777777" w:rsidR="002A5CB5" w:rsidRDefault="002A5CB5" w:rsidP="00616E32">
            <w:pPr>
              <w:pStyle w:val="TAC"/>
            </w:pPr>
            <w:r>
              <w:t>3</w:t>
            </w:r>
          </w:p>
        </w:tc>
        <w:tc>
          <w:tcPr>
            <w:tcW w:w="709" w:type="dxa"/>
            <w:gridSpan w:val="2"/>
            <w:hideMark/>
          </w:tcPr>
          <w:p w14:paraId="7E0AD59C" w14:textId="77777777" w:rsidR="002A5CB5" w:rsidRDefault="002A5CB5" w:rsidP="00616E32">
            <w:pPr>
              <w:pStyle w:val="TAC"/>
            </w:pPr>
            <w:r>
              <w:t>2</w:t>
            </w:r>
          </w:p>
        </w:tc>
        <w:tc>
          <w:tcPr>
            <w:tcW w:w="709" w:type="dxa"/>
            <w:hideMark/>
          </w:tcPr>
          <w:p w14:paraId="00B1B883" w14:textId="77777777" w:rsidR="002A5CB5" w:rsidRDefault="002A5CB5" w:rsidP="00616E32">
            <w:pPr>
              <w:pStyle w:val="TAC"/>
            </w:pPr>
            <w:r>
              <w:t>1</w:t>
            </w:r>
          </w:p>
        </w:tc>
        <w:tc>
          <w:tcPr>
            <w:tcW w:w="1346" w:type="dxa"/>
            <w:gridSpan w:val="2"/>
          </w:tcPr>
          <w:p w14:paraId="3D00305D" w14:textId="77777777" w:rsidR="002A5CB5" w:rsidRDefault="002A5CB5" w:rsidP="00616E32">
            <w:pPr>
              <w:pStyle w:val="TAL"/>
            </w:pPr>
          </w:p>
        </w:tc>
      </w:tr>
      <w:tr w:rsidR="002A5CB5" w14:paraId="562BD41A" w14:textId="77777777" w:rsidTr="00616E3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506BAE0" w14:textId="77777777" w:rsidR="002A5CB5" w:rsidRDefault="002A5CB5" w:rsidP="00616E32">
            <w:pPr>
              <w:pStyle w:val="TAC"/>
              <w:rPr>
                <w:noProof/>
              </w:rPr>
            </w:pPr>
          </w:p>
          <w:p w14:paraId="2E3BFA12" w14:textId="77777777" w:rsidR="002A5CB5" w:rsidRDefault="002A5CB5" w:rsidP="00616E32">
            <w:pPr>
              <w:pStyle w:val="TAC"/>
            </w:pPr>
            <w:r>
              <w:rPr>
                <w:noProof/>
              </w:rPr>
              <w:t>Length of RSC info</w:t>
            </w:r>
            <w:r>
              <w:t xml:space="preserve"> </w:t>
            </w:r>
            <w:r>
              <w:rPr>
                <w:noProof/>
              </w:rPr>
              <w:t>contents</w:t>
            </w:r>
          </w:p>
        </w:tc>
        <w:tc>
          <w:tcPr>
            <w:tcW w:w="1346" w:type="dxa"/>
            <w:gridSpan w:val="2"/>
          </w:tcPr>
          <w:p w14:paraId="4DF53E15" w14:textId="77777777" w:rsidR="002A5CB5" w:rsidRDefault="002A5CB5" w:rsidP="00616E32">
            <w:pPr>
              <w:pStyle w:val="TAL"/>
            </w:pPr>
            <w:r>
              <w:t>octet o30</w:t>
            </w:r>
          </w:p>
          <w:p w14:paraId="545B98A6" w14:textId="77777777" w:rsidR="002A5CB5" w:rsidRDefault="002A5CB5" w:rsidP="00616E32">
            <w:pPr>
              <w:pStyle w:val="TAL"/>
            </w:pPr>
          </w:p>
          <w:p w14:paraId="58FBFD28" w14:textId="77777777" w:rsidR="002A5CB5" w:rsidRDefault="002A5CB5" w:rsidP="00616E32">
            <w:pPr>
              <w:pStyle w:val="TAL"/>
            </w:pPr>
            <w:r>
              <w:t>octet o30+1</w:t>
            </w:r>
          </w:p>
        </w:tc>
      </w:tr>
      <w:tr w:rsidR="002A5CB5" w14:paraId="1B3C871F" w14:textId="77777777" w:rsidTr="00616E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96EC22" w14:textId="6CC93678" w:rsidR="002A5CB5" w:rsidRDefault="00050C35" w:rsidP="00616E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1ED8D26" w14:textId="77777777" w:rsidR="002A5CB5" w:rsidRDefault="002A5CB5"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14CB881" w14:textId="77777777" w:rsidR="002A5CB5" w:rsidRDefault="002A5CB5" w:rsidP="00616E32">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074F1491" w14:textId="77777777" w:rsidR="002A5CB5" w:rsidRDefault="002A5CB5"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FD4C122" w14:textId="77777777" w:rsidR="002A5CB5" w:rsidRDefault="002A5CB5" w:rsidP="00616E32">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00239FA" w14:textId="77777777" w:rsidR="002A5CB5" w:rsidRDefault="002A5CB5" w:rsidP="00616E3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076F2C8" w14:textId="77777777" w:rsidR="002A5CB5" w:rsidRDefault="002A5CB5" w:rsidP="00616E32">
            <w:pPr>
              <w:pStyle w:val="TAL"/>
              <w:rPr>
                <w:lang w:eastAsia="zh-CN"/>
              </w:rPr>
            </w:pPr>
            <w:r>
              <w:rPr>
                <w:lang w:eastAsia="zh-CN"/>
              </w:rPr>
              <w:t>octet o30+2</w:t>
            </w:r>
          </w:p>
          <w:p w14:paraId="3E4C96A8" w14:textId="77777777" w:rsidR="002A5CB5" w:rsidRDefault="002A5CB5" w:rsidP="00616E32">
            <w:pPr>
              <w:pStyle w:val="TAL"/>
              <w:rPr>
                <w:lang w:eastAsia="zh-CN"/>
              </w:rPr>
            </w:pPr>
          </w:p>
        </w:tc>
      </w:tr>
      <w:tr w:rsidR="002A5CB5" w14:paraId="2C47127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C186CCD" w14:textId="77777777" w:rsidR="002A5CB5" w:rsidRDefault="002A5CB5" w:rsidP="00616E32">
            <w:pPr>
              <w:pStyle w:val="TAC"/>
            </w:pPr>
          </w:p>
          <w:p w14:paraId="5012EBAF" w14:textId="77777777" w:rsidR="002A5CB5" w:rsidRDefault="002A5CB5" w:rsidP="00616E32">
            <w:pPr>
              <w:pStyle w:val="TAC"/>
            </w:pPr>
            <w:r>
              <w:t>RSC list</w:t>
            </w:r>
          </w:p>
        </w:tc>
        <w:tc>
          <w:tcPr>
            <w:tcW w:w="1346" w:type="dxa"/>
            <w:gridSpan w:val="2"/>
            <w:tcBorders>
              <w:top w:val="nil"/>
              <w:left w:val="single" w:sz="6" w:space="0" w:color="auto"/>
              <w:bottom w:val="nil"/>
              <w:right w:val="nil"/>
            </w:tcBorders>
          </w:tcPr>
          <w:p w14:paraId="00E8721E" w14:textId="77777777" w:rsidR="002A5CB5" w:rsidRDefault="002A5CB5" w:rsidP="00616E32">
            <w:pPr>
              <w:pStyle w:val="TAL"/>
            </w:pPr>
            <w:r>
              <w:t>octet o30+3</w:t>
            </w:r>
          </w:p>
          <w:p w14:paraId="706E9EB2" w14:textId="77777777" w:rsidR="002A5CB5" w:rsidRDefault="002A5CB5" w:rsidP="00616E32">
            <w:pPr>
              <w:pStyle w:val="TAL"/>
            </w:pPr>
          </w:p>
          <w:p w14:paraId="5ECAFC8A" w14:textId="77777777" w:rsidR="002A5CB5" w:rsidRDefault="002A5CB5" w:rsidP="00616E32">
            <w:pPr>
              <w:pStyle w:val="TAL"/>
            </w:pPr>
            <w:r>
              <w:t>octet o31</w:t>
            </w:r>
          </w:p>
        </w:tc>
      </w:tr>
      <w:tr w:rsidR="002A5CB5" w14:paraId="6B35255E"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D9C8BB7" w14:textId="77777777" w:rsidR="002A5CB5" w:rsidRDefault="002A5CB5" w:rsidP="00616E32">
            <w:pPr>
              <w:pStyle w:val="TAC"/>
              <w:rPr>
                <w:lang w:eastAsia="zh-CN"/>
              </w:rPr>
            </w:pPr>
          </w:p>
          <w:p w14:paraId="39A8CA91" w14:textId="77777777" w:rsidR="002A5CB5" w:rsidRDefault="002A5CB5" w:rsidP="00616E32">
            <w:pPr>
              <w:pStyle w:val="TAC"/>
              <w:rPr>
                <w:lang w:eastAsia="zh-CN"/>
              </w:rPr>
            </w:pPr>
            <w:r>
              <w:rPr>
                <w:rFonts w:hint="eastAsia"/>
                <w:lang w:eastAsia="zh-CN"/>
              </w:rPr>
              <w:t>M</w:t>
            </w:r>
            <w:r>
              <w:t>aximum number of hops</w:t>
            </w:r>
          </w:p>
          <w:p w14:paraId="1B6FE369" w14:textId="77777777" w:rsidR="002A5CB5" w:rsidRDefault="002A5CB5" w:rsidP="00616E32">
            <w:pPr>
              <w:pStyle w:val="TAC"/>
            </w:pPr>
          </w:p>
        </w:tc>
        <w:tc>
          <w:tcPr>
            <w:tcW w:w="1346" w:type="dxa"/>
            <w:gridSpan w:val="2"/>
            <w:tcBorders>
              <w:top w:val="nil"/>
              <w:left w:val="single" w:sz="6" w:space="0" w:color="auto"/>
              <w:bottom w:val="nil"/>
              <w:right w:val="nil"/>
            </w:tcBorders>
          </w:tcPr>
          <w:p w14:paraId="2E73F89B" w14:textId="77777777" w:rsidR="002A5CB5" w:rsidRPr="00042094" w:rsidRDefault="002A5CB5" w:rsidP="00616E32">
            <w:pPr>
              <w:pStyle w:val="TAL"/>
            </w:pPr>
            <w:r w:rsidRPr="00042094">
              <w:t>octet (o</w:t>
            </w:r>
            <w:r>
              <w:t>3</w:t>
            </w:r>
            <w:r>
              <w:rPr>
                <w:rFonts w:hint="eastAsia"/>
                <w:lang w:eastAsia="zh-CN"/>
              </w:rPr>
              <w:t>1</w:t>
            </w:r>
            <w:r w:rsidRPr="00042094">
              <w:t>+</w:t>
            </w:r>
            <w:r>
              <w:t>1</w:t>
            </w:r>
            <w:r w:rsidRPr="00042094">
              <w:t>)</w:t>
            </w:r>
            <w:r>
              <w:t>*</w:t>
            </w:r>
          </w:p>
          <w:p w14:paraId="32151466" w14:textId="77777777" w:rsidR="002A5CB5" w:rsidRDefault="002A5CB5" w:rsidP="00616E32">
            <w:pPr>
              <w:pStyle w:val="TAL"/>
              <w:rPr>
                <w:lang w:eastAsia="zh-CN"/>
              </w:rPr>
            </w:pPr>
          </w:p>
          <w:p w14:paraId="6DBC4878" w14:textId="77777777" w:rsidR="002A5CB5" w:rsidRDefault="002A5CB5" w:rsidP="00616E32">
            <w:pPr>
              <w:pStyle w:val="TAL"/>
            </w:pPr>
            <w:r>
              <w:t xml:space="preserve">octet </w:t>
            </w:r>
            <w:r w:rsidRPr="00042094">
              <w:t>o</w:t>
            </w:r>
            <w:r>
              <w:t>32*</w:t>
            </w:r>
          </w:p>
        </w:tc>
      </w:tr>
      <w:tr w:rsidR="002A5CB5" w:rsidRPr="00042094" w14:paraId="0AFC9BE1"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0E77810" w14:textId="77777777" w:rsidR="002A5CB5" w:rsidRPr="00042094" w:rsidRDefault="002A5CB5" w:rsidP="00616E32">
            <w:pPr>
              <w:pStyle w:val="TAC"/>
            </w:pPr>
          </w:p>
          <w:p w14:paraId="7AF5F3D2" w14:textId="77777777" w:rsidR="002A5CB5" w:rsidRPr="00042094" w:rsidRDefault="002A5CB5" w:rsidP="00616E32">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897C2CA" w14:textId="77777777" w:rsidR="002A5CB5" w:rsidRPr="00042094" w:rsidRDefault="002A5CB5" w:rsidP="00616E32">
            <w:pPr>
              <w:pStyle w:val="TAL"/>
            </w:pPr>
            <w:r w:rsidRPr="00042094">
              <w:t>octet (o</w:t>
            </w:r>
            <w:r>
              <w:t>32</w:t>
            </w:r>
            <w:r w:rsidRPr="00042094">
              <w:t>+</w:t>
            </w:r>
            <w:r>
              <w:t>1</w:t>
            </w:r>
            <w:r w:rsidRPr="00042094">
              <w:t>)</w:t>
            </w:r>
            <w:r>
              <w:t>*</w:t>
            </w:r>
          </w:p>
          <w:p w14:paraId="011890D6" w14:textId="77777777" w:rsidR="002A5CB5" w:rsidRPr="00042094" w:rsidRDefault="002A5CB5" w:rsidP="00616E32">
            <w:pPr>
              <w:pStyle w:val="TAL"/>
            </w:pPr>
          </w:p>
          <w:p w14:paraId="2678FFDE" w14:textId="77777777" w:rsidR="002A5CB5" w:rsidRPr="00042094" w:rsidRDefault="002A5CB5" w:rsidP="00616E32">
            <w:pPr>
              <w:pStyle w:val="TAL"/>
            </w:pPr>
            <w:r w:rsidRPr="00042094">
              <w:t>octet o</w:t>
            </w:r>
            <w:r>
              <w:t>33*</w:t>
            </w:r>
          </w:p>
        </w:tc>
      </w:tr>
      <w:tr w:rsidR="00050C35" w:rsidRPr="00042094" w14:paraId="2573ABE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EB92E4B" w14:textId="77777777" w:rsidR="00050C35" w:rsidRDefault="00050C35" w:rsidP="00050C35">
            <w:pPr>
              <w:pStyle w:val="TAC"/>
              <w:rPr>
                <w:lang w:eastAsia="zh-CN"/>
              </w:rPr>
            </w:pPr>
          </w:p>
          <w:p w14:paraId="6F49290E" w14:textId="6131D088" w:rsidR="00050C35" w:rsidRPr="00042094" w:rsidRDefault="00050C35" w:rsidP="00050C35">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4F19D0B7" w14:textId="77777777" w:rsidR="00050C35" w:rsidRDefault="00050C35" w:rsidP="00050C35">
            <w:pPr>
              <w:pStyle w:val="TAL"/>
              <w:rPr>
                <w:lang w:eastAsia="zh-CN"/>
              </w:rPr>
            </w:pPr>
            <w:r>
              <w:t xml:space="preserve">octet </w:t>
            </w:r>
            <w:r>
              <w:rPr>
                <w:rFonts w:hint="eastAsia"/>
                <w:lang w:eastAsia="zh-CN"/>
              </w:rPr>
              <w:t>(</w:t>
            </w:r>
            <w:r>
              <w:t>o3</w:t>
            </w:r>
            <w:r>
              <w:rPr>
                <w:rFonts w:hint="eastAsia"/>
                <w:lang w:eastAsia="zh-CN"/>
              </w:rPr>
              <w:t>3+1)*</w:t>
            </w:r>
          </w:p>
          <w:p w14:paraId="2C68D81F" w14:textId="77777777" w:rsidR="00050C35" w:rsidRDefault="00050C35" w:rsidP="00050C35">
            <w:pPr>
              <w:pStyle w:val="TAL"/>
              <w:rPr>
                <w:lang w:eastAsia="zh-CN"/>
              </w:rPr>
            </w:pPr>
          </w:p>
          <w:p w14:paraId="64B8ED47" w14:textId="4D37D65B" w:rsidR="00050C35" w:rsidRPr="00042094" w:rsidRDefault="00050C35" w:rsidP="00050C35">
            <w:pPr>
              <w:pStyle w:val="TAL"/>
            </w:pPr>
            <w:r>
              <w:t>octet o3</w:t>
            </w:r>
            <w:r>
              <w:rPr>
                <w:rFonts w:hint="eastAsia"/>
                <w:lang w:eastAsia="zh-CN"/>
              </w:rPr>
              <w:t>4*</w:t>
            </w:r>
          </w:p>
        </w:tc>
      </w:tr>
    </w:tbl>
    <w:p w14:paraId="17F4B682" w14:textId="77777777" w:rsidR="002A5CB5" w:rsidRDefault="002A5CB5" w:rsidP="002A5CB5">
      <w:pPr>
        <w:pStyle w:val="TF"/>
      </w:pPr>
      <w:bookmarkStart w:id="792" w:name="_CRFigure5_14_2_11"/>
      <w:r>
        <w:t>Figure </w:t>
      </w:r>
      <w:bookmarkEnd w:id="792"/>
      <w:r>
        <w:t>5.14.2.11: RSC info</w:t>
      </w:r>
    </w:p>
    <w:p w14:paraId="01E0E379" w14:textId="77777777" w:rsidR="002A5CB5" w:rsidRDefault="002A5CB5" w:rsidP="002A5CB5">
      <w:pPr>
        <w:pStyle w:val="TH"/>
      </w:pPr>
      <w:bookmarkStart w:id="793" w:name="_CRTable5_14_2_11"/>
      <w:r>
        <w:lastRenderedPageBreak/>
        <w:t>Table </w:t>
      </w:r>
      <w:bookmarkEnd w:id="793"/>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1A06FE2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B8354A4" w14:textId="77777777" w:rsidR="002A5CB5" w:rsidRDefault="002A5CB5" w:rsidP="00616E32">
            <w:pPr>
              <w:pStyle w:val="TAL"/>
              <w:rPr>
                <w:lang w:eastAsia="zh-CN"/>
              </w:rPr>
            </w:pPr>
            <w:r>
              <w:rPr>
                <w:lang w:eastAsia="zh-CN"/>
              </w:rPr>
              <w:lastRenderedPageBreak/>
              <w:t>Layer indication (LI) (octet o30+2 bit 1 to 2):</w:t>
            </w:r>
          </w:p>
          <w:p w14:paraId="6852D1D6" w14:textId="77777777" w:rsidR="002A5CB5" w:rsidRDefault="002A5CB5" w:rsidP="00616E32">
            <w:pPr>
              <w:pStyle w:val="TAL"/>
              <w:rPr>
                <w:lang w:eastAsia="zh-CN"/>
              </w:rPr>
            </w:pPr>
            <w:r>
              <w:rPr>
                <w:lang w:eastAsia="zh-CN"/>
              </w:rPr>
              <w:t>Bits</w:t>
            </w:r>
          </w:p>
          <w:p w14:paraId="4C48E50E" w14:textId="77777777" w:rsidR="002A5CB5" w:rsidRDefault="002A5CB5" w:rsidP="00616E32">
            <w:pPr>
              <w:pStyle w:val="TAL"/>
              <w:rPr>
                <w:lang w:eastAsia="zh-CN"/>
              </w:rPr>
            </w:pPr>
            <w:r>
              <w:rPr>
                <w:lang w:eastAsia="zh-CN"/>
              </w:rPr>
              <w:t>2 1</w:t>
            </w:r>
          </w:p>
          <w:p w14:paraId="2388383C" w14:textId="77777777" w:rsidR="002A5CB5" w:rsidRDefault="002A5CB5" w:rsidP="00616E32">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3BE209B9" w14:textId="77777777" w:rsidR="002A5CB5" w:rsidRDefault="002A5CB5" w:rsidP="00616E32">
            <w:pPr>
              <w:pStyle w:val="TAL"/>
              <w:rPr>
                <w:lang w:eastAsia="zh-CN"/>
              </w:rPr>
            </w:pPr>
            <w:r>
              <w:rPr>
                <w:lang w:eastAsia="zh-CN"/>
              </w:rPr>
              <w:t>1 0</w:t>
            </w:r>
            <w:r>
              <w:rPr>
                <w:lang w:eastAsia="zh-CN"/>
              </w:rPr>
              <w:tab/>
              <w:t>Layer 2</w:t>
            </w:r>
          </w:p>
          <w:p w14:paraId="699BD353" w14:textId="77777777" w:rsidR="002A5CB5" w:rsidRDefault="002A5CB5" w:rsidP="00616E32">
            <w:pPr>
              <w:pStyle w:val="TAL"/>
              <w:rPr>
                <w:lang w:eastAsia="zh-CN"/>
              </w:rPr>
            </w:pPr>
          </w:p>
        </w:tc>
      </w:tr>
      <w:tr w:rsidR="002A5CB5" w14:paraId="2BE74A00" w14:textId="77777777" w:rsidTr="00616E32">
        <w:trPr>
          <w:cantSplit/>
          <w:jc w:val="center"/>
        </w:trPr>
        <w:tc>
          <w:tcPr>
            <w:tcW w:w="7094" w:type="dxa"/>
            <w:tcBorders>
              <w:top w:val="nil"/>
              <w:left w:val="single" w:sz="4" w:space="0" w:color="auto"/>
              <w:bottom w:val="nil"/>
              <w:right w:val="single" w:sz="4" w:space="0" w:color="auto"/>
            </w:tcBorders>
          </w:tcPr>
          <w:p w14:paraId="1951FB30" w14:textId="77777777" w:rsidR="002A5CB5" w:rsidRDefault="002A5CB5" w:rsidP="00616E32">
            <w:pPr>
              <w:pStyle w:val="TAL"/>
              <w:rPr>
                <w:lang w:eastAsia="zh-CN"/>
              </w:rPr>
            </w:pPr>
            <w:r>
              <w:rPr>
                <w:rFonts w:hint="eastAsia"/>
                <w:lang w:eastAsia="zh-CN"/>
              </w:rPr>
              <w:t>T</w:t>
            </w:r>
            <w:r>
              <w:rPr>
                <w:lang w:eastAsia="zh-CN"/>
              </w:rPr>
              <w:t>raffic type (TT) (octet o30+2 bit 3 to 4):</w:t>
            </w:r>
          </w:p>
          <w:p w14:paraId="791E170F" w14:textId="77777777" w:rsidR="002A5CB5" w:rsidRDefault="002A5CB5"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2678440" w14:textId="77777777" w:rsidR="002A5CB5" w:rsidRDefault="002A5CB5" w:rsidP="00616E32">
            <w:pPr>
              <w:pStyle w:val="TAL"/>
              <w:rPr>
                <w:lang w:eastAsia="zh-CN"/>
              </w:rPr>
            </w:pPr>
            <w:r>
              <w:rPr>
                <w:lang w:eastAsia="zh-CN"/>
              </w:rPr>
              <w:t>Bits</w:t>
            </w:r>
          </w:p>
          <w:p w14:paraId="28495103" w14:textId="77777777" w:rsidR="002A5CB5" w:rsidRDefault="002A5CB5" w:rsidP="00616E32">
            <w:pPr>
              <w:pStyle w:val="TAL"/>
              <w:rPr>
                <w:lang w:eastAsia="zh-CN"/>
              </w:rPr>
            </w:pPr>
            <w:r>
              <w:rPr>
                <w:rFonts w:hint="eastAsia"/>
                <w:lang w:eastAsia="zh-CN"/>
              </w:rPr>
              <w:t>4</w:t>
            </w:r>
            <w:r>
              <w:rPr>
                <w:lang w:eastAsia="zh-CN"/>
              </w:rPr>
              <w:t xml:space="preserve"> 3</w:t>
            </w:r>
          </w:p>
          <w:p w14:paraId="1FB597B0" w14:textId="77777777" w:rsidR="002A5CB5" w:rsidRDefault="002A5CB5" w:rsidP="00616E32">
            <w:pPr>
              <w:pStyle w:val="TAL"/>
              <w:rPr>
                <w:lang w:eastAsia="zh-CN"/>
              </w:rPr>
            </w:pPr>
            <w:r>
              <w:rPr>
                <w:lang w:eastAsia="zh-CN"/>
              </w:rPr>
              <w:t>0 0</w:t>
            </w:r>
            <w:r>
              <w:rPr>
                <w:lang w:eastAsia="zh-CN"/>
              </w:rPr>
              <w:tab/>
              <w:t>No information</w:t>
            </w:r>
          </w:p>
          <w:p w14:paraId="14890C3D" w14:textId="77777777" w:rsidR="002A5CB5" w:rsidRDefault="002A5CB5" w:rsidP="00616E32">
            <w:pPr>
              <w:pStyle w:val="TAL"/>
              <w:rPr>
                <w:lang w:eastAsia="zh-CN"/>
              </w:rPr>
            </w:pPr>
            <w:r>
              <w:rPr>
                <w:rFonts w:hint="eastAsia"/>
                <w:lang w:eastAsia="zh-CN"/>
              </w:rPr>
              <w:t>0</w:t>
            </w:r>
            <w:r>
              <w:rPr>
                <w:lang w:eastAsia="zh-CN"/>
              </w:rPr>
              <w:t xml:space="preserve"> 1</w:t>
            </w:r>
            <w:r>
              <w:rPr>
                <w:lang w:eastAsia="zh-CN"/>
              </w:rPr>
              <w:tab/>
              <w:t>IP</w:t>
            </w:r>
          </w:p>
          <w:p w14:paraId="68A736B5" w14:textId="77777777" w:rsidR="002A5CB5" w:rsidRDefault="002A5CB5" w:rsidP="00616E32">
            <w:pPr>
              <w:pStyle w:val="TAL"/>
              <w:rPr>
                <w:lang w:eastAsia="zh-CN"/>
              </w:rPr>
            </w:pPr>
            <w:r>
              <w:rPr>
                <w:rFonts w:hint="eastAsia"/>
                <w:lang w:eastAsia="zh-CN"/>
              </w:rPr>
              <w:t>1</w:t>
            </w:r>
            <w:r>
              <w:rPr>
                <w:lang w:eastAsia="zh-CN"/>
              </w:rPr>
              <w:t xml:space="preserve"> 0</w:t>
            </w:r>
            <w:r>
              <w:rPr>
                <w:lang w:eastAsia="zh-CN"/>
              </w:rPr>
              <w:tab/>
              <w:t>Ethernet</w:t>
            </w:r>
          </w:p>
          <w:p w14:paraId="71EAA095" w14:textId="77777777" w:rsidR="002A5CB5" w:rsidRDefault="002A5CB5" w:rsidP="00616E32">
            <w:pPr>
              <w:pStyle w:val="TAL"/>
              <w:rPr>
                <w:lang w:eastAsia="zh-CN"/>
              </w:rPr>
            </w:pPr>
            <w:r>
              <w:rPr>
                <w:rFonts w:hint="eastAsia"/>
                <w:lang w:eastAsia="zh-CN"/>
              </w:rPr>
              <w:t>1</w:t>
            </w:r>
            <w:r>
              <w:rPr>
                <w:lang w:eastAsia="zh-CN"/>
              </w:rPr>
              <w:t xml:space="preserve"> 1</w:t>
            </w:r>
            <w:r>
              <w:rPr>
                <w:lang w:eastAsia="zh-CN"/>
              </w:rPr>
              <w:tab/>
              <w:t>Unstructured</w:t>
            </w:r>
          </w:p>
          <w:p w14:paraId="511F645F" w14:textId="77777777" w:rsidR="002A5CB5" w:rsidRDefault="002A5CB5" w:rsidP="00616E32">
            <w:pPr>
              <w:pStyle w:val="TAL"/>
              <w:rPr>
                <w:lang w:eastAsia="zh-CN"/>
              </w:rPr>
            </w:pPr>
          </w:p>
          <w:p w14:paraId="3C5A6E3F" w14:textId="77777777" w:rsidR="002A5CB5" w:rsidRDefault="002A5CB5" w:rsidP="00616E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44449A4" w14:textId="77777777" w:rsidR="002A5CB5" w:rsidRDefault="002A5CB5" w:rsidP="00616E32">
            <w:pPr>
              <w:pStyle w:val="TAL"/>
              <w:rPr>
                <w:lang w:eastAsia="zh-CN"/>
              </w:rPr>
            </w:pPr>
            <w:r>
              <w:rPr>
                <w:lang w:eastAsia="zh-CN"/>
              </w:rPr>
              <w:t>Bits</w:t>
            </w:r>
          </w:p>
          <w:p w14:paraId="7ACA01D9" w14:textId="77777777" w:rsidR="002A5CB5" w:rsidRDefault="002A5CB5" w:rsidP="00616E32">
            <w:pPr>
              <w:pStyle w:val="TAL"/>
              <w:rPr>
                <w:rFonts w:eastAsia="SimSun"/>
                <w:lang w:eastAsia="zh-CN"/>
              </w:rPr>
            </w:pPr>
            <w:r>
              <w:rPr>
                <w:rFonts w:eastAsia="SimSun" w:hint="eastAsia"/>
                <w:lang w:eastAsia="zh-CN"/>
              </w:rPr>
              <w:t>5</w:t>
            </w:r>
          </w:p>
          <w:p w14:paraId="32B5E9FA" w14:textId="77777777" w:rsidR="002A5CB5" w:rsidRDefault="002A5CB5" w:rsidP="00616E32">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07DDF750" w14:textId="77777777" w:rsidR="002A5CB5" w:rsidRDefault="002A5CB5" w:rsidP="00616E32">
            <w:pPr>
              <w:pStyle w:val="TAL"/>
              <w:rPr>
                <w:lang w:eastAsia="zh-CN"/>
              </w:rPr>
            </w:pPr>
            <w:r>
              <w:rPr>
                <w:lang w:eastAsia="zh-CN"/>
              </w:rPr>
              <w:t>1</w:t>
            </w:r>
            <w:r>
              <w:rPr>
                <w:lang w:eastAsia="zh-CN"/>
              </w:rPr>
              <w:tab/>
            </w:r>
            <w:r>
              <w:rPr>
                <w:rFonts w:hint="eastAsia"/>
                <w:lang w:eastAsia="zh-CN"/>
              </w:rPr>
              <w:t>Multi-hop relay is allowed</w:t>
            </w:r>
          </w:p>
          <w:p w14:paraId="69656338" w14:textId="77777777" w:rsidR="002A5CB5" w:rsidRDefault="002A5CB5" w:rsidP="00616E32">
            <w:pPr>
              <w:pStyle w:val="TAL"/>
              <w:rPr>
                <w:lang w:eastAsia="zh-CN"/>
              </w:rPr>
            </w:pPr>
          </w:p>
          <w:p w14:paraId="719C4D28" w14:textId="77777777" w:rsidR="002A5CB5" w:rsidRDefault="002A5CB5" w:rsidP="00616E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448F45D" w14:textId="77777777" w:rsidR="002A5CB5" w:rsidRDefault="002A5CB5" w:rsidP="00616E32">
            <w:pPr>
              <w:pStyle w:val="TAL"/>
              <w:rPr>
                <w:lang w:eastAsia="zh-CN"/>
              </w:rPr>
            </w:pPr>
            <w:r>
              <w:rPr>
                <w:lang w:eastAsia="zh-CN"/>
              </w:rPr>
              <w:t>Bits</w:t>
            </w:r>
          </w:p>
          <w:p w14:paraId="4DD35EF0" w14:textId="77777777" w:rsidR="002A5CB5" w:rsidRDefault="002A5CB5" w:rsidP="00616E32">
            <w:pPr>
              <w:pStyle w:val="TAL"/>
              <w:rPr>
                <w:lang w:val="en-US" w:eastAsia="zh-CN"/>
              </w:rPr>
            </w:pPr>
            <w:r>
              <w:rPr>
                <w:rFonts w:hint="eastAsia"/>
                <w:lang w:val="en-US" w:eastAsia="zh-CN"/>
              </w:rPr>
              <w:t>6</w:t>
            </w:r>
          </w:p>
          <w:p w14:paraId="40EDFE25" w14:textId="77777777" w:rsidR="002A5CB5" w:rsidRDefault="002A5CB5"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053BACEF" w14:textId="77777777" w:rsidR="002A5CB5" w:rsidRDefault="002A5CB5"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D65F7FB" w14:textId="77777777" w:rsidR="002A5CB5" w:rsidRPr="005F4C72" w:rsidRDefault="002A5CB5" w:rsidP="00616E32">
            <w:pPr>
              <w:pStyle w:val="TAL"/>
              <w:rPr>
                <w:lang w:val="en-US" w:eastAsia="zh-CN"/>
              </w:rPr>
            </w:pPr>
          </w:p>
        </w:tc>
      </w:tr>
      <w:tr w:rsidR="002A5CB5" w14:paraId="0735B330" w14:textId="77777777" w:rsidTr="00616E32">
        <w:trPr>
          <w:cantSplit/>
          <w:jc w:val="center"/>
        </w:trPr>
        <w:tc>
          <w:tcPr>
            <w:tcW w:w="7094" w:type="dxa"/>
            <w:tcBorders>
              <w:top w:val="nil"/>
              <w:left w:val="single" w:sz="4" w:space="0" w:color="auto"/>
              <w:bottom w:val="nil"/>
              <w:right w:val="single" w:sz="4" w:space="0" w:color="auto"/>
            </w:tcBorders>
          </w:tcPr>
          <w:p w14:paraId="630EB877" w14:textId="77777777" w:rsidR="002A5CB5" w:rsidRPr="0032489B" w:rsidRDefault="002A5CB5" w:rsidP="00616E32">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46C79E99" w14:textId="77777777" w:rsidR="002A5CB5" w:rsidRPr="0032489B" w:rsidRDefault="002A5CB5" w:rsidP="00616E32">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731C269A" w14:textId="77777777" w:rsidR="002A5CB5" w:rsidRPr="0032489B" w:rsidRDefault="002A5CB5" w:rsidP="00616E32">
            <w:pPr>
              <w:pStyle w:val="TAL"/>
              <w:rPr>
                <w:lang w:eastAsia="zh-CN"/>
              </w:rPr>
            </w:pPr>
            <w:r w:rsidRPr="0032489B">
              <w:rPr>
                <w:lang w:eastAsia="zh-CN"/>
              </w:rPr>
              <w:t>Bits</w:t>
            </w:r>
          </w:p>
          <w:p w14:paraId="1A01C5AD" w14:textId="77777777" w:rsidR="002A5CB5" w:rsidRPr="0032489B" w:rsidRDefault="002A5CB5" w:rsidP="00616E32">
            <w:pPr>
              <w:pStyle w:val="TAL"/>
              <w:rPr>
                <w:lang w:eastAsia="zh-CN"/>
              </w:rPr>
            </w:pPr>
            <w:r>
              <w:rPr>
                <w:rFonts w:hint="eastAsia"/>
                <w:lang w:eastAsia="zh-CN"/>
              </w:rPr>
              <w:t>7</w:t>
            </w:r>
          </w:p>
          <w:p w14:paraId="51094EB2" w14:textId="77777777" w:rsidR="002A5CB5" w:rsidRPr="0032489B" w:rsidRDefault="002A5CB5" w:rsidP="00616E32">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6D1CDC20" w14:textId="77777777" w:rsidR="002A5CB5" w:rsidRDefault="002A5CB5" w:rsidP="00616E32">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2A5CB5" w14:paraId="3DDAA0FA" w14:textId="77777777" w:rsidTr="00616E32">
        <w:trPr>
          <w:cantSplit/>
          <w:jc w:val="center"/>
        </w:trPr>
        <w:tc>
          <w:tcPr>
            <w:tcW w:w="7094" w:type="dxa"/>
            <w:tcBorders>
              <w:top w:val="nil"/>
              <w:left w:val="single" w:sz="4" w:space="0" w:color="auto"/>
              <w:bottom w:val="nil"/>
              <w:right w:val="single" w:sz="4" w:space="0" w:color="auto"/>
            </w:tcBorders>
          </w:tcPr>
          <w:p w14:paraId="3227D9C8" w14:textId="77777777" w:rsidR="002A5CB5" w:rsidRDefault="002A5CB5" w:rsidP="00616E32">
            <w:pPr>
              <w:pStyle w:val="TAL"/>
              <w:rPr>
                <w:lang w:eastAsia="zh-CN"/>
              </w:rPr>
            </w:pPr>
          </w:p>
        </w:tc>
      </w:tr>
      <w:tr w:rsidR="00050C35" w14:paraId="2467A03C" w14:textId="77777777" w:rsidTr="00616E32">
        <w:trPr>
          <w:cantSplit/>
          <w:jc w:val="center"/>
        </w:trPr>
        <w:tc>
          <w:tcPr>
            <w:tcW w:w="7094" w:type="dxa"/>
            <w:tcBorders>
              <w:top w:val="nil"/>
              <w:left w:val="single" w:sz="4" w:space="0" w:color="auto"/>
              <w:bottom w:val="nil"/>
              <w:right w:val="single" w:sz="4" w:space="0" w:color="auto"/>
            </w:tcBorders>
          </w:tcPr>
          <w:p w14:paraId="0093FA06" w14:textId="77777777" w:rsidR="00050C35" w:rsidRDefault="00050C35" w:rsidP="00050C35">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47EB6091" w14:textId="77777777" w:rsidR="00050C35" w:rsidRDefault="00050C35" w:rsidP="00050C35">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2BE470D9" w14:textId="77777777" w:rsidR="00050C35" w:rsidRDefault="00050C35" w:rsidP="00050C35">
            <w:pPr>
              <w:pStyle w:val="TAL"/>
              <w:rPr>
                <w:lang w:eastAsia="zh-CN"/>
              </w:rPr>
            </w:pPr>
            <w:r>
              <w:rPr>
                <w:lang w:eastAsia="zh-CN"/>
              </w:rPr>
              <w:t>Bit</w:t>
            </w:r>
          </w:p>
          <w:p w14:paraId="75C9EF6C" w14:textId="77777777" w:rsidR="00050C35" w:rsidRDefault="00050C35" w:rsidP="00050C35">
            <w:pPr>
              <w:pStyle w:val="TAL"/>
              <w:rPr>
                <w:lang w:eastAsia="zh-CN"/>
              </w:rPr>
            </w:pPr>
            <w:r>
              <w:rPr>
                <w:rFonts w:hint="eastAsia"/>
                <w:lang w:eastAsia="zh-CN"/>
              </w:rPr>
              <w:t>6</w:t>
            </w:r>
          </w:p>
          <w:p w14:paraId="5EF30415" w14:textId="77777777" w:rsidR="00050C35" w:rsidRDefault="00050C35" w:rsidP="00050C35">
            <w:pPr>
              <w:pStyle w:val="TAL"/>
              <w:rPr>
                <w:lang w:eastAsia="zh-CN"/>
              </w:rPr>
            </w:pPr>
            <w:r>
              <w:rPr>
                <w:lang w:eastAsia="zh-CN"/>
              </w:rPr>
              <w:t>0</w:t>
            </w:r>
            <w:r>
              <w:rPr>
                <w:lang w:eastAsia="zh-CN"/>
              </w:rPr>
              <w:tab/>
              <w:t>security procedure over control plane is not used</w:t>
            </w:r>
          </w:p>
          <w:p w14:paraId="2BF09197" w14:textId="77777777" w:rsidR="00050C35" w:rsidRPr="006269AF" w:rsidRDefault="00050C35" w:rsidP="00050C35">
            <w:pPr>
              <w:pStyle w:val="TAL"/>
              <w:rPr>
                <w:lang w:eastAsia="zh-CN"/>
              </w:rPr>
            </w:pPr>
            <w:r>
              <w:rPr>
                <w:lang w:eastAsia="zh-CN"/>
              </w:rPr>
              <w:t>1</w:t>
            </w:r>
            <w:r>
              <w:rPr>
                <w:lang w:eastAsia="zh-CN"/>
              </w:rPr>
              <w:tab/>
              <w:t>security procedure over control plane is used</w:t>
            </w:r>
          </w:p>
          <w:p w14:paraId="3287F24F" w14:textId="77777777" w:rsidR="00050C35" w:rsidRDefault="00050C35" w:rsidP="00616E32">
            <w:pPr>
              <w:pStyle w:val="TAL"/>
              <w:rPr>
                <w:lang w:eastAsia="zh-CN"/>
              </w:rPr>
            </w:pPr>
          </w:p>
        </w:tc>
      </w:tr>
      <w:tr w:rsidR="002A5CB5" w14:paraId="7ABF3762" w14:textId="77777777" w:rsidTr="00616E32">
        <w:trPr>
          <w:cantSplit/>
          <w:jc w:val="center"/>
        </w:trPr>
        <w:tc>
          <w:tcPr>
            <w:tcW w:w="7094" w:type="dxa"/>
            <w:tcBorders>
              <w:top w:val="nil"/>
              <w:left w:val="single" w:sz="4" w:space="0" w:color="auto"/>
              <w:bottom w:val="nil"/>
              <w:right w:val="single" w:sz="4" w:space="0" w:color="auto"/>
            </w:tcBorders>
          </w:tcPr>
          <w:p w14:paraId="6FF1F547" w14:textId="77777777" w:rsidR="002A5CB5" w:rsidRDefault="002A5CB5" w:rsidP="00616E32">
            <w:pPr>
              <w:pStyle w:val="TAL"/>
            </w:pPr>
            <w:r>
              <w:t>RSC list (octet o30+3 to o31):</w:t>
            </w:r>
          </w:p>
          <w:p w14:paraId="305B8CB8" w14:textId="77777777" w:rsidR="002A5CB5" w:rsidRDefault="002A5CB5" w:rsidP="00616E32">
            <w:pPr>
              <w:pStyle w:val="TAL"/>
            </w:pPr>
            <w:r>
              <w:t>The RSC list field is coded according to figure 5.14.2.12 and table 5.14.2.12.</w:t>
            </w:r>
          </w:p>
          <w:p w14:paraId="43324649" w14:textId="77777777" w:rsidR="002A5CB5" w:rsidRPr="009669EE" w:rsidRDefault="002A5CB5" w:rsidP="00616E32">
            <w:pPr>
              <w:pStyle w:val="TAL"/>
              <w:rPr>
                <w:lang w:eastAsia="zh-CN"/>
              </w:rPr>
            </w:pPr>
          </w:p>
        </w:tc>
      </w:tr>
      <w:tr w:rsidR="002A5CB5" w14:paraId="37B9CFE7" w14:textId="77777777" w:rsidTr="00616E32">
        <w:trPr>
          <w:cantSplit/>
          <w:jc w:val="center"/>
        </w:trPr>
        <w:tc>
          <w:tcPr>
            <w:tcW w:w="7094" w:type="dxa"/>
            <w:tcBorders>
              <w:top w:val="nil"/>
              <w:left w:val="single" w:sz="4" w:space="0" w:color="auto"/>
              <w:bottom w:val="nil"/>
              <w:right w:val="single" w:sz="4" w:space="0" w:color="auto"/>
            </w:tcBorders>
          </w:tcPr>
          <w:p w14:paraId="14BC94C7"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1A4589B"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8E802A2" w14:textId="77777777" w:rsidR="002A5CB5" w:rsidRPr="00ED54F4" w:rsidRDefault="002A5CB5" w:rsidP="00616E32">
            <w:pPr>
              <w:pStyle w:val="TAL"/>
            </w:pPr>
          </w:p>
        </w:tc>
      </w:tr>
      <w:tr w:rsidR="002A5CB5" w:rsidRPr="005F2A6F" w14:paraId="7236CAEF"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E699C98" w14:textId="77777777" w:rsidR="002A5CB5" w:rsidRPr="005F2A6F" w:rsidRDefault="002A5CB5" w:rsidP="00616E32">
            <w:pPr>
              <w:pStyle w:val="TAL"/>
            </w:pPr>
            <w:r w:rsidRPr="00B350F3">
              <w:lastRenderedPageBreak/>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60FFC96A" w14:textId="0DA77337" w:rsidR="00050C35" w:rsidRDefault="002A5CB5" w:rsidP="00616E32">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00050C35" w:rsidRPr="00BD40D7">
              <w:t>as specified in 3GPP</w:t>
            </w:r>
            <w:r w:rsidR="00050C35">
              <w:t> </w:t>
            </w:r>
            <w:r w:rsidR="00050C35" w:rsidRPr="00BD40D7">
              <w:t>TS</w:t>
            </w:r>
            <w:r w:rsidR="00050C35">
              <w:t> </w:t>
            </w:r>
            <w:r w:rsidR="00050C35" w:rsidRPr="00BD40D7">
              <w:t>33.503</w:t>
            </w:r>
            <w:r w:rsidR="00050C35">
              <w:t> </w:t>
            </w:r>
            <w:r w:rsidR="00050C35" w:rsidRPr="00BD40D7">
              <w:t>[13] is used and is coded</w:t>
            </w:r>
            <w:r w:rsidR="00050C35">
              <w:t xml:space="preserve"> as s</w:t>
            </w:r>
            <w:r w:rsidR="00050C35" w:rsidRPr="005C4955">
              <w:t>ecurity related parameters for discovery</w:t>
            </w:r>
            <w:r w:rsidR="00050C35">
              <w:t xml:space="preserve"> defined in</w:t>
            </w:r>
            <w:r w:rsidR="00050C35" w:rsidRPr="00BD40D7">
              <w:t xml:space="preserve"> figure 5.5.2.15 and table 5.5.2.15</w:t>
            </w:r>
            <w:r w:rsidRPr="005F2A6F">
              <w:t>.</w:t>
            </w:r>
          </w:p>
          <w:p w14:paraId="52B5D935" w14:textId="77777777" w:rsidR="00050C35" w:rsidRDefault="00050C35" w:rsidP="00616E32">
            <w:pPr>
              <w:pStyle w:val="TAL"/>
            </w:pPr>
          </w:p>
          <w:p w14:paraId="078DABC3" w14:textId="77777777" w:rsidR="00050C35" w:rsidRDefault="00050C35" w:rsidP="00050C35">
            <w:pPr>
              <w:pStyle w:val="TAL"/>
              <w:rPr>
                <w:lang w:eastAsia="zh-CN"/>
              </w:rPr>
            </w:pPr>
            <w:r>
              <w:rPr>
                <w:lang w:eastAsia="zh-CN"/>
              </w:rPr>
              <w:t>NR-PC5</w:t>
            </w:r>
            <w:r>
              <w:rPr>
                <w:rFonts w:hint="eastAsia"/>
                <w:lang w:eastAsia="zh-CN"/>
              </w:rPr>
              <w:t xml:space="preserve"> </w:t>
            </w:r>
            <w:bookmarkStart w:id="794" w:name="OLE_LINK207"/>
            <w:r>
              <w:rPr>
                <w:rFonts w:hint="eastAsia"/>
                <w:lang w:eastAsia="zh-CN"/>
              </w:rPr>
              <w:t>multi-hop</w:t>
            </w:r>
            <w:bookmarkEnd w:id="794"/>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6103023F" w14:textId="77777777" w:rsidR="00050C35" w:rsidRDefault="00050C35" w:rsidP="00050C35">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509EABEF" w14:textId="77777777" w:rsidR="00050C35" w:rsidRPr="005F4C72" w:rsidRDefault="00050C35" w:rsidP="00616E32">
            <w:pPr>
              <w:pStyle w:val="TAL"/>
            </w:pPr>
          </w:p>
        </w:tc>
      </w:tr>
      <w:tr w:rsidR="002A5CB5" w14:paraId="45FE2F3D"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3B142E3B" w14:textId="77777777" w:rsidR="002A5CB5" w:rsidRDefault="002A5CB5" w:rsidP="00616E32">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103E6D92" w14:textId="77777777" w:rsidR="002A5CB5" w:rsidRDefault="002A5CB5" w:rsidP="00616E32">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63D040FF" w14:textId="7D23B83D" w:rsidR="002A5CB5" w:rsidRPr="00D0220E" w:rsidRDefault="002A5CB5" w:rsidP="00EF4396">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59844C96" w14:textId="77777777" w:rsidTr="00616E32">
        <w:trPr>
          <w:gridAfter w:val="1"/>
          <w:wAfter w:w="8" w:type="dxa"/>
          <w:cantSplit/>
          <w:jc w:val="center"/>
        </w:trPr>
        <w:tc>
          <w:tcPr>
            <w:tcW w:w="708" w:type="dxa"/>
            <w:gridSpan w:val="2"/>
            <w:hideMark/>
          </w:tcPr>
          <w:p w14:paraId="741AECF3" w14:textId="77777777" w:rsidR="002A5CB5" w:rsidRDefault="002A5CB5" w:rsidP="00616E32">
            <w:pPr>
              <w:pStyle w:val="TAC"/>
            </w:pPr>
            <w:r>
              <w:t>8</w:t>
            </w:r>
          </w:p>
        </w:tc>
        <w:tc>
          <w:tcPr>
            <w:tcW w:w="709" w:type="dxa"/>
            <w:hideMark/>
          </w:tcPr>
          <w:p w14:paraId="48010B0E" w14:textId="77777777" w:rsidR="002A5CB5" w:rsidRDefault="002A5CB5" w:rsidP="00616E32">
            <w:pPr>
              <w:pStyle w:val="TAC"/>
            </w:pPr>
            <w:r>
              <w:t>7</w:t>
            </w:r>
          </w:p>
        </w:tc>
        <w:tc>
          <w:tcPr>
            <w:tcW w:w="709" w:type="dxa"/>
            <w:hideMark/>
          </w:tcPr>
          <w:p w14:paraId="6B11FDC3" w14:textId="77777777" w:rsidR="002A5CB5" w:rsidRDefault="002A5CB5" w:rsidP="00616E32">
            <w:pPr>
              <w:pStyle w:val="TAC"/>
            </w:pPr>
            <w:r>
              <w:t>6</w:t>
            </w:r>
          </w:p>
        </w:tc>
        <w:tc>
          <w:tcPr>
            <w:tcW w:w="709" w:type="dxa"/>
            <w:hideMark/>
          </w:tcPr>
          <w:p w14:paraId="2C410E56" w14:textId="77777777" w:rsidR="002A5CB5" w:rsidRDefault="002A5CB5" w:rsidP="00616E32">
            <w:pPr>
              <w:pStyle w:val="TAC"/>
            </w:pPr>
            <w:r>
              <w:t>5</w:t>
            </w:r>
          </w:p>
        </w:tc>
        <w:tc>
          <w:tcPr>
            <w:tcW w:w="709" w:type="dxa"/>
            <w:hideMark/>
          </w:tcPr>
          <w:p w14:paraId="56CFD3AE" w14:textId="77777777" w:rsidR="002A5CB5" w:rsidRDefault="002A5CB5" w:rsidP="00616E32">
            <w:pPr>
              <w:pStyle w:val="TAC"/>
            </w:pPr>
            <w:r>
              <w:t>4</w:t>
            </w:r>
          </w:p>
        </w:tc>
        <w:tc>
          <w:tcPr>
            <w:tcW w:w="709" w:type="dxa"/>
            <w:hideMark/>
          </w:tcPr>
          <w:p w14:paraId="7DF89D43" w14:textId="77777777" w:rsidR="002A5CB5" w:rsidRDefault="002A5CB5" w:rsidP="00616E32">
            <w:pPr>
              <w:pStyle w:val="TAC"/>
            </w:pPr>
            <w:r>
              <w:t>3</w:t>
            </w:r>
          </w:p>
        </w:tc>
        <w:tc>
          <w:tcPr>
            <w:tcW w:w="709" w:type="dxa"/>
            <w:hideMark/>
          </w:tcPr>
          <w:p w14:paraId="45B6187D" w14:textId="77777777" w:rsidR="002A5CB5" w:rsidRDefault="002A5CB5" w:rsidP="00616E32">
            <w:pPr>
              <w:pStyle w:val="TAC"/>
            </w:pPr>
            <w:r>
              <w:t>2</w:t>
            </w:r>
          </w:p>
        </w:tc>
        <w:tc>
          <w:tcPr>
            <w:tcW w:w="709" w:type="dxa"/>
            <w:hideMark/>
          </w:tcPr>
          <w:p w14:paraId="75D644B4" w14:textId="77777777" w:rsidR="002A5CB5" w:rsidRDefault="002A5CB5" w:rsidP="00616E32">
            <w:pPr>
              <w:pStyle w:val="TAC"/>
            </w:pPr>
            <w:r>
              <w:t>1</w:t>
            </w:r>
          </w:p>
        </w:tc>
        <w:tc>
          <w:tcPr>
            <w:tcW w:w="1346" w:type="dxa"/>
            <w:gridSpan w:val="2"/>
          </w:tcPr>
          <w:p w14:paraId="3816B0AA" w14:textId="77777777" w:rsidR="002A5CB5" w:rsidRDefault="002A5CB5" w:rsidP="00616E32">
            <w:pPr>
              <w:pStyle w:val="TAL"/>
            </w:pPr>
          </w:p>
        </w:tc>
      </w:tr>
      <w:tr w:rsidR="002A5CB5" w14:paraId="1CE104B9"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7B06BC" w14:textId="77777777" w:rsidR="002A5CB5" w:rsidRDefault="002A5CB5" w:rsidP="00616E32">
            <w:pPr>
              <w:pStyle w:val="TAC"/>
              <w:rPr>
                <w:noProof/>
              </w:rPr>
            </w:pPr>
          </w:p>
          <w:p w14:paraId="61BE37E1" w14:textId="77777777" w:rsidR="002A5CB5" w:rsidRDefault="002A5CB5" w:rsidP="00616E32">
            <w:pPr>
              <w:pStyle w:val="TAC"/>
            </w:pPr>
            <w:r>
              <w:rPr>
                <w:noProof/>
              </w:rPr>
              <w:t>Length of RSC list</w:t>
            </w:r>
            <w:r>
              <w:t xml:space="preserve"> </w:t>
            </w:r>
            <w:r>
              <w:rPr>
                <w:noProof/>
              </w:rPr>
              <w:t>contents</w:t>
            </w:r>
          </w:p>
        </w:tc>
        <w:tc>
          <w:tcPr>
            <w:tcW w:w="1346" w:type="dxa"/>
            <w:gridSpan w:val="2"/>
          </w:tcPr>
          <w:p w14:paraId="5972ADEB" w14:textId="77777777" w:rsidR="002A5CB5" w:rsidRDefault="002A5CB5" w:rsidP="00616E32">
            <w:pPr>
              <w:pStyle w:val="TAL"/>
            </w:pPr>
            <w:r>
              <w:t>octet o52+3</w:t>
            </w:r>
          </w:p>
          <w:p w14:paraId="1F8701E4" w14:textId="77777777" w:rsidR="002A5CB5" w:rsidRDefault="002A5CB5" w:rsidP="00616E32">
            <w:pPr>
              <w:pStyle w:val="TAL"/>
            </w:pPr>
          </w:p>
          <w:p w14:paraId="1960426D" w14:textId="77777777" w:rsidR="002A5CB5" w:rsidRDefault="002A5CB5" w:rsidP="00616E32">
            <w:pPr>
              <w:pStyle w:val="TAL"/>
            </w:pPr>
            <w:r>
              <w:t>octet o52+4</w:t>
            </w:r>
          </w:p>
        </w:tc>
      </w:tr>
      <w:tr w:rsidR="002A5CB5" w14:paraId="243F98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7EFEBA" w14:textId="77777777" w:rsidR="002A5CB5" w:rsidRDefault="002A5CB5" w:rsidP="00616E32">
            <w:pPr>
              <w:pStyle w:val="TAC"/>
            </w:pPr>
          </w:p>
          <w:p w14:paraId="45FF1763" w14:textId="77777777" w:rsidR="002A5CB5" w:rsidRDefault="002A5CB5" w:rsidP="00616E32">
            <w:pPr>
              <w:pStyle w:val="TAC"/>
            </w:pPr>
            <w:r>
              <w:t>RSC 1</w:t>
            </w:r>
          </w:p>
        </w:tc>
        <w:tc>
          <w:tcPr>
            <w:tcW w:w="1346" w:type="dxa"/>
            <w:gridSpan w:val="2"/>
            <w:tcBorders>
              <w:top w:val="nil"/>
              <w:left w:val="single" w:sz="6" w:space="0" w:color="auto"/>
              <w:bottom w:val="nil"/>
              <w:right w:val="nil"/>
            </w:tcBorders>
          </w:tcPr>
          <w:p w14:paraId="66310781" w14:textId="77777777" w:rsidR="002A5CB5" w:rsidRDefault="002A5CB5" w:rsidP="00616E32">
            <w:pPr>
              <w:pStyle w:val="TAL"/>
            </w:pPr>
            <w:r>
              <w:t>octet o52+5</w:t>
            </w:r>
          </w:p>
          <w:p w14:paraId="01F9D834" w14:textId="77777777" w:rsidR="002A5CB5" w:rsidRDefault="002A5CB5" w:rsidP="00616E32">
            <w:pPr>
              <w:pStyle w:val="TAL"/>
            </w:pPr>
          </w:p>
          <w:p w14:paraId="68E7EB6D" w14:textId="77777777" w:rsidR="002A5CB5" w:rsidRDefault="002A5CB5" w:rsidP="00616E32">
            <w:pPr>
              <w:pStyle w:val="TAL"/>
            </w:pPr>
            <w:r>
              <w:t>octet o52+7</w:t>
            </w:r>
          </w:p>
        </w:tc>
      </w:tr>
      <w:tr w:rsidR="002A5CB5" w14:paraId="4AB0029F"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215A5" w14:textId="77777777" w:rsidR="002A5CB5" w:rsidRDefault="002A5CB5" w:rsidP="00616E32">
            <w:pPr>
              <w:pStyle w:val="TAC"/>
            </w:pPr>
          </w:p>
          <w:p w14:paraId="34953621" w14:textId="77777777" w:rsidR="002A5CB5" w:rsidRDefault="002A5CB5" w:rsidP="00616E32">
            <w:pPr>
              <w:pStyle w:val="TAC"/>
            </w:pPr>
            <w:r>
              <w:t>RSC 2</w:t>
            </w:r>
          </w:p>
        </w:tc>
        <w:tc>
          <w:tcPr>
            <w:tcW w:w="1346" w:type="dxa"/>
            <w:gridSpan w:val="2"/>
            <w:tcBorders>
              <w:top w:val="nil"/>
              <w:left w:val="single" w:sz="6" w:space="0" w:color="auto"/>
              <w:bottom w:val="nil"/>
              <w:right w:val="nil"/>
            </w:tcBorders>
          </w:tcPr>
          <w:p w14:paraId="5B4A6C00" w14:textId="77777777" w:rsidR="002A5CB5" w:rsidRDefault="002A5CB5" w:rsidP="00616E32">
            <w:pPr>
              <w:pStyle w:val="TAL"/>
            </w:pPr>
            <w:r>
              <w:t>octet (o52+8)*</w:t>
            </w:r>
          </w:p>
          <w:p w14:paraId="511E17F0" w14:textId="77777777" w:rsidR="002A5CB5" w:rsidRDefault="002A5CB5" w:rsidP="00616E32">
            <w:pPr>
              <w:pStyle w:val="TAL"/>
            </w:pPr>
          </w:p>
          <w:p w14:paraId="0A892729" w14:textId="77777777" w:rsidR="002A5CB5" w:rsidRDefault="002A5CB5" w:rsidP="00616E32">
            <w:pPr>
              <w:pStyle w:val="TAL"/>
            </w:pPr>
            <w:r>
              <w:t>octet (o52+10)*</w:t>
            </w:r>
          </w:p>
        </w:tc>
      </w:tr>
      <w:tr w:rsidR="002A5CB5" w14:paraId="7BD8DE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1667A" w14:textId="77777777" w:rsidR="002A5CB5" w:rsidRDefault="002A5CB5" w:rsidP="00616E32">
            <w:pPr>
              <w:pStyle w:val="TAC"/>
            </w:pPr>
          </w:p>
          <w:p w14:paraId="7CA5328E"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6891626D" w14:textId="77777777" w:rsidR="002A5CB5" w:rsidRDefault="002A5CB5" w:rsidP="00616E32">
            <w:pPr>
              <w:pStyle w:val="TAL"/>
            </w:pPr>
            <w:r>
              <w:t>octet (o52+11)*</w:t>
            </w:r>
          </w:p>
          <w:p w14:paraId="2C79DEB8" w14:textId="77777777" w:rsidR="002A5CB5" w:rsidRDefault="002A5CB5" w:rsidP="00616E32">
            <w:pPr>
              <w:pStyle w:val="TAL"/>
            </w:pPr>
          </w:p>
          <w:p w14:paraId="5A61FAA1" w14:textId="77777777" w:rsidR="002A5CB5" w:rsidRDefault="002A5CB5" w:rsidP="00616E32">
            <w:pPr>
              <w:pStyle w:val="TAL"/>
            </w:pPr>
            <w:r>
              <w:t>octet (o520-3)*</w:t>
            </w:r>
          </w:p>
        </w:tc>
      </w:tr>
      <w:tr w:rsidR="002A5CB5" w14:paraId="027B19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9E6A45F" w14:textId="77777777" w:rsidR="002A5CB5" w:rsidRDefault="002A5CB5"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03CBFEE" w14:textId="77777777" w:rsidR="002A5CB5" w:rsidRDefault="002A5CB5" w:rsidP="00616E32">
            <w:pPr>
              <w:pStyle w:val="TAL"/>
            </w:pPr>
            <w:r>
              <w:t>octet (o520-2)*</w:t>
            </w:r>
          </w:p>
          <w:p w14:paraId="259BEB20" w14:textId="77777777" w:rsidR="002A5CB5" w:rsidRDefault="002A5CB5" w:rsidP="00616E32">
            <w:pPr>
              <w:pStyle w:val="TAL"/>
            </w:pPr>
          </w:p>
          <w:p w14:paraId="6997E00C" w14:textId="77777777" w:rsidR="002A5CB5" w:rsidRDefault="002A5CB5" w:rsidP="00616E32">
            <w:pPr>
              <w:pStyle w:val="TAL"/>
            </w:pPr>
            <w:r>
              <w:t>octet o520*</w:t>
            </w:r>
          </w:p>
        </w:tc>
      </w:tr>
    </w:tbl>
    <w:p w14:paraId="4797E272" w14:textId="77777777" w:rsidR="002A5CB5" w:rsidRDefault="002A5CB5" w:rsidP="002A5CB5">
      <w:pPr>
        <w:pStyle w:val="TF"/>
      </w:pPr>
      <w:bookmarkStart w:id="795" w:name="_CRFigure5_14_2_12"/>
      <w:r>
        <w:t>Figure </w:t>
      </w:r>
      <w:bookmarkEnd w:id="795"/>
      <w:r>
        <w:t>5.14.2.12: RSC list</w:t>
      </w:r>
    </w:p>
    <w:p w14:paraId="1390EEF1" w14:textId="77777777" w:rsidR="002A5CB5" w:rsidRDefault="002A5CB5" w:rsidP="002A5CB5">
      <w:pPr>
        <w:pStyle w:val="TH"/>
      </w:pPr>
      <w:bookmarkStart w:id="796" w:name="_CRTable5_14_2_12"/>
      <w:r>
        <w:t>Table </w:t>
      </w:r>
      <w:bookmarkEnd w:id="796"/>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A5CB5" w14:paraId="434EFFCD" w14:textId="77777777" w:rsidTr="00616E3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A2B593C" w14:textId="77777777" w:rsidR="002A5CB5" w:rsidRDefault="002A5CB5" w:rsidP="00616E32">
            <w:pPr>
              <w:pStyle w:val="TAL"/>
            </w:pPr>
            <w:r>
              <w:t>RSC (octet o52+5 to o52+7):</w:t>
            </w:r>
          </w:p>
          <w:p w14:paraId="2C0B29CA" w14:textId="77777777" w:rsidR="002A5CB5" w:rsidRDefault="002A5CB5" w:rsidP="00616E32">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5B9FF0B" w14:textId="27C4D67C" w:rsidR="002513F2" w:rsidRPr="002A5CB5" w:rsidRDefault="002513F2" w:rsidP="002513F2">
      <w:pPr>
        <w:rPr>
          <w:rFonts w:eastAsia="Malgun Gothic"/>
          <w:lang w:eastAsia="ko-KR"/>
        </w:rPr>
      </w:pPr>
    </w:p>
    <w:p w14:paraId="3B42E446" w14:textId="503AEDA3" w:rsidR="00054A22" w:rsidRPr="00042094" w:rsidRDefault="00AB3664" w:rsidP="005160C1">
      <w:pPr>
        <w:pStyle w:val="Heading8"/>
      </w:pPr>
      <w:bookmarkStart w:id="797" w:name="_CRAnnexAinformative"/>
      <w:bookmarkStart w:id="798" w:name="_Toc73369024"/>
      <w:bookmarkEnd w:id="797"/>
      <w:r w:rsidRPr="00042094">
        <w:br w:type="page"/>
      </w:r>
      <w:bookmarkStart w:id="799" w:name="_Toc218778883"/>
      <w:r w:rsidR="00080512" w:rsidRPr="00042094">
        <w:lastRenderedPageBreak/>
        <w:t xml:space="preserve">Annex </w:t>
      </w:r>
      <w:r w:rsidR="00E4629C" w:rsidRPr="00042094">
        <w:t>A</w:t>
      </w:r>
      <w:r w:rsidR="00080512" w:rsidRPr="00042094">
        <w:t xml:space="preserve"> (informative):</w:t>
      </w:r>
      <w:r w:rsidR="00080512" w:rsidRPr="00042094">
        <w:br/>
        <w:t>Change history</w:t>
      </w:r>
      <w:bookmarkStart w:id="800" w:name="historyclause"/>
      <w:bookmarkEnd w:id="798"/>
      <w:bookmarkEnd w:id="799"/>
      <w:bookmarkEnd w:id="8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lastRenderedPageBreak/>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proofErr w:type="spellStart"/>
            <w:r w:rsidRPr="00042094">
              <w:rPr>
                <w:b/>
                <w:sz w:val="16"/>
              </w:rPr>
              <w:t>TDoc</w:t>
            </w:r>
            <w:proofErr w:type="spellEnd"/>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proofErr w:type="spellStart"/>
            <w:r w:rsidRPr="00042094">
              <w:rPr>
                <w:sz w:val="16"/>
                <w:szCs w:val="16"/>
              </w:rPr>
              <w:t>ProSeP</w:t>
            </w:r>
            <w:proofErr w:type="spellEnd"/>
            <w:r w:rsidRPr="00042094">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 xml:space="preserve">Corrections for PC5 security policies and PDU session parameters for layer-3 relay UE in the </w:t>
            </w:r>
            <w:proofErr w:type="spellStart"/>
            <w:r>
              <w:rPr>
                <w:sz w:val="16"/>
                <w:szCs w:val="16"/>
              </w:rPr>
              <w:t>ProSe</w:t>
            </w:r>
            <w:proofErr w:type="spellEnd"/>
            <w:r>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 xml:space="preserve">Defining the </w:t>
            </w:r>
            <w:proofErr w:type="spellStart"/>
            <w:r>
              <w:rPr>
                <w:sz w:val="16"/>
                <w:szCs w:val="16"/>
              </w:rPr>
              <w:t>ProSe</w:t>
            </w:r>
            <w:proofErr w:type="spellEnd"/>
            <w:r>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 xml:space="preserve">Introducing the configuration parameter for 5G </w:t>
            </w:r>
            <w:proofErr w:type="spellStart"/>
            <w:r>
              <w:rPr>
                <w:sz w:val="16"/>
                <w:szCs w:val="16"/>
              </w:rPr>
              <w:t>ProSe</w:t>
            </w:r>
            <w:proofErr w:type="spellEnd"/>
            <w:r>
              <w:rPr>
                <w:sz w:val="16"/>
                <w:szCs w:val="16"/>
              </w:rPr>
              <w:t xml:space="preserv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 xml:space="preserve">FQDN of 5G DDNMF in HPLMN in UE policies for 5G </w:t>
            </w:r>
            <w:proofErr w:type="spellStart"/>
            <w:r>
              <w:rPr>
                <w:sz w:val="16"/>
                <w:szCs w:val="16"/>
              </w:rPr>
              <w:t>ProSe</w:t>
            </w:r>
            <w:proofErr w:type="spellEnd"/>
            <w:r>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BA44BD" w:rsidP="00B71050">
            <w:pPr>
              <w:overflowPunct/>
              <w:autoSpaceDE/>
              <w:autoSpaceDN/>
              <w:adjustRightInd/>
              <w:spacing w:after="0"/>
              <w:jc w:val="center"/>
              <w:textAlignment w:val="auto"/>
              <w:rPr>
                <w:rFonts w:cs="Arial"/>
                <w:sz w:val="16"/>
                <w:szCs w:val="16"/>
              </w:rPr>
            </w:pPr>
            <w:hyperlink r:id="rId11"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 xml:space="preserve">Coding aspects of adding the mapping of </w:t>
            </w:r>
            <w:proofErr w:type="spellStart"/>
            <w:r w:rsidRPr="00A5076B">
              <w:rPr>
                <w:sz w:val="16"/>
                <w:szCs w:val="16"/>
              </w:rPr>
              <w:t>ProSe</w:t>
            </w:r>
            <w:proofErr w:type="spellEnd"/>
            <w:r w:rsidRPr="00A5076B">
              <w:rPr>
                <w:sz w:val="16"/>
                <w:szCs w:val="16"/>
              </w:rPr>
              <w:t xml:space="preserv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BF1A4F" w:rsidP="00BA44BD">
            <w:pPr>
              <w:overflowPunct/>
              <w:autoSpaceDE/>
              <w:autoSpaceDN/>
              <w:adjustRightInd/>
              <w:spacing w:after="0"/>
              <w:jc w:val="center"/>
              <w:textAlignment w:val="auto"/>
              <w:rPr>
                <w:rFonts w:ascii="Arial" w:hAnsi="Arial" w:cs="Arial"/>
                <w:sz w:val="16"/>
                <w:szCs w:val="16"/>
              </w:rPr>
            </w:pPr>
            <w:hyperlink r:id="rId12"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CE2893" w:rsidP="00BA44BD">
            <w:pPr>
              <w:overflowPunct/>
              <w:autoSpaceDE/>
              <w:autoSpaceDN/>
              <w:adjustRightInd/>
              <w:spacing w:after="0"/>
              <w:jc w:val="center"/>
              <w:textAlignment w:val="auto"/>
              <w:rPr>
                <w:rFonts w:ascii="Arial" w:hAnsi="Arial" w:cs="Arial"/>
                <w:sz w:val="16"/>
                <w:szCs w:val="16"/>
              </w:rPr>
            </w:pPr>
            <w:hyperlink r:id="rId13"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1B0EFC" w:rsidP="00BA44BD">
            <w:pPr>
              <w:overflowPunct/>
              <w:autoSpaceDE/>
              <w:autoSpaceDN/>
              <w:adjustRightInd/>
              <w:spacing w:after="0"/>
              <w:jc w:val="center"/>
              <w:textAlignment w:val="auto"/>
              <w:rPr>
                <w:rFonts w:ascii="Arial" w:hAnsi="Arial" w:cs="Arial"/>
                <w:sz w:val="16"/>
                <w:szCs w:val="16"/>
              </w:rPr>
            </w:pPr>
            <w:hyperlink r:id="rId14"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B71050" w:rsidP="00BA44BD">
            <w:pPr>
              <w:overflowPunct/>
              <w:autoSpaceDE/>
              <w:autoSpaceDN/>
              <w:adjustRightInd/>
              <w:spacing w:after="0"/>
              <w:jc w:val="center"/>
              <w:textAlignment w:val="auto"/>
              <w:rPr>
                <w:rFonts w:ascii="Arial" w:hAnsi="Arial" w:cs="Arial"/>
                <w:sz w:val="16"/>
                <w:szCs w:val="16"/>
              </w:rPr>
            </w:pPr>
            <w:hyperlink r:id="rId15" w:history="1">
              <w:r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 xml:space="preserve">Coding </w:t>
            </w:r>
            <w:proofErr w:type="spellStart"/>
            <w:r w:rsidRPr="00EF46CE">
              <w:rPr>
                <w:sz w:val="16"/>
                <w:szCs w:val="16"/>
              </w:rPr>
              <w:t>apsects</w:t>
            </w:r>
            <w:proofErr w:type="spellEnd"/>
            <w:r w:rsidRPr="00EF46CE">
              <w:rPr>
                <w:sz w:val="16"/>
                <w:szCs w:val="16"/>
              </w:rPr>
              <w:t xml:space="preserve">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5A6649" w:rsidP="00BA44BD">
            <w:pPr>
              <w:overflowPunct/>
              <w:autoSpaceDE/>
              <w:autoSpaceDN/>
              <w:adjustRightInd/>
              <w:spacing w:after="0"/>
              <w:jc w:val="center"/>
              <w:textAlignment w:val="auto"/>
              <w:rPr>
                <w:rFonts w:ascii="Arial" w:hAnsi="Arial" w:cs="Arial"/>
                <w:sz w:val="16"/>
                <w:szCs w:val="16"/>
              </w:rPr>
            </w:pPr>
            <w:hyperlink r:id="rId16" w:history="1">
              <w:r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 xml:space="preserve">Adding the reference for UE policies for 5G </w:t>
            </w:r>
            <w:proofErr w:type="spellStart"/>
            <w:r>
              <w:rPr>
                <w:sz w:val="16"/>
                <w:szCs w:val="16"/>
              </w:rPr>
              <w:t>ProSe</w:t>
            </w:r>
            <w:proofErr w:type="spellEnd"/>
            <w:r>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 xml:space="preserve">Updating UE policies for 5G </w:t>
            </w:r>
            <w:proofErr w:type="spellStart"/>
            <w:r>
              <w:rPr>
                <w:sz w:val="16"/>
                <w:szCs w:val="16"/>
              </w:rPr>
              <w:t>ProSe</w:t>
            </w:r>
            <w:proofErr w:type="spellEnd"/>
            <w:r>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 xml:space="preserve">Update the </w:t>
            </w:r>
            <w:proofErr w:type="spellStart"/>
            <w:r>
              <w:rPr>
                <w:sz w:val="16"/>
                <w:szCs w:val="16"/>
              </w:rPr>
              <w:t>ProSeP</w:t>
            </w:r>
            <w:proofErr w:type="spellEnd"/>
            <w:r>
              <w:rPr>
                <w:sz w:val="16"/>
                <w:szCs w:val="16"/>
              </w:rPr>
              <w:t xml:space="preserve">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120291" w:rsidRDefault="00B07C1E" w:rsidP="00120291">
            <w:pPr>
              <w:pStyle w:val="TAC"/>
              <w:rPr>
                <w:sz w:val="16"/>
                <w:szCs w:val="16"/>
              </w:rPr>
            </w:pPr>
            <w:r w:rsidRPr="00120291">
              <w:rPr>
                <w:sz w:val="16"/>
                <w:szCs w:val="16"/>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Pr="00120291" w:rsidRDefault="00644EF8" w:rsidP="00120291">
            <w:pPr>
              <w:pStyle w:val="TAC"/>
              <w:rPr>
                <w:sz w:val="16"/>
                <w:szCs w:val="16"/>
              </w:rPr>
            </w:pPr>
            <w:r w:rsidRPr="00120291">
              <w:rPr>
                <w:sz w:val="16"/>
                <w:szCs w:val="16"/>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Pr="00120291" w:rsidRDefault="00B643F1"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proofErr w:type="spellStart"/>
            <w:r>
              <w:rPr>
                <w:sz w:val="16"/>
                <w:szCs w:val="16"/>
              </w:rPr>
              <w:t>Upadate</w:t>
            </w:r>
            <w:proofErr w:type="spellEnd"/>
            <w:r>
              <w:rPr>
                <w:sz w:val="16"/>
                <w:szCs w:val="16"/>
              </w:rPr>
              <w:t xml:space="preserve"> </w:t>
            </w:r>
            <w:proofErr w:type="spellStart"/>
            <w:r>
              <w:rPr>
                <w:sz w:val="16"/>
                <w:szCs w:val="16"/>
              </w:rPr>
              <w:t>ProSeP</w:t>
            </w:r>
            <w:proofErr w:type="spellEnd"/>
            <w:r>
              <w:rPr>
                <w:sz w:val="16"/>
                <w:szCs w:val="16"/>
              </w:rPr>
              <w:t xml:space="preserve">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Pr="00120291" w:rsidRDefault="00CF3F2F"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Pr="00120291" w:rsidRDefault="002B616C"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Pr="00120291" w:rsidRDefault="00076E52"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r w:rsidR="00987DA8" w:rsidRPr="00042094"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Default="00987DA8"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Default="00987DA8"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987DA8" w:rsidRDefault="00987DA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Default="00987DA8" w:rsidP="00FD2469">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Default="00987DA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Default="00987DA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Default="00987DA8" w:rsidP="00FD2469">
            <w:pPr>
              <w:pStyle w:val="TAL"/>
              <w:rPr>
                <w:sz w:val="16"/>
                <w:szCs w:val="16"/>
              </w:rPr>
            </w:pPr>
            <w:r>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Default="00987DA8" w:rsidP="00FD2469">
            <w:pPr>
              <w:pStyle w:val="TAC"/>
              <w:rPr>
                <w:sz w:val="16"/>
                <w:szCs w:val="16"/>
                <w:lang w:eastAsia="zh-CN"/>
              </w:rPr>
            </w:pPr>
            <w:r>
              <w:rPr>
                <w:sz w:val="16"/>
                <w:szCs w:val="16"/>
                <w:lang w:eastAsia="zh-CN"/>
              </w:rPr>
              <w:t>18.4.0</w:t>
            </w:r>
          </w:p>
        </w:tc>
      </w:tr>
      <w:tr w:rsidR="004309C4" w:rsidRPr="00042094"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Default="004309C4"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Default="004309C4"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Default="004309C4"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Default="004309C4" w:rsidP="00FD2469">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Default="004309C4"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Default="004309C4"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Default="004309C4" w:rsidP="00FD2469">
            <w:pPr>
              <w:pStyle w:val="TAL"/>
              <w:rPr>
                <w:sz w:val="16"/>
                <w:szCs w:val="16"/>
              </w:rPr>
            </w:pPr>
            <w:r>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Default="004309C4" w:rsidP="00FD2469">
            <w:pPr>
              <w:pStyle w:val="TAC"/>
              <w:rPr>
                <w:sz w:val="16"/>
                <w:szCs w:val="16"/>
                <w:lang w:eastAsia="zh-CN"/>
              </w:rPr>
            </w:pPr>
            <w:r>
              <w:rPr>
                <w:sz w:val="16"/>
                <w:szCs w:val="16"/>
                <w:lang w:eastAsia="zh-CN"/>
              </w:rPr>
              <w:t>18.4.0</w:t>
            </w:r>
          </w:p>
        </w:tc>
      </w:tr>
      <w:tr w:rsidR="00B40883" w:rsidRPr="00042094"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Default="00B40883"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Default="00B40883"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Default="00B40883"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Default="00B40883" w:rsidP="00FD2469">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Default="00B40883"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Default="00B4088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Default="00B40883" w:rsidP="00FD2469">
            <w:pPr>
              <w:pStyle w:val="TAL"/>
              <w:rPr>
                <w:sz w:val="16"/>
                <w:szCs w:val="16"/>
              </w:rPr>
            </w:pPr>
            <w:r>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Default="00B40883" w:rsidP="00FD2469">
            <w:pPr>
              <w:pStyle w:val="TAC"/>
              <w:rPr>
                <w:sz w:val="16"/>
                <w:szCs w:val="16"/>
                <w:lang w:eastAsia="zh-CN"/>
              </w:rPr>
            </w:pPr>
            <w:r>
              <w:rPr>
                <w:sz w:val="16"/>
                <w:szCs w:val="16"/>
                <w:lang w:eastAsia="zh-CN"/>
              </w:rPr>
              <w:t>18.4.0</w:t>
            </w:r>
          </w:p>
        </w:tc>
      </w:tr>
      <w:tr w:rsidR="00AA6D61" w:rsidRPr="00042094"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Default="00AA6D61"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Default="00AA6D61"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Default="00AA6D6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Default="00AA6D61" w:rsidP="00FD2469">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Default="00AA6D6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Default="00AA6D6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Default="00AA6D61" w:rsidP="00FD2469">
            <w:pPr>
              <w:pStyle w:val="TAL"/>
              <w:rPr>
                <w:sz w:val="16"/>
                <w:szCs w:val="16"/>
              </w:rPr>
            </w:pPr>
            <w:r>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Default="00AA6D61" w:rsidP="00FD2469">
            <w:pPr>
              <w:pStyle w:val="TAC"/>
              <w:rPr>
                <w:sz w:val="16"/>
                <w:szCs w:val="16"/>
                <w:lang w:eastAsia="zh-CN"/>
              </w:rPr>
            </w:pPr>
            <w:r>
              <w:rPr>
                <w:sz w:val="16"/>
                <w:szCs w:val="16"/>
                <w:lang w:eastAsia="zh-CN"/>
              </w:rPr>
              <w:t>18.4.0</w:t>
            </w:r>
          </w:p>
        </w:tc>
      </w:tr>
      <w:tr w:rsidR="00492C37" w:rsidRPr="00042094"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Default="00492C37"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Default="00492C37"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1A06E930" w:rsidR="00492C37" w:rsidRPr="00120291" w:rsidRDefault="00492C37" w:rsidP="00492C37">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CP-243177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Default="00492C37" w:rsidP="00FD2469">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Default="00492C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Default="00492C3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Default="00492C37" w:rsidP="00FD2469">
            <w:pPr>
              <w:pStyle w:val="TAL"/>
              <w:rPr>
                <w:sz w:val="16"/>
                <w:szCs w:val="16"/>
              </w:rPr>
            </w:pPr>
            <w:r>
              <w:rPr>
                <w:sz w:val="16"/>
                <w:szCs w:val="16"/>
              </w:rPr>
              <w:t xml:space="preserve">Adding the missing implementation of CR0033 (Coding aspects of introducing the default mapping rules for 5G </w:t>
            </w:r>
            <w:proofErr w:type="spellStart"/>
            <w:r>
              <w:rPr>
                <w:sz w:val="16"/>
                <w:szCs w:val="16"/>
              </w:rPr>
              <w:t>ProSe</w:t>
            </w:r>
            <w:proofErr w:type="spellEnd"/>
            <w:r>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Default="00492C37" w:rsidP="00FD2469">
            <w:pPr>
              <w:pStyle w:val="TAC"/>
              <w:rPr>
                <w:sz w:val="16"/>
                <w:szCs w:val="16"/>
                <w:lang w:eastAsia="zh-CN"/>
              </w:rPr>
            </w:pPr>
            <w:r>
              <w:rPr>
                <w:sz w:val="16"/>
                <w:szCs w:val="16"/>
                <w:lang w:eastAsia="zh-CN"/>
              </w:rPr>
              <w:t>18.5.0</w:t>
            </w:r>
          </w:p>
        </w:tc>
      </w:tr>
      <w:tr w:rsidR="002513F2" w:rsidRPr="00042094" w14:paraId="25402BD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8C20AC" w14:textId="29DED7E9" w:rsidR="002513F2" w:rsidRDefault="002513F2"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35E8" w14:textId="650DC256" w:rsidR="002513F2" w:rsidRDefault="002513F2"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AF6F3CC" w14:textId="4E36E249" w:rsidR="002513F2" w:rsidRPr="00120291" w:rsidRDefault="002513F2" w:rsidP="002513F2">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F3D63D" w14:textId="5BE53C06" w:rsidR="002513F2" w:rsidRDefault="002513F2" w:rsidP="00FD2469">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C930" w14:textId="043CA9C5" w:rsidR="002513F2" w:rsidRDefault="002513F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06FD" w14:textId="26499A26" w:rsidR="002513F2" w:rsidRDefault="002513F2"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DD581" w14:textId="70AB6464" w:rsidR="002513F2" w:rsidRDefault="002513F2" w:rsidP="00FD2469">
            <w:pPr>
              <w:pStyle w:val="TAL"/>
              <w:rPr>
                <w:sz w:val="16"/>
                <w:szCs w:val="16"/>
              </w:rPr>
            </w:pPr>
            <w:r>
              <w:rPr>
                <w:sz w:val="16"/>
                <w:szCs w:val="16"/>
              </w:rPr>
              <w:t xml:space="preserve">The skeleton and overview for 5G </w:t>
            </w:r>
            <w:proofErr w:type="spellStart"/>
            <w:r>
              <w:rPr>
                <w:sz w:val="16"/>
                <w:szCs w:val="16"/>
              </w:rPr>
              <w:t>ProSe</w:t>
            </w:r>
            <w:proofErr w:type="spellEnd"/>
            <w:r>
              <w:rPr>
                <w:sz w:val="16"/>
                <w:szCs w:val="16"/>
              </w:rPr>
              <w:t xml:space="preserv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752E" w14:textId="64D2572B" w:rsidR="002513F2" w:rsidRDefault="002513F2" w:rsidP="00FD2469">
            <w:pPr>
              <w:pStyle w:val="TAC"/>
              <w:rPr>
                <w:sz w:val="16"/>
                <w:szCs w:val="16"/>
                <w:lang w:eastAsia="zh-CN"/>
              </w:rPr>
            </w:pPr>
            <w:r>
              <w:rPr>
                <w:sz w:val="16"/>
                <w:szCs w:val="16"/>
                <w:lang w:eastAsia="zh-CN"/>
              </w:rPr>
              <w:t>19.0.0</w:t>
            </w:r>
          </w:p>
        </w:tc>
      </w:tr>
      <w:tr w:rsidR="00294073" w:rsidRPr="00042094" w14:paraId="3015EB9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45C3" w14:textId="53FCD142" w:rsidR="00294073" w:rsidRDefault="0029407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5FF" w14:textId="57425B5E" w:rsidR="00294073" w:rsidRDefault="0029407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8A20BB" w14:textId="262AAD40" w:rsidR="00294073" w:rsidRPr="00120291" w:rsidRDefault="00294073" w:rsidP="0029407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165849" w14:textId="1FA41C32" w:rsidR="00294073" w:rsidRDefault="00294073" w:rsidP="00FD2469">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C4C1" w14:textId="20795609" w:rsidR="00294073" w:rsidRDefault="0029407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A10F6" w14:textId="10200F50" w:rsidR="00294073" w:rsidRDefault="0029407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4F9C" w14:textId="354B5277" w:rsidR="00294073" w:rsidRDefault="00294073" w:rsidP="00FD2469">
            <w:pPr>
              <w:pStyle w:val="TAL"/>
              <w:rPr>
                <w:sz w:val="16"/>
                <w:szCs w:val="16"/>
              </w:rPr>
            </w:pPr>
            <w:r>
              <w:rPr>
                <w:sz w:val="16"/>
                <w:szCs w:val="16"/>
              </w:rPr>
              <w:t xml:space="preserve">Terms for 5G </w:t>
            </w:r>
            <w:proofErr w:type="spellStart"/>
            <w:r>
              <w:rPr>
                <w:sz w:val="16"/>
                <w:szCs w:val="16"/>
              </w:rPr>
              <w:t>ProSe</w:t>
            </w:r>
            <w:proofErr w:type="spellEnd"/>
            <w:r>
              <w:rPr>
                <w:sz w:val="16"/>
                <w:szCs w:val="16"/>
              </w:rPr>
              <w:t xml:space="preserve"> multi-hop and single-hop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EDE2" w14:textId="72E2093A" w:rsidR="00294073" w:rsidRDefault="00294073" w:rsidP="00FD2469">
            <w:pPr>
              <w:pStyle w:val="TAC"/>
              <w:rPr>
                <w:sz w:val="16"/>
                <w:szCs w:val="16"/>
                <w:lang w:eastAsia="zh-CN"/>
              </w:rPr>
            </w:pPr>
            <w:r>
              <w:rPr>
                <w:sz w:val="16"/>
                <w:szCs w:val="16"/>
                <w:lang w:eastAsia="zh-CN"/>
              </w:rPr>
              <w:t>19.0.0</w:t>
            </w:r>
          </w:p>
        </w:tc>
      </w:tr>
      <w:tr w:rsidR="00914A43" w:rsidRPr="00042094" w14:paraId="7D6910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53F793" w14:textId="42A6C197" w:rsidR="00914A43" w:rsidRDefault="00914A4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DAB74" w14:textId="706EFA26" w:rsidR="00914A43" w:rsidRDefault="00914A4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B74E18" w14:textId="4E27C05A" w:rsidR="00914A43" w:rsidRPr="00120291" w:rsidRDefault="00914A43" w:rsidP="00914A4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3BB719" w14:textId="6C7F8128" w:rsidR="00914A43" w:rsidRDefault="00914A43" w:rsidP="00FD2469">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25C1" w14:textId="728AD763" w:rsidR="00914A43" w:rsidRDefault="00914A4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7B3" w14:textId="5375D48B" w:rsidR="00914A43" w:rsidRDefault="00914A43"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BF05" w14:textId="6A67C1C5" w:rsidR="00914A43" w:rsidRDefault="00914A43" w:rsidP="00FD2469">
            <w:pPr>
              <w:pStyle w:val="TAL"/>
              <w:rPr>
                <w:sz w:val="16"/>
                <w:szCs w:val="16"/>
              </w:rPr>
            </w:pPr>
            <w:r>
              <w:rPr>
                <w:sz w:val="16"/>
                <w:szCs w:val="16"/>
              </w:rPr>
              <w:t xml:space="preserve">Introducing the SNPN in the configuration parameters for 5G </w:t>
            </w:r>
            <w:proofErr w:type="spellStart"/>
            <w:r>
              <w:rPr>
                <w:sz w:val="16"/>
                <w:szCs w:val="16"/>
              </w:rPr>
              <w:t>ProSe</w:t>
            </w:r>
            <w:proofErr w:type="spellEnd"/>
            <w:r>
              <w:rPr>
                <w:sz w:val="16"/>
                <w:szCs w:val="16"/>
              </w:rPr>
              <w:t xml:space="preserve">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F95C" w14:textId="29818446" w:rsidR="00914A43" w:rsidRDefault="00914A43" w:rsidP="00FD2469">
            <w:pPr>
              <w:pStyle w:val="TAC"/>
              <w:rPr>
                <w:sz w:val="16"/>
                <w:szCs w:val="16"/>
                <w:lang w:eastAsia="zh-CN"/>
              </w:rPr>
            </w:pPr>
            <w:r>
              <w:rPr>
                <w:sz w:val="16"/>
                <w:szCs w:val="16"/>
                <w:lang w:eastAsia="zh-CN"/>
              </w:rPr>
              <w:t>19.0.0</w:t>
            </w:r>
          </w:p>
        </w:tc>
      </w:tr>
      <w:tr w:rsidR="00300A2E" w:rsidRPr="00042094" w14:paraId="627CE4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50E1" w14:textId="6C52229F" w:rsidR="00300A2E" w:rsidRDefault="00300A2E"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0A120" w14:textId="181E8FF3" w:rsidR="00300A2E" w:rsidRDefault="00300A2E"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6923D36" w14:textId="3303CB97" w:rsidR="00300A2E" w:rsidRPr="00120291" w:rsidRDefault="00300A2E" w:rsidP="00300A2E">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4332BB" w14:textId="67851C11" w:rsidR="00300A2E" w:rsidRDefault="00300A2E" w:rsidP="00FD2469">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225A" w14:textId="7892A5C1" w:rsidR="00300A2E" w:rsidRDefault="00300A2E"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982E" w14:textId="2CEDE316" w:rsidR="00300A2E" w:rsidRDefault="00300A2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37A" w14:textId="3D2D9424" w:rsidR="00300A2E" w:rsidRDefault="00300A2E" w:rsidP="00FD2469">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intermediate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DEFA" w14:textId="1898F80E" w:rsidR="00300A2E" w:rsidRDefault="00300A2E" w:rsidP="00FD2469">
            <w:pPr>
              <w:pStyle w:val="TAC"/>
              <w:rPr>
                <w:sz w:val="16"/>
                <w:szCs w:val="16"/>
                <w:lang w:eastAsia="zh-CN"/>
              </w:rPr>
            </w:pPr>
            <w:r>
              <w:rPr>
                <w:sz w:val="16"/>
                <w:szCs w:val="16"/>
                <w:lang w:eastAsia="zh-CN"/>
              </w:rPr>
              <w:t>19.0.0</w:t>
            </w:r>
          </w:p>
        </w:tc>
      </w:tr>
      <w:tr w:rsidR="000B43C8" w:rsidRPr="00042094" w14:paraId="4682584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B59989" w14:textId="11805E27" w:rsidR="000B43C8" w:rsidRDefault="000B43C8"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EE85" w14:textId="791F6F3C" w:rsidR="000B43C8" w:rsidRDefault="000B43C8"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AFE1E50" w14:textId="1569E661" w:rsidR="000B43C8" w:rsidRPr="00120291" w:rsidRDefault="000B43C8" w:rsidP="000B43C8">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DDAD2A" w14:textId="45FB4B28" w:rsidR="000B43C8" w:rsidRDefault="000B43C8" w:rsidP="00FD2469">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16BF" w14:textId="547F08D5" w:rsidR="000B43C8" w:rsidRDefault="000B43C8"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8C34" w14:textId="2882C246" w:rsidR="000B43C8" w:rsidRDefault="000B43C8"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19989" w14:textId="3B63CAAD" w:rsidR="000B43C8" w:rsidRDefault="000B43C8" w:rsidP="00FD2469">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multi-hop U2N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CCF4" w14:textId="7E63211E" w:rsidR="000B43C8" w:rsidRDefault="000B43C8" w:rsidP="00FD2469">
            <w:pPr>
              <w:pStyle w:val="TAC"/>
              <w:rPr>
                <w:sz w:val="16"/>
                <w:szCs w:val="16"/>
                <w:lang w:eastAsia="zh-CN"/>
              </w:rPr>
            </w:pPr>
            <w:r>
              <w:rPr>
                <w:sz w:val="16"/>
                <w:szCs w:val="16"/>
                <w:lang w:eastAsia="zh-CN"/>
              </w:rPr>
              <w:t>19.0.0</w:t>
            </w:r>
          </w:p>
        </w:tc>
      </w:tr>
      <w:tr w:rsidR="00E21E9D" w:rsidRPr="00042094" w14:paraId="231C432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A81877" w14:textId="0E48AD26" w:rsidR="00E21E9D" w:rsidRDefault="00E21E9D"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72AF" w14:textId="6115ABCC" w:rsidR="00E21E9D" w:rsidRDefault="00E21E9D"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9F7B50" w14:textId="186FBA14" w:rsidR="00E21E9D" w:rsidRPr="00120291" w:rsidRDefault="00E21E9D" w:rsidP="00E21E9D">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4AA0CD" w14:textId="176CA121" w:rsidR="00E21E9D" w:rsidRDefault="00E21E9D" w:rsidP="00FD2469">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7B229" w14:textId="3D6E37AB" w:rsidR="00E21E9D" w:rsidRDefault="00E21E9D"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B8FD" w14:textId="485A7C4E" w:rsidR="00E21E9D" w:rsidRDefault="00E21E9D"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C9E8" w14:textId="525F865D" w:rsidR="00E21E9D" w:rsidRDefault="00E21E9D" w:rsidP="00FD2469">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multi-hop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96D6" w14:textId="35B2894F" w:rsidR="00E21E9D" w:rsidRDefault="00E21E9D" w:rsidP="00FD2469">
            <w:pPr>
              <w:pStyle w:val="TAC"/>
              <w:rPr>
                <w:sz w:val="16"/>
                <w:szCs w:val="16"/>
                <w:lang w:eastAsia="zh-CN"/>
              </w:rPr>
            </w:pPr>
            <w:r>
              <w:rPr>
                <w:sz w:val="16"/>
                <w:szCs w:val="16"/>
                <w:lang w:eastAsia="zh-CN"/>
              </w:rPr>
              <w:t>19.0.0</w:t>
            </w:r>
          </w:p>
        </w:tc>
      </w:tr>
      <w:tr w:rsidR="00B271C4" w:rsidRPr="00042094" w14:paraId="1CA66F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42C4E" w14:textId="420470BC"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AB44" w14:textId="3F65C62C"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4B1E00" w14:textId="084ABC1C"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CADF15" w14:textId="7621E9F4" w:rsidR="00B271C4" w:rsidRDefault="00B271C4" w:rsidP="00B271C4">
            <w:pPr>
              <w:pStyle w:val="TAL"/>
              <w:rPr>
                <w:sz w:val="16"/>
                <w:szCs w:val="16"/>
              </w:rPr>
            </w:pPr>
            <w:r w:rsidRPr="00CA05F8">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D16DA" w14:textId="0E192DAE"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6418" w14:textId="76FA1F62"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6975A" w14:textId="7492F520" w:rsidR="00B271C4" w:rsidRDefault="00B271C4" w:rsidP="00B271C4">
            <w:pPr>
              <w:pStyle w:val="TAL"/>
              <w:rPr>
                <w:sz w:val="16"/>
                <w:szCs w:val="16"/>
              </w:rPr>
            </w:pPr>
            <w:r w:rsidRPr="00CA05F8">
              <w:rPr>
                <w:rFonts w:cs="Arial"/>
                <w:sz w:val="16"/>
                <w:szCs w:val="16"/>
                <w:lang w:eastAsia="ko-KR"/>
              </w:rPr>
              <w:t xml:space="preserve">The encoding of the QoS mapping information in the configuration parameters for 5G </w:t>
            </w:r>
            <w:proofErr w:type="spellStart"/>
            <w:r w:rsidRPr="00CA05F8">
              <w:rPr>
                <w:rFonts w:cs="Arial"/>
                <w:sz w:val="16"/>
                <w:szCs w:val="16"/>
                <w:lang w:eastAsia="ko-KR"/>
              </w:rPr>
              <w:t>ProSe</w:t>
            </w:r>
            <w:proofErr w:type="spellEnd"/>
            <w:r w:rsidRPr="00CA05F8">
              <w:rPr>
                <w:rFonts w:cs="Arial"/>
                <w:sz w:val="16"/>
                <w:szCs w:val="16"/>
                <w:lang w:eastAsia="ko-KR"/>
              </w:rPr>
              <w:t xml:space="preserve"> multi-hop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93F18" w14:textId="44D2B6A6"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7DD861B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88EAF2" w14:textId="62B5D90B"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A6F" w14:textId="7554538F"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6C4E9F7" w14:textId="654AA44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509A2C" w14:textId="5EAA1ED4" w:rsidR="00B271C4" w:rsidRDefault="00B271C4" w:rsidP="00B271C4">
            <w:pPr>
              <w:pStyle w:val="TAL"/>
              <w:rPr>
                <w:sz w:val="16"/>
                <w:szCs w:val="16"/>
              </w:rPr>
            </w:pPr>
            <w:r w:rsidRPr="00CA05F8">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63F9" w14:textId="3F6DA034"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2711" w14:textId="6BA7C806" w:rsidR="00B271C4" w:rsidRDefault="00B271C4" w:rsidP="00B271C4">
            <w:pPr>
              <w:pStyle w:val="TAC"/>
              <w:rPr>
                <w:sz w:val="16"/>
                <w:szCs w:val="16"/>
              </w:rPr>
            </w:pPr>
            <w:r w:rsidRPr="00CA05F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E8853" w14:textId="1EB185EB" w:rsidR="00B271C4" w:rsidRDefault="00B271C4" w:rsidP="00B271C4">
            <w:pPr>
              <w:pStyle w:val="TAL"/>
              <w:rPr>
                <w:sz w:val="16"/>
                <w:szCs w:val="16"/>
              </w:rPr>
            </w:pPr>
            <w:r w:rsidRPr="00CA05F8">
              <w:rPr>
                <w:rFonts w:cs="Arial"/>
                <w:sz w:val="16"/>
                <w:szCs w:val="16"/>
                <w:lang w:eastAsia="ko-KR"/>
              </w:rPr>
              <w:t>Corrections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0A720" w14:textId="1B6B460A"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209158C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1123D1" w14:textId="7D6AB3EA"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FD" w14:textId="01850063"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5E62DD" w14:textId="702C0B8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66D1" w14:textId="6D09C3E9" w:rsidR="00B271C4" w:rsidRDefault="00B271C4" w:rsidP="00B271C4">
            <w:pPr>
              <w:pStyle w:val="TAL"/>
              <w:rPr>
                <w:sz w:val="16"/>
                <w:szCs w:val="16"/>
              </w:rPr>
            </w:pPr>
            <w:r w:rsidRPr="00CA05F8">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D" w14:textId="2AADB988"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D331" w14:textId="65B361DB"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0108" w14:textId="2DBE0B64" w:rsidR="00B271C4" w:rsidRDefault="00B271C4" w:rsidP="00B271C4">
            <w:pPr>
              <w:pStyle w:val="TAL"/>
              <w:rPr>
                <w:sz w:val="16"/>
                <w:szCs w:val="16"/>
              </w:rPr>
            </w:pPr>
            <w:r w:rsidRPr="00CA05F8">
              <w:rPr>
                <w:rFonts w:cs="Arial"/>
                <w:sz w:val="16"/>
                <w:szCs w:val="16"/>
                <w:lang w:eastAsia="ko-KR"/>
              </w:rPr>
              <w:t xml:space="preserve">Correction on </w:t>
            </w:r>
            <w:proofErr w:type="spellStart"/>
            <w:r w:rsidRPr="00CA05F8">
              <w:rPr>
                <w:rFonts w:cs="Arial"/>
                <w:sz w:val="16"/>
                <w:szCs w:val="16"/>
                <w:lang w:eastAsia="ko-KR"/>
              </w:rPr>
              <w:t>ProSeP</w:t>
            </w:r>
            <w:proofErr w:type="spellEnd"/>
            <w:r w:rsidRPr="00CA05F8">
              <w:rPr>
                <w:rFonts w:cs="Arial"/>
                <w:sz w:val="16"/>
                <w:szCs w:val="16"/>
                <w:lang w:eastAsia="ko-KR"/>
              </w:rPr>
              <w:t xml:space="preserve"> info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34315" w14:textId="6EC7C654"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2AEA12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E00836" w14:textId="01107DE7"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5DA" w14:textId="70BAC448"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8F9E50" w14:textId="2D28FC78"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B92F0B" w14:textId="1AB71C49" w:rsidR="00B271C4" w:rsidRDefault="00B271C4" w:rsidP="00B271C4">
            <w:pPr>
              <w:pStyle w:val="TAL"/>
              <w:rPr>
                <w:sz w:val="16"/>
                <w:szCs w:val="16"/>
              </w:rPr>
            </w:pPr>
            <w:r w:rsidRPr="00CA05F8">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E7384" w14:textId="7DC4CE6B"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6379" w14:textId="022FDE07"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EE9A" w14:textId="01656F77" w:rsidR="00B271C4" w:rsidRDefault="00B271C4" w:rsidP="00B271C4">
            <w:pPr>
              <w:pStyle w:val="TAL"/>
              <w:rPr>
                <w:sz w:val="16"/>
                <w:szCs w:val="16"/>
              </w:rPr>
            </w:pPr>
            <w:r w:rsidRPr="00CA05F8">
              <w:rPr>
                <w:rFonts w:cs="Arial"/>
                <w:sz w:val="16"/>
                <w:szCs w:val="16"/>
                <w:lang w:eastAsia="ko-KR"/>
              </w:rPr>
              <w:t xml:space="preserve">Encoding of UE policies for 5G </w:t>
            </w:r>
            <w:proofErr w:type="spellStart"/>
            <w:r w:rsidRPr="00CA05F8">
              <w:rPr>
                <w:rFonts w:cs="Arial"/>
                <w:sz w:val="16"/>
                <w:szCs w:val="16"/>
                <w:lang w:eastAsia="ko-KR"/>
              </w:rPr>
              <w:t>ProSe</w:t>
            </w:r>
            <w:proofErr w:type="spellEnd"/>
            <w:r w:rsidRPr="00CA05F8">
              <w:rPr>
                <w:rFonts w:cs="Arial"/>
                <w:sz w:val="16"/>
                <w:szCs w:val="16"/>
                <w:lang w:eastAsia="ko-KR"/>
              </w:rPr>
              <w:t xml:space="preserve"> multi-hop UE-to-UE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5506" w14:textId="2B71CF32"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A4EF0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15B3C6" w14:textId="48268D05"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E8F3F" w14:textId="09FCDA0A"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AEA0EF9" w14:textId="3FE18245"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4D2AF1" w14:textId="364A4913" w:rsidR="00B271C4" w:rsidRDefault="00B271C4" w:rsidP="00B271C4">
            <w:pPr>
              <w:pStyle w:val="TAL"/>
              <w:rPr>
                <w:sz w:val="16"/>
                <w:szCs w:val="16"/>
              </w:rPr>
            </w:pPr>
            <w:r w:rsidRPr="00CA05F8">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459A" w14:textId="5AE23FE8"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0DEC" w14:textId="34BA979A"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EDCA5" w14:textId="7556AD22" w:rsidR="00B271C4" w:rsidRDefault="00B271C4" w:rsidP="00B271C4">
            <w:pPr>
              <w:pStyle w:val="TAL"/>
              <w:rPr>
                <w:sz w:val="16"/>
                <w:szCs w:val="16"/>
              </w:rPr>
            </w:pPr>
            <w:r w:rsidRPr="00CA05F8">
              <w:rPr>
                <w:rFonts w:cs="Arial"/>
                <w:sz w:val="16"/>
                <w:szCs w:val="16"/>
                <w:lang w:eastAsia="ko-KR"/>
              </w:rPr>
              <w:t xml:space="preserve">Encoding of UE policies for 5G </w:t>
            </w:r>
            <w:proofErr w:type="spellStart"/>
            <w:r w:rsidRPr="00CA05F8">
              <w:rPr>
                <w:rFonts w:cs="Arial"/>
                <w:sz w:val="16"/>
                <w:szCs w:val="16"/>
                <w:lang w:eastAsia="ko-KR"/>
              </w:rPr>
              <w:t>ProSe</w:t>
            </w:r>
            <w:proofErr w:type="spellEnd"/>
            <w:r w:rsidRPr="00CA05F8">
              <w:rPr>
                <w:rFonts w:cs="Arial"/>
                <w:sz w:val="16"/>
                <w:szCs w:val="16"/>
                <w:lang w:eastAsia="ko-KR"/>
              </w:rPr>
              <w:t xml:space="preserve"> multi-hop UE-to-UE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6B7A" w14:textId="193CE86A" w:rsidR="00B271C4" w:rsidRDefault="00B271C4" w:rsidP="00B271C4">
            <w:pPr>
              <w:pStyle w:val="TAC"/>
              <w:rPr>
                <w:sz w:val="16"/>
                <w:szCs w:val="16"/>
                <w:lang w:eastAsia="zh-CN"/>
              </w:rPr>
            </w:pPr>
            <w:r w:rsidRPr="00CA05F8">
              <w:rPr>
                <w:rFonts w:cs="Arial"/>
                <w:sz w:val="16"/>
                <w:szCs w:val="16"/>
                <w:lang w:eastAsia="ko-KR"/>
              </w:rPr>
              <w:t>19.1.0</w:t>
            </w:r>
          </w:p>
        </w:tc>
      </w:tr>
      <w:tr w:rsidR="00F816E8" w:rsidRPr="00042094" w14:paraId="0AAA0FF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56622" w14:textId="39326F1C" w:rsidR="00F816E8" w:rsidRPr="00CA05F8" w:rsidRDefault="00F816E8"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C252A" w14:textId="5EDD67DA" w:rsidR="00F816E8" w:rsidRPr="00CA05F8" w:rsidRDefault="00F816E8"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1AB9B1" w14:textId="67911F13" w:rsidR="00F816E8" w:rsidRPr="00B271C4" w:rsidRDefault="00F816E8" w:rsidP="00B271C4">
            <w:pPr>
              <w:overflowPunct/>
              <w:autoSpaceDE/>
              <w:autoSpaceDN/>
              <w:adjustRightInd/>
              <w:spacing w:after="0"/>
              <w:jc w:val="center"/>
              <w:textAlignment w:val="auto"/>
              <w:rPr>
                <w:rFonts w:ascii="Arial" w:hAnsi="Arial" w:cs="Arial"/>
                <w:sz w:val="16"/>
                <w:szCs w:val="16"/>
                <w:lang w:eastAsia="ko-KR"/>
              </w:rPr>
            </w:pPr>
            <w:r w:rsidRPr="00F816E8">
              <w:rPr>
                <w:rFonts w:ascii="Arial" w:hAnsi="Arial" w:cs="Arial"/>
                <w:sz w:val="16"/>
                <w:szCs w:val="16"/>
                <w:lang w:eastAsia="ko-KR"/>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527179" w14:textId="6EE5F880" w:rsidR="00F816E8" w:rsidRPr="00CA05F8" w:rsidRDefault="00F816E8" w:rsidP="00B271C4">
            <w:pPr>
              <w:pStyle w:val="TAL"/>
              <w:rPr>
                <w:rFonts w:cs="Arial"/>
                <w:sz w:val="16"/>
                <w:szCs w:val="16"/>
                <w:lang w:eastAsia="ko-KR"/>
              </w:rPr>
            </w:pPr>
            <w:r>
              <w:rPr>
                <w:rFonts w:cs="Arial"/>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1550" w14:textId="077B2C55" w:rsidR="00F816E8" w:rsidRPr="00CA05F8" w:rsidRDefault="00F816E8"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6562F" w14:textId="1B6066AA" w:rsidR="00F816E8" w:rsidRPr="00CA05F8" w:rsidRDefault="00F816E8"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524C9" w14:textId="5C4F3A8F" w:rsidR="00F816E8" w:rsidRPr="00CA05F8" w:rsidRDefault="00F816E8" w:rsidP="00B271C4">
            <w:pPr>
              <w:pStyle w:val="TAL"/>
              <w:rPr>
                <w:rFonts w:cs="Arial"/>
                <w:sz w:val="16"/>
                <w:szCs w:val="16"/>
                <w:lang w:eastAsia="ko-KR"/>
              </w:rPr>
            </w:pPr>
            <w:r>
              <w:rPr>
                <w:rFonts w:cs="Arial"/>
                <w:sz w:val="16"/>
                <w:szCs w:val="16"/>
                <w:lang w:eastAsia="ko-KR"/>
              </w:rPr>
              <w:t>Encoding security parameters for multi-hop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11973" w14:textId="66865FA1" w:rsidR="00F816E8" w:rsidRPr="00CA05F8" w:rsidRDefault="00F816E8" w:rsidP="00B271C4">
            <w:pPr>
              <w:pStyle w:val="TAC"/>
              <w:rPr>
                <w:rFonts w:cs="Arial"/>
                <w:sz w:val="16"/>
                <w:szCs w:val="16"/>
                <w:lang w:eastAsia="ko-KR"/>
              </w:rPr>
            </w:pPr>
            <w:r>
              <w:rPr>
                <w:rFonts w:cs="Arial"/>
                <w:sz w:val="16"/>
                <w:szCs w:val="16"/>
                <w:lang w:eastAsia="ko-KR"/>
              </w:rPr>
              <w:t>19.2.0</w:t>
            </w:r>
          </w:p>
        </w:tc>
      </w:tr>
      <w:tr w:rsidR="00010F45" w:rsidRPr="00042094" w14:paraId="46F358E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D7F89E" w14:textId="00A7A511" w:rsidR="00010F45" w:rsidRDefault="00010F45"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8E1D" w14:textId="3A74214B" w:rsidR="00010F45" w:rsidRDefault="00010F45"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7DE663" w14:textId="58E5C4FE" w:rsidR="00010F45" w:rsidRPr="00D34AE2" w:rsidRDefault="00D34AE2" w:rsidP="00010F45">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FC18CA" w14:textId="142E02DB" w:rsidR="00010F45" w:rsidRDefault="00010F45" w:rsidP="00B271C4">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D966" w14:textId="44304AE0" w:rsidR="00010F45" w:rsidRDefault="00010F45"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D3A1" w14:textId="0BB53983" w:rsidR="00010F45" w:rsidRDefault="00010F45"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A9C76" w14:textId="426C0AAA" w:rsidR="00010F45" w:rsidRDefault="00010F45" w:rsidP="00B271C4">
            <w:pPr>
              <w:pStyle w:val="TAL"/>
              <w:rPr>
                <w:rFonts w:cs="Arial"/>
                <w:sz w:val="16"/>
                <w:szCs w:val="16"/>
                <w:lang w:eastAsia="ko-KR"/>
              </w:rPr>
            </w:pPr>
            <w:r>
              <w:rPr>
                <w:rFonts w:cs="Arial"/>
                <w:sz w:val="16"/>
                <w:szCs w:val="16"/>
                <w:lang w:eastAsia="ko-KR"/>
              </w:rPr>
              <w:t>Encoding security parameters for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0D98" w14:textId="45E1FED0" w:rsidR="00010F45" w:rsidRDefault="00010F45" w:rsidP="00B271C4">
            <w:pPr>
              <w:pStyle w:val="TAC"/>
              <w:rPr>
                <w:rFonts w:cs="Arial"/>
                <w:sz w:val="16"/>
                <w:szCs w:val="16"/>
                <w:lang w:eastAsia="ko-KR"/>
              </w:rPr>
            </w:pPr>
            <w:r>
              <w:rPr>
                <w:rFonts w:cs="Arial"/>
                <w:sz w:val="16"/>
                <w:szCs w:val="16"/>
                <w:lang w:eastAsia="ko-KR"/>
              </w:rPr>
              <w:t>19.2.0</w:t>
            </w:r>
          </w:p>
        </w:tc>
      </w:tr>
      <w:tr w:rsidR="00B00C11" w:rsidRPr="00042094" w14:paraId="0875B70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620B13" w14:textId="26FAEE5E" w:rsidR="00B00C11" w:rsidRDefault="00B00C11"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FB590" w14:textId="039764CB" w:rsidR="00B00C11" w:rsidRDefault="00B00C11"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F5311A" w14:textId="01C3248F" w:rsidR="00B00C11" w:rsidRPr="00D34AE2" w:rsidRDefault="00D34AE2" w:rsidP="00B00C11">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69797A" w14:textId="62026EA6" w:rsidR="00B00C11" w:rsidRDefault="00B00C11" w:rsidP="00B271C4">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1EA7" w14:textId="125BCB45" w:rsidR="00B00C11" w:rsidRDefault="00B00C11"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C4A2" w14:textId="6691DE4C" w:rsidR="00B00C11" w:rsidRDefault="00B00C11"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E5E21" w14:textId="0509E759" w:rsidR="00B00C11" w:rsidRDefault="00B00C11" w:rsidP="00B271C4">
            <w:pPr>
              <w:pStyle w:val="TAL"/>
              <w:rPr>
                <w:rFonts w:cs="Arial"/>
                <w:sz w:val="16"/>
                <w:szCs w:val="16"/>
                <w:lang w:eastAsia="ko-KR"/>
              </w:rPr>
            </w:pPr>
            <w:r>
              <w:rPr>
                <w:rFonts w:cs="Arial"/>
                <w:sz w:val="16"/>
                <w:szCs w:val="16"/>
                <w:lang w:eastAsia="ko-KR"/>
              </w:rPr>
              <w:t>Reference to obsoleted IETF RFC4122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0BC0" w14:textId="67FCFDB9" w:rsidR="00B00C11" w:rsidRDefault="00B00C11" w:rsidP="00B271C4">
            <w:pPr>
              <w:pStyle w:val="TAC"/>
              <w:rPr>
                <w:rFonts w:cs="Arial"/>
                <w:sz w:val="16"/>
                <w:szCs w:val="16"/>
                <w:lang w:eastAsia="ko-KR"/>
              </w:rPr>
            </w:pPr>
            <w:r>
              <w:rPr>
                <w:rFonts w:cs="Arial"/>
                <w:sz w:val="16"/>
                <w:szCs w:val="16"/>
                <w:lang w:eastAsia="ko-KR"/>
              </w:rPr>
              <w:t>19.2.0</w:t>
            </w:r>
          </w:p>
        </w:tc>
      </w:tr>
      <w:tr w:rsidR="003E1964" w:rsidRPr="00042094" w14:paraId="5BB65E4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5791A80" w14:textId="7E4C2F38" w:rsidR="003E1964" w:rsidRDefault="003E1964"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A6D4D" w14:textId="25C22747" w:rsidR="003E1964" w:rsidRDefault="003E1964"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F4003C7" w14:textId="365E4516" w:rsidR="003E1964" w:rsidRPr="00D34AE2" w:rsidRDefault="00D34AE2" w:rsidP="003E1964">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DDDD36" w14:textId="246987AA" w:rsidR="003E1964" w:rsidRDefault="003E1964" w:rsidP="00B271C4">
            <w:pPr>
              <w:pStyle w:val="TAL"/>
              <w:rPr>
                <w:rFonts w:cs="Arial"/>
                <w:sz w:val="16"/>
                <w:szCs w:val="16"/>
                <w:lang w:eastAsia="ko-KR"/>
              </w:rPr>
            </w:pPr>
            <w:r>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C1418" w14:textId="7F86596C" w:rsidR="003E1964" w:rsidRDefault="003E1964"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BAE64" w14:textId="60218E2D" w:rsidR="003E1964" w:rsidRDefault="003E1964"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0BB9" w14:textId="02583DA0" w:rsidR="003E1964" w:rsidRDefault="003E1964" w:rsidP="00B271C4">
            <w:pPr>
              <w:pStyle w:val="TAL"/>
              <w:rPr>
                <w:rFonts w:cs="Arial"/>
                <w:sz w:val="16"/>
                <w:szCs w:val="16"/>
                <w:lang w:eastAsia="ko-KR"/>
              </w:rPr>
            </w:pPr>
            <w:r>
              <w:rPr>
                <w:rFonts w:cs="Arial"/>
                <w:sz w:val="16"/>
                <w:szCs w:val="16"/>
                <w:lang w:eastAsia="ko-KR"/>
              </w:rPr>
              <w:t xml:space="preserve">Correction for the encoding of the configuration parameters of 5G </w:t>
            </w:r>
            <w:proofErr w:type="spellStart"/>
            <w:r>
              <w:rPr>
                <w:rFonts w:cs="Arial"/>
                <w:sz w:val="16"/>
                <w:szCs w:val="16"/>
                <w:lang w:eastAsia="ko-KR"/>
              </w:rPr>
              <w:t>ProSe</w:t>
            </w:r>
            <w:proofErr w:type="spellEnd"/>
            <w:r>
              <w:rPr>
                <w:rFonts w:cs="Arial"/>
                <w:sz w:val="16"/>
                <w:szCs w:val="16"/>
                <w:lang w:eastAsia="ko-KR"/>
              </w:rPr>
              <w:t xml:space="preserve"> intermediate U2N relay UE related to the indication of PDU session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6011" w14:textId="0E40DE79" w:rsidR="003E1964" w:rsidRDefault="003E1964" w:rsidP="00B271C4">
            <w:pPr>
              <w:pStyle w:val="TAC"/>
              <w:rPr>
                <w:rFonts w:cs="Arial"/>
                <w:sz w:val="16"/>
                <w:szCs w:val="16"/>
                <w:lang w:eastAsia="ko-KR"/>
              </w:rPr>
            </w:pPr>
            <w:r>
              <w:rPr>
                <w:rFonts w:cs="Arial"/>
                <w:sz w:val="16"/>
                <w:szCs w:val="16"/>
                <w:lang w:eastAsia="ko-KR"/>
              </w:rPr>
              <w:t>19.2.0</w:t>
            </w:r>
          </w:p>
        </w:tc>
      </w:tr>
      <w:tr w:rsidR="00FE73FD" w:rsidRPr="00042094" w14:paraId="25A0076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CF3" w14:textId="0747D7D4" w:rsidR="00FE73FD" w:rsidRDefault="00FE73FD"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6E8CE" w14:textId="4718FF42" w:rsidR="00FE73FD" w:rsidRDefault="00FE73FD"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DE21A4" w14:textId="598D2D3E" w:rsidR="00FE73FD" w:rsidRPr="00D34AE2" w:rsidRDefault="00D34AE2" w:rsidP="00FE73FD">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D85B1" w14:textId="250565D6" w:rsidR="00FE73FD" w:rsidRDefault="00FE73FD" w:rsidP="00B271C4">
            <w:pPr>
              <w:pStyle w:val="TAL"/>
              <w:rPr>
                <w:rFonts w:cs="Arial"/>
                <w:sz w:val="16"/>
                <w:szCs w:val="16"/>
                <w:lang w:eastAsia="ko-KR"/>
              </w:rPr>
            </w:pPr>
            <w:r>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AD8B" w14:textId="5B209AEE" w:rsidR="00FE73FD" w:rsidRDefault="00FE73FD"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89F6" w14:textId="0CE494A6" w:rsidR="00FE73FD" w:rsidRDefault="00FE73FD"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D5B62" w14:textId="38276545" w:rsidR="00FE73FD" w:rsidRDefault="00FE73FD" w:rsidP="00B271C4">
            <w:pPr>
              <w:pStyle w:val="TAL"/>
              <w:rPr>
                <w:rFonts w:cs="Arial"/>
                <w:sz w:val="16"/>
                <w:szCs w:val="16"/>
                <w:lang w:eastAsia="ko-KR"/>
              </w:rPr>
            </w:pPr>
            <w:r>
              <w:rPr>
                <w:rFonts w:cs="Arial"/>
                <w:sz w:val="16"/>
                <w:szCs w:val="16"/>
                <w:lang w:eastAsia="ko-KR"/>
              </w:rPr>
              <w:t xml:space="preserve">Introducing the configuration parameters of the 5G </w:t>
            </w:r>
            <w:proofErr w:type="spellStart"/>
            <w:r>
              <w:rPr>
                <w:rFonts w:cs="Arial"/>
                <w:sz w:val="16"/>
                <w:szCs w:val="16"/>
                <w:lang w:eastAsia="ko-KR"/>
              </w:rPr>
              <w:t>ProSe</w:t>
            </w:r>
            <w:proofErr w:type="spellEnd"/>
            <w:r>
              <w:rPr>
                <w:rFonts w:cs="Arial"/>
                <w:sz w:val="16"/>
                <w:szCs w:val="16"/>
                <w:lang w:eastAsia="ko-KR"/>
              </w:rPr>
              <w:t xml:space="preserve"> multi-hop layer-2 UE-to-network relay UE -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7C793" w14:textId="5A64CE0C" w:rsidR="00FE73FD" w:rsidRDefault="00FE73FD" w:rsidP="00B271C4">
            <w:pPr>
              <w:pStyle w:val="TAC"/>
              <w:rPr>
                <w:rFonts w:cs="Arial"/>
                <w:sz w:val="16"/>
                <w:szCs w:val="16"/>
                <w:lang w:eastAsia="ko-KR"/>
              </w:rPr>
            </w:pPr>
            <w:r>
              <w:rPr>
                <w:rFonts w:cs="Arial"/>
                <w:sz w:val="16"/>
                <w:szCs w:val="16"/>
                <w:lang w:eastAsia="ko-KR"/>
              </w:rPr>
              <w:t>19.2.0</w:t>
            </w:r>
          </w:p>
        </w:tc>
      </w:tr>
      <w:tr w:rsidR="00472C65" w:rsidRPr="00042094" w14:paraId="468E8BB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4C1675C" w14:textId="6593126B" w:rsidR="00472C65" w:rsidRDefault="00472C65"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71B60" w14:textId="6C18D565" w:rsidR="00472C65" w:rsidRDefault="00472C65"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D1FB62" w14:textId="180D829C" w:rsidR="00472C65" w:rsidRPr="00D34AE2" w:rsidRDefault="00D34AE2" w:rsidP="00472C65">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A59958" w14:textId="0FBF75BC" w:rsidR="00472C65" w:rsidRDefault="00472C65" w:rsidP="00B271C4">
            <w:pPr>
              <w:pStyle w:val="TAL"/>
              <w:rPr>
                <w:rFonts w:cs="Arial"/>
                <w:sz w:val="16"/>
                <w:szCs w:val="16"/>
                <w:lang w:eastAsia="ko-KR"/>
              </w:rPr>
            </w:pPr>
            <w:r>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AE66" w14:textId="3F147275" w:rsidR="00472C65" w:rsidRDefault="00472C65"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220C" w14:textId="0E77BF15" w:rsidR="00472C65" w:rsidRDefault="00472C65"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1F987" w14:textId="22EA5489" w:rsidR="00472C65" w:rsidRDefault="00472C65" w:rsidP="00B271C4">
            <w:pPr>
              <w:pStyle w:val="TAL"/>
              <w:rPr>
                <w:rFonts w:cs="Arial"/>
                <w:sz w:val="16"/>
                <w:szCs w:val="16"/>
                <w:lang w:eastAsia="ko-KR"/>
              </w:rPr>
            </w:pPr>
            <w:r>
              <w:rPr>
                <w:rFonts w:cs="Arial"/>
                <w:sz w:val="16"/>
                <w:szCs w:val="16"/>
                <w:lang w:eastAsia="ko-KR"/>
              </w:rPr>
              <w:t xml:space="preserve">Policy/Parameter provisioning to support PWS for 5G </w:t>
            </w:r>
            <w:proofErr w:type="spellStart"/>
            <w:r>
              <w:rPr>
                <w:rFonts w:cs="Arial"/>
                <w:sz w:val="16"/>
                <w:szCs w:val="16"/>
                <w:lang w:eastAsia="ko-KR"/>
              </w:rPr>
              <w:t>ProSe</w:t>
            </w:r>
            <w:proofErr w:type="spellEnd"/>
            <w:r>
              <w:rPr>
                <w:rFonts w:cs="Arial"/>
                <w:sz w:val="16"/>
                <w:szCs w:val="16"/>
                <w:lang w:eastAsia="ko-KR"/>
              </w:rPr>
              <w:t xml:space="preserve">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A1B5" w14:textId="12B9BF53" w:rsidR="00472C65" w:rsidRDefault="00472C65" w:rsidP="00B271C4">
            <w:pPr>
              <w:pStyle w:val="TAC"/>
              <w:rPr>
                <w:rFonts w:cs="Arial"/>
                <w:sz w:val="16"/>
                <w:szCs w:val="16"/>
                <w:lang w:eastAsia="ko-KR"/>
              </w:rPr>
            </w:pPr>
            <w:r>
              <w:rPr>
                <w:rFonts w:cs="Arial"/>
                <w:sz w:val="16"/>
                <w:szCs w:val="16"/>
                <w:lang w:eastAsia="ko-KR"/>
              </w:rPr>
              <w:t>19.2.0</w:t>
            </w:r>
          </w:p>
        </w:tc>
      </w:tr>
      <w:tr w:rsidR="0038518A" w:rsidRPr="00042094" w14:paraId="79DA034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C5800B0" w14:textId="3BBC5219" w:rsidR="0038518A" w:rsidRDefault="0038518A" w:rsidP="00B271C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F4AF0" w14:textId="42A64F71" w:rsidR="0038518A" w:rsidRDefault="0038518A" w:rsidP="00B271C4">
            <w:pPr>
              <w:pStyle w:val="TAC"/>
              <w:rPr>
                <w:rFonts w:cs="Arial"/>
                <w:sz w:val="16"/>
                <w:szCs w:val="16"/>
                <w:lang w:eastAsia="ko-KR"/>
              </w:rPr>
            </w:pPr>
            <w:r>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8A9B59" w14:textId="0E307E3E" w:rsidR="0038518A" w:rsidRPr="00D34AE2" w:rsidRDefault="0038518A" w:rsidP="00472C65">
            <w:pPr>
              <w:overflowPunct/>
              <w:autoSpaceDE/>
              <w:autoSpaceDN/>
              <w:adjustRightInd/>
              <w:spacing w:after="0"/>
              <w:jc w:val="center"/>
              <w:textAlignment w:val="auto"/>
              <w:rPr>
                <w:rFonts w:ascii="Arial" w:hAnsi="Arial" w:cs="Arial"/>
                <w:sz w:val="16"/>
                <w:szCs w:val="16"/>
              </w:rPr>
            </w:pPr>
            <w:r w:rsidRPr="00D34AE2">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768E16" w14:textId="01426B09" w:rsidR="0038518A" w:rsidRDefault="0038518A" w:rsidP="00B271C4">
            <w:pPr>
              <w:pStyle w:val="TAL"/>
              <w:rPr>
                <w:rFonts w:cs="Arial"/>
                <w:sz w:val="16"/>
                <w:szCs w:val="16"/>
                <w:lang w:eastAsia="ko-KR"/>
              </w:rPr>
            </w:pPr>
            <w:r>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592EC" w14:textId="6C10E899" w:rsidR="0038518A" w:rsidRDefault="0038518A"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32AA" w14:textId="5FB8157D" w:rsidR="0038518A" w:rsidRDefault="0038518A"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6FCF" w14:textId="341D54F9" w:rsidR="0038518A" w:rsidRDefault="0038518A" w:rsidP="00B271C4">
            <w:pPr>
              <w:pStyle w:val="TAL"/>
              <w:rPr>
                <w:rFonts w:cs="Arial"/>
                <w:sz w:val="16"/>
                <w:szCs w:val="16"/>
                <w:lang w:eastAsia="ko-KR"/>
              </w:rPr>
            </w:pPr>
            <w:r>
              <w:rPr>
                <w:rFonts w:cs="Arial"/>
                <w:sz w:val="16"/>
                <w:szCs w:val="16"/>
                <w:lang w:eastAsia="ko-KR"/>
              </w:rPr>
              <w:t>Adding missing parameters in the encodings of the configuration parameters of multi-hop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4400C" w14:textId="645191E5" w:rsidR="0038518A" w:rsidRDefault="0038518A" w:rsidP="00B271C4">
            <w:pPr>
              <w:pStyle w:val="TAC"/>
              <w:rPr>
                <w:rFonts w:cs="Arial"/>
                <w:sz w:val="16"/>
                <w:szCs w:val="16"/>
                <w:lang w:eastAsia="ko-KR"/>
              </w:rPr>
            </w:pPr>
            <w:r>
              <w:rPr>
                <w:rFonts w:cs="Arial"/>
                <w:sz w:val="16"/>
                <w:szCs w:val="16"/>
                <w:lang w:eastAsia="ko-KR"/>
              </w:rPr>
              <w:t>19.3.0</w:t>
            </w:r>
          </w:p>
        </w:tc>
      </w:tr>
      <w:tr w:rsidR="0050502C" w:rsidRPr="00042094" w14:paraId="3B1DFD2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45FDE3" w14:textId="088475F7" w:rsidR="0050502C" w:rsidRDefault="0050502C" w:rsidP="00B271C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E14E" w14:textId="5CAE4731" w:rsidR="0050502C" w:rsidRDefault="0050502C" w:rsidP="00B271C4">
            <w:pPr>
              <w:pStyle w:val="TAC"/>
              <w:rPr>
                <w:rFonts w:cs="Arial"/>
                <w:sz w:val="16"/>
                <w:szCs w:val="16"/>
                <w:lang w:eastAsia="ko-KR"/>
              </w:rPr>
            </w:pPr>
            <w:r>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7B54021" w14:textId="2C6CC516" w:rsidR="0050502C" w:rsidRPr="00D34AE2" w:rsidRDefault="0050502C" w:rsidP="00472C65">
            <w:pPr>
              <w:overflowPunct/>
              <w:autoSpaceDE/>
              <w:autoSpaceDN/>
              <w:adjustRightInd/>
              <w:spacing w:after="0"/>
              <w:jc w:val="center"/>
              <w:textAlignment w:val="auto"/>
              <w:rPr>
                <w:rFonts w:ascii="Arial" w:hAnsi="Arial" w:cs="Arial"/>
                <w:sz w:val="16"/>
                <w:szCs w:val="16"/>
              </w:rPr>
            </w:pPr>
            <w:r w:rsidRPr="00D34AE2">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6A272D" w14:textId="24EE0110" w:rsidR="0050502C" w:rsidRDefault="0050502C" w:rsidP="00B271C4">
            <w:pPr>
              <w:pStyle w:val="TAL"/>
              <w:rPr>
                <w:rFonts w:cs="Arial"/>
                <w:sz w:val="16"/>
                <w:szCs w:val="16"/>
                <w:lang w:eastAsia="ko-KR"/>
              </w:rPr>
            </w:pPr>
            <w:r>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C67D" w14:textId="59AB899E" w:rsidR="0050502C" w:rsidRDefault="0050502C"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546C" w14:textId="24CB6531" w:rsidR="0050502C" w:rsidRDefault="0050502C"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770C1" w14:textId="29F5C6C5" w:rsidR="0050502C" w:rsidRDefault="0050502C" w:rsidP="00B271C4">
            <w:pPr>
              <w:pStyle w:val="TAL"/>
              <w:rPr>
                <w:rFonts w:cs="Arial"/>
                <w:sz w:val="16"/>
                <w:szCs w:val="16"/>
                <w:lang w:eastAsia="ko-KR"/>
              </w:rPr>
            </w:pPr>
            <w:r>
              <w:rPr>
                <w:rFonts w:cs="Arial"/>
                <w:sz w:val="16"/>
                <w:szCs w:val="16"/>
                <w:lang w:eastAsia="ko-KR"/>
              </w:rPr>
              <w:t xml:space="preserve">Adding the configuration parameters for supporting </w:t>
            </w:r>
            <w:proofErr w:type="spellStart"/>
            <w:r>
              <w:rPr>
                <w:rFonts w:cs="Arial"/>
                <w:sz w:val="16"/>
                <w:szCs w:val="16"/>
                <w:lang w:eastAsia="ko-KR"/>
              </w:rPr>
              <w:t>ProSe</w:t>
            </w:r>
            <w:proofErr w:type="spellEnd"/>
            <w:r>
              <w:rPr>
                <w:rFonts w:cs="Arial"/>
                <w:sz w:val="16"/>
                <w:szCs w:val="16"/>
                <w:lang w:eastAsia="ko-KR"/>
              </w:rPr>
              <w:t xml:space="preserve"> in SNPN for multi-hop relay scenarios -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D5476" w14:textId="54D72F5C" w:rsidR="0050502C" w:rsidRDefault="0050502C" w:rsidP="00B271C4">
            <w:pPr>
              <w:pStyle w:val="TAC"/>
              <w:rPr>
                <w:rFonts w:cs="Arial"/>
                <w:sz w:val="16"/>
                <w:szCs w:val="16"/>
                <w:lang w:eastAsia="ko-KR"/>
              </w:rPr>
            </w:pPr>
            <w:r>
              <w:rPr>
                <w:rFonts w:cs="Arial"/>
                <w:sz w:val="16"/>
                <w:szCs w:val="16"/>
                <w:lang w:eastAsia="ko-KR"/>
              </w:rPr>
              <w:t>19.3.0</w:t>
            </w:r>
          </w:p>
        </w:tc>
      </w:tr>
      <w:tr w:rsidR="00381919" w:rsidRPr="00042094" w14:paraId="3B4566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826ED0" w14:textId="4427CF13" w:rsidR="00381919" w:rsidRDefault="00381919" w:rsidP="00B271C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1F9D3" w14:textId="43A47881" w:rsidR="00381919" w:rsidRDefault="00381919" w:rsidP="00B271C4">
            <w:pPr>
              <w:pStyle w:val="TAC"/>
              <w:rPr>
                <w:rFonts w:cs="Arial"/>
                <w:sz w:val="16"/>
                <w:szCs w:val="16"/>
                <w:lang w:eastAsia="ko-KR"/>
              </w:rPr>
            </w:pPr>
            <w:r>
              <w:rPr>
                <w:rFonts w:cs="Arial"/>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03A12CE" w14:textId="32EA4EBA" w:rsidR="00381919" w:rsidRPr="00D34AE2" w:rsidRDefault="00237B2E" w:rsidP="00472C65">
            <w:pPr>
              <w:overflowPunct/>
              <w:autoSpaceDE/>
              <w:autoSpaceDN/>
              <w:adjustRightInd/>
              <w:spacing w:after="0"/>
              <w:jc w:val="center"/>
              <w:textAlignment w:val="auto"/>
              <w:rPr>
                <w:rFonts w:ascii="Arial" w:hAnsi="Arial" w:cs="Arial"/>
                <w:sz w:val="16"/>
                <w:szCs w:val="16"/>
              </w:rPr>
            </w:pPr>
            <w:r w:rsidRPr="00237B2E">
              <w:rPr>
                <w:rFonts w:ascii="Arial" w:hAnsi="Arial" w:cs="Arial"/>
                <w:sz w:val="16"/>
                <w:szCs w:val="16"/>
              </w:rPr>
              <w:t>CP-253126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F04C0B" w14:textId="053C18C0" w:rsidR="00381919" w:rsidRDefault="00381919" w:rsidP="00B271C4">
            <w:pPr>
              <w:pStyle w:val="TAL"/>
              <w:rPr>
                <w:rFonts w:cs="Arial"/>
                <w:sz w:val="16"/>
                <w:szCs w:val="16"/>
                <w:lang w:eastAsia="ko-KR"/>
              </w:rPr>
            </w:pPr>
            <w:r>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2085B" w14:textId="14B27291" w:rsidR="00381919" w:rsidRDefault="00381919"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5409" w14:textId="011202FA" w:rsidR="00381919" w:rsidRDefault="00381919"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FDA54" w14:textId="4C19F345" w:rsidR="00381919" w:rsidRDefault="00237B2E" w:rsidP="00B271C4">
            <w:pPr>
              <w:pStyle w:val="TAL"/>
              <w:rPr>
                <w:rFonts w:cs="Arial"/>
                <w:sz w:val="16"/>
                <w:szCs w:val="16"/>
                <w:lang w:eastAsia="ko-KR"/>
              </w:rPr>
            </w:pPr>
            <w:r w:rsidRPr="00237B2E">
              <w:rPr>
                <w:rFonts w:cs="Arial"/>
                <w:sz w:val="16"/>
                <w:szCs w:val="16"/>
                <w:lang w:eastAsia="ko-KR"/>
              </w:rPr>
              <w:t>Corrections for octets numbering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78210" w14:textId="409031D8" w:rsidR="00381919" w:rsidRDefault="00381919" w:rsidP="00B271C4">
            <w:pPr>
              <w:pStyle w:val="TAC"/>
              <w:rPr>
                <w:rFonts w:cs="Arial"/>
                <w:sz w:val="16"/>
                <w:szCs w:val="16"/>
                <w:lang w:eastAsia="ko-KR"/>
              </w:rPr>
            </w:pPr>
            <w:r>
              <w:rPr>
                <w:rFonts w:cs="Arial"/>
                <w:sz w:val="16"/>
                <w:szCs w:val="16"/>
                <w:lang w:eastAsia="ko-KR"/>
              </w:rPr>
              <w:t>19.4.0</w:t>
            </w:r>
          </w:p>
        </w:tc>
      </w:tr>
    </w:tbl>
    <w:p w14:paraId="7D87B3D9" w14:textId="77777777" w:rsidR="00B271C4" w:rsidRPr="00CA05F8" w:rsidRDefault="00B271C4" w:rsidP="001925D5">
      <w:pPr>
        <w:rPr>
          <w:rFonts w:eastAsia="Malgun Gothic"/>
          <w:lang w:eastAsia="ko-KR"/>
        </w:rPr>
      </w:pPr>
    </w:p>
    <w:sectPr w:rsidR="00B271C4" w:rsidRPr="00CA05F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95BC6" w14:textId="77777777" w:rsidR="00E62FD4" w:rsidRDefault="00E62FD4">
      <w:r>
        <w:separator/>
      </w:r>
    </w:p>
    <w:p w14:paraId="7BD2A267" w14:textId="77777777" w:rsidR="00E62FD4" w:rsidRDefault="00E62FD4"/>
    <w:p w14:paraId="5AAD43B3" w14:textId="77777777" w:rsidR="00E62FD4" w:rsidRDefault="00E62FD4"/>
    <w:p w14:paraId="440B14A6" w14:textId="77777777" w:rsidR="00E62FD4" w:rsidRDefault="00E62FD4"/>
  </w:endnote>
  <w:endnote w:type="continuationSeparator" w:id="0">
    <w:p w14:paraId="1A9423B1" w14:textId="77777777" w:rsidR="00E62FD4" w:rsidRDefault="00E62FD4">
      <w:r>
        <w:continuationSeparator/>
      </w:r>
    </w:p>
    <w:p w14:paraId="4029EC6E" w14:textId="77777777" w:rsidR="00E62FD4" w:rsidRDefault="00E62FD4"/>
    <w:p w14:paraId="23601B78" w14:textId="77777777" w:rsidR="00E62FD4" w:rsidRDefault="00E62FD4"/>
    <w:p w14:paraId="390A8676" w14:textId="77777777" w:rsidR="00E62FD4" w:rsidRDefault="00E62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6BE4" w14:textId="77777777" w:rsidR="00E62FD4" w:rsidRDefault="00E62FD4">
      <w:r>
        <w:separator/>
      </w:r>
    </w:p>
    <w:p w14:paraId="3A7DCF36" w14:textId="77777777" w:rsidR="00E62FD4" w:rsidRDefault="00E62FD4"/>
    <w:p w14:paraId="07832C1A" w14:textId="77777777" w:rsidR="00E62FD4" w:rsidRDefault="00E62FD4"/>
    <w:p w14:paraId="4E3FA0FC" w14:textId="77777777" w:rsidR="00E62FD4" w:rsidRDefault="00E62FD4"/>
  </w:footnote>
  <w:footnote w:type="continuationSeparator" w:id="0">
    <w:p w14:paraId="490F4E91" w14:textId="77777777" w:rsidR="00E62FD4" w:rsidRDefault="00E62FD4">
      <w:r>
        <w:continuationSeparator/>
      </w:r>
    </w:p>
    <w:p w14:paraId="6B45F501" w14:textId="77777777" w:rsidR="00E62FD4" w:rsidRDefault="00E62FD4"/>
    <w:p w14:paraId="75D50984" w14:textId="77777777" w:rsidR="00E62FD4" w:rsidRDefault="00E62FD4"/>
    <w:p w14:paraId="08DB0B5C" w14:textId="77777777" w:rsidR="00E62FD4" w:rsidRDefault="00E62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B362" w14:textId="5D9A083E"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BCC">
      <w:rPr>
        <w:rFonts w:ascii="Arial" w:hAnsi="Arial" w:cs="Arial"/>
        <w:b/>
        <w:noProof/>
        <w:sz w:val="18"/>
        <w:szCs w:val="18"/>
      </w:rPr>
      <w:t>3GPP TS 24.555 V19.4.0 (2025-12)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9D497C4"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BCC">
      <w:rPr>
        <w:rFonts w:ascii="Arial" w:hAnsi="Arial" w:cs="Arial"/>
        <w:b/>
        <w:noProof/>
        <w:sz w:val="18"/>
        <w:szCs w:val="18"/>
      </w:rPr>
      <w:t>Release 19</w:t>
    </w:r>
    <w:r>
      <w:rPr>
        <w:rFonts w:ascii="Arial" w:hAnsi="Arial" w:cs="Arial"/>
        <w:b/>
        <w:sz w:val="18"/>
        <w:szCs w:val="18"/>
      </w:rPr>
      <w:fldChar w:fldCharType="end"/>
    </w:r>
  </w:p>
  <w:p w14:paraId="7890982E" w14:textId="77777777" w:rsidR="00B01AE9" w:rsidRDefault="00B01AE9"/>
  <w:p w14:paraId="3E03A9C4" w14:textId="77777777" w:rsidR="00B259EC" w:rsidRDefault="00B259EC"/>
  <w:p w14:paraId="7D26C017" w14:textId="77777777" w:rsidR="001B6752" w:rsidRDefault="001B6752"/>
  <w:p w14:paraId="605D033F" w14:textId="77777777" w:rsidR="001B6752" w:rsidRDefault="001B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 w:numId="25" w16cid:durableId="771053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0F45"/>
    <w:rsid w:val="00011930"/>
    <w:rsid w:val="00026ED8"/>
    <w:rsid w:val="00033397"/>
    <w:rsid w:val="00040095"/>
    <w:rsid w:val="000414C8"/>
    <w:rsid w:val="00042094"/>
    <w:rsid w:val="000445EC"/>
    <w:rsid w:val="00046BDF"/>
    <w:rsid w:val="000508AE"/>
    <w:rsid w:val="00050B95"/>
    <w:rsid w:val="00050C35"/>
    <w:rsid w:val="00051834"/>
    <w:rsid w:val="00051D33"/>
    <w:rsid w:val="00054A22"/>
    <w:rsid w:val="00055CA2"/>
    <w:rsid w:val="00062023"/>
    <w:rsid w:val="0006432C"/>
    <w:rsid w:val="000655A6"/>
    <w:rsid w:val="00066020"/>
    <w:rsid w:val="00066354"/>
    <w:rsid w:val="00071F90"/>
    <w:rsid w:val="00072753"/>
    <w:rsid w:val="000737E6"/>
    <w:rsid w:val="00075CBA"/>
    <w:rsid w:val="00076692"/>
    <w:rsid w:val="00076E52"/>
    <w:rsid w:val="00077775"/>
    <w:rsid w:val="00080512"/>
    <w:rsid w:val="00083860"/>
    <w:rsid w:val="000921FC"/>
    <w:rsid w:val="000A1EA8"/>
    <w:rsid w:val="000A3063"/>
    <w:rsid w:val="000B14D3"/>
    <w:rsid w:val="000B43C8"/>
    <w:rsid w:val="000B55CA"/>
    <w:rsid w:val="000B6D75"/>
    <w:rsid w:val="000C025C"/>
    <w:rsid w:val="000C0E5F"/>
    <w:rsid w:val="000C47C3"/>
    <w:rsid w:val="000D1D94"/>
    <w:rsid w:val="000D45BF"/>
    <w:rsid w:val="000D5766"/>
    <w:rsid w:val="000D58AB"/>
    <w:rsid w:val="000D70C0"/>
    <w:rsid w:val="000E46A3"/>
    <w:rsid w:val="000E47F5"/>
    <w:rsid w:val="000E7063"/>
    <w:rsid w:val="000F00A0"/>
    <w:rsid w:val="000F042F"/>
    <w:rsid w:val="000F0DAC"/>
    <w:rsid w:val="000F3E60"/>
    <w:rsid w:val="000F586B"/>
    <w:rsid w:val="0010424F"/>
    <w:rsid w:val="00105918"/>
    <w:rsid w:val="00105C1F"/>
    <w:rsid w:val="00106416"/>
    <w:rsid w:val="00107A15"/>
    <w:rsid w:val="001113C1"/>
    <w:rsid w:val="0011194C"/>
    <w:rsid w:val="00115ED6"/>
    <w:rsid w:val="00120291"/>
    <w:rsid w:val="00120562"/>
    <w:rsid w:val="00122A35"/>
    <w:rsid w:val="00126FC3"/>
    <w:rsid w:val="00130482"/>
    <w:rsid w:val="00131382"/>
    <w:rsid w:val="00132F8D"/>
    <w:rsid w:val="00133525"/>
    <w:rsid w:val="00134A1C"/>
    <w:rsid w:val="00135807"/>
    <w:rsid w:val="00137318"/>
    <w:rsid w:val="00137494"/>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75342"/>
    <w:rsid w:val="00184230"/>
    <w:rsid w:val="001925D5"/>
    <w:rsid w:val="00192602"/>
    <w:rsid w:val="00195DD0"/>
    <w:rsid w:val="001967C3"/>
    <w:rsid w:val="00196A4B"/>
    <w:rsid w:val="001A3C4C"/>
    <w:rsid w:val="001A4C42"/>
    <w:rsid w:val="001A4D4D"/>
    <w:rsid w:val="001A4DED"/>
    <w:rsid w:val="001A7420"/>
    <w:rsid w:val="001B0DC6"/>
    <w:rsid w:val="001B0EFC"/>
    <w:rsid w:val="001B309C"/>
    <w:rsid w:val="001B6637"/>
    <w:rsid w:val="001B6752"/>
    <w:rsid w:val="001B73F1"/>
    <w:rsid w:val="001C21C3"/>
    <w:rsid w:val="001C2625"/>
    <w:rsid w:val="001C414D"/>
    <w:rsid w:val="001C60B7"/>
    <w:rsid w:val="001C7AE5"/>
    <w:rsid w:val="001D02C2"/>
    <w:rsid w:val="001D06A2"/>
    <w:rsid w:val="001D259B"/>
    <w:rsid w:val="001D40B3"/>
    <w:rsid w:val="001E0AF0"/>
    <w:rsid w:val="001E2C78"/>
    <w:rsid w:val="001E3198"/>
    <w:rsid w:val="001E6A97"/>
    <w:rsid w:val="001F0C1D"/>
    <w:rsid w:val="001F1132"/>
    <w:rsid w:val="001F168B"/>
    <w:rsid w:val="0020032A"/>
    <w:rsid w:val="00203465"/>
    <w:rsid w:val="00206F7E"/>
    <w:rsid w:val="00210556"/>
    <w:rsid w:val="002119C8"/>
    <w:rsid w:val="0022123F"/>
    <w:rsid w:val="0022177F"/>
    <w:rsid w:val="0022364B"/>
    <w:rsid w:val="00223F3B"/>
    <w:rsid w:val="002347A2"/>
    <w:rsid w:val="00235259"/>
    <w:rsid w:val="00236269"/>
    <w:rsid w:val="00237B2E"/>
    <w:rsid w:val="00240478"/>
    <w:rsid w:val="002409BD"/>
    <w:rsid w:val="00243740"/>
    <w:rsid w:val="002441C6"/>
    <w:rsid w:val="002513F2"/>
    <w:rsid w:val="00261D36"/>
    <w:rsid w:val="00261F88"/>
    <w:rsid w:val="00263815"/>
    <w:rsid w:val="002669B2"/>
    <w:rsid w:val="002675F0"/>
    <w:rsid w:val="00270524"/>
    <w:rsid w:val="002738A6"/>
    <w:rsid w:val="00273B5E"/>
    <w:rsid w:val="00273ED1"/>
    <w:rsid w:val="00286FF1"/>
    <w:rsid w:val="002875F2"/>
    <w:rsid w:val="00294073"/>
    <w:rsid w:val="00294FB0"/>
    <w:rsid w:val="002A5095"/>
    <w:rsid w:val="002A5CB5"/>
    <w:rsid w:val="002B01A2"/>
    <w:rsid w:val="002B616C"/>
    <w:rsid w:val="002B6339"/>
    <w:rsid w:val="002C1A98"/>
    <w:rsid w:val="002C3D50"/>
    <w:rsid w:val="002C46DF"/>
    <w:rsid w:val="002D1C45"/>
    <w:rsid w:val="002D7F3B"/>
    <w:rsid w:val="002E00EE"/>
    <w:rsid w:val="002E02D4"/>
    <w:rsid w:val="002E1FC3"/>
    <w:rsid w:val="002E25CC"/>
    <w:rsid w:val="002E3CFA"/>
    <w:rsid w:val="002E6277"/>
    <w:rsid w:val="002F5A08"/>
    <w:rsid w:val="00300A2E"/>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3A5"/>
    <w:rsid w:val="003627A3"/>
    <w:rsid w:val="00363586"/>
    <w:rsid w:val="00364A30"/>
    <w:rsid w:val="00364D00"/>
    <w:rsid w:val="00364E10"/>
    <w:rsid w:val="003664CF"/>
    <w:rsid w:val="00366FE9"/>
    <w:rsid w:val="003726AE"/>
    <w:rsid w:val="0037271C"/>
    <w:rsid w:val="00375AB1"/>
    <w:rsid w:val="00375BCC"/>
    <w:rsid w:val="003765B8"/>
    <w:rsid w:val="003779D0"/>
    <w:rsid w:val="00377C9A"/>
    <w:rsid w:val="0038074A"/>
    <w:rsid w:val="00381693"/>
    <w:rsid w:val="00381919"/>
    <w:rsid w:val="00383E4D"/>
    <w:rsid w:val="0038518A"/>
    <w:rsid w:val="00386125"/>
    <w:rsid w:val="0039018D"/>
    <w:rsid w:val="00390C17"/>
    <w:rsid w:val="00390F30"/>
    <w:rsid w:val="00391095"/>
    <w:rsid w:val="00392DDA"/>
    <w:rsid w:val="00397F67"/>
    <w:rsid w:val="003A4481"/>
    <w:rsid w:val="003A4C54"/>
    <w:rsid w:val="003A6162"/>
    <w:rsid w:val="003B28BE"/>
    <w:rsid w:val="003B7C05"/>
    <w:rsid w:val="003C0A54"/>
    <w:rsid w:val="003C2DE1"/>
    <w:rsid w:val="003C3971"/>
    <w:rsid w:val="003C503E"/>
    <w:rsid w:val="003C7BF5"/>
    <w:rsid w:val="003D2870"/>
    <w:rsid w:val="003D3139"/>
    <w:rsid w:val="003D497C"/>
    <w:rsid w:val="003E1964"/>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09C4"/>
    <w:rsid w:val="00431BEA"/>
    <w:rsid w:val="004345EC"/>
    <w:rsid w:val="004347B2"/>
    <w:rsid w:val="00434BDA"/>
    <w:rsid w:val="00436615"/>
    <w:rsid w:val="0044236C"/>
    <w:rsid w:val="00445C24"/>
    <w:rsid w:val="00450A1B"/>
    <w:rsid w:val="00452E42"/>
    <w:rsid w:val="00455A44"/>
    <w:rsid w:val="00456C16"/>
    <w:rsid w:val="0045732C"/>
    <w:rsid w:val="0046064C"/>
    <w:rsid w:val="00464986"/>
    <w:rsid w:val="00465515"/>
    <w:rsid w:val="00466361"/>
    <w:rsid w:val="00467252"/>
    <w:rsid w:val="00470562"/>
    <w:rsid w:val="00470AAF"/>
    <w:rsid w:val="00472266"/>
    <w:rsid w:val="00472C65"/>
    <w:rsid w:val="004741DD"/>
    <w:rsid w:val="004755F0"/>
    <w:rsid w:val="00476F2D"/>
    <w:rsid w:val="004776EC"/>
    <w:rsid w:val="00481BE3"/>
    <w:rsid w:val="004825F5"/>
    <w:rsid w:val="00483BAD"/>
    <w:rsid w:val="004927CB"/>
    <w:rsid w:val="00492B84"/>
    <w:rsid w:val="00492C37"/>
    <w:rsid w:val="004957FA"/>
    <w:rsid w:val="00495B46"/>
    <w:rsid w:val="004A29AE"/>
    <w:rsid w:val="004A597A"/>
    <w:rsid w:val="004B17EC"/>
    <w:rsid w:val="004B439F"/>
    <w:rsid w:val="004B703E"/>
    <w:rsid w:val="004C05D4"/>
    <w:rsid w:val="004C1751"/>
    <w:rsid w:val="004C2AC7"/>
    <w:rsid w:val="004C41B1"/>
    <w:rsid w:val="004C50C8"/>
    <w:rsid w:val="004C5F4F"/>
    <w:rsid w:val="004C6938"/>
    <w:rsid w:val="004D1915"/>
    <w:rsid w:val="004D3578"/>
    <w:rsid w:val="004D6044"/>
    <w:rsid w:val="004D61F6"/>
    <w:rsid w:val="004D6DF0"/>
    <w:rsid w:val="004D75A5"/>
    <w:rsid w:val="004D7BE1"/>
    <w:rsid w:val="004E213A"/>
    <w:rsid w:val="004E37BE"/>
    <w:rsid w:val="004E5F8B"/>
    <w:rsid w:val="004E6B3B"/>
    <w:rsid w:val="004F0988"/>
    <w:rsid w:val="004F3340"/>
    <w:rsid w:val="004F7BF5"/>
    <w:rsid w:val="0050502C"/>
    <w:rsid w:val="005101E6"/>
    <w:rsid w:val="00511104"/>
    <w:rsid w:val="00515086"/>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2027"/>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663"/>
    <w:rsid w:val="005B6D33"/>
    <w:rsid w:val="005C28CD"/>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4D34"/>
    <w:rsid w:val="00606877"/>
    <w:rsid w:val="00611DCB"/>
    <w:rsid w:val="00611F47"/>
    <w:rsid w:val="00614FDF"/>
    <w:rsid w:val="00624A3B"/>
    <w:rsid w:val="0062728C"/>
    <w:rsid w:val="00631535"/>
    <w:rsid w:val="006324FA"/>
    <w:rsid w:val="0063416E"/>
    <w:rsid w:val="0063543D"/>
    <w:rsid w:val="00636FB3"/>
    <w:rsid w:val="00643BDB"/>
    <w:rsid w:val="00644EF8"/>
    <w:rsid w:val="0064550A"/>
    <w:rsid w:val="006461C3"/>
    <w:rsid w:val="00647114"/>
    <w:rsid w:val="00656A1B"/>
    <w:rsid w:val="00657810"/>
    <w:rsid w:val="006606DB"/>
    <w:rsid w:val="00670864"/>
    <w:rsid w:val="00677386"/>
    <w:rsid w:val="0068042C"/>
    <w:rsid w:val="00681641"/>
    <w:rsid w:val="00683C4E"/>
    <w:rsid w:val="0068765E"/>
    <w:rsid w:val="00693547"/>
    <w:rsid w:val="006A323F"/>
    <w:rsid w:val="006B2059"/>
    <w:rsid w:val="006B30D0"/>
    <w:rsid w:val="006B4DD5"/>
    <w:rsid w:val="006B5527"/>
    <w:rsid w:val="006C00EC"/>
    <w:rsid w:val="006C199F"/>
    <w:rsid w:val="006C38D8"/>
    <w:rsid w:val="006C3D95"/>
    <w:rsid w:val="006D169A"/>
    <w:rsid w:val="006D2211"/>
    <w:rsid w:val="006D2481"/>
    <w:rsid w:val="006D4108"/>
    <w:rsid w:val="006D6574"/>
    <w:rsid w:val="006E174E"/>
    <w:rsid w:val="006E552B"/>
    <w:rsid w:val="006E5C86"/>
    <w:rsid w:val="006E66AC"/>
    <w:rsid w:val="006E714D"/>
    <w:rsid w:val="006F1C57"/>
    <w:rsid w:val="006F4235"/>
    <w:rsid w:val="00701116"/>
    <w:rsid w:val="00703739"/>
    <w:rsid w:val="00703EAA"/>
    <w:rsid w:val="0070495D"/>
    <w:rsid w:val="00713C44"/>
    <w:rsid w:val="007152E2"/>
    <w:rsid w:val="00722EA3"/>
    <w:rsid w:val="00725D7E"/>
    <w:rsid w:val="00734102"/>
    <w:rsid w:val="00734A5B"/>
    <w:rsid w:val="007373FB"/>
    <w:rsid w:val="0074026F"/>
    <w:rsid w:val="007429F6"/>
    <w:rsid w:val="007430D9"/>
    <w:rsid w:val="007434ED"/>
    <w:rsid w:val="00744E76"/>
    <w:rsid w:val="0074523D"/>
    <w:rsid w:val="00745A32"/>
    <w:rsid w:val="00746E85"/>
    <w:rsid w:val="00746F12"/>
    <w:rsid w:val="00747BDF"/>
    <w:rsid w:val="00754632"/>
    <w:rsid w:val="00755FF3"/>
    <w:rsid w:val="00757310"/>
    <w:rsid w:val="0075756A"/>
    <w:rsid w:val="00757789"/>
    <w:rsid w:val="0075787A"/>
    <w:rsid w:val="00763247"/>
    <w:rsid w:val="00763565"/>
    <w:rsid w:val="00763B35"/>
    <w:rsid w:val="00765ED7"/>
    <w:rsid w:val="00771022"/>
    <w:rsid w:val="00774DA4"/>
    <w:rsid w:val="00775D18"/>
    <w:rsid w:val="00781F0F"/>
    <w:rsid w:val="00783616"/>
    <w:rsid w:val="007836AE"/>
    <w:rsid w:val="007852CA"/>
    <w:rsid w:val="00785DC9"/>
    <w:rsid w:val="00787374"/>
    <w:rsid w:val="0079645E"/>
    <w:rsid w:val="007A247B"/>
    <w:rsid w:val="007A2DD5"/>
    <w:rsid w:val="007A34B7"/>
    <w:rsid w:val="007B0D8C"/>
    <w:rsid w:val="007B5862"/>
    <w:rsid w:val="007B600E"/>
    <w:rsid w:val="007D0213"/>
    <w:rsid w:val="007D0BAA"/>
    <w:rsid w:val="007D41F2"/>
    <w:rsid w:val="007E37D0"/>
    <w:rsid w:val="007F01D7"/>
    <w:rsid w:val="007F04F1"/>
    <w:rsid w:val="007F0F4A"/>
    <w:rsid w:val="007F213F"/>
    <w:rsid w:val="007F462F"/>
    <w:rsid w:val="008028A4"/>
    <w:rsid w:val="0080360D"/>
    <w:rsid w:val="00807427"/>
    <w:rsid w:val="00810BBE"/>
    <w:rsid w:val="00813507"/>
    <w:rsid w:val="00813C74"/>
    <w:rsid w:val="00813C82"/>
    <w:rsid w:val="008210FF"/>
    <w:rsid w:val="00824398"/>
    <w:rsid w:val="0082519A"/>
    <w:rsid w:val="00830747"/>
    <w:rsid w:val="00833C4A"/>
    <w:rsid w:val="00834C90"/>
    <w:rsid w:val="00836D2B"/>
    <w:rsid w:val="00842A6B"/>
    <w:rsid w:val="00847E18"/>
    <w:rsid w:val="008502B6"/>
    <w:rsid w:val="00852D75"/>
    <w:rsid w:val="008549BF"/>
    <w:rsid w:val="00854C90"/>
    <w:rsid w:val="00860D87"/>
    <w:rsid w:val="008622E5"/>
    <w:rsid w:val="008628E1"/>
    <w:rsid w:val="00864FAA"/>
    <w:rsid w:val="0086505D"/>
    <w:rsid w:val="008654C7"/>
    <w:rsid w:val="008666FB"/>
    <w:rsid w:val="0086777B"/>
    <w:rsid w:val="00870489"/>
    <w:rsid w:val="00873944"/>
    <w:rsid w:val="008768CA"/>
    <w:rsid w:val="008821CA"/>
    <w:rsid w:val="00883436"/>
    <w:rsid w:val="00884052"/>
    <w:rsid w:val="00887A4F"/>
    <w:rsid w:val="00893B58"/>
    <w:rsid w:val="00895A55"/>
    <w:rsid w:val="008A451C"/>
    <w:rsid w:val="008A5C62"/>
    <w:rsid w:val="008B381D"/>
    <w:rsid w:val="008C384C"/>
    <w:rsid w:val="008D20E5"/>
    <w:rsid w:val="008D7E20"/>
    <w:rsid w:val="008E2965"/>
    <w:rsid w:val="0090271F"/>
    <w:rsid w:val="00902E23"/>
    <w:rsid w:val="00907D76"/>
    <w:rsid w:val="009114D7"/>
    <w:rsid w:val="0091348E"/>
    <w:rsid w:val="00913F52"/>
    <w:rsid w:val="00914A43"/>
    <w:rsid w:val="00917CCB"/>
    <w:rsid w:val="00923289"/>
    <w:rsid w:val="00924AF9"/>
    <w:rsid w:val="00927458"/>
    <w:rsid w:val="00936829"/>
    <w:rsid w:val="00942CE0"/>
    <w:rsid w:val="00942D8B"/>
    <w:rsid w:val="00942EC2"/>
    <w:rsid w:val="0094324C"/>
    <w:rsid w:val="00943525"/>
    <w:rsid w:val="009524D5"/>
    <w:rsid w:val="00956FC1"/>
    <w:rsid w:val="00963A12"/>
    <w:rsid w:val="00965D27"/>
    <w:rsid w:val="009809D6"/>
    <w:rsid w:val="00987DA8"/>
    <w:rsid w:val="00996128"/>
    <w:rsid w:val="009969C6"/>
    <w:rsid w:val="009A3D75"/>
    <w:rsid w:val="009B4033"/>
    <w:rsid w:val="009B617B"/>
    <w:rsid w:val="009C094F"/>
    <w:rsid w:val="009C6FBC"/>
    <w:rsid w:val="009D0D21"/>
    <w:rsid w:val="009D411E"/>
    <w:rsid w:val="009D4C0C"/>
    <w:rsid w:val="009D6769"/>
    <w:rsid w:val="009E1121"/>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35AB7"/>
    <w:rsid w:val="00A42B9B"/>
    <w:rsid w:val="00A4366F"/>
    <w:rsid w:val="00A44A44"/>
    <w:rsid w:val="00A473DB"/>
    <w:rsid w:val="00A5076B"/>
    <w:rsid w:val="00A53724"/>
    <w:rsid w:val="00A538CA"/>
    <w:rsid w:val="00A53D4E"/>
    <w:rsid w:val="00A557BC"/>
    <w:rsid w:val="00A56066"/>
    <w:rsid w:val="00A56803"/>
    <w:rsid w:val="00A70F7A"/>
    <w:rsid w:val="00A73129"/>
    <w:rsid w:val="00A77586"/>
    <w:rsid w:val="00A81457"/>
    <w:rsid w:val="00A82346"/>
    <w:rsid w:val="00A8462A"/>
    <w:rsid w:val="00A92BA1"/>
    <w:rsid w:val="00AA04B5"/>
    <w:rsid w:val="00AA172F"/>
    <w:rsid w:val="00AA3F05"/>
    <w:rsid w:val="00AA6D61"/>
    <w:rsid w:val="00AB2E83"/>
    <w:rsid w:val="00AB3664"/>
    <w:rsid w:val="00AB3E0B"/>
    <w:rsid w:val="00AB4D25"/>
    <w:rsid w:val="00AB6C6A"/>
    <w:rsid w:val="00AB7096"/>
    <w:rsid w:val="00AC5424"/>
    <w:rsid w:val="00AC6BC6"/>
    <w:rsid w:val="00AD04C7"/>
    <w:rsid w:val="00AD468F"/>
    <w:rsid w:val="00AD49A5"/>
    <w:rsid w:val="00AE427E"/>
    <w:rsid w:val="00AE4D92"/>
    <w:rsid w:val="00AE4E06"/>
    <w:rsid w:val="00AE5F1C"/>
    <w:rsid w:val="00AE65E2"/>
    <w:rsid w:val="00AF19A2"/>
    <w:rsid w:val="00B00C11"/>
    <w:rsid w:val="00B01AE9"/>
    <w:rsid w:val="00B01BF3"/>
    <w:rsid w:val="00B07C1E"/>
    <w:rsid w:val="00B07CD3"/>
    <w:rsid w:val="00B10699"/>
    <w:rsid w:val="00B13646"/>
    <w:rsid w:val="00B15449"/>
    <w:rsid w:val="00B15524"/>
    <w:rsid w:val="00B1569A"/>
    <w:rsid w:val="00B217DF"/>
    <w:rsid w:val="00B228E1"/>
    <w:rsid w:val="00B2454A"/>
    <w:rsid w:val="00B259EC"/>
    <w:rsid w:val="00B25B34"/>
    <w:rsid w:val="00B271C4"/>
    <w:rsid w:val="00B276D9"/>
    <w:rsid w:val="00B335F8"/>
    <w:rsid w:val="00B35168"/>
    <w:rsid w:val="00B40883"/>
    <w:rsid w:val="00B4385A"/>
    <w:rsid w:val="00B43C39"/>
    <w:rsid w:val="00B55968"/>
    <w:rsid w:val="00B55E98"/>
    <w:rsid w:val="00B643F1"/>
    <w:rsid w:val="00B71050"/>
    <w:rsid w:val="00B72657"/>
    <w:rsid w:val="00B72B8D"/>
    <w:rsid w:val="00B746C0"/>
    <w:rsid w:val="00B806AA"/>
    <w:rsid w:val="00B816CB"/>
    <w:rsid w:val="00B838BC"/>
    <w:rsid w:val="00B840FA"/>
    <w:rsid w:val="00B84FF2"/>
    <w:rsid w:val="00B93086"/>
    <w:rsid w:val="00B94545"/>
    <w:rsid w:val="00B95C57"/>
    <w:rsid w:val="00BA19ED"/>
    <w:rsid w:val="00BA2CC3"/>
    <w:rsid w:val="00BA39F1"/>
    <w:rsid w:val="00BA3D8C"/>
    <w:rsid w:val="00BA44BD"/>
    <w:rsid w:val="00BA49E7"/>
    <w:rsid w:val="00BA4B8D"/>
    <w:rsid w:val="00BB0A4B"/>
    <w:rsid w:val="00BB0CB1"/>
    <w:rsid w:val="00BB10E8"/>
    <w:rsid w:val="00BB5839"/>
    <w:rsid w:val="00BC0F7D"/>
    <w:rsid w:val="00BC1F25"/>
    <w:rsid w:val="00BC46D3"/>
    <w:rsid w:val="00BC55CE"/>
    <w:rsid w:val="00BC7409"/>
    <w:rsid w:val="00BD037B"/>
    <w:rsid w:val="00BD7D31"/>
    <w:rsid w:val="00BE2426"/>
    <w:rsid w:val="00BE3255"/>
    <w:rsid w:val="00BE3F68"/>
    <w:rsid w:val="00BE5E70"/>
    <w:rsid w:val="00BE6D0E"/>
    <w:rsid w:val="00BF022C"/>
    <w:rsid w:val="00BF128E"/>
    <w:rsid w:val="00BF1A4F"/>
    <w:rsid w:val="00BF6DD0"/>
    <w:rsid w:val="00C00E3D"/>
    <w:rsid w:val="00C04095"/>
    <w:rsid w:val="00C0608E"/>
    <w:rsid w:val="00C074DD"/>
    <w:rsid w:val="00C1496A"/>
    <w:rsid w:val="00C14E6F"/>
    <w:rsid w:val="00C172DF"/>
    <w:rsid w:val="00C206B9"/>
    <w:rsid w:val="00C20C46"/>
    <w:rsid w:val="00C25E82"/>
    <w:rsid w:val="00C33079"/>
    <w:rsid w:val="00C34CA3"/>
    <w:rsid w:val="00C35A45"/>
    <w:rsid w:val="00C35D25"/>
    <w:rsid w:val="00C418B4"/>
    <w:rsid w:val="00C420FB"/>
    <w:rsid w:val="00C4504C"/>
    <w:rsid w:val="00C45231"/>
    <w:rsid w:val="00C45F87"/>
    <w:rsid w:val="00C47208"/>
    <w:rsid w:val="00C516C3"/>
    <w:rsid w:val="00C53975"/>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05F8"/>
    <w:rsid w:val="00CA1268"/>
    <w:rsid w:val="00CA3D0C"/>
    <w:rsid w:val="00CA78E4"/>
    <w:rsid w:val="00CB28F2"/>
    <w:rsid w:val="00CB2D60"/>
    <w:rsid w:val="00CB7E85"/>
    <w:rsid w:val="00CC25F0"/>
    <w:rsid w:val="00CC26DF"/>
    <w:rsid w:val="00CC3632"/>
    <w:rsid w:val="00CC6209"/>
    <w:rsid w:val="00CC74AE"/>
    <w:rsid w:val="00CD18BD"/>
    <w:rsid w:val="00CD56E1"/>
    <w:rsid w:val="00CE080F"/>
    <w:rsid w:val="00CE2893"/>
    <w:rsid w:val="00CF18D1"/>
    <w:rsid w:val="00CF3504"/>
    <w:rsid w:val="00CF3F2F"/>
    <w:rsid w:val="00CF66CD"/>
    <w:rsid w:val="00CF6D1E"/>
    <w:rsid w:val="00D23FC9"/>
    <w:rsid w:val="00D245C4"/>
    <w:rsid w:val="00D34AE2"/>
    <w:rsid w:val="00D3673B"/>
    <w:rsid w:val="00D36FE5"/>
    <w:rsid w:val="00D405CD"/>
    <w:rsid w:val="00D43946"/>
    <w:rsid w:val="00D4598F"/>
    <w:rsid w:val="00D521DD"/>
    <w:rsid w:val="00D532A9"/>
    <w:rsid w:val="00D55915"/>
    <w:rsid w:val="00D57972"/>
    <w:rsid w:val="00D641AA"/>
    <w:rsid w:val="00D65353"/>
    <w:rsid w:val="00D65E0B"/>
    <w:rsid w:val="00D66272"/>
    <w:rsid w:val="00D675A9"/>
    <w:rsid w:val="00D67D51"/>
    <w:rsid w:val="00D71E77"/>
    <w:rsid w:val="00D738D6"/>
    <w:rsid w:val="00D7392A"/>
    <w:rsid w:val="00D755EB"/>
    <w:rsid w:val="00D76048"/>
    <w:rsid w:val="00D87E00"/>
    <w:rsid w:val="00D91070"/>
    <w:rsid w:val="00D9134D"/>
    <w:rsid w:val="00D939D1"/>
    <w:rsid w:val="00D9483A"/>
    <w:rsid w:val="00D95DD9"/>
    <w:rsid w:val="00DA4878"/>
    <w:rsid w:val="00DA5696"/>
    <w:rsid w:val="00DA6470"/>
    <w:rsid w:val="00DA7A03"/>
    <w:rsid w:val="00DB1818"/>
    <w:rsid w:val="00DB24A0"/>
    <w:rsid w:val="00DB5941"/>
    <w:rsid w:val="00DC105C"/>
    <w:rsid w:val="00DC309B"/>
    <w:rsid w:val="00DC3D1E"/>
    <w:rsid w:val="00DC4DA2"/>
    <w:rsid w:val="00DC5613"/>
    <w:rsid w:val="00DD4C17"/>
    <w:rsid w:val="00DD74A5"/>
    <w:rsid w:val="00DE1192"/>
    <w:rsid w:val="00DE631C"/>
    <w:rsid w:val="00DE6E4A"/>
    <w:rsid w:val="00DE7CB9"/>
    <w:rsid w:val="00DF2B1F"/>
    <w:rsid w:val="00DF3278"/>
    <w:rsid w:val="00DF62CD"/>
    <w:rsid w:val="00DF7D29"/>
    <w:rsid w:val="00E00B8D"/>
    <w:rsid w:val="00E06B1C"/>
    <w:rsid w:val="00E1248A"/>
    <w:rsid w:val="00E1264C"/>
    <w:rsid w:val="00E15A44"/>
    <w:rsid w:val="00E16509"/>
    <w:rsid w:val="00E1751F"/>
    <w:rsid w:val="00E20A81"/>
    <w:rsid w:val="00E21E9D"/>
    <w:rsid w:val="00E236E3"/>
    <w:rsid w:val="00E329BD"/>
    <w:rsid w:val="00E33563"/>
    <w:rsid w:val="00E415EF"/>
    <w:rsid w:val="00E44582"/>
    <w:rsid w:val="00E45494"/>
    <w:rsid w:val="00E4629C"/>
    <w:rsid w:val="00E4642C"/>
    <w:rsid w:val="00E521D3"/>
    <w:rsid w:val="00E56D77"/>
    <w:rsid w:val="00E62818"/>
    <w:rsid w:val="00E62FD4"/>
    <w:rsid w:val="00E65CFF"/>
    <w:rsid w:val="00E67CAD"/>
    <w:rsid w:val="00E70630"/>
    <w:rsid w:val="00E76C88"/>
    <w:rsid w:val="00E77553"/>
    <w:rsid w:val="00E77645"/>
    <w:rsid w:val="00E80D3D"/>
    <w:rsid w:val="00E8217E"/>
    <w:rsid w:val="00E85EA7"/>
    <w:rsid w:val="00E878F6"/>
    <w:rsid w:val="00E91BD8"/>
    <w:rsid w:val="00E94267"/>
    <w:rsid w:val="00E956F4"/>
    <w:rsid w:val="00E96BBD"/>
    <w:rsid w:val="00E97769"/>
    <w:rsid w:val="00EA15B0"/>
    <w:rsid w:val="00EA473B"/>
    <w:rsid w:val="00EA5EA7"/>
    <w:rsid w:val="00EB36A5"/>
    <w:rsid w:val="00EB5A00"/>
    <w:rsid w:val="00EC043F"/>
    <w:rsid w:val="00EC15F0"/>
    <w:rsid w:val="00EC1AB2"/>
    <w:rsid w:val="00EC2AAF"/>
    <w:rsid w:val="00EC4175"/>
    <w:rsid w:val="00EC4A25"/>
    <w:rsid w:val="00ED0931"/>
    <w:rsid w:val="00ED1567"/>
    <w:rsid w:val="00ED1BA9"/>
    <w:rsid w:val="00EE16B8"/>
    <w:rsid w:val="00EE2519"/>
    <w:rsid w:val="00EE2C9A"/>
    <w:rsid w:val="00EE4D43"/>
    <w:rsid w:val="00EF3589"/>
    <w:rsid w:val="00EF3C2E"/>
    <w:rsid w:val="00EF4396"/>
    <w:rsid w:val="00EF46CE"/>
    <w:rsid w:val="00EF5B4E"/>
    <w:rsid w:val="00EF6754"/>
    <w:rsid w:val="00EF7219"/>
    <w:rsid w:val="00F001FA"/>
    <w:rsid w:val="00F0050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778CA"/>
    <w:rsid w:val="00F816E8"/>
    <w:rsid w:val="00F83938"/>
    <w:rsid w:val="00F87152"/>
    <w:rsid w:val="00F9008D"/>
    <w:rsid w:val="00F901A9"/>
    <w:rsid w:val="00F94DB0"/>
    <w:rsid w:val="00F956F1"/>
    <w:rsid w:val="00F96DD6"/>
    <w:rsid w:val="00FA04B5"/>
    <w:rsid w:val="00FA0636"/>
    <w:rsid w:val="00FA1266"/>
    <w:rsid w:val="00FA5BFE"/>
    <w:rsid w:val="00FB0D6F"/>
    <w:rsid w:val="00FB4E63"/>
    <w:rsid w:val="00FC0B4A"/>
    <w:rsid w:val="00FC1192"/>
    <w:rsid w:val="00FC1BF1"/>
    <w:rsid w:val="00FC2305"/>
    <w:rsid w:val="00FC4755"/>
    <w:rsid w:val="00FC5448"/>
    <w:rsid w:val="00FC7570"/>
    <w:rsid w:val="00FC7852"/>
    <w:rsid w:val="00FD0FEF"/>
    <w:rsid w:val="00FD2469"/>
    <w:rsid w:val="00FD3C09"/>
    <w:rsid w:val="00FD6256"/>
    <w:rsid w:val="00FD6276"/>
    <w:rsid w:val="00FE0810"/>
    <w:rsid w:val="00FE29A9"/>
    <w:rsid w:val="00FE4EB6"/>
    <w:rsid w:val="00FE7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4B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A04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A04B5"/>
    <w:pPr>
      <w:pBdr>
        <w:top w:val="none" w:sz="0" w:space="0" w:color="auto"/>
      </w:pBdr>
      <w:spacing w:before="180"/>
      <w:outlineLvl w:val="1"/>
    </w:pPr>
    <w:rPr>
      <w:sz w:val="32"/>
    </w:rPr>
  </w:style>
  <w:style w:type="paragraph" w:styleId="Heading3">
    <w:name w:val="heading 3"/>
    <w:basedOn w:val="Heading2"/>
    <w:next w:val="Normal"/>
    <w:link w:val="Heading3Char"/>
    <w:qFormat/>
    <w:rsid w:val="00FA04B5"/>
    <w:pPr>
      <w:spacing w:before="120"/>
      <w:outlineLvl w:val="2"/>
    </w:pPr>
    <w:rPr>
      <w:sz w:val="28"/>
    </w:rPr>
  </w:style>
  <w:style w:type="paragraph" w:styleId="Heading4">
    <w:name w:val="heading 4"/>
    <w:basedOn w:val="Heading3"/>
    <w:next w:val="Normal"/>
    <w:link w:val="Heading4Char"/>
    <w:qFormat/>
    <w:rsid w:val="00FA04B5"/>
    <w:pPr>
      <w:ind w:left="1418" w:hanging="1418"/>
      <w:outlineLvl w:val="3"/>
    </w:pPr>
    <w:rPr>
      <w:sz w:val="24"/>
    </w:rPr>
  </w:style>
  <w:style w:type="paragraph" w:styleId="Heading5">
    <w:name w:val="heading 5"/>
    <w:basedOn w:val="Heading4"/>
    <w:next w:val="Normal"/>
    <w:link w:val="Heading5Char"/>
    <w:qFormat/>
    <w:rsid w:val="00FA04B5"/>
    <w:pPr>
      <w:ind w:left="1701" w:hanging="1701"/>
      <w:outlineLvl w:val="4"/>
    </w:pPr>
    <w:rPr>
      <w:sz w:val="22"/>
    </w:rPr>
  </w:style>
  <w:style w:type="paragraph" w:styleId="Heading6">
    <w:name w:val="heading 6"/>
    <w:basedOn w:val="H6"/>
    <w:next w:val="Normal"/>
    <w:link w:val="Heading6Char"/>
    <w:qFormat/>
    <w:rsid w:val="00FA04B5"/>
    <w:pPr>
      <w:outlineLvl w:val="5"/>
    </w:pPr>
  </w:style>
  <w:style w:type="paragraph" w:styleId="Heading7">
    <w:name w:val="heading 7"/>
    <w:basedOn w:val="H6"/>
    <w:next w:val="Normal"/>
    <w:link w:val="Heading7Char"/>
    <w:qFormat/>
    <w:rsid w:val="00FA04B5"/>
    <w:pPr>
      <w:outlineLvl w:val="6"/>
    </w:pPr>
  </w:style>
  <w:style w:type="paragraph" w:styleId="Heading8">
    <w:name w:val="heading 8"/>
    <w:basedOn w:val="Heading1"/>
    <w:next w:val="Normal"/>
    <w:link w:val="Heading8Char"/>
    <w:qFormat/>
    <w:rsid w:val="00FA04B5"/>
    <w:pPr>
      <w:ind w:left="0" w:firstLine="0"/>
      <w:outlineLvl w:val="7"/>
    </w:pPr>
  </w:style>
  <w:style w:type="paragraph" w:styleId="Heading9">
    <w:name w:val="heading 9"/>
    <w:basedOn w:val="Heading8"/>
    <w:next w:val="Normal"/>
    <w:link w:val="Heading9Char"/>
    <w:qFormat/>
    <w:rsid w:val="00FA04B5"/>
    <w:pPr>
      <w:outlineLvl w:val="8"/>
    </w:pPr>
  </w:style>
  <w:style w:type="character" w:default="1" w:styleId="DefaultParagraphFont">
    <w:name w:val="Default Paragraph Font"/>
    <w:semiHidden/>
    <w:rsid w:val="00FA04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4B5"/>
  </w:style>
  <w:style w:type="paragraph" w:customStyle="1" w:styleId="H6">
    <w:name w:val="H6"/>
    <w:basedOn w:val="Heading5"/>
    <w:next w:val="Normal"/>
    <w:rsid w:val="00FA04B5"/>
    <w:pPr>
      <w:ind w:left="1985" w:hanging="1985"/>
      <w:outlineLvl w:val="9"/>
    </w:pPr>
    <w:rPr>
      <w:sz w:val="20"/>
    </w:rPr>
  </w:style>
  <w:style w:type="paragraph" w:styleId="TOC9">
    <w:name w:val="toc 9"/>
    <w:basedOn w:val="TOC8"/>
    <w:rsid w:val="00FA04B5"/>
    <w:pPr>
      <w:ind w:left="1418" w:hanging="1418"/>
    </w:pPr>
  </w:style>
  <w:style w:type="paragraph" w:styleId="TOC8">
    <w:name w:val="toc 8"/>
    <w:basedOn w:val="TOC1"/>
    <w:uiPriority w:val="39"/>
    <w:rsid w:val="00FA04B5"/>
    <w:pPr>
      <w:spacing w:before="180"/>
      <w:ind w:left="2693" w:hanging="2693"/>
    </w:pPr>
    <w:rPr>
      <w:b/>
    </w:rPr>
  </w:style>
  <w:style w:type="paragraph" w:styleId="TOC1">
    <w:name w:val="toc 1"/>
    <w:uiPriority w:val="39"/>
    <w:rsid w:val="00FA04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FA04B5"/>
    <w:pPr>
      <w:keepLines/>
      <w:tabs>
        <w:tab w:val="center" w:pos="4536"/>
        <w:tab w:val="right" w:pos="9072"/>
      </w:tabs>
    </w:pPr>
    <w:rPr>
      <w:noProof/>
    </w:rPr>
  </w:style>
  <w:style w:type="character" w:customStyle="1" w:styleId="ZGSM">
    <w:name w:val="ZGSM"/>
    <w:rsid w:val="00FA04B5"/>
  </w:style>
  <w:style w:type="paragraph" w:styleId="Header">
    <w:name w:val="header"/>
    <w:link w:val="HeaderChar"/>
    <w:rsid w:val="00FA04B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FA04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A04B5"/>
    <w:pPr>
      <w:ind w:left="1701" w:hanging="1701"/>
    </w:pPr>
  </w:style>
  <w:style w:type="paragraph" w:styleId="TOC4">
    <w:name w:val="toc 4"/>
    <w:basedOn w:val="TOC3"/>
    <w:rsid w:val="00FA04B5"/>
    <w:pPr>
      <w:ind w:left="1418" w:hanging="1418"/>
    </w:pPr>
  </w:style>
  <w:style w:type="paragraph" w:styleId="TOC3">
    <w:name w:val="toc 3"/>
    <w:basedOn w:val="TOC2"/>
    <w:uiPriority w:val="39"/>
    <w:rsid w:val="00FA04B5"/>
    <w:pPr>
      <w:ind w:left="1134" w:hanging="1134"/>
    </w:pPr>
  </w:style>
  <w:style w:type="paragraph" w:styleId="TOC2">
    <w:name w:val="toc 2"/>
    <w:basedOn w:val="TOC1"/>
    <w:uiPriority w:val="39"/>
    <w:rsid w:val="00FA04B5"/>
    <w:pPr>
      <w:keepNext w:val="0"/>
      <w:spacing w:before="0"/>
      <w:ind w:left="851" w:hanging="851"/>
    </w:pPr>
    <w:rPr>
      <w:sz w:val="20"/>
    </w:rPr>
  </w:style>
  <w:style w:type="paragraph" w:styleId="Footer">
    <w:name w:val="footer"/>
    <w:basedOn w:val="Header"/>
    <w:link w:val="FooterChar"/>
    <w:rsid w:val="00FA04B5"/>
    <w:pPr>
      <w:jc w:val="center"/>
    </w:pPr>
    <w:rPr>
      <w:i/>
    </w:rPr>
  </w:style>
  <w:style w:type="paragraph" w:customStyle="1" w:styleId="TT">
    <w:name w:val="TT"/>
    <w:basedOn w:val="Heading1"/>
    <w:next w:val="Normal"/>
    <w:rsid w:val="00FA04B5"/>
    <w:pPr>
      <w:outlineLvl w:val="9"/>
    </w:pPr>
  </w:style>
  <w:style w:type="paragraph" w:customStyle="1" w:styleId="NF">
    <w:name w:val="NF"/>
    <w:basedOn w:val="NO"/>
    <w:rsid w:val="00FA04B5"/>
    <w:pPr>
      <w:keepNext/>
      <w:spacing w:after="0"/>
    </w:pPr>
    <w:rPr>
      <w:rFonts w:ascii="Arial" w:hAnsi="Arial"/>
      <w:sz w:val="18"/>
    </w:rPr>
  </w:style>
  <w:style w:type="paragraph" w:customStyle="1" w:styleId="NO">
    <w:name w:val="NO"/>
    <w:basedOn w:val="Normal"/>
    <w:link w:val="NOZchn"/>
    <w:rsid w:val="00FA04B5"/>
    <w:pPr>
      <w:keepLines/>
      <w:ind w:left="1135" w:hanging="851"/>
    </w:pPr>
  </w:style>
  <w:style w:type="paragraph" w:customStyle="1" w:styleId="PL">
    <w:name w:val="PL"/>
    <w:link w:val="PLChar"/>
    <w:rsid w:val="00FA0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A04B5"/>
    <w:pPr>
      <w:jc w:val="right"/>
    </w:pPr>
  </w:style>
  <w:style w:type="paragraph" w:customStyle="1" w:styleId="TAL">
    <w:name w:val="TAL"/>
    <w:basedOn w:val="Normal"/>
    <w:link w:val="TALChar"/>
    <w:rsid w:val="00FA04B5"/>
    <w:pPr>
      <w:keepNext/>
      <w:keepLines/>
      <w:spacing w:after="0"/>
    </w:pPr>
    <w:rPr>
      <w:rFonts w:ascii="Arial" w:hAnsi="Arial"/>
      <w:sz w:val="18"/>
    </w:rPr>
  </w:style>
  <w:style w:type="paragraph" w:customStyle="1" w:styleId="TAH">
    <w:name w:val="TAH"/>
    <w:basedOn w:val="TAC"/>
    <w:link w:val="TAHCar"/>
    <w:rsid w:val="00FA04B5"/>
    <w:rPr>
      <w:b/>
    </w:rPr>
  </w:style>
  <w:style w:type="paragraph" w:customStyle="1" w:styleId="TAC">
    <w:name w:val="TAC"/>
    <w:basedOn w:val="TAL"/>
    <w:link w:val="TACChar"/>
    <w:rsid w:val="00FA04B5"/>
    <w:pPr>
      <w:jc w:val="center"/>
    </w:pPr>
  </w:style>
  <w:style w:type="paragraph" w:customStyle="1" w:styleId="LD">
    <w:name w:val="LD"/>
    <w:rsid w:val="00FA04B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FA04B5"/>
    <w:pPr>
      <w:keepLines/>
      <w:ind w:left="1702" w:hanging="1418"/>
    </w:pPr>
  </w:style>
  <w:style w:type="paragraph" w:customStyle="1" w:styleId="FP">
    <w:name w:val="FP"/>
    <w:basedOn w:val="Normal"/>
    <w:rsid w:val="00FA04B5"/>
    <w:pPr>
      <w:spacing w:after="0"/>
    </w:pPr>
  </w:style>
  <w:style w:type="paragraph" w:customStyle="1" w:styleId="NW">
    <w:name w:val="NW"/>
    <w:basedOn w:val="NO"/>
    <w:rsid w:val="00FA04B5"/>
    <w:pPr>
      <w:spacing w:after="0"/>
    </w:pPr>
  </w:style>
  <w:style w:type="paragraph" w:customStyle="1" w:styleId="EW">
    <w:name w:val="EW"/>
    <w:basedOn w:val="EX"/>
    <w:link w:val="EWChar"/>
    <w:rsid w:val="00FA04B5"/>
    <w:pPr>
      <w:spacing w:after="0"/>
    </w:pPr>
  </w:style>
  <w:style w:type="paragraph" w:customStyle="1" w:styleId="B1">
    <w:name w:val="B1"/>
    <w:basedOn w:val="List"/>
    <w:link w:val="B1Char"/>
    <w:rsid w:val="00FA04B5"/>
  </w:style>
  <w:style w:type="paragraph" w:styleId="TOC6">
    <w:name w:val="toc 6"/>
    <w:basedOn w:val="TOC5"/>
    <w:next w:val="Normal"/>
    <w:rsid w:val="00FA04B5"/>
    <w:pPr>
      <w:ind w:left="1985" w:hanging="1985"/>
    </w:pPr>
  </w:style>
  <w:style w:type="paragraph" w:styleId="TOC7">
    <w:name w:val="toc 7"/>
    <w:basedOn w:val="TOC6"/>
    <w:next w:val="Normal"/>
    <w:rsid w:val="00FA04B5"/>
    <w:pPr>
      <w:ind w:left="2268" w:hanging="2268"/>
    </w:pPr>
  </w:style>
  <w:style w:type="paragraph" w:customStyle="1" w:styleId="EditorsNote">
    <w:name w:val="Editor's Note"/>
    <w:basedOn w:val="NO"/>
    <w:link w:val="EditorsNoteChar"/>
    <w:rsid w:val="00FA04B5"/>
    <w:rPr>
      <w:color w:val="FF0000"/>
    </w:rPr>
  </w:style>
  <w:style w:type="paragraph" w:customStyle="1" w:styleId="TH">
    <w:name w:val="TH"/>
    <w:basedOn w:val="Normal"/>
    <w:link w:val="THChar"/>
    <w:rsid w:val="00FA04B5"/>
    <w:pPr>
      <w:keepNext/>
      <w:keepLines/>
      <w:spacing w:before="60"/>
      <w:jc w:val="center"/>
    </w:pPr>
    <w:rPr>
      <w:rFonts w:ascii="Arial" w:hAnsi="Arial"/>
      <w:b/>
    </w:rPr>
  </w:style>
  <w:style w:type="paragraph" w:customStyle="1" w:styleId="ZA">
    <w:name w:val="ZA"/>
    <w:rsid w:val="00FA04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A04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A04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A04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A04B5"/>
    <w:pPr>
      <w:ind w:left="851" w:hanging="851"/>
    </w:pPr>
  </w:style>
  <w:style w:type="paragraph" w:customStyle="1" w:styleId="ZH">
    <w:name w:val="ZH"/>
    <w:rsid w:val="00FA04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FA04B5"/>
    <w:pPr>
      <w:keepNext w:val="0"/>
      <w:spacing w:before="0" w:after="240"/>
    </w:pPr>
  </w:style>
  <w:style w:type="paragraph" w:customStyle="1" w:styleId="ZG">
    <w:name w:val="ZG"/>
    <w:rsid w:val="00FA04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FA04B5"/>
  </w:style>
  <w:style w:type="paragraph" w:customStyle="1" w:styleId="B3">
    <w:name w:val="B3"/>
    <w:basedOn w:val="List3"/>
    <w:link w:val="B3Car"/>
    <w:rsid w:val="00FA04B5"/>
  </w:style>
  <w:style w:type="paragraph" w:customStyle="1" w:styleId="B4">
    <w:name w:val="B4"/>
    <w:basedOn w:val="List4"/>
    <w:rsid w:val="00FA04B5"/>
  </w:style>
  <w:style w:type="paragraph" w:customStyle="1" w:styleId="B5">
    <w:name w:val="B5"/>
    <w:basedOn w:val="List5"/>
    <w:rsid w:val="00FA04B5"/>
  </w:style>
  <w:style w:type="paragraph" w:customStyle="1" w:styleId="ZTD">
    <w:name w:val="ZTD"/>
    <w:basedOn w:val="ZB"/>
    <w:rsid w:val="00FA04B5"/>
    <w:pPr>
      <w:framePr w:hRule="auto" w:wrap="notBeside" w:y="852"/>
    </w:pPr>
    <w:rPr>
      <w:i w:val="0"/>
      <w:sz w:val="40"/>
    </w:rPr>
  </w:style>
  <w:style w:type="paragraph" w:customStyle="1" w:styleId="ZV">
    <w:name w:val="ZV"/>
    <w:basedOn w:val="ZU"/>
    <w:rsid w:val="00FA04B5"/>
    <w:pPr>
      <w:framePr w:wrap="notBeside" w:y="16161"/>
    </w:pPr>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eastAsia="Times New Roman" w:hAnsi="Segoe UI" w:cs="Segoe UI"/>
      <w:sz w:val="18"/>
      <w:szCs w:val="18"/>
      <w:lang w:val="en-GB" w:eastAsia="en-GB"/>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qFormat/>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qFormat/>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qFormat/>
    <w:rsid w:val="001E6A97"/>
    <w:rPr>
      <w:rFonts w:ascii="Arial" w:eastAsia="Times New Roman" w:hAnsi="Arial"/>
      <w:sz w:val="36"/>
      <w:lang w:val="en-GB" w:eastAsia="en-GB"/>
    </w:rPr>
  </w:style>
  <w:style w:type="character" w:customStyle="1" w:styleId="Heading2Char">
    <w:name w:val="Heading 2 Char"/>
    <w:basedOn w:val="DefaultParagraphFont"/>
    <w:link w:val="Heading2"/>
    <w:qFormat/>
    <w:rsid w:val="001E6A97"/>
    <w:rPr>
      <w:rFonts w:ascii="Arial" w:eastAsia="Times New Roman" w:hAnsi="Arial"/>
      <w:sz w:val="32"/>
      <w:lang w:val="en-GB" w:eastAsia="en-GB"/>
    </w:rPr>
  </w:style>
  <w:style w:type="character" w:customStyle="1" w:styleId="Heading3Char">
    <w:name w:val="Heading 3 Char"/>
    <w:basedOn w:val="DefaultParagraphFont"/>
    <w:link w:val="Heading3"/>
    <w:qFormat/>
    <w:rsid w:val="001E6A97"/>
    <w:rPr>
      <w:rFonts w:ascii="Arial" w:eastAsia="Times New Roman" w:hAnsi="Arial"/>
      <w:sz w:val="28"/>
      <w:lang w:val="en-GB" w:eastAsia="en-GB"/>
    </w:rPr>
  </w:style>
  <w:style w:type="character" w:customStyle="1" w:styleId="Heading4Char">
    <w:name w:val="Heading 4 Char"/>
    <w:basedOn w:val="DefaultParagraphFont"/>
    <w:link w:val="Heading4"/>
    <w:qFormat/>
    <w:rsid w:val="001E6A97"/>
    <w:rPr>
      <w:rFonts w:ascii="Arial" w:eastAsia="Times New Roman" w:hAnsi="Arial"/>
      <w:sz w:val="24"/>
      <w:lang w:val="en-GB" w:eastAsia="en-GB"/>
    </w:rPr>
  </w:style>
  <w:style w:type="character" w:customStyle="1" w:styleId="Heading5Char">
    <w:name w:val="Heading 5 Char"/>
    <w:basedOn w:val="DefaultParagraphFont"/>
    <w:link w:val="Heading5"/>
    <w:qFormat/>
    <w:rsid w:val="001E6A97"/>
    <w:rPr>
      <w:rFonts w:ascii="Arial" w:eastAsia="Times New Roman" w:hAnsi="Arial"/>
      <w:sz w:val="22"/>
      <w:lang w:val="en-GB" w:eastAsia="en-GB"/>
    </w:rPr>
  </w:style>
  <w:style w:type="character" w:customStyle="1" w:styleId="Heading6Char">
    <w:name w:val="Heading 6 Char"/>
    <w:basedOn w:val="DefaultParagraphFont"/>
    <w:link w:val="Heading6"/>
    <w:qFormat/>
    <w:rsid w:val="001E6A97"/>
    <w:rPr>
      <w:rFonts w:ascii="Arial" w:eastAsia="Times New Roman" w:hAnsi="Arial"/>
      <w:lang w:val="en-GB" w:eastAsia="en-GB"/>
    </w:rPr>
  </w:style>
  <w:style w:type="character" w:customStyle="1" w:styleId="Heading7Char">
    <w:name w:val="Heading 7 Char"/>
    <w:basedOn w:val="DefaultParagraphFont"/>
    <w:link w:val="Heading7"/>
    <w:qFormat/>
    <w:rsid w:val="001E6A97"/>
    <w:rPr>
      <w:rFonts w:ascii="Arial" w:eastAsia="Times New Roman" w:hAnsi="Arial"/>
      <w:lang w:val="en-GB" w:eastAsia="en-GB"/>
    </w:rPr>
  </w:style>
  <w:style w:type="character" w:customStyle="1" w:styleId="Heading8Char">
    <w:name w:val="Heading 8 Char"/>
    <w:basedOn w:val="DefaultParagraphFont"/>
    <w:link w:val="Heading8"/>
    <w:qFormat/>
    <w:rsid w:val="001E6A97"/>
    <w:rPr>
      <w:rFonts w:ascii="Arial" w:eastAsia="Times New Roman" w:hAnsi="Arial"/>
      <w:sz w:val="36"/>
      <w:lang w:val="en-GB" w:eastAsia="en-GB"/>
    </w:rPr>
  </w:style>
  <w:style w:type="character" w:customStyle="1" w:styleId="Heading9Char">
    <w:name w:val="Heading 9 Char"/>
    <w:basedOn w:val="DefaultParagraphFont"/>
    <w:link w:val="Heading9"/>
    <w:qFormat/>
    <w:rsid w:val="001E6A97"/>
    <w:rPr>
      <w:rFonts w:ascii="Arial" w:eastAsia="Times New Roman" w:hAnsi="Arial"/>
      <w:sz w:val="36"/>
      <w:lang w:val="en-GB" w:eastAsia="en-GB"/>
    </w:rPr>
  </w:style>
  <w:style w:type="paragraph" w:styleId="Index1">
    <w:name w:val="index 1"/>
    <w:basedOn w:val="Normal"/>
    <w:rsid w:val="00FA04B5"/>
    <w:pPr>
      <w:keepLines/>
      <w:spacing w:after="0"/>
    </w:pPr>
  </w:style>
  <w:style w:type="paragraph" w:styleId="Index2">
    <w:name w:val="index 2"/>
    <w:basedOn w:val="Index1"/>
    <w:rsid w:val="00FA04B5"/>
    <w:pPr>
      <w:ind w:left="284"/>
    </w:pPr>
  </w:style>
  <w:style w:type="paragraph" w:styleId="FootnoteText">
    <w:name w:val="footnote text"/>
    <w:basedOn w:val="Normal"/>
    <w:link w:val="FootnoteTextChar"/>
    <w:rsid w:val="00FA04B5"/>
    <w:pPr>
      <w:keepLines/>
      <w:spacing w:after="0"/>
      <w:ind w:left="454" w:hanging="454"/>
    </w:pPr>
    <w:rPr>
      <w:sz w:val="16"/>
    </w:rPr>
  </w:style>
  <w:style w:type="character" w:customStyle="1" w:styleId="FootnoteTextChar">
    <w:name w:val="Footnote Text Char"/>
    <w:basedOn w:val="DefaultParagraphFont"/>
    <w:link w:val="FootnoteText"/>
    <w:qFormat/>
    <w:rsid w:val="001E6A97"/>
    <w:rPr>
      <w:rFonts w:eastAsia="Times New Roman"/>
      <w:sz w:val="16"/>
      <w:lang w:val="en-GB" w:eastAsia="en-GB"/>
    </w:rPr>
  </w:style>
  <w:style w:type="paragraph" w:styleId="CommentText">
    <w:name w:val="annotation text"/>
    <w:basedOn w:val="Normal"/>
    <w:link w:val="CommentTextChar"/>
    <w:unhideWhenUsed/>
    <w:qFormat/>
    <w:rsid w:val="001E6A97"/>
  </w:style>
  <w:style w:type="character" w:customStyle="1" w:styleId="CommentTextChar">
    <w:name w:val="Comment Text Char"/>
    <w:basedOn w:val="DefaultParagraphFont"/>
    <w:link w:val="CommentText"/>
    <w:qFormat/>
    <w:rsid w:val="001E6A97"/>
    <w:rPr>
      <w:rFonts w:eastAsia="Times New Roman"/>
      <w:lang w:val="en-GB" w:eastAsia="en-GB"/>
    </w:rPr>
  </w:style>
  <w:style w:type="character" w:customStyle="1" w:styleId="HeaderChar">
    <w:name w:val="Header Char"/>
    <w:basedOn w:val="DefaultParagraphFont"/>
    <w:link w:val="Header"/>
    <w:rsid w:val="0068765E"/>
    <w:rPr>
      <w:rFonts w:ascii="Arial" w:eastAsia="Times New Roman" w:hAnsi="Arial"/>
      <w:b/>
      <w:noProof/>
      <w:sz w:val="18"/>
      <w:lang w:val="en-GB" w:eastAsia="en-GB"/>
    </w:rPr>
  </w:style>
  <w:style w:type="character" w:customStyle="1" w:styleId="FooterChar">
    <w:name w:val="Footer Char"/>
    <w:basedOn w:val="DefaultParagraphFont"/>
    <w:link w:val="Footer"/>
    <w:qFormat/>
    <w:rsid w:val="001E6A97"/>
    <w:rPr>
      <w:rFonts w:ascii="Arial" w:eastAsia="Times New Roman" w:hAnsi="Arial"/>
      <w:b/>
      <w:i/>
      <w:noProof/>
      <w:sz w:val="18"/>
      <w:lang w:val="en-GB" w:eastAsia="en-GB"/>
    </w:rPr>
  </w:style>
  <w:style w:type="paragraph" w:styleId="List">
    <w:name w:val="List"/>
    <w:basedOn w:val="Normal"/>
    <w:rsid w:val="00FA04B5"/>
    <w:pPr>
      <w:ind w:left="568" w:hanging="284"/>
    </w:pPr>
  </w:style>
  <w:style w:type="paragraph" w:styleId="ListBullet">
    <w:name w:val="List Bullet"/>
    <w:basedOn w:val="List"/>
    <w:rsid w:val="00FA04B5"/>
  </w:style>
  <w:style w:type="paragraph" w:styleId="ListNumber">
    <w:name w:val="List Number"/>
    <w:basedOn w:val="List"/>
    <w:rsid w:val="00FA04B5"/>
  </w:style>
  <w:style w:type="paragraph" w:styleId="List2">
    <w:name w:val="List 2"/>
    <w:basedOn w:val="List"/>
    <w:rsid w:val="00FA04B5"/>
    <w:pPr>
      <w:ind w:left="851"/>
    </w:pPr>
  </w:style>
  <w:style w:type="paragraph" w:styleId="List3">
    <w:name w:val="List 3"/>
    <w:basedOn w:val="List2"/>
    <w:rsid w:val="00FA04B5"/>
    <w:pPr>
      <w:ind w:left="1135"/>
    </w:pPr>
  </w:style>
  <w:style w:type="paragraph" w:styleId="List4">
    <w:name w:val="List 4"/>
    <w:basedOn w:val="List3"/>
    <w:rsid w:val="00FA04B5"/>
    <w:pPr>
      <w:ind w:left="1418"/>
    </w:pPr>
  </w:style>
  <w:style w:type="paragraph" w:styleId="List5">
    <w:name w:val="List 5"/>
    <w:basedOn w:val="List4"/>
    <w:rsid w:val="00FA04B5"/>
    <w:pPr>
      <w:ind w:left="1702"/>
    </w:pPr>
  </w:style>
  <w:style w:type="paragraph" w:styleId="ListBullet2">
    <w:name w:val="List Bullet 2"/>
    <w:basedOn w:val="ListBullet"/>
    <w:rsid w:val="00FA04B5"/>
    <w:pPr>
      <w:ind w:left="851"/>
    </w:pPr>
  </w:style>
  <w:style w:type="paragraph" w:styleId="ListBullet3">
    <w:name w:val="List Bullet 3"/>
    <w:basedOn w:val="ListBullet2"/>
    <w:rsid w:val="00FA04B5"/>
    <w:pPr>
      <w:ind w:left="1135"/>
    </w:pPr>
  </w:style>
  <w:style w:type="paragraph" w:styleId="ListBullet4">
    <w:name w:val="List Bullet 4"/>
    <w:basedOn w:val="ListBullet3"/>
    <w:rsid w:val="00FA04B5"/>
    <w:pPr>
      <w:ind w:left="1418"/>
    </w:pPr>
  </w:style>
  <w:style w:type="paragraph" w:styleId="ListBullet5">
    <w:name w:val="List Bullet 5"/>
    <w:basedOn w:val="ListBullet4"/>
    <w:rsid w:val="00FA04B5"/>
    <w:pPr>
      <w:ind w:left="1702"/>
    </w:pPr>
  </w:style>
  <w:style w:type="paragraph" w:styleId="ListNumber2">
    <w:name w:val="List Number 2"/>
    <w:basedOn w:val="ListNumber"/>
    <w:rsid w:val="00FA04B5"/>
    <w:pPr>
      <w:ind w:left="851"/>
    </w:pPr>
  </w:style>
  <w:style w:type="paragraph" w:styleId="BodyText">
    <w:name w:val="Body Text"/>
    <w:basedOn w:val="Normal"/>
    <w:link w:val="BodyTextChar"/>
    <w:unhideWhenUsed/>
    <w:qFormat/>
    <w:rsid w:val="001E6A97"/>
  </w:style>
  <w:style w:type="character" w:customStyle="1" w:styleId="BodyTextChar">
    <w:name w:val="Body Text Char"/>
    <w:basedOn w:val="DefaultParagraphFont"/>
    <w:link w:val="BodyText"/>
    <w:qFormat/>
    <w:rsid w:val="001E6A97"/>
    <w:rPr>
      <w:rFonts w:eastAsia="Times New Roman"/>
      <w:lang w:val="en-GB" w:eastAsia="en-GB"/>
    </w:rPr>
  </w:style>
  <w:style w:type="paragraph" w:styleId="DocumentMap">
    <w:name w:val="Document Map"/>
    <w:basedOn w:val="Normal"/>
    <w:link w:val="DocumentMapChar"/>
    <w:unhideWhenUsed/>
    <w:qFormat/>
    <w:rsid w:val="001E6A97"/>
    <w:pPr>
      <w:shd w:val="clear" w:color="auto" w:fill="000080"/>
    </w:pPr>
    <w:rPr>
      <w:rFonts w:ascii="Tahoma" w:hAnsi="Tahoma" w:cs="Tahoma"/>
    </w:rPr>
  </w:style>
  <w:style w:type="character" w:customStyle="1" w:styleId="DocumentMapChar">
    <w:name w:val="Document Map Char"/>
    <w:basedOn w:val="DefaultParagraphFont"/>
    <w:link w:val="DocumentMap"/>
    <w:qFormat/>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qFormat/>
    <w:rsid w:val="001E6A97"/>
    <w:rPr>
      <w:b/>
      <w:bCs/>
    </w:rPr>
  </w:style>
  <w:style w:type="character" w:customStyle="1" w:styleId="CommentSubjectChar">
    <w:name w:val="Comment Subject Char"/>
    <w:basedOn w:val="CommentTextChar"/>
    <w:link w:val="CommentSubject"/>
    <w:qFormat/>
    <w:rsid w:val="001E6A97"/>
    <w:rPr>
      <w:rFonts w:eastAsia="Times New Roman"/>
      <w:b/>
      <w:bCs/>
      <w:lang w:val="en-GB" w:eastAsia="en-GB"/>
    </w:rPr>
  </w:style>
  <w:style w:type="paragraph" w:styleId="Revision">
    <w:name w:val="Revision"/>
    <w:uiPriority w:val="99"/>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Char">
    <w:name w:val="Editor's Note Char"/>
    <w:link w:val="EditorsNote"/>
    <w:qFormat/>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qFormat/>
    <w:locked/>
    <w:rsid w:val="001E6A97"/>
    <w:rPr>
      <w:rFonts w:eastAsia="Times New Roman"/>
      <w:lang w:val="en-GB" w:eastAsia="en-GB"/>
    </w:rPr>
  </w:style>
  <w:style w:type="character" w:styleId="FootnoteReference">
    <w:name w:val="footnote reference"/>
    <w:basedOn w:val="DefaultParagraphFont"/>
    <w:rsid w:val="00FA04B5"/>
    <w:rPr>
      <w:b/>
      <w:position w:val="6"/>
      <w:sz w:val="16"/>
    </w:rPr>
  </w:style>
  <w:style w:type="character" w:styleId="CommentReference">
    <w:name w:val="annotation reference"/>
    <w:unhideWhenUsed/>
    <w:qFormat/>
    <w:rsid w:val="001E6A97"/>
    <w:rPr>
      <w:sz w:val="16"/>
    </w:rPr>
  </w:style>
  <w:style w:type="character" w:customStyle="1" w:styleId="UnresolvedMention1">
    <w:name w:val="Unresolved Mention1"/>
    <w:uiPriority w:val="99"/>
    <w:semiHidden/>
    <w:qFormat/>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qFormat/>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1925D5"/>
    <w:pPr>
      <w:spacing w:after="120" w:line="480" w:lineRule="auto"/>
    </w:pPr>
  </w:style>
  <w:style w:type="character" w:customStyle="1" w:styleId="BodyText2Char">
    <w:name w:val="Body Text 2 Char"/>
    <w:basedOn w:val="DefaultParagraphFont"/>
    <w:link w:val="BodyText2"/>
    <w:qFormat/>
    <w:rsid w:val="001925D5"/>
    <w:rPr>
      <w:rFonts w:eastAsia="Times New Roman"/>
      <w:lang w:val="en-GB" w:eastAsia="en-GB"/>
    </w:rPr>
  </w:style>
  <w:style w:type="paragraph" w:styleId="BodyText3">
    <w:name w:val="Body Text 3"/>
    <w:basedOn w:val="Normal"/>
    <w:link w:val="BodyText3Char"/>
    <w:qFormat/>
    <w:rsid w:val="001925D5"/>
    <w:pPr>
      <w:spacing w:after="120"/>
    </w:pPr>
    <w:rPr>
      <w:sz w:val="16"/>
      <w:szCs w:val="16"/>
    </w:rPr>
  </w:style>
  <w:style w:type="character" w:customStyle="1" w:styleId="BodyText3Char">
    <w:name w:val="Body Text 3 Char"/>
    <w:basedOn w:val="DefaultParagraphFont"/>
    <w:link w:val="BodyText3"/>
    <w:qFormat/>
    <w:rsid w:val="001925D5"/>
    <w:rPr>
      <w:rFonts w:eastAsia="Times New Roman"/>
      <w:sz w:val="16"/>
      <w:szCs w:val="16"/>
      <w:lang w:val="en-GB" w:eastAsia="en-GB"/>
    </w:rPr>
  </w:style>
  <w:style w:type="paragraph" w:styleId="BodyTextFirstIndent">
    <w:name w:val="Body Text First Indent"/>
    <w:basedOn w:val="BodyText"/>
    <w:link w:val="BodyTextFirstIndentChar"/>
    <w:qFormat/>
    <w:rsid w:val="001925D5"/>
    <w:pPr>
      <w:ind w:firstLine="360"/>
    </w:pPr>
  </w:style>
  <w:style w:type="character" w:customStyle="1" w:styleId="BodyTextFirstIndentChar">
    <w:name w:val="Body Text First Indent Char"/>
    <w:basedOn w:val="BodyTextChar"/>
    <w:link w:val="BodyTextFirstIndent"/>
    <w:qFormat/>
    <w:rsid w:val="001925D5"/>
    <w:rPr>
      <w:rFonts w:eastAsia="Times New Roman"/>
      <w:lang w:val="en-GB" w:eastAsia="en-GB"/>
    </w:rPr>
  </w:style>
  <w:style w:type="paragraph" w:styleId="BodyTextIndent">
    <w:name w:val="Body Text Indent"/>
    <w:basedOn w:val="Normal"/>
    <w:link w:val="BodyTextIndentChar"/>
    <w:qFormat/>
    <w:rsid w:val="001925D5"/>
    <w:pPr>
      <w:spacing w:after="120"/>
      <w:ind w:left="283"/>
    </w:pPr>
  </w:style>
  <w:style w:type="character" w:customStyle="1" w:styleId="BodyTextIndentChar">
    <w:name w:val="Body Text Indent Char"/>
    <w:basedOn w:val="DefaultParagraphFont"/>
    <w:link w:val="BodyTextIndent"/>
    <w:qFormat/>
    <w:rsid w:val="001925D5"/>
    <w:rPr>
      <w:rFonts w:eastAsia="Times New Roman"/>
      <w:lang w:val="en-GB" w:eastAsia="en-GB"/>
    </w:rPr>
  </w:style>
  <w:style w:type="paragraph" w:styleId="BodyTextFirstIndent2">
    <w:name w:val="Body Text First Indent 2"/>
    <w:basedOn w:val="BodyTextIndent"/>
    <w:link w:val="BodyTextFirstIndent2Char"/>
    <w:qFormat/>
    <w:rsid w:val="001925D5"/>
    <w:pPr>
      <w:spacing w:after="180"/>
      <w:ind w:left="360" w:firstLine="360"/>
    </w:pPr>
  </w:style>
  <w:style w:type="character" w:customStyle="1" w:styleId="BodyTextFirstIndent2Char">
    <w:name w:val="Body Text First Indent 2 Char"/>
    <w:basedOn w:val="BodyTextIndentChar"/>
    <w:link w:val="BodyTextFirstIndent2"/>
    <w:qFormat/>
    <w:rsid w:val="001925D5"/>
    <w:rPr>
      <w:rFonts w:eastAsia="Times New Roman"/>
      <w:lang w:val="en-GB" w:eastAsia="en-GB"/>
    </w:rPr>
  </w:style>
  <w:style w:type="paragraph" w:styleId="BodyTextIndent2">
    <w:name w:val="Body Text Indent 2"/>
    <w:basedOn w:val="Normal"/>
    <w:link w:val="BodyTextIndent2Char"/>
    <w:qFormat/>
    <w:rsid w:val="001925D5"/>
    <w:pPr>
      <w:spacing w:after="120" w:line="480" w:lineRule="auto"/>
      <w:ind w:left="283"/>
    </w:pPr>
  </w:style>
  <w:style w:type="character" w:customStyle="1" w:styleId="BodyTextIndent2Char">
    <w:name w:val="Body Text Indent 2 Char"/>
    <w:basedOn w:val="DefaultParagraphFont"/>
    <w:link w:val="BodyTextIndent2"/>
    <w:qFormat/>
    <w:rsid w:val="001925D5"/>
    <w:rPr>
      <w:rFonts w:eastAsia="Times New Roman"/>
      <w:lang w:val="en-GB" w:eastAsia="en-GB"/>
    </w:rPr>
  </w:style>
  <w:style w:type="paragraph" w:styleId="BodyTextIndent3">
    <w:name w:val="Body Text Indent 3"/>
    <w:basedOn w:val="Normal"/>
    <w:link w:val="BodyTextIndent3Char"/>
    <w:qFormat/>
    <w:rsid w:val="001925D5"/>
    <w:pPr>
      <w:spacing w:after="120"/>
      <w:ind w:left="283"/>
    </w:pPr>
    <w:rPr>
      <w:sz w:val="16"/>
      <w:szCs w:val="16"/>
    </w:rPr>
  </w:style>
  <w:style w:type="character" w:customStyle="1" w:styleId="BodyTextIndent3Char">
    <w:name w:val="Body Text Indent 3 Char"/>
    <w:basedOn w:val="DefaultParagraphFont"/>
    <w:link w:val="BodyTextIndent3"/>
    <w:qFormat/>
    <w:rsid w:val="001925D5"/>
    <w:rPr>
      <w:rFonts w:eastAsia="Times New Roman"/>
      <w:sz w:val="16"/>
      <w:szCs w:val="16"/>
      <w:lang w:val="en-GB" w:eastAsia="en-GB"/>
    </w:rPr>
  </w:style>
  <w:style w:type="paragraph" w:styleId="Caption">
    <w:name w:val="caption"/>
    <w:basedOn w:val="Normal"/>
    <w:next w:val="Normal"/>
    <w:unhideWhenUsed/>
    <w:qFormat/>
    <w:rsid w:val="001925D5"/>
    <w:pPr>
      <w:spacing w:after="200"/>
    </w:pPr>
    <w:rPr>
      <w:i/>
      <w:iCs/>
      <w:color w:val="44546A" w:themeColor="text2"/>
      <w:sz w:val="18"/>
      <w:szCs w:val="18"/>
    </w:rPr>
  </w:style>
  <w:style w:type="paragraph" w:styleId="Closing">
    <w:name w:val="Closing"/>
    <w:basedOn w:val="Normal"/>
    <w:link w:val="ClosingChar"/>
    <w:qFormat/>
    <w:rsid w:val="001925D5"/>
    <w:pPr>
      <w:spacing w:after="0"/>
      <w:ind w:left="4252"/>
    </w:pPr>
  </w:style>
  <w:style w:type="character" w:customStyle="1" w:styleId="ClosingChar">
    <w:name w:val="Closing Char"/>
    <w:basedOn w:val="DefaultParagraphFont"/>
    <w:link w:val="Closing"/>
    <w:qFormat/>
    <w:rsid w:val="001925D5"/>
    <w:rPr>
      <w:rFonts w:eastAsia="Times New Roman"/>
      <w:lang w:val="en-GB" w:eastAsia="en-GB"/>
    </w:rPr>
  </w:style>
  <w:style w:type="paragraph" w:styleId="Date">
    <w:name w:val="Date"/>
    <w:basedOn w:val="Normal"/>
    <w:next w:val="Normal"/>
    <w:link w:val="DateChar"/>
    <w:qFormat/>
    <w:rsid w:val="001925D5"/>
  </w:style>
  <w:style w:type="character" w:customStyle="1" w:styleId="DateChar">
    <w:name w:val="Date Char"/>
    <w:basedOn w:val="DefaultParagraphFont"/>
    <w:link w:val="Date"/>
    <w:qFormat/>
    <w:rsid w:val="001925D5"/>
    <w:rPr>
      <w:rFonts w:eastAsia="Times New Roman"/>
      <w:lang w:val="en-GB" w:eastAsia="en-GB"/>
    </w:rPr>
  </w:style>
  <w:style w:type="paragraph" w:styleId="E-mailSignature">
    <w:name w:val="E-mail Signature"/>
    <w:basedOn w:val="Normal"/>
    <w:link w:val="E-mailSignatureChar"/>
    <w:qFormat/>
    <w:rsid w:val="001925D5"/>
    <w:pPr>
      <w:spacing w:after="0"/>
    </w:pPr>
  </w:style>
  <w:style w:type="character" w:customStyle="1" w:styleId="E-mailSignatureChar">
    <w:name w:val="E-mail Signature Char"/>
    <w:basedOn w:val="DefaultParagraphFont"/>
    <w:link w:val="E-mailSignature"/>
    <w:qFormat/>
    <w:rsid w:val="001925D5"/>
    <w:rPr>
      <w:rFonts w:eastAsia="Times New Roman"/>
      <w:lang w:val="en-GB" w:eastAsia="en-GB"/>
    </w:rPr>
  </w:style>
  <w:style w:type="paragraph" w:styleId="EndnoteText">
    <w:name w:val="endnote text"/>
    <w:basedOn w:val="Normal"/>
    <w:link w:val="EndnoteTextChar"/>
    <w:qFormat/>
    <w:rsid w:val="001925D5"/>
    <w:pPr>
      <w:spacing w:after="0"/>
    </w:pPr>
  </w:style>
  <w:style w:type="character" w:customStyle="1" w:styleId="EndnoteTextChar">
    <w:name w:val="Endnote Text Char"/>
    <w:basedOn w:val="DefaultParagraphFont"/>
    <w:link w:val="EndnoteText"/>
    <w:qFormat/>
    <w:rsid w:val="001925D5"/>
    <w:rPr>
      <w:rFonts w:eastAsia="Times New Roman"/>
      <w:lang w:val="en-GB" w:eastAsia="en-GB"/>
    </w:rPr>
  </w:style>
  <w:style w:type="paragraph" w:styleId="EnvelopeAddress">
    <w:name w:val="envelope address"/>
    <w:basedOn w:val="Normal"/>
    <w:qFormat/>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25D5"/>
    <w:pPr>
      <w:spacing w:after="0"/>
    </w:pPr>
    <w:rPr>
      <w:rFonts w:asciiTheme="majorHAnsi" w:eastAsiaTheme="majorEastAsia" w:hAnsiTheme="majorHAnsi" w:cstheme="majorBidi"/>
    </w:rPr>
  </w:style>
  <w:style w:type="paragraph" w:styleId="HTMLAddress">
    <w:name w:val="HTML Address"/>
    <w:basedOn w:val="Normal"/>
    <w:link w:val="HTMLAddressChar"/>
    <w:qFormat/>
    <w:rsid w:val="001925D5"/>
    <w:pPr>
      <w:spacing w:after="0"/>
    </w:pPr>
    <w:rPr>
      <w:i/>
      <w:iCs/>
    </w:rPr>
  </w:style>
  <w:style w:type="character" w:customStyle="1" w:styleId="HTMLAddressChar">
    <w:name w:val="HTML Address Char"/>
    <w:basedOn w:val="DefaultParagraphFont"/>
    <w:link w:val="HTMLAddress"/>
    <w:qFormat/>
    <w:rsid w:val="001925D5"/>
    <w:rPr>
      <w:rFonts w:eastAsia="Times New Roman"/>
      <w:i/>
      <w:iCs/>
      <w:lang w:val="en-GB" w:eastAsia="en-GB"/>
    </w:rPr>
  </w:style>
  <w:style w:type="paragraph" w:styleId="HTMLPreformatted">
    <w:name w:val="HTML Preformatted"/>
    <w:basedOn w:val="Normal"/>
    <w:link w:val="HTMLPreformattedChar"/>
    <w:qFormat/>
    <w:rsid w:val="001925D5"/>
    <w:pPr>
      <w:spacing w:after="0"/>
    </w:pPr>
    <w:rPr>
      <w:rFonts w:ascii="Consolas" w:hAnsi="Consolas"/>
    </w:rPr>
  </w:style>
  <w:style w:type="character" w:customStyle="1" w:styleId="HTMLPreformattedChar">
    <w:name w:val="HTML Preformatted Char"/>
    <w:basedOn w:val="DefaultParagraphFont"/>
    <w:link w:val="HTMLPreformatted"/>
    <w:qFormat/>
    <w:rsid w:val="001925D5"/>
    <w:rPr>
      <w:rFonts w:ascii="Consolas" w:eastAsia="Times New Roman" w:hAnsi="Consolas"/>
      <w:lang w:val="en-GB" w:eastAsia="en-GB"/>
    </w:rPr>
  </w:style>
  <w:style w:type="paragraph" w:styleId="Index3">
    <w:name w:val="index 3"/>
    <w:basedOn w:val="Normal"/>
    <w:next w:val="Normal"/>
    <w:qFormat/>
    <w:rsid w:val="001925D5"/>
    <w:pPr>
      <w:spacing w:after="0"/>
      <w:ind w:left="600" w:hanging="200"/>
    </w:pPr>
  </w:style>
  <w:style w:type="paragraph" w:styleId="Index4">
    <w:name w:val="index 4"/>
    <w:basedOn w:val="Normal"/>
    <w:next w:val="Normal"/>
    <w:qFormat/>
    <w:rsid w:val="001925D5"/>
    <w:pPr>
      <w:spacing w:after="0"/>
      <w:ind w:left="800" w:hanging="200"/>
    </w:pPr>
  </w:style>
  <w:style w:type="paragraph" w:styleId="Index5">
    <w:name w:val="index 5"/>
    <w:basedOn w:val="Normal"/>
    <w:next w:val="Normal"/>
    <w:qFormat/>
    <w:rsid w:val="001925D5"/>
    <w:pPr>
      <w:spacing w:after="0"/>
      <w:ind w:left="1000" w:hanging="200"/>
    </w:pPr>
  </w:style>
  <w:style w:type="paragraph" w:styleId="Index6">
    <w:name w:val="index 6"/>
    <w:basedOn w:val="Normal"/>
    <w:next w:val="Normal"/>
    <w:qFormat/>
    <w:rsid w:val="001925D5"/>
    <w:pPr>
      <w:spacing w:after="0"/>
      <w:ind w:left="1200" w:hanging="200"/>
    </w:pPr>
  </w:style>
  <w:style w:type="paragraph" w:styleId="Index7">
    <w:name w:val="index 7"/>
    <w:basedOn w:val="Normal"/>
    <w:next w:val="Normal"/>
    <w:qFormat/>
    <w:rsid w:val="001925D5"/>
    <w:pPr>
      <w:spacing w:after="0"/>
      <w:ind w:left="1400" w:hanging="200"/>
    </w:pPr>
  </w:style>
  <w:style w:type="paragraph" w:styleId="Index8">
    <w:name w:val="index 8"/>
    <w:basedOn w:val="Normal"/>
    <w:next w:val="Normal"/>
    <w:qFormat/>
    <w:rsid w:val="001925D5"/>
    <w:pPr>
      <w:spacing w:after="0"/>
      <w:ind w:left="1600" w:hanging="200"/>
    </w:pPr>
  </w:style>
  <w:style w:type="paragraph" w:styleId="Index9">
    <w:name w:val="index 9"/>
    <w:basedOn w:val="Normal"/>
    <w:next w:val="Normal"/>
    <w:qFormat/>
    <w:rsid w:val="001925D5"/>
    <w:pPr>
      <w:spacing w:after="0"/>
      <w:ind w:left="1800" w:hanging="200"/>
    </w:pPr>
  </w:style>
  <w:style w:type="paragraph" w:styleId="IndexHeading">
    <w:name w:val="index heading"/>
    <w:basedOn w:val="Normal"/>
    <w:next w:val="Index1"/>
    <w:qFormat/>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1925D5"/>
    <w:rPr>
      <w:rFonts w:eastAsia="Times New Roman"/>
      <w:i/>
      <w:iCs/>
      <w:color w:val="4472C4" w:themeColor="accent1"/>
      <w:lang w:val="en-GB" w:eastAsia="en-GB"/>
    </w:rPr>
  </w:style>
  <w:style w:type="paragraph" w:styleId="ListContinue">
    <w:name w:val="List Continue"/>
    <w:basedOn w:val="Normal"/>
    <w:qFormat/>
    <w:rsid w:val="001925D5"/>
    <w:pPr>
      <w:spacing w:after="120"/>
      <w:ind w:left="283"/>
      <w:contextualSpacing/>
    </w:pPr>
  </w:style>
  <w:style w:type="paragraph" w:styleId="ListContinue2">
    <w:name w:val="List Continue 2"/>
    <w:basedOn w:val="Normal"/>
    <w:qFormat/>
    <w:rsid w:val="001925D5"/>
    <w:pPr>
      <w:spacing w:after="120"/>
      <w:ind w:left="566"/>
      <w:contextualSpacing/>
    </w:pPr>
  </w:style>
  <w:style w:type="paragraph" w:styleId="ListContinue3">
    <w:name w:val="List Continue 3"/>
    <w:basedOn w:val="Normal"/>
    <w:qFormat/>
    <w:rsid w:val="001925D5"/>
    <w:pPr>
      <w:spacing w:after="120"/>
      <w:ind w:left="849"/>
      <w:contextualSpacing/>
    </w:pPr>
  </w:style>
  <w:style w:type="paragraph" w:styleId="ListContinue4">
    <w:name w:val="List Continue 4"/>
    <w:basedOn w:val="Normal"/>
    <w:qFormat/>
    <w:rsid w:val="001925D5"/>
    <w:pPr>
      <w:spacing w:after="120"/>
      <w:ind w:left="1132"/>
      <w:contextualSpacing/>
    </w:pPr>
  </w:style>
  <w:style w:type="paragraph" w:styleId="ListContinue5">
    <w:name w:val="List Continue 5"/>
    <w:basedOn w:val="Normal"/>
    <w:qFormat/>
    <w:rsid w:val="001925D5"/>
    <w:pPr>
      <w:spacing w:after="120"/>
      <w:ind w:left="1415"/>
      <w:contextualSpacing/>
    </w:pPr>
  </w:style>
  <w:style w:type="paragraph" w:styleId="ListNumber3">
    <w:name w:val="List Number 3"/>
    <w:basedOn w:val="Normal"/>
    <w:qFormat/>
    <w:rsid w:val="001925D5"/>
    <w:pPr>
      <w:numPr>
        <w:numId w:val="19"/>
      </w:numPr>
      <w:contextualSpacing/>
    </w:pPr>
  </w:style>
  <w:style w:type="paragraph" w:styleId="ListNumber4">
    <w:name w:val="List Number 4"/>
    <w:basedOn w:val="Normal"/>
    <w:qFormat/>
    <w:rsid w:val="001925D5"/>
    <w:pPr>
      <w:numPr>
        <w:numId w:val="20"/>
      </w:numPr>
      <w:contextualSpacing/>
    </w:pPr>
  </w:style>
  <w:style w:type="paragraph" w:styleId="ListNumber5">
    <w:name w:val="List Number 5"/>
    <w:basedOn w:val="Normal"/>
    <w:qFormat/>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qFormat/>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1925D5"/>
    <w:rPr>
      <w:rFonts w:ascii="Consolas" w:eastAsia="Times New Roman" w:hAnsi="Consolas"/>
      <w:lang w:val="en-GB" w:eastAsia="en-GB"/>
    </w:rPr>
  </w:style>
  <w:style w:type="paragraph" w:styleId="MessageHeader">
    <w:name w:val="Message Header"/>
    <w:basedOn w:val="Normal"/>
    <w:link w:val="MessageHeaderChar"/>
    <w:qFormat/>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qFormat/>
    <w:rsid w:val="001925D5"/>
    <w:rPr>
      <w:sz w:val="24"/>
      <w:szCs w:val="24"/>
    </w:rPr>
  </w:style>
  <w:style w:type="paragraph" w:styleId="NormalIndent">
    <w:name w:val="Normal Indent"/>
    <w:basedOn w:val="Normal"/>
    <w:qFormat/>
    <w:rsid w:val="001925D5"/>
    <w:pPr>
      <w:ind w:left="720"/>
    </w:pPr>
  </w:style>
  <w:style w:type="paragraph" w:styleId="NoteHeading">
    <w:name w:val="Note Heading"/>
    <w:basedOn w:val="Normal"/>
    <w:next w:val="Normal"/>
    <w:link w:val="NoteHeadingChar"/>
    <w:qFormat/>
    <w:rsid w:val="001925D5"/>
    <w:pPr>
      <w:spacing w:after="0"/>
    </w:pPr>
  </w:style>
  <w:style w:type="character" w:customStyle="1" w:styleId="NoteHeadingChar">
    <w:name w:val="Note Heading Char"/>
    <w:basedOn w:val="DefaultParagraphFont"/>
    <w:link w:val="NoteHeading"/>
    <w:qFormat/>
    <w:rsid w:val="001925D5"/>
    <w:rPr>
      <w:rFonts w:eastAsia="Times New Roman"/>
      <w:lang w:val="en-GB" w:eastAsia="en-GB"/>
    </w:rPr>
  </w:style>
  <w:style w:type="paragraph" w:styleId="PlainText">
    <w:name w:val="Plain Text"/>
    <w:basedOn w:val="Normal"/>
    <w:link w:val="PlainTextChar"/>
    <w:qFormat/>
    <w:rsid w:val="001925D5"/>
    <w:pPr>
      <w:spacing w:after="0"/>
    </w:pPr>
    <w:rPr>
      <w:rFonts w:ascii="Consolas" w:hAnsi="Consolas"/>
      <w:sz w:val="21"/>
      <w:szCs w:val="21"/>
    </w:rPr>
  </w:style>
  <w:style w:type="character" w:customStyle="1" w:styleId="PlainTextChar">
    <w:name w:val="Plain Text Char"/>
    <w:basedOn w:val="DefaultParagraphFont"/>
    <w:link w:val="PlainText"/>
    <w:qForma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925D5"/>
  </w:style>
  <w:style w:type="character" w:customStyle="1" w:styleId="SalutationChar">
    <w:name w:val="Salutation Char"/>
    <w:basedOn w:val="DefaultParagraphFont"/>
    <w:link w:val="Salutation"/>
    <w:qFormat/>
    <w:rsid w:val="001925D5"/>
    <w:rPr>
      <w:rFonts w:eastAsia="Times New Roman"/>
      <w:lang w:val="en-GB" w:eastAsia="en-GB"/>
    </w:rPr>
  </w:style>
  <w:style w:type="paragraph" w:styleId="Signature">
    <w:name w:val="Signature"/>
    <w:basedOn w:val="Normal"/>
    <w:link w:val="SignatureChar"/>
    <w:qFormat/>
    <w:rsid w:val="001925D5"/>
    <w:pPr>
      <w:spacing w:after="0"/>
      <w:ind w:left="4252"/>
    </w:pPr>
  </w:style>
  <w:style w:type="character" w:customStyle="1" w:styleId="SignatureChar">
    <w:name w:val="Signature Char"/>
    <w:basedOn w:val="DefaultParagraphFont"/>
    <w:link w:val="Signature"/>
    <w:qFormat/>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1925D5"/>
    <w:pPr>
      <w:spacing w:after="0"/>
      <w:ind w:left="200" w:hanging="200"/>
    </w:pPr>
  </w:style>
  <w:style w:type="paragraph" w:styleId="TableofFigures">
    <w:name w:val="table of figures"/>
    <w:basedOn w:val="Normal"/>
    <w:next w:val="Normal"/>
    <w:qFormat/>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link w:val="CRCoverPageZchn"/>
    <w:qFormat/>
    <w:rsid w:val="00FE0810"/>
    <w:pPr>
      <w:spacing w:after="120"/>
    </w:pPr>
    <w:rPr>
      <w:rFonts w:ascii="Arial" w:eastAsiaTheme="minorEastAsia" w:hAnsi="Arial"/>
      <w:lang w:val="en-GB" w:eastAsia="en-US"/>
    </w:rPr>
  </w:style>
  <w:style w:type="paragraph" w:customStyle="1" w:styleId="tdoc-header">
    <w:name w:val="tdoc-header"/>
    <w:qFormat/>
    <w:rsid w:val="00FE0810"/>
    <w:rPr>
      <w:rFonts w:ascii="Arial" w:eastAsiaTheme="minorEastAsia" w:hAnsi="Arial"/>
      <w:sz w:val="24"/>
      <w:lang w:val="en-GB" w:eastAsia="en-US"/>
    </w:rPr>
  </w:style>
  <w:style w:type="character" w:styleId="Emphasis">
    <w:name w:val="Emphasis"/>
    <w:basedOn w:val="DefaultParagraphFont"/>
    <w:uiPriority w:val="20"/>
    <w:qFormat/>
    <w:rsid w:val="00300A2E"/>
    <w:rPr>
      <w:i/>
      <w:iCs/>
    </w:rPr>
  </w:style>
  <w:style w:type="character" w:customStyle="1" w:styleId="PLChar">
    <w:name w:val="PL Char"/>
    <w:link w:val="PL"/>
    <w:qFormat/>
    <w:locked/>
    <w:rsid w:val="00300A2E"/>
    <w:rPr>
      <w:rFonts w:ascii="Courier New" w:eastAsia="Times New Roman" w:hAnsi="Courier New"/>
      <w:noProof/>
      <w:sz w:val="16"/>
      <w:lang w:val="en-GB" w:eastAsia="en-GB"/>
    </w:rPr>
  </w:style>
  <w:style w:type="paragraph" w:customStyle="1" w:styleId="Revision1">
    <w:name w:val="Revision1"/>
    <w:hidden/>
    <w:uiPriority w:val="99"/>
    <w:semiHidden/>
    <w:qFormat/>
    <w:rsid w:val="00300A2E"/>
    <w:rPr>
      <w:rFonts w:eastAsia="SimSun"/>
      <w:lang w:val="en-GB" w:eastAsia="en-US"/>
    </w:rPr>
  </w:style>
  <w:style w:type="paragraph" w:customStyle="1" w:styleId="H2">
    <w:name w:val="H2"/>
    <w:basedOn w:val="Normal"/>
    <w:qFormat/>
    <w:rsid w:val="00300A2E"/>
    <w:pPr>
      <w:keepNext/>
      <w:keepLines/>
      <w:spacing w:before="180"/>
      <w:ind w:left="1134" w:hanging="1134"/>
      <w:outlineLvl w:val="1"/>
    </w:pPr>
    <w:rPr>
      <w:rFonts w:ascii="Arial" w:hAnsi="Arial"/>
      <w:sz w:val="32"/>
      <w:lang w:eastAsia="zh-CN"/>
    </w:rPr>
  </w:style>
  <w:style w:type="paragraph" w:customStyle="1" w:styleId="INDENT1">
    <w:name w:val="INDENT1"/>
    <w:basedOn w:val="Normal"/>
    <w:uiPriority w:val="99"/>
    <w:qFormat/>
    <w:rsid w:val="00300A2E"/>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300A2E"/>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300A2E"/>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300A2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300A2E"/>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00A2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300A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Bibliography1">
    <w:name w:val="Bibliography1"/>
    <w:basedOn w:val="Normal"/>
    <w:next w:val="Normal"/>
    <w:uiPriority w:val="37"/>
    <w:semiHidden/>
    <w:unhideWhenUsed/>
    <w:qFormat/>
    <w:rsid w:val="00300A2E"/>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300A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300A2E"/>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300A2E"/>
    <w:rPr>
      <w:sz w:val="18"/>
      <w:szCs w:val="18"/>
      <w:lang w:val="en-GB" w:eastAsia="en-US"/>
    </w:rPr>
  </w:style>
  <w:style w:type="numbering" w:styleId="1ai">
    <w:name w:val="Outline List 1"/>
    <w:semiHidden/>
    <w:unhideWhenUsed/>
    <w:rsid w:val="003779D0"/>
    <w:pPr>
      <w:numPr>
        <w:numId w:val="25"/>
      </w:numPr>
    </w:pPr>
  </w:style>
  <w:style w:type="character" w:customStyle="1" w:styleId="CRCoverPageZchn">
    <w:name w:val="CR Cover Page Zchn"/>
    <w:link w:val="CRCoverPage"/>
    <w:locked/>
    <w:rsid w:val="003779D0"/>
    <w:rPr>
      <w:rFonts w:ascii="Arial" w:eastAsiaTheme="minorEastAsia" w:hAnsi="Arial"/>
      <w:lang w:val="en-GB" w:eastAsia="en-US"/>
    </w:rPr>
  </w:style>
  <w:style w:type="paragraph" w:customStyle="1" w:styleId="Default">
    <w:name w:val="Default"/>
    <w:rsid w:val="003779D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3779D0"/>
  </w:style>
  <w:style w:type="character" w:customStyle="1" w:styleId="ui-provider">
    <w:name w:val="ui-provider"/>
    <w:basedOn w:val="DefaultParagraphFont"/>
    <w:rsid w:val="003779D0"/>
  </w:style>
  <w:style w:type="character" w:customStyle="1" w:styleId="EXCar">
    <w:name w:val="EX Car"/>
    <w:qFormat/>
    <w:rsid w:val="00050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33787980">
      <w:bodyDiv w:val="1"/>
      <w:marLeft w:val="0"/>
      <w:marRight w:val="0"/>
      <w:marTop w:val="0"/>
      <w:marBottom w:val="0"/>
      <w:divBdr>
        <w:top w:val="none" w:sz="0" w:space="0" w:color="auto"/>
        <w:left w:val="none" w:sz="0" w:space="0" w:color="auto"/>
        <w:bottom w:val="none" w:sz="0" w:space="0" w:color="auto"/>
        <w:right w:val="none" w:sz="0" w:space="0" w:color="auto"/>
      </w:divBdr>
    </w:div>
    <w:div w:id="483930406">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597327603">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47578659">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2347604">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261596436">
      <w:bodyDiv w:val="1"/>
      <w:marLeft w:val="0"/>
      <w:marRight w:val="0"/>
      <w:marTop w:val="0"/>
      <w:marBottom w:val="0"/>
      <w:divBdr>
        <w:top w:val="none" w:sz="0" w:space="0" w:color="auto"/>
        <w:left w:val="none" w:sz="0" w:space="0" w:color="auto"/>
        <w:bottom w:val="none" w:sz="0" w:space="0" w:color="auto"/>
        <w:right w:val="none" w:sz="0" w:space="0" w:color="auto"/>
      </w:divBdr>
    </w:div>
    <w:div w:id="1321544504">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49079141">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8190297">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1386188">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11834848">
      <w:bodyDiv w:val="1"/>
      <w:marLeft w:val="0"/>
      <w:marRight w:val="0"/>
      <w:marTop w:val="0"/>
      <w:marBottom w:val="0"/>
      <w:divBdr>
        <w:top w:val="none" w:sz="0" w:space="0" w:color="auto"/>
        <w:left w:val="none" w:sz="0" w:space="0" w:color="auto"/>
        <w:bottom w:val="none" w:sz="0" w:space="0" w:color="auto"/>
        <w:right w:val="none" w:sz="0" w:space="0" w:color="auto"/>
      </w:divBdr>
    </w:div>
    <w:div w:id="2019311704">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820977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214</Pages>
  <Words>47941</Words>
  <Characters>273265</Characters>
  <Application>Microsoft Office Word</Application>
  <DocSecurity>0</DocSecurity>
  <Lines>2277</Lines>
  <Paragraphs>641</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320565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MCC</cp:lastModifiedBy>
  <cp:revision>29</cp:revision>
  <cp:lastPrinted>2019-02-25T14:05:00Z</cp:lastPrinted>
  <dcterms:created xsi:type="dcterms:W3CDTF">2025-09-26T11:10:00Z</dcterms:created>
  <dcterms:modified xsi:type="dcterms:W3CDTF">2026-01-08T14:38:00Z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