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5B64A4B6"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F001FA">
              <w:t>18.3.0</w:t>
            </w:r>
            <w:bookmarkEnd w:id="2"/>
            <w:r w:rsidR="00083860" w:rsidRPr="00042094">
              <w:t xml:space="preserve"> </w:t>
            </w:r>
            <w:r w:rsidRPr="00042094">
              <w:rPr>
                <w:sz w:val="32"/>
              </w:rPr>
              <w:t>(</w:t>
            </w:r>
            <w:bookmarkStart w:id="3" w:name="issueDate"/>
            <w:r w:rsidR="00F001FA">
              <w:rPr>
                <w:sz w:val="32"/>
              </w:rPr>
              <w:t>2023-12</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w:t>
            </w:r>
            <w:proofErr w:type="spellStart"/>
            <w:r w:rsidRPr="00042094">
              <w:t>ProSe</w:t>
            </w:r>
            <w:proofErr w:type="spellEnd"/>
            <w:r w:rsidRPr="00042094">
              <w:t>)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5766B9C9"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BA44BD">
              <w:rPr>
                <w:noProof/>
                <w:sz w:val="18"/>
              </w:rPr>
              <w:t>3</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6CA63442" w14:textId="7757AE58" w:rsidR="0070495D" w:rsidRDefault="004D3578">
      <w:pPr>
        <w:pStyle w:val="TOC1"/>
        <w:rPr>
          <w:rFonts w:asciiTheme="minorHAnsi" w:eastAsiaTheme="minorEastAsia" w:hAnsiTheme="minorHAnsi" w:cstheme="minorBidi"/>
          <w:noProof/>
          <w:szCs w:val="22"/>
          <w:lang w:eastAsia="en-GB"/>
        </w:rPr>
      </w:pPr>
      <w:r w:rsidRPr="00042094">
        <w:fldChar w:fldCharType="begin" w:fldLock="1"/>
      </w:r>
      <w:r w:rsidRPr="00042094">
        <w:instrText xml:space="preserve"> TOC \o "1-9" </w:instrText>
      </w:r>
      <w:r w:rsidRPr="00042094">
        <w:fldChar w:fldCharType="separate"/>
      </w:r>
      <w:r w:rsidR="0070495D">
        <w:rPr>
          <w:noProof/>
        </w:rPr>
        <w:t>Foreword</w:t>
      </w:r>
      <w:r w:rsidR="0070495D">
        <w:rPr>
          <w:noProof/>
        </w:rPr>
        <w:tab/>
      </w:r>
      <w:r w:rsidR="0070495D">
        <w:rPr>
          <w:noProof/>
        </w:rPr>
        <w:fldChar w:fldCharType="begin" w:fldLock="1"/>
      </w:r>
      <w:r w:rsidR="0070495D">
        <w:rPr>
          <w:noProof/>
        </w:rPr>
        <w:instrText xml:space="preserve"> PAGEREF _Toc155843065 \h </w:instrText>
      </w:r>
      <w:r w:rsidR="0070495D">
        <w:rPr>
          <w:noProof/>
        </w:rPr>
      </w:r>
      <w:r w:rsidR="0070495D">
        <w:rPr>
          <w:noProof/>
        </w:rPr>
        <w:fldChar w:fldCharType="separate"/>
      </w:r>
      <w:r w:rsidR="0070495D">
        <w:rPr>
          <w:noProof/>
        </w:rPr>
        <w:t>4</w:t>
      </w:r>
      <w:r w:rsidR="0070495D">
        <w:rPr>
          <w:noProof/>
        </w:rPr>
        <w:fldChar w:fldCharType="end"/>
      </w:r>
    </w:p>
    <w:p w14:paraId="3F2FCB40" w14:textId="2C60AAC3" w:rsidR="0070495D" w:rsidRDefault="0070495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_Toc155843066 \h </w:instrText>
      </w:r>
      <w:r>
        <w:rPr>
          <w:noProof/>
        </w:rPr>
      </w:r>
      <w:r>
        <w:rPr>
          <w:noProof/>
        </w:rPr>
        <w:fldChar w:fldCharType="separate"/>
      </w:r>
      <w:r>
        <w:rPr>
          <w:noProof/>
        </w:rPr>
        <w:t>6</w:t>
      </w:r>
      <w:r>
        <w:rPr>
          <w:noProof/>
        </w:rPr>
        <w:fldChar w:fldCharType="end"/>
      </w:r>
    </w:p>
    <w:p w14:paraId="27953915" w14:textId="3622A14F" w:rsidR="0070495D" w:rsidRDefault="0070495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_Toc155843067 \h </w:instrText>
      </w:r>
      <w:r>
        <w:rPr>
          <w:noProof/>
        </w:rPr>
      </w:r>
      <w:r>
        <w:rPr>
          <w:noProof/>
        </w:rPr>
        <w:fldChar w:fldCharType="separate"/>
      </w:r>
      <w:r>
        <w:rPr>
          <w:noProof/>
        </w:rPr>
        <w:t>6</w:t>
      </w:r>
      <w:r>
        <w:rPr>
          <w:noProof/>
        </w:rPr>
        <w:fldChar w:fldCharType="end"/>
      </w:r>
    </w:p>
    <w:p w14:paraId="22BBA483" w14:textId="2E9D9451" w:rsidR="0070495D" w:rsidRDefault="0070495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_Toc155843068 \h </w:instrText>
      </w:r>
      <w:r>
        <w:rPr>
          <w:noProof/>
        </w:rPr>
      </w:r>
      <w:r>
        <w:rPr>
          <w:noProof/>
        </w:rPr>
        <w:fldChar w:fldCharType="separate"/>
      </w:r>
      <w:r>
        <w:rPr>
          <w:noProof/>
        </w:rPr>
        <w:t>6</w:t>
      </w:r>
      <w:r>
        <w:rPr>
          <w:noProof/>
        </w:rPr>
        <w:fldChar w:fldCharType="end"/>
      </w:r>
    </w:p>
    <w:p w14:paraId="13A2ECD1" w14:textId="404B1EC3" w:rsidR="0070495D" w:rsidRDefault="0070495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_Toc155843069 \h </w:instrText>
      </w:r>
      <w:r>
        <w:rPr>
          <w:noProof/>
        </w:rPr>
      </w:r>
      <w:r>
        <w:rPr>
          <w:noProof/>
        </w:rPr>
        <w:fldChar w:fldCharType="separate"/>
      </w:r>
      <w:r>
        <w:rPr>
          <w:noProof/>
        </w:rPr>
        <w:t>6</w:t>
      </w:r>
      <w:r>
        <w:rPr>
          <w:noProof/>
        </w:rPr>
        <w:fldChar w:fldCharType="end"/>
      </w:r>
    </w:p>
    <w:p w14:paraId="6C63BC61" w14:textId="0572BB61" w:rsidR="0070495D" w:rsidRDefault="0070495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_Toc155843070 \h </w:instrText>
      </w:r>
      <w:r>
        <w:rPr>
          <w:noProof/>
        </w:rPr>
      </w:r>
      <w:r>
        <w:rPr>
          <w:noProof/>
        </w:rPr>
        <w:fldChar w:fldCharType="separate"/>
      </w:r>
      <w:r>
        <w:rPr>
          <w:noProof/>
        </w:rPr>
        <w:t>7</w:t>
      </w:r>
      <w:r>
        <w:rPr>
          <w:noProof/>
        </w:rPr>
        <w:fldChar w:fldCharType="end"/>
      </w:r>
    </w:p>
    <w:p w14:paraId="493EC6C1" w14:textId="4445C4F9" w:rsidR="0070495D" w:rsidRDefault="0070495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Descriptions of UE policies for 5G ProSe</w:t>
      </w:r>
      <w:r>
        <w:rPr>
          <w:noProof/>
        </w:rPr>
        <w:tab/>
      </w:r>
      <w:r>
        <w:rPr>
          <w:noProof/>
        </w:rPr>
        <w:fldChar w:fldCharType="begin" w:fldLock="1"/>
      </w:r>
      <w:r>
        <w:rPr>
          <w:noProof/>
        </w:rPr>
        <w:instrText xml:space="preserve"> PAGEREF _Toc155843071 \h </w:instrText>
      </w:r>
      <w:r>
        <w:rPr>
          <w:noProof/>
        </w:rPr>
      </w:r>
      <w:r>
        <w:rPr>
          <w:noProof/>
        </w:rPr>
        <w:fldChar w:fldCharType="separate"/>
      </w:r>
      <w:r>
        <w:rPr>
          <w:noProof/>
        </w:rPr>
        <w:t>7</w:t>
      </w:r>
      <w:r>
        <w:rPr>
          <w:noProof/>
        </w:rPr>
        <w:fldChar w:fldCharType="end"/>
      </w:r>
    </w:p>
    <w:p w14:paraId="085BBB26" w14:textId="499B71D4" w:rsidR="0070495D" w:rsidRDefault="0070495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_Toc155843072 \h </w:instrText>
      </w:r>
      <w:r>
        <w:rPr>
          <w:noProof/>
        </w:rPr>
      </w:r>
      <w:r>
        <w:rPr>
          <w:noProof/>
        </w:rPr>
        <w:fldChar w:fldCharType="separate"/>
      </w:r>
      <w:r>
        <w:rPr>
          <w:noProof/>
        </w:rPr>
        <w:t>7</w:t>
      </w:r>
      <w:r>
        <w:rPr>
          <w:noProof/>
        </w:rPr>
        <w:fldChar w:fldCharType="end"/>
      </w:r>
    </w:p>
    <w:p w14:paraId="42275CE6" w14:textId="02DEFD91" w:rsidR="0070495D" w:rsidRDefault="0070495D">
      <w:pPr>
        <w:pStyle w:val="TOC2"/>
        <w:rPr>
          <w:rFonts w:asciiTheme="minorHAnsi" w:eastAsiaTheme="minorEastAsia" w:hAnsiTheme="minorHAnsi" w:cstheme="minorBidi"/>
          <w:noProof/>
          <w:sz w:val="22"/>
          <w:szCs w:val="22"/>
          <w:lang w:eastAsia="en-GB"/>
        </w:rPr>
      </w:pPr>
      <w:r>
        <w:rPr>
          <w:noProof/>
          <w:lang w:eastAsia="zh-CN"/>
        </w:rPr>
        <w:t>4.2</w:t>
      </w:r>
      <w:r>
        <w:rPr>
          <w:rFonts w:asciiTheme="minorHAnsi" w:eastAsiaTheme="minorEastAsia" w:hAnsiTheme="minorHAnsi" w:cstheme="minorBidi"/>
          <w:noProof/>
          <w:sz w:val="22"/>
          <w:szCs w:val="22"/>
          <w:lang w:eastAsia="en-GB"/>
        </w:rPr>
        <w:tab/>
      </w:r>
      <w:r>
        <w:rPr>
          <w:noProof/>
          <w:lang w:eastAsia="zh-CN"/>
        </w:rPr>
        <w:t>UE policies for 5G ProSe direct discovery</w:t>
      </w:r>
      <w:r>
        <w:rPr>
          <w:noProof/>
        </w:rPr>
        <w:tab/>
      </w:r>
      <w:r>
        <w:rPr>
          <w:noProof/>
        </w:rPr>
        <w:fldChar w:fldCharType="begin" w:fldLock="1"/>
      </w:r>
      <w:r>
        <w:rPr>
          <w:noProof/>
        </w:rPr>
        <w:instrText xml:space="preserve"> PAGEREF _Toc155843073 \h </w:instrText>
      </w:r>
      <w:r>
        <w:rPr>
          <w:noProof/>
        </w:rPr>
      </w:r>
      <w:r>
        <w:rPr>
          <w:noProof/>
        </w:rPr>
        <w:fldChar w:fldCharType="separate"/>
      </w:r>
      <w:r>
        <w:rPr>
          <w:noProof/>
        </w:rPr>
        <w:t>7</w:t>
      </w:r>
      <w:r>
        <w:rPr>
          <w:noProof/>
        </w:rPr>
        <w:fldChar w:fldCharType="end"/>
      </w:r>
    </w:p>
    <w:p w14:paraId="7B23B0F4" w14:textId="0D3F4E89" w:rsidR="0070495D" w:rsidRDefault="0070495D">
      <w:pPr>
        <w:pStyle w:val="TOC2"/>
        <w:rPr>
          <w:rFonts w:asciiTheme="minorHAnsi" w:eastAsiaTheme="minorEastAsia" w:hAnsiTheme="minorHAnsi" w:cstheme="minorBidi"/>
          <w:noProof/>
          <w:sz w:val="22"/>
          <w:szCs w:val="22"/>
          <w:lang w:eastAsia="en-GB"/>
        </w:rPr>
      </w:pPr>
      <w:r>
        <w:rPr>
          <w:noProof/>
          <w:lang w:eastAsia="zh-CN"/>
        </w:rPr>
        <w:t>4.3</w:t>
      </w:r>
      <w:r>
        <w:rPr>
          <w:rFonts w:asciiTheme="minorHAnsi" w:eastAsiaTheme="minorEastAsia" w:hAnsiTheme="minorHAnsi" w:cstheme="minorBidi"/>
          <w:noProof/>
          <w:sz w:val="22"/>
          <w:szCs w:val="22"/>
          <w:lang w:eastAsia="en-GB"/>
        </w:rPr>
        <w:tab/>
      </w:r>
      <w:r>
        <w:rPr>
          <w:noProof/>
          <w:lang w:eastAsia="zh-CN"/>
        </w:rPr>
        <w:t>UE policies for 5G ProSe direct communications</w:t>
      </w:r>
      <w:r>
        <w:rPr>
          <w:noProof/>
        </w:rPr>
        <w:tab/>
      </w:r>
      <w:r>
        <w:rPr>
          <w:noProof/>
        </w:rPr>
        <w:fldChar w:fldCharType="begin" w:fldLock="1"/>
      </w:r>
      <w:r>
        <w:rPr>
          <w:noProof/>
        </w:rPr>
        <w:instrText xml:space="preserve"> PAGEREF _Toc155843074 \h </w:instrText>
      </w:r>
      <w:r>
        <w:rPr>
          <w:noProof/>
        </w:rPr>
      </w:r>
      <w:r>
        <w:rPr>
          <w:noProof/>
        </w:rPr>
        <w:fldChar w:fldCharType="separate"/>
      </w:r>
      <w:r>
        <w:rPr>
          <w:noProof/>
        </w:rPr>
        <w:t>7</w:t>
      </w:r>
      <w:r>
        <w:rPr>
          <w:noProof/>
        </w:rPr>
        <w:fldChar w:fldCharType="end"/>
      </w:r>
    </w:p>
    <w:p w14:paraId="234872D5" w14:textId="7CAE2AAC" w:rsidR="0070495D" w:rsidRDefault="0070495D">
      <w:pPr>
        <w:pStyle w:val="TOC2"/>
        <w:rPr>
          <w:rFonts w:asciiTheme="minorHAnsi" w:eastAsiaTheme="minorEastAsia" w:hAnsiTheme="minorHAnsi" w:cstheme="minorBidi"/>
          <w:noProof/>
          <w:sz w:val="22"/>
          <w:szCs w:val="22"/>
          <w:lang w:eastAsia="en-GB"/>
        </w:rPr>
      </w:pPr>
      <w:r>
        <w:rPr>
          <w:noProof/>
          <w:lang w:eastAsia="zh-CN"/>
        </w:rPr>
        <w:t>4.4</w:t>
      </w:r>
      <w:r>
        <w:rPr>
          <w:rFonts w:asciiTheme="minorHAnsi" w:eastAsiaTheme="minorEastAsia" w:hAnsiTheme="minorHAnsi" w:cstheme="minorBidi"/>
          <w:noProof/>
          <w:sz w:val="22"/>
          <w:szCs w:val="22"/>
          <w:lang w:eastAsia="en-GB"/>
        </w:rPr>
        <w:tab/>
      </w:r>
      <w:r>
        <w:rPr>
          <w:noProof/>
          <w:lang w:eastAsia="zh-CN"/>
        </w:rPr>
        <w:t>UE policies for 5G ProSe UE-to-network relay</w:t>
      </w:r>
      <w:r>
        <w:rPr>
          <w:noProof/>
        </w:rPr>
        <w:tab/>
      </w:r>
      <w:r>
        <w:rPr>
          <w:noProof/>
        </w:rPr>
        <w:fldChar w:fldCharType="begin" w:fldLock="1"/>
      </w:r>
      <w:r>
        <w:rPr>
          <w:noProof/>
        </w:rPr>
        <w:instrText xml:space="preserve"> PAGEREF _Toc155843075 \h </w:instrText>
      </w:r>
      <w:r>
        <w:rPr>
          <w:noProof/>
        </w:rPr>
      </w:r>
      <w:r>
        <w:rPr>
          <w:noProof/>
        </w:rPr>
        <w:fldChar w:fldCharType="separate"/>
      </w:r>
      <w:r>
        <w:rPr>
          <w:noProof/>
        </w:rPr>
        <w:t>7</w:t>
      </w:r>
      <w:r>
        <w:rPr>
          <w:noProof/>
        </w:rPr>
        <w:fldChar w:fldCharType="end"/>
      </w:r>
    </w:p>
    <w:p w14:paraId="2D6A2853" w14:textId="4CBBD379" w:rsidR="0070495D" w:rsidRDefault="0070495D">
      <w:pPr>
        <w:pStyle w:val="TOC2"/>
        <w:rPr>
          <w:rFonts w:asciiTheme="minorHAnsi" w:eastAsiaTheme="minorEastAsia" w:hAnsiTheme="minorHAnsi" w:cstheme="minorBidi"/>
          <w:noProof/>
          <w:sz w:val="22"/>
          <w:szCs w:val="22"/>
          <w:lang w:eastAsia="en-GB"/>
        </w:rPr>
      </w:pPr>
      <w:r>
        <w:rPr>
          <w:noProof/>
          <w:lang w:eastAsia="zh-CN"/>
        </w:rPr>
        <w:t>4.5</w:t>
      </w:r>
      <w:r>
        <w:rPr>
          <w:rFonts w:asciiTheme="minorHAnsi" w:eastAsiaTheme="minorEastAsia" w:hAnsiTheme="minorHAnsi" w:cstheme="minorBidi"/>
          <w:noProof/>
          <w:sz w:val="22"/>
          <w:szCs w:val="22"/>
          <w:lang w:eastAsia="en-GB"/>
        </w:rPr>
        <w:tab/>
      </w:r>
      <w:r>
        <w:rPr>
          <w:noProof/>
          <w:lang w:eastAsia="zh-CN"/>
        </w:rPr>
        <w:t>UE policies for 5G ProSe usage information reporting</w:t>
      </w:r>
      <w:r>
        <w:rPr>
          <w:noProof/>
        </w:rPr>
        <w:tab/>
      </w:r>
      <w:r>
        <w:rPr>
          <w:noProof/>
        </w:rPr>
        <w:fldChar w:fldCharType="begin" w:fldLock="1"/>
      </w:r>
      <w:r>
        <w:rPr>
          <w:noProof/>
        </w:rPr>
        <w:instrText xml:space="preserve"> PAGEREF _Toc155843076 \h </w:instrText>
      </w:r>
      <w:r>
        <w:rPr>
          <w:noProof/>
        </w:rPr>
      </w:r>
      <w:r>
        <w:rPr>
          <w:noProof/>
        </w:rPr>
        <w:fldChar w:fldCharType="separate"/>
      </w:r>
      <w:r>
        <w:rPr>
          <w:noProof/>
        </w:rPr>
        <w:t>7</w:t>
      </w:r>
      <w:r>
        <w:rPr>
          <w:noProof/>
        </w:rPr>
        <w:fldChar w:fldCharType="end"/>
      </w:r>
    </w:p>
    <w:p w14:paraId="5C99D4EA" w14:textId="03D0FD64" w:rsidR="0070495D" w:rsidRDefault="0070495D">
      <w:pPr>
        <w:pStyle w:val="TOC2"/>
        <w:rPr>
          <w:rFonts w:asciiTheme="minorHAnsi" w:eastAsiaTheme="minorEastAsia" w:hAnsiTheme="minorHAnsi" w:cstheme="minorBidi"/>
          <w:noProof/>
          <w:sz w:val="22"/>
          <w:szCs w:val="22"/>
          <w:lang w:eastAsia="en-GB"/>
        </w:rPr>
      </w:pPr>
      <w:r>
        <w:rPr>
          <w:noProof/>
          <w:lang w:eastAsia="zh-CN"/>
        </w:rPr>
        <w:t>4.6</w:t>
      </w:r>
      <w:r>
        <w:rPr>
          <w:rFonts w:asciiTheme="minorHAnsi" w:eastAsiaTheme="minorEastAsia" w:hAnsiTheme="minorHAnsi" w:cstheme="minorBidi"/>
          <w:noProof/>
          <w:sz w:val="22"/>
          <w:szCs w:val="22"/>
          <w:lang w:eastAsia="en-GB"/>
        </w:rPr>
        <w:tab/>
      </w:r>
      <w:r>
        <w:rPr>
          <w:noProof/>
          <w:lang w:eastAsia="zh-CN"/>
        </w:rPr>
        <w:t>UE policies for 5G ProSe UE-to-UE relay</w:t>
      </w:r>
      <w:r>
        <w:rPr>
          <w:noProof/>
        </w:rPr>
        <w:tab/>
      </w:r>
      <w:r>
        <w:rPr>
          <w:noProof/>
        </w:rPr>
        <w:fldChar w:fldCharType="begin" w:fldLock="1"/>
      </w:r>
      <w:r>
        <w:rPr>
          <w:noProof/>
        </w:rPr>
        <w:instrText xml:space="preserve"> PAGEREF _Toc155843077 \h </w:instrText>
      </w:r>
      <w:r>
        <w:rPr>
          <w:noProof/>
        </w:rPr>
      </w:r>
      <w:r>
        <w:rPr>
          <w:noProof/>
        </w:rPr>
        <w:fldChar w:fldCharType="separate"/>
      </w:r>
      <w:r>
        <w:rPr>
          <w:noProof/>
        </w:rPr>
        <w:t>8</w:t>
      </w:r>
      <w:r>
        <w:rPr>
          <w:noProof/>
        </w:rPr>
        <w:fldChar w:fldCharType="end"/>
      </w:r>
    </w:p>
    <w:p w14:paraId="1489E9E8" w14:textId="7C395349" w:rsidR="0070495D" w:rsidRDefault="0070495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Encoding of UE policies for 5G ProSe</w:t>
      </w:r>
      <w:r>
        <w:rPr>
          <w:noProof/>
        </w:rPr>
        <w:tab/>
      </w:r>
      <w:r>
        <w:rPr>
          <w:noProof/>
        </w:rPr>
        <w:fldChar w:fldCharType="begin" w:fldLock="1"/>
      </w:r>
      <w:r>
        <w:rPr>
          <w:noProof/>
        </w:rPr>
        <w:instrText xml:space="preserve"> PAGEREF _Toc155843078 \h </w:instrText>
      </w:r>
      <w:r>
        <w:rPr>
          <w:noProof/>
        </w:rPr>
      </w:r>
      <w:r>
        <w:rPr>
          <w:noProof/>
        </w:rPr>
        <w:fldChar w:fldCharType="separate"/>
      </w:r>
      <w:r>
        <w:rPr>
          <w:noProof/>
        </w:rPr>
        <w:t>8</w:t>
      </w:r>
      <w:r>
        <w:rPr>
          <w:noProof/>
        </w:rPr>
        <w:fldChar w:fldCharType="end"/>
      </w:r>
    </w:p>
    <w:p w14:paraId="09DF150B" w14:textId="27DC1652" w:rsidR="0070495D" w:rsidRDefault="0070495D">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_Toc155843079 \h </w:instrText>
      </w:r>
      <w:r>
        <w:rPr>
          <w:noProof/>
        </w:rPr>
      </w:r>
      <w:r>
        <w:rPr>
          <w:noProof/>
        </w:rPr>
        <w:fldChar w:fldCharType="separate"/>
      </w:r>
      <w:r>
        <w:rPr>
          <w:noProof/>
        </w:rPr>
        <w:t>8</w:t>
      </w:r>
      <w:r>
        <w:rPr>
          <w:noProof/>
        </w:rPr>
        <w:fldChar w:fldCharType="end"/>
      </w:r>
    </w:p>
    <w:p w14:paraId="4E36FD78" w14:textId="609CA9CD" w:rsidR="0070495D" w:rsidRDefault="0070495D">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Encoding of 5G ProSe policy UE policy part</w:t>
      </w:r>
      <w:r>
        <w:rPr>
          <w:noProof/>
        </w:rPr>
        <w:tab/>
      </w:r>
      <w:r>
        <w:rPr>
          <w:noProof/>
        </w:rPr>
        <w:fldChar w:fldCharType="begin" w:fldLock="1"/>
      </w:r>
      <w:r>
        <w:rPr>
          <w:noProof/>
        </w:rPr>
        <w:instrText xml:space="preserve"> PAGEREF _Toc155843080 \h </w:instrText>
      </w:r>
      <w:r>
        <w:rPr>
          <w:noProof/>
        </w:rPr>
      </w:r>
      <w:r>
        <w:rPr>
          <w:noProof/>
        </w:rPr>
        <w:fldChar w:fldCharType="separate"/>
      </w:r>
      <w:r>
        <w:rPr>
          <w:noProof/>
        </w:rPr>
        <w:t>8</w:t>
      </w:r>
      <w:r>
        <w:rPr>
          <w:noProof/>
        </w:rPr>
        <w:fldChar w:fldCharType="end"/>
      </w:r>
    </w:p>
    <w:p w14:paraId="2EA6C075" w14:textId="312D0861" w:rsidR="0070495D" w:rsidRDefault="0070495D">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Encoding of UE policies for 5G ProSe direct discovery</w:t>
      </w:r>
      <w:r>
        <w:rPr>
          <w:noProof/>
        </w:rPr>
        <w:tab/>
      </w:r>
      <w:r>
        <w:rPr>
          <w:noProof/>
        </w:rPr>
        <w:fldChar w:fldCharType="begin" w:fldLock="1"/>
      </w:r>
      <w:r>
        <w:rPr>
          <w:noProof/>
        </w:rPr>
        <w:instrText xml:space="preserve"> PAGEREF _Toc155843081 \h </w:instrText>
      </w:r>
      <w:r>
        <w:rPr>
          <w:noProof/>
        </w:rPr>
      </w:r>
      <w:r>
        <w:rPr>
          <w:noProof/>
        </w:rPr>
        <w:fldChar w:fldCharType="separate"/>
      </w:r>
      <w:r>
        <w:rPr>
          <w:noProof/>
        </w:rPr>
        <w:t>10</w:t>
      </w:r>
      <w:r>
        <w:rPr>
          <w:noProof/>
        </w:rPr>
        <w:fldChar w:fldCharType="end"/>
      </w:r>
    </w:p>
    <w:p w14:paraId="4E321681" w14:textId="60824268" w:rsidR="0070495D" w:rsidRDefault="0070495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_Toc155843082 \h </w:instrText>
      </w:r>
      <w:r>
        <w:rPr>
          <w:noProof/>
        </w:rPr>
      </w:r>
      <w:r>
        <w:rPr>
          <w:noProof/>
        </w:rPr>
        <w:fldChar w:fldCharType="separate"/>
      </w:r>
      <w:r>
        <w:rPr>
          <w:noProof/>
        </w:rPr>
        <w:t>10</w:t>
      </w:r>
      <w:r>
        <w:rPr>
          <w:noProof/>
        </w:rPr>
        <w:fldChar w:fldCharType="end"/>
      </w:r>
    </w:p>
    <w:p w14:paraId="72963012" w14:textId="3D8CBACF" w:rsidR="0070495D" w:rsidRDefault="0070495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_Toc155843083 \h </w:instrText>
      </w:r>
      <w:r>
        <w:rPr>
          <w:noProof/>
        </w:rPr>
      </w:r>
      <w:r>
        <w:rPr>
          <w:noProof/>
        </w:rPr>
        <w:fldChar w:fldCharType="separate"/>
      </w:r>
      <w:r>
        <w:rPr>
          <w:noProof/>
        </w:rPr>
        <w:t>11</w:t>
      </w:r>
      <w:r>
        <w:rPr>
          <w:noProof/>
        </w:rPr>
        <w:fldChar w:fldCharType="end"/>
      </w:r>
    </w:p>
    <w:p w14:paraId="06BF213F" w14:textId="02E34F27" w:rsidR="0070495D" w:rsidRDefault="0070495D">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Encoding of UE policies for 5G ProSe direct communications</w:t>
      </w:r>
      <w:r>
        <w:rPr>
          <w:noProof/>
        </w:rPr>
        <w:tab/>
      </w:r>
      <w:r>
        <w:rPr>
          <w:noProof/>
        </w:rPr>
        <w:fldChar w:fldCharType="begin" w:fldLock="1"/>
      </w:r>
      <w:r>
        <w:rPr>
          <w:noProof/>
        </w:rPr>
        <w:instrText xml:space="preserve"> PAGEREF _Toc155843084 \h </w:instrText>
      </w:r>
      <w:r>
        <w:rPr>
          <w:noProof/>
        </w:rPr>
      </w:r>
      <w:r>
        <w:rPr>
          <w:noProof/>
        </w:rPr>
        <w:fldChar w:fldCharType="separate"/>
      </w:r>
      <w:r>
        <w:rPr>
          <w:noProof/>
        </w:rPr>
        <w:t>21</w:t>
      </w:r>
      <w:r>
        <w:rPr>
          <w:noProof/>
        </w:rPr>
        <w:fldChar w:fldCharType="end"/>
      </w:r>
    </w:p>
    <w:p w14:paraId="6D6B275B" w14:textId="2E3DA47C" w:rsidR="0070495D" w:rsidRDefault="0070495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_Toc155843085 \h </w:instrText>
      </w:r>
      <w:r>
        <w:rPr>
          <w:noProof/>
        </w:rPr>
      </w:r>
      <w:r>
        <w:rPr>
          <w:noProof/>
        </w:rPr>
        <w:fldChar w:fldCharType="separate"/>
      </w:r>
      <w:r>
        <w:rPr>
          <w:noProof/>
        </w:rPr>
        <w:t>21</w:t>
      </w:r>
      <w:r>
        <w:rPr>
          <w:noProof/>
        </w:rPr>
        <w:fldChar w:fldCharType="end"/>
      </w:r>
    </w:p>
    <w:p w14:paraId="42D1B41C" w14:textId="1B3FCE98" w:rsidR="0070495D" w:rsidRDefault="0070495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_Toc155843086 \h </w:instrText>
      </w:r>
      <w:r>
        <w:rPr>
          <w:noProof/>
        </w:rPr>
      </w:r>
      <w:r>
        <w:rPr>
          <w:noProof/>
        </w:rPr>
        <w:fldChar w:fldCharType="separate"/>
      </w:r>
      <w:r>
        <w:rPr>
          <w:noProof/>
        </w:rPr>
        <w:t>22</w:t>
      </w:r>
      <w:r>
        <w:rPr>
          <w:noProof/>
        </w:rPr>
        <w:fldChar w:fldCharType="end"/>
      </w:r>
    </w:p>
    <w:p w14:paraId="01F77F4D" w14:textId="50D7562A" w:rsidR="0070495D" w:rsidRDefault="0070495D">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Encoding of UE policies for 5G ProSe UE-to-network relay UE</w:t>
      </w:r>
      <w:r>
        <w:rPr>
          <w:noProof/>
        </w:rPr>
        <w:tab/>
      </w:r>
      <w:r>
        <w:rPr>
          <w:noProof/>
        </w:rPr>
        <w:fldChar w:fldCharType="begin" w:fldLock="1"/>
      </w:r>
      <w:r>
        <w:rPr>
          <w:noProof/>
        </w:rPr>
        <w:instrText xml:space="preserve"> PAGEREF _Toc155843087 \h </w:instrText>
      </w:r>
      <w:r>
        <w:rPr>
          <w:noProof/>
        </w:rPr>
      </w:r>
      <w:r>
        <w:rPr>
          <w:noProof/>
        </w:rPr>
        <w:fldChar w:fldCharType="separate"/>
      </w:r>
      <w:r>
        <w:rPr>
          <w:noProof/>
        </w:rPr>
        <w:t>63</w:t>
      </w:r>
      <w:r>
        <w:rPr>
          <w:noProof/>
        </w:rPr>
        <w:fldChar w:fldCharType="end"/>
      </w:r>
    </w:p>
    <w:p w14:paraId="0EDB5A62" w14:textId="3799DE98" w:rsidR="0070495D" w:rsidRDefault="0070495D">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_Toc155843088 \h </w:instrText>
      </w:r>
      <w:r>
        <w:rPr>
          <w:noProof/>
        </w:rPr>
      </w:r>
      <w:r>
        <w:rPr>
          <w:noProof/>
        </w:rPr>
        <w:fldChar w:fldCharType="separate"/>
      </w:r>
      <w:r>
        <w:rPr>
          <w:noProof/>
        </w:rPr>
        <w:t>63</w:t>
      </w:r>
      <w:r>
        <w:rPr>
          <w:noProof/>
        </w:rPr>
        <w:fldChar w:fldCharType="end"/>
      </w:r>
    </w:p>
    <w:p w14:paraId="102717EE" w14:textId="2191BAF3" w:rsidR="0070495D" w:rsidRDefault="0070495D">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_Toc155843089 \h </w:instrText>
      </w:r>
      <w:r>
        <w:rPr>
          <w:noProof/>
        </w:rPr>
      </w:r>
      <w:r>
        <w:rPr>
          <w:noProof/>
        </w:rPr>
        <w:fldChar w:fldCharType="separate"/>
      </w:r>
      <w:r>
        <w:rPr>
          <w:noProof/>
        </w:rPr>
        <w:t>64</w:t>
      </w:r>
      <w:r>
        <w:rPr>
          <w:noProof/>
        </w:rPr>
        <w:fldChar w:fldCharType="end"/>
      </w:r>
    </w:p>
    <w:p w14:paraId="46CDC407" w14:textId="46D44502" w:rsidR="0070495D" w:rsidRDefault="0070495D">
      <w:pPr>
        <w:pStyle w:val="TOC2"/>
        <w:rPr>
          <w:rFonts w:asciiTheme="minorHAnsi" w:eastAsiaTheme="minorEastAsia" w:hAnsiTheme="minorHAnsi" w:cstheme="minorBidi"/>
          <w:noProof/>
          <w:sz w:val="22"/>
          <w:szCs w:val="22"/>
          <w:lang w:eastAsia="en-GB"/>
        </w:rPr>
      </w:pPr>
      <w:r>
        <w:rPr>
          <w:noProof/>
          <w:lang w:eastAsia="zh-CN"/>
        </w:rPr>
        <w:t>5.6</w:t>
      </w:r>
      <w:r>
        <w:rPr>
          <w:rFonts w:asciiTheme="minorHAnsi" w:eastAsiaTheme="minorEastAsia" w:hAnsiTheme="minorHAnsi" w:cstheme="minorBidi"/>
          <w:noProof/>
          <w:sz w:val="22"/>
          <w:szCs w:val="22"/>
          <w:lang w:eastAsia="en-GB"/>
        </w:rPr>
        <w:tab/>
      </w:r>
      <w:r>
        <w:rPr>
          <w:noProof/>
          <w:lang w:eastAsia="zh-CN"/>
        </w:rPr>
        <w:t>Encoding of UE policies for 5G ProSe remote UE</w:t>
      </w:r>
      <w:r>
        <w:rPr>
          <w:noProof/>
        </w:rPr>
        <w:tab/>
      </w:r>
      <w:r>
        <w:rPr>
          <w:noProof/>
        </w:rPr>
        <w:fldChar w:fldCharType="begin" w:fldLock="1"/>
      </w:r>
      <w:r>
        <w:rPr>
          <w:noProof/>
        </w:rPr>
        <w:instrText xml:space="preserve"> PAGEREF _Toc155843090 \h </w:instrText>
      </w:r>
      <w:r>
        <w:rPr>
          <w:noProof/>
        </w:rPr>
      </w:r>
      <w:r>
        <w:rPr>
          <w:noProof/>
        </w:rPr>
        <w:fldChar w:fldCharType="separate"/>
      </w:r>
      <w:r>
        <w:rPr>
          <w:noProof/>
        </w:rPr>
        <w:t>89</w:t>
      </w:r>
      <w:r>
        <w:rPr>
          <w:noProof/>
        </w:rPr>
        <w:fldChar w:fldCharType="end"/>
      </w:r>
    </w:p>
    <w:p w14:paraId="5EE60DB8" w14:textId="7331AFB8" w:rsidR="0070495D" w:rsidRDefault="0070495D">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_Toc155843091 \h </w:instrText>
      </w:r>
      <w:r>
        <w:rPr>
          <w:noProof/>
        </w:rPr>
      </w:r>
      <w:r>
        <w:rPr>
          <w:noProof/>
        </w:rPr>
        <w:fldChar w:fldCharType="separate"/>
      </w:r>
      <w:r>
        <w:rPr>
          <w:noProof/>
        </w:rPr>
        <w:t>89</w:t>
      </w:r>
      <w:r>
        <w:rPr>
          <w:noProof/>
        </w:rPr>
        <w:fldChar w:fldCharType="end"/>
      </w:r>
    </w:p>
    <w:p w14:paraId="3AA92921" w14:textId="007691A0" w:rsidR="0070495D" w:rsidRDefault="0070495D">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_Toc155843092 \h </w:instrText>
      </w:r>
      <w:r>
        <w:rPr>
          <w:noProof/>
        </w:rPr>
      </w:r>
      <w:r>
        <w:rPr>
          <w:noProof/>
        </w:rPr>
        <w:fldChar w:fldCharType="separate"/>
      </w:r>
      <w:r>
        <w:rPr>
          <w:noProof/>
        </w:rPr>
        <w:t>90</w:t>
      </w:r>
      <w:r>
        <w:rPr>
          <w:noProof/>
        </w:rPr>
        <w:fldChar w:fldCharType="end"/>
      </w:r>
    </w:p>
    <w:p w14:paraId="069BB64D" w14:textId="625786D8" w:rsidR="0070495D" w:rsidRDefault="0070495D">
      <w:pPr>
        <w:pStyle w:val="TOC2"/>
        <w:rPr>
          <w:rFonts w:asciiTheme="minorHAnsi" w:eastAsiaTheme="minorEastAsia" w:hAnsiTheme="minorHAnsi" w:cstheme="minorBidi"/>
          <w:noProof/>
          <w:sz w:val="22"/>
          <w:szCs w:val="22"/>
          <w:lang w:eastAsia="en-GB"/>
        </w:rPr>
      </w:pPr>
      <w:r>
        <w:rPr>
          <w:noProof/>
          <w:lang w:eastAsia="zh-CN"/>
        </w:rPr>
        <w:t>5.7</w:t>
      </w:r>
      <w:r>
        <w:rPr>
          <w:rFonts w:asciiTheme="minorHAnsi" w:eastAsiaTheme="minorEastAsia" w:hAnsiTheme="minorHAnsi" w:cstheme="minorBidi"/>
          <w:noProof/>
          <w:sz w:val="22"/>
          <w:szCs w:val="22"/>
          <w:lang w:eastAsia="en-GB"/>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_Toc155843093 \h </w:instrText>
      </w:r>
      <w:r>
        <w:rPr>
          <w:noProof/>
        </w:rPr>
      </w:r>
      <w:r>
        <w:rPr>
          <w:noProof/>
        </w:rPr>
        <w:fldChar w:fldCharType="separate"/>
      </w:r>
      <w:r>
        <w:rPr>
          <w:noProof/>
        </w:rPr>
        <w:t>110</w:t>
      </w:r>
      <w:r>
        <w:rPr>
          <w:noProof/>
        </w:rPr>
        <w:fldChar w:fldCharType="end"/>
      </w:r>
    </w:p>
    <w:p w14:paraId="1EAD5D40" w14:textId="6E439C8A" w:rsidR="0070495D" w:rsidRDefault="0070495D">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_Toc155843094 \h </w:instrText>
      </w:r>
      <w:r>
        <w:rPr>
          <w:noProof/>
        </w:rPr>
      </w:r>
      <w:r>
        <w:rPr>
          <w:noProof/>
        </w:rPr>
        <w:fldChar w:fldCharType="separate"/>
      </w:r>
      <w:r>
        <w:rPr>
          <w:noProof/>
        </w:rPr>
        <w:t>110</w:t>
      </w:r>
      <w:r>
        <w:rPr>
          <w:noProof/>
        </w:rPr>
        <w:fldChar w:fldCharType="end"/>
      </w:r>
    </w:p>
    <w:p w14:paraId="7BDF1958" w14:textId="357F4676" w:rsidR="0070495D" w:rsidRDefault="0070495D">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_Toc155843095 \h </w:instrText>
      </w:r>
      <w:r>
        <w:rPr>
          <w:noProof/>
        </w:rPr>
      </w:r>
      <w:r>
        <w:rPr>
          <w:noProof/>
        </w:rPr>
        <w:fldChar w:fldCharType="separate"/>
      </w:r>
      <w:r>
        <w:rPr>
          <w:noProof/>
        </w:rPr>
        <w:t>111</w:t>
      </w:r>
      <w:r>
        <w:rPr>
          <w:noProof/>
        </w:rPr>
        <w:fldChar w:fldCharType="end"/>
      </w:r>
    </w:p>
    <w:p w14:paraId="38DC2E8B" w14:textId="52646B53" w:rsidR="0070495D" w:rsidRDefault="0070495D">
      <w:pPr>
        <w:pStyle w:val="TOC2"/>
        <w:rPr>
          <w:rFonts w:asciiTheme="minorHAnsi" w:eastAsiaTheme="minorEastAsia" w:hAnsiTheme="minorHAnsi" w:cstheme="minorBidi"/>
          <w:noProof/>
          <w:sz w:val="22"/>
          <w:szCs w:val="22"/>
          <w:lang w:eastAsia="en-GB"/>
        </w:rPr>
      </w:pPr>
      <w:r>
        <w:rPr>
          <w:noProof/>
          <w:lang w:eastAsia="zh-CN"/>
        </w:rPr>
        <w:t>5.8</w:t>
      </w:r>
      <w:r>
        <w:rPr>
          <w:rFonts w:asciiTheme="minorHAnsi" w:eastAsiaTheme="minorEastAsia" w:hAnsiTheme="minorHAnsi" w:cstheme="minorBidi"/>
          <w:noProof/>
          <w:sz w:val="22"/>
          <w:szCs w:val="22"/>
          <w:lang w:eastAsia="en-GB"/>
        </w:rPr>
        <w:tab/>
      </w:r>
      <w:r>
        <w:rPr>
          <w:noProof/>
          <w:lang w:eastAsia="zh-CN"/>
        </w:rPr>
        <w:t>Encoding of UE policies for 5G ProSe UE-to-UE relay UE</w:t>
      </w:r>
      <w:r>
        <w:rPr>
          <w:noProof/>
        </w:rPr>
        <w:tab/>
      </w:r>
      <w:r>
        <w:rPr>
          <w:noProof/>
        </w:rPr>
        <w:fldChar w:fldCharType="begin" w:fldLock="1"/>
      </w:r>
      <w:r>
        <w:rPr>
          <w:noProof/>
        </w:rPr>
        <w:instrText xml:space="preserve"> PAGEREF _Toc155843096 \h </w:instrText>
      </w:r>
      <w:r>
        <w:rPr>
          <w:noProof/>
        </w:rPr>
      </w:r>
      <w:r>
        <w:rPr>
          <w:noProof/>
        </w:rPr>
        <w:fldChar w:fldCharType="separate"/>
      </w:r>
      <w:r>
        <w:rPr>
          <w:noProof/>
        </w:rPr>
        <w:t>115</w:t>
      </w:r>
      <w:r>
        <w:rPr>
          <w:noProof/>
        </w:rPr>
        <w:fldChar w:fldCharType="end"/>
      </w:r>
    </w:p>
    <w:p w14:paraId="71F261C9" w14:textId="449D640F" w:rsidR="0070495D" w:rsidRDefault="0070495D">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_Toc155843097 \h </w:instrText>
      </w:r>
      <w:r>
        <w:rPr>
          <w:noProof/>
        </w:rPr>
      </w:r>
      <w:r>
        <w:rPr>
          <w:noProof/>
        </w:rPr>
        <w:fldChar w:fldCharType="separate"/>
      </w:r>
      <w:r>
        <w:rPr>
          <w:noProof/>
        </w:rPr>
        <w:t>115</w:t>
      </w:r>
      <w:r>
        <w:rPr>
          <w:noProof/>
        </w:rPr>
        <w:fldChar w:fldCharType="end"/>
      </w:r>
    </w:p>
    <w:p w14:paraId="7A9E4D4F" w14:textId="4B407120" w:rsidR="0070495D" w:rsidRDefault="0070495D">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_Toc155843098 \h </w:instrText>
      </w:r>
      <w:r>
        <w:rPr>
          <w:noProof/>
        </w:rPr>
      </w:r>
      <w:r>
        <w:rPr>
          <w:noProof/>
        </w:rPr>
        <w:fldChar w:fldCharType="separate"/>
      </w:r>
      <w:r>
        <w:rPr>
          <w:noProof/>
        </w:rPr>
        <w:t>116</w:t>
      </w:r>
      <w:r>
        <w:rPr>
          <w:noProof/>
        </w:rPr>
        <w:fldChar w:fldCharType="end"/>
      </w:r>
    </w:p>
    <w:p w14:paraId="2608C21E" w14:textId="1F5019F7" w:rsidR="0070495D" w:rsidRDefault="0070495D">
      <w:pPr>
        <w:pStyle w:val="TOC2"/>
        <w:rPr>
          <w:rFonts w:asciiTheme="minorHAnsi" w:eastAsiaTheme="minorEastAsia" w:hAnsiTheme="minorHAnsi" w:cstheme="minorBidi"/>
          <w:noProof/>
          <w:sz w:val="22"/>
          <w:szCs w:val="22"/>
          <w:lang w:eastAsia="en-GB"/>
        </w:rPr>
      </w:pPr>
      <w:r>
        <w:rPr>
          <w:noProof/>
          <w:lang w:eastAsia="zh-CN"/>
        </w:rPr>
        <w:t>5.9</w:t>
      </w:r>
      <w:r>
        <w:rPr>
          <w:rFonts w:asciiTheme="minorHAnsi" w:eastAsiaTheme="minorEastAsia" w:hAnsiTheme="minorHAnsi" w:cstheme="minorBidi"/>
          <w:noProof/>
          <w:sz w:val="22"/>
          <w:szCs w:val="22"/>
          <w:lang w:eastAsia="en-GB"/>
        </w:rPr>
        <w:tab/>
      </w:r>
      <w:r>
        <w:rPr>
          <w:noProof/>
          <w:lang w:eastAsia="zh-CN"/>
        </w:rPr>
        <w:t>Encoding of UE policies for 5G ProSe end UE</w:t>
      </w:r>
      <w:r>
        <w:rPr>
          <w:noProof/>
        </w:rPr>
        <w:tab/>
      </w:r>
      <w:r>
        <w:rPr>
          <w:noProof/>
        </w:rPr>
        <w:fldChar w:fldCharType="begin" w:fldLock="1"/>
      </w:r>
      <w:r>
        <w:rPr>
          <w:noProof/>
        </w:rPr>
        <w:instrText xml:space="preserve"> PAGEREF _Toc155843099 \h </w:instrText>
      </w:r>
      <w:r>
        <w:rPr>
          <w:noProof/>
        </w:rPr>
      </w:r>
      <w:r>
        <w:rPr>
          <w:noProof/>
        </w:rPr>
        <w:fldChar w:fldCharType="separate"/>
      </w:r>
      <w:r>
        <w:rPr>
          <w:noProof/>
        </w:rPr>
        <w:t>126</w:t>
      </w:r>
      <w:r>
        <w:rPr>
          <w:noProof/>
        </w:rPr>
        <w:fldChar w:fldCharType="end"/>
      </w:r>
    </w:p>
    <w:p w14:paraId="390BBA76" w14:textId="455416EE" w:rsidR="0070495D" w:rsidRDefault="0070495D">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_Toc155843100 \h </w:instrText>
      </w:r>
      <w:r>
        <w:rPr>
          <w:noProof/>
        </w:rPr>
      </w:r>
      <w:r>
        <w:rPr>
          <w:noProof/>
        </w:rPr>
        <w:fldChar w:fldCharType="separate"/>
      </w:r>
      <w:r>
        <w:rPr>
          <w:noProof/>
        </w:rPr>
        <w:t>126</w:t>
      </w:r>
      <w:r>
        <w:rPr>
          <w:noProof/>
        </w:rPr>
        <w:fldChar w:fldCharType="end"/>
      </w:r>
    </w:p>
    <w:p w14:paraId="11FD183D" w14:textId="6F1DD74A" w:rsidR="0070495D" w:rsidRDefault="0070495D">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Information elements coding</w:t>
      </w:r>
      <w:r>
        <w:rPr>
          <w:noProof/>
        </w:rPr>
        <w:tab/>
      </w:r>
      <w:r>
        <w:rPr>
          <w:noProof/>
        </w:rPr>
        <w:fldChar w:fldCharType="begin" w:fldLock="1"/>
      </w:r>
      <w:r>
        <w:rPr>
          <w:noProof/>
        </w:rPr>
        <w:instrText xml:space="preserve"> PAGEREF _Toc155843101 \h </w:instrText>
      </w:r>
      <w:r>
        <w:rPr>
          <w:noProof/>
        </w:rPr>
      </w:r>
      <w:r>
        <w:rPr>
          <w:noProof/>
        </w:rPr>
        <w:fldChar w:fldCharType="separate"/>
      </w:r>
      <w:r>
        <w:rPr>
          <w:noProof/>
        </w:rPr>
        <w:t>127</w:t>
      </w:r>
      <w:r>
        <w:rPr>
          <w:noProof/>
        </w:rPr>
        <w:fldChar w:fldCharType="end"/>
      </w:r>
    </w:p>
    <w:p w14:paraId="359787B2" w14:textId="5C6180B1" w:rsidR="0070495D" w:rsidRDefault="0070495D" w:rsidP="0070495D">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_Toc155843102 \h </w:instrText>
      </w:r>
      <w:r>
        <w:rPr>
          <w:noProof/>
        </w:rPr>
      </w:r>
      <w:r>
        <w:rPr>
          <w:noProof/>
        </w:rPr>
        <w:fldChar w:fldCharType="separate"/>
      </w:r>
      <w:r>
        <w:rPr>
          <w:noProof/>
        </w:rPr>
        <w:t>139</w:t>
      </w:r>
      <w:r>
        <w:rPr>
          <w:noProof/>
        </w:rPr>
        <w:fldChar w:fldCharType="end"/>
      </w:r>
    </w:p>
    <w:p w14:paraId="6F015FA4" w14:textId="113D7F99"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Toc73369001"/>
      <w:bookmarkStart w:id="18" w:name="_Toc155843065"/>
      <w:bookmarkEnd w:id="16"/>
      <w:r w:rsidRPr="00042094">
        <w:lastRenderedPageBreak/>
        <w:t>Foreword</w:t>
      </w:r>
      <w:bookmarkEnd w:id="17"/>
      <w:bookmarkEnd w:id="18"/>
    </w:p>
    <w:p w14:paraId="07717BC1" w14:textId="77777777" w:rsidR="00080512" w:rsidRPr="00042094" w:rsidRDefault="00080512">
      <w:r w:rsidRPr="00042094">
        <w:t xml:space="preserve">This Technical </w:t>
      </w:r>
      <w:bookmarkStart w:id="19" w:name="spectype3"/>
      <w:r w:rsidRPr="00042094">
        <w:t>Specification</w:t>
      </w:r>
      <w:bookmarkEnd w:id="19"/>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 xml:space="preserve">Version </w:t>
      </w:r>
      <w:proofErr w:type="spellStart"/>
      <w:r w:rsidRPr="00042094">
        <w:t>x.y.z</w:t>
      </w:r>
      <w:proofErr w:type="spellEnd"/>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lastRenderedPageBreak/>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0" w:name="introduction"/>
      <w:bookmarkEnd w:id="20"/>
      <w:r w:rsidRPr="00042094">
        <w:br w:type="page"/>
      </w:r>
      <w:bookmarkStart w:id="21" w:name="scope"/>
      <w:bookmarkStart w:id="22" w:name="_Toc73369002"/>
      <w:bookmarkStart w:id="23" w:name="_Toc155843066"/>
      <w:bookmarkEnd w:id="21"/>
      <w:r w:rsidRPr="00042094">
        <w:lastRenderedPageBreak/>
        <w:t>1</w:t>
      </w:r>
      <w:r w:rsidRPr="00042094">
        <w:tab/>
        <w:t>Scope</w:t>
      </w:r>
      <w:bookmarkEnd w:id="22"/>
      <w:bookmarkEnd w:id="23"/>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w:t>
      </w:r>
      <w:proofErr w:type="spellStart"/>
      <w:r w:rsidRPr="00042094">
        <w:t>ProSe</w:t>
      </w:r>
      <w:proofErr w:type="spellEnd"/>
      <w:r w:rsidRPr="00042094">
        <w:t>) in 5G System (5GS) based on the architectural requirements defined in 3GPP TS 23.304 [2].</w:t>
      </w:r>
    </w:p>
    <w:p w14:paraId="08927E64" w14:textId="77777777" w:rsidR="004064B5" w:rsidRPr="00042094" w:rsidRDefault="004064B5" w:rsidP="00813C82">
      <w:r w:rsidRPr="00042094">
        <w:t xml:space="preserve">The protocol aspects for 5G </w:t>
      </w:r>
      <w:proofErr w:type="spellStart"/>
      <w:r w:rsidRPr="00042094">
        <w:t>ProSe</w:t>
      </w:r>
      <w:proofErr w:type="spellEnd"/>
      <w:r w:rsidRPr="00042094">
        <w:t xml:space="preserv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4" w:name="references"/>
      <w:bookmarkStart w:id="25" w:name="_Toc73369003"/>
      <w:bookmarkStart w:id="26" w:name="_Toc155843067"/>
      <w:bookmarkEnd w:id="24"/>
      <w:r w:rsidRPr="00042094">
        <w:t>2</w:t>
      </w:r>
      <w:r w:rsidRPr="00042094">
        <w:tab/>
        <w:t>References</w:t>
      </w:r>
      <w:bookmarkEnd w:id="25"/>
      <w:bookmarkEnd w:id="26"/>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w:t>
      </w:r>
      <w:proofErr w:type="spellStart"/>
      <w:r w:rsidRPr="00042094">
        <w:rPr>
          <w:lang w:eastAsia="zh-CN"/>
        </w:rPr>
        <w:t>ProSe</w:t>
      </w:r>
      <w:proofErr w:type="spellEnd"/>
      <w:r w:rsidRPr="00042094">
        <w:rPr>
          <w:lang w:eastAsia="zh-CN"/>
        </w:rPr>
        <w:t>)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w:t>
      </w:r>
      <w:proofErr w:type="spellStart"/>
      <w:r w:rsidRPr="00042094">
        <w:rPr>
          <w:lang w:eastAsia="zh-CN"/>
        </w:rPr>
        <w:t>ProSe</w:t>
      </w:r>
      <w:proofErr w:type="spellEnd"/>
      <w:r w:rsidRPr="00042094">
        <w:rPr>
          <w:lang w:eastAsia="zh-CN"/>
        </w:rPr>
        <w:t>)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xml:space="preserve">: "A Universally Unique </w:t>
      </w:r>
      <w:proofErr w:type="spellStart"/>
      <w:r w:rsidRPr="00042094">
        <w:t>IDentifier</w:t>
      </w:r>
      <w:proofErr w:type="spellEnd"/>
      <w:r w:rsidRPr="00042094">
        <w:t xml:space="preserve"> (UUID) URN Namespace".</w:t>
      </w:r>
    </w:p>
    <w:p w14:paraId="33CB78B0" w14:textId="58CDF705" w:rsidR="00340BBD" w:rsidRPr="00042094" w:rsidRDefault="00340BBD" w:rsidP="00340BBD">
      <w:pPr>
        <w:pStyle w:val="EX"/>
      </w:pPr>
      <w:bookmarkStart w:id="27" w:name="definitions"/>
      <w:bookmarkStart w:id="28" w:name="_Toc73369004"/>
      <w:bookmarkEnd w:id="27"/>
      <w:r w:rsidRPr="00042094">
        <w:t>[1</w:t>
      </w:r>
      <w:r>
        <w:t>3</w:t>
      </w:r>
      <w:r w:rsidRPr="00042094">
        <w:t>]</w:t>
      </w:r>
      <w:r w:rsidRPr="00042094">
        <w:tab/>
        <w:t>3GPP TS </w:t>
      </w:r>
      <w:r>
        <w:t>33.503: "Security Aspects of Proximity based Services (</w:t>
      </w:r>
      <w:proofErr w:type="spellStart"/>
      <w:r>
        <w:t>ProSe</w:t>
      </w:r>
      <w:proofErr w:type="spellEnd"/>
      <w:r>
        <w:t>)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w:t>
      </w:r>
      <w:proofErr w:type="spellStart"/>
      <w:r>
        <w:t>ProSe</w:t>
      </w:r>
      <w:proofErr w:type="spellEnd"/>
      <w:r>
        <w:t>) charging".</w:t>
      </w:r>
    </w:p>
    <w:p w14:paraId="7BDF7213" w14:textId="77777777" w:rsidR="00080512" w:rsidRPr="00042094" w:rsidRDefault="00080512">
      <w:pPr>
        <w:pStyle w:val="Heading1"/>
      </w:pPr>
      <w:bookmarkStart w:id="29" w:name="_Toc155843068"/>
      <w:r w:rsidRPr="00042094">
        <w:t>3</w:t>
      </w:r>
      <w:r w:rsidRPr="00042094">
        <w:tab/>
        <w:t>Definitions</w:t>
      </w:r>
      <w:r w:rsidR="00602AEA" w:rsidRPr="00042094">
        <w:t xml:space="preserve"> of terms, symbols and abbreviations</w:t>
      </w:r>
      <w:bookmarkEnd w:id="28"/>
      <w:bookmarkEnd w:id="29"/>
    </w:p>
    <w:p w14:paraId="4628328C" w14:textId="77777777" w:rsidR="00080512" w:rsidRPr="00042094" w:rsidRDefault="00080512">
      <w:pPr>
        <w:pStyle w:val="Heading2"/>
      </w:pPr>
      <w:bookmarkStart w:id="30" w:name="_Toc73369005"/>
      <w:bookmarkStart w:id="31" w:name="_Toc155843069"/>
      <w:r w:rsidRPr="00042094">
        <w:t>3.1</w:t>
      </w:r>
      <w:r w:rsidRPr="00042094">
        <w:tab/>
      </w:r>
      <w:r w:rsidR="002B6339" w:rsidRPr="00042094">
        <w:t>Terms</w:t>
      </w:r>
      <w:bookmarkEnd w:id="30"/>
      <w:bookmarkEnd w:id="31"/>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2" w:name="_Toc73369006"/>
      <w:bookmarkStart w:id="33" w:name="_Toc155843070"/>
      <w:r w:rsidRPr="00042094">
        <w:lastRenderedPageBreak/>
        <w:t>3.</w:t>
      </w:r>
      <w:r w:rsidR="0068042C" w:rsidRPr="00042094">
        <w:t>2</w:t>
      </w:r>
      <w:r w:rsidRPr="00042094">
        <w:tab/>
        <w:t>Abbreviations</w:t>
      </w:r>
      <w:bookmarkEnd w:id="32"/>
      <w:bookmarkEnd w:id="33"/>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34" w:name="clause4"/>
      <w:bookmarkEnd w:id="34"/>
    </w:p>
    <w:p w14:paraId="60D1A899" w14:textId="77777777" w:rsidR="00DE7CB9" w:rsidRPr="00042094" w:rsidRDefault="00DE7CB9" w:rsidP="00DE7CB9">
      <w:pPr>
        <w:pStyle w:val="EW"/>
      </w:pPr>
      <w:r w:rsidRPr="00042094">
        <w:t xml:space="preserve">5G </w:t>
      </w:r>
      <w:proofErr w:type="spellStart"/>
      <w:r w:rsidRPr="00042094">
        <w:t>ProSe</w:t>
      </w:r>
      <w:proofErr w:type="spellEnd"/>
      <w:r w:rsidRPr="00042094">
        <w:tab/>
        <w:t>5G Proximity-based Services</w:t>
      </w:r>
    </w:p>
    <w:p w14:paraId="1E0C637E" w14:textId="47F1C4BC" w:rsidR="00406F7E" w:rsidRDefault="00406F7E" w:rsidP="0010424F">
      <w:pPr>
        <w:pStyle w:val="EW"/>
      </w:pPr>
      <w:r>
        <w:t>5G PKMF</w:t>
      </w:r>
      <w:r>
        <w:tab/>
        <w:t xml:space="preserve">5G </w:t>
      </w:r>
      <w:proofErr w:type="spellStart"/>
      <w:r>
        <w:t>ProSe</w:t>
      </w:r>
      <w:proofErr w:type="spellEnd"/>
      <w:r>
        <w:t xml:space="preserv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proofErr w:type="spellStart"/>
      <w:r w:rsidRPr="00042094">
        <w:t>ProSeP</w:t>
      </w:r>
      <w:proofErr w:type="spellEnd"/>
      <w:r w:rsidR="0010424F" w:rsidRPr="00042094">
        <w:tab/>
        <w:t xml:space="preserve">5G </w:t>
      </w:r>
      <w:proofErr w:type="spellStart"/>
      <w:r w:rsidR="0010424F" w:rsidRPr="00042094">
        <w:t>ProSe</w:t>
      </w:r>
      <w:proofErr w:type="spellEnd"/>
      <w:r w:rsidR="0010424F" w:rsidRPr="00042094">
        <w:t xml:space="preserv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35" w:name="_Toc4488078"/>
      <w:bookmarkStart w:id="36" w:name="_Toc8882537"/>
      <w:bookmarkStart w:id="37" w:name="_Toc18597365"/>
      <w:bookmarkStart w:id="38" w:name="_Toc73369007"/>
      <w:bookmarkStart w:id="39" w:name="_Toc155843071"/>
      <w:r w:rsidRPr="00042094">
        <w:t>4</w:t>
      </w:r>
      <w:r w:rsidRPr="00042094">
        <w:tab/>
        <w:t xml:space="preserve">Descriptions of UE policies for </w:t>
      </w:r>
      <w:bookmarkEnd w:id="35"/>
      <w:bookmarkEnd w:id="36"/>
      <w:bookmarkEnd w:id="37"/>
      <w:r w:rsidRPr="00042094">
        <w:t xml:space="preserve">5G </w:t>
      </w:r>
      <w:proofErr w:type="spellStart"/>
      <w:r w:rsidRPr="00042094">
        <w:t>ProSe</w:t>
      </w:r>
      <w:bookmarkEnd w:id="38"/>
      <w:bookmarkEnd w:id="39"/>
      <w:proofErr w:type="spellEnd"/>
    </w:p>
    <w:p w14:paraId="12143BED" w14:textId="77777777" w:rsidR="009D411E" w:rsidRPr="00042094"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155843072"/>
      <w:r w:rsidRPr="00042094">
        <w:t>4.1</w:t>
      </w:r>
      <w:r w:rsidRPr="00042094">
        <w:tab/>
      </w:r>
      <w:r w:rsidRPr="00042094">
        <w:rPr>
          <w:lang w:eastAsia="zh-CN"/>
        </w:rPr>
        <w:t>Overview</w:t>
      </w:r>
      <w:bookmarkEnd w:id="40"/>
      <w:bookmarkEnd w:id="41"/>
      <w:bookmarkEnd w:id="42"/>
      <w:bookmarkEnd w:id="43"/>
      <w:bookmarkEnd w:id="44"/>
      <w:bookmarkEnd w:id="45"/>
      <w:bookmarkEnd w:id="46"/>
      <w:bookmarkEnd w:id="47"/>
      <w:bookmarkEnd w:id="48"/>
      <w:bookmarkEnd w:id="49"/>
    </w:p>
    <w:p w14:paraId="2C049C67" w14:textId="77777777" w:rsidR="003A4C54"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in 5GS includes:</w:t>
      </w:r>
    </w:p>
    <w:p w14:paraId="47F0DA82" w14:textId="77777777" w:rsidR="003A4C54" w:rsidRDefault="003A4C54" w:rsidP="003A4C54">
      <w:pPr>
        <w:pStyle w:val="B1"/>
        <w:rPr>
          <w:lang w:eastAsia="zh-CN"/>
        </w:rPr>
      </w:pPr>
      <w:r>
        <w:rPr>
          <w:lang w:eastAsia="zh-CN"/>
        </w:rPr>
        <w:t>a)</w:t>
      </w:r>
      <w:r>
        <w:rPr>
          <w:lang w:eastAsia="zh-CN"/>
        </w:rPr>
        <w:tab/>
        <w:t xml:space="preserve">UE policies for 5G </w:t>
      </w:r>
      <w:proofErr w:type="spellStart"/>
      <w:r>
        <w:rPr>
          <w:lang w:eastAsia="zh-CN"/>
        </w:rPr>
        <w:t>ProSe</w:t>
      </w:r>
      <w:proofErr w:type="spellEnd"/>
      <w:r>
        <w:rPr>
          <w:lang w:eastAsia="zh-CN"/>
        </w:rPr>
        <w:t xml:space="preserv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 xml:space="preserve">UE policies for 5G </w:t>
      </w:r>
      <w:proofErr w:type="spellStart"/>
      <w:r>
        <w:rPr>
          <w:lang w:eastAsia="zh-CN"/>
        </w:rPr>
        <w:t>ProSe</w:t>
      </w:r>
      <w:proofErr w:type="spellEnd"/>
      <w:r>
        <w:rPr>
          <w:lang w:eastAsia="zh-CN"/>
        </w:rPr>
        <w:t xml:space="preserve"> direct communications (see clause 4.3);</w:t>
      </w:r>
    </w:p>
    <w:p w14:paraId="35232CBA" w14:textId="34359FD9" w:rsidR="003A4C54" w:rsidRDefault="003A4C54" w:rsidP="003A4C54">
      <w:pPr>
        <w:pStyle w:val="B1"/>
        <w:rPr>
          <w:lang w:eastAsia="zh-CN"/>
        </w:rPr>
      </w:pPr>
      <w:r>
        <w:rPr>
          <w:lang w:eastAsia="zh-CN"/>
        </w:rPr>
        <w:t>c)</w:t>
      </w:r>
      <w:r>
        <w:rPr>
          <w:lang w:eastAsia="zh-CN"/>
        </w:rPr>
        <w:tab/>
        <w:t xml:space="preserve">UE policies for 5G </w:t>
      </w:r>
      <w:proofErr w:type="spellStart"/>
      <w:r>
        <w:rPr>
          <w:lang w:eastAsia="zh-CN"/>
        </w:rPr>
        <w:t>ProSe</w:t>
      </w:r>
      <w:proofErr w:type="spellEnd"/>
      <w:r>
        <w:rPr>
          <w:lang w:eastAsia="zh-CN"/>
        </w:rPr>
        <w:t xml:space="preserve"> UE-to-network relay (see clause 4.4);</w:t>
      </w:r>
    </w:p>
    <w:p w14:paraId="2177BD81" w14:textId="77777777" w:rsidR="003A4C54" w:rsidRDefault="003A4C54" w:rsidP="003A4C54">
      <w:pPr>
        <w:pStyle w:val="B1"/>
        <w:rPr>
          <w:lang w:eastAsia="zh-CN"/>
        </w:rPr>
      </w:pPr>
      <w:r>
        <w:rPr>
          <w:lang w:eastAsia="zh-CN"/>
        </w:rPr>
        <w:t>d)</w:t>
      </w:r>
      <w:r>
        <w:rPr>
          <w:lang w:eastAsia="zh-CN"/>
        </w:rPr>
        <w:tab/>
        <w:t xml:space="preserve">UE policies for 5G </w:t>
      </w:r>
      <w:proofErr w:type="spellStart"/>
      <w:r>
        <w:rPr>
          <w:lang w:eastAsia="zh-CN"/>
        </w:rPr>
        <w:t>ProSe</w:t>
      </w:r>
      <w:proofErr w:type="spellEnd"/>
      <w:r>
        <w:rPr>
          <w:lang w:eastAsia="zh-CN"/>
        </w:rPr>
        <w:t xml:space="preserv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 xml:space="preserve">UE policies for 5G </w:t>
      </w:r>
      <w:proofErr w:type="spellStart"/>
      <w:r>
        <w:rPr>
          <w:lang w:eastAsia="zh-CN"/>
        </w:rPr>
        <w:t>ProSe</w:t>
      </w:r>
      <w:proofErr w:type="spellEnd"/>
      <w:r>
        <w:rPr>
          <w:lang w:eastAsia="zh-CN"/>
        </w:rPr>
        <w:t xml:space="preserve"> UE-to-UE relay (see clause 4.6).</w:t>
      </w:r>
    </w:p>
    <w:p w14:paraId="69CC2D81" w14:textId="77777777" w:rsidR="003A4C54" w:rsidRPr="000C690D" w:rsidRDefault="003A4C54" w:rsidP="003A4C54">
      <w:pPr>
        <w:rPr>
          <w:lang w:eastAsia="zh-CN"/>
        </w:rPr>
      </w:pPr>
      <w:r>
        <w:rPr>
          <w:lang w:eastAsia="zh-CN"/>
        </w:rPr>
        <w:t xml:space="preserve">The </w:t>
      </w:r>
      <w:proofErr w:type="spellStart"/>
      <w:r>
        <w:rPr>
          <w:lang w:eastAsia="zh-CN"/>
        </w:rPr>
        <w:t>ProSe</w:t>
      </w:r>
      <w:proofErr w:type="spellEnd"/>
      <w:r>
        <w:rPr>
          <w:lang w:eastAsia="zh-CN"/>
        </w:rPr>
        <w:t xml:space="preserv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155843073"/>
      <w:r w:rsidRPr="00042094">
        <w:rPr>
          <w:lang w:eastAsia="zh-CN"/>
        </w:rPr>
        <w:t>4.2</w:t>
      </w:r>
      <w:r w:rsidRPr="00042094">
        <w:rPr>
          <w:lang w:eastAsia="zh-CN"/>
        </w:rPr>
        <w:tab/>
        <w:t xml:space="preserve">UE policies for </w:t>
      </w:r>
      <w:r w:rsidR="00852D75" w:rsidRPr="00042094">
        <w:rPr>
          <w:lang w:eastAsia="zh-CN"/>
        </w:rPr>
        <w:t xml:space="preserve">5G </w:t>
      </w:r>
      <w:proofErr w:type="spellStart"/>
      <w:r w:rsidR="00852D75" w:rsidRPr="00042094">
        <w:rPr>
          <w:lang w:eastAsia="zh-CN"/>
        </w:rPr>
        <w:t>ProSe</w:t>
      </w:r>
      <w:proofErr w:type="spellEnd"/>
      <w:r w:rsidR="00852D75" w:rsidRPr="00042094">
        <w:rPr>
          <w:lang w:eastAsia="zh-CN"/>
        </w:rPr>
        <w:t xml:space="preserve"> direct discovery</w:t>
      </w:r>
      <w:bookmarkEnd w:id="50"/>
      <w:bookmarkEnd w:id="51"/>
      <w:bookmarkEnd w:id="52"/>
      <w:bookmarkEnd w:id="53"/>
      <w:bookmarkEnd w:id="54"/>
      <w:bookmarkEnd w:id="55"/>
      <w:bookmarkEnd w:id="56"/>
      <w:bookmarkEnd w:id="57"/>
    </w:p>
    <w:p w14:paraId="03DD629A" w14:textId="77777777" w:rsidR="00A557BC" w:rsidRPr="00042094" w:rsidRDefault="00A557BC" w:rsidP="00813C8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155843074"/>
      <w:r w:rsidRPr="00042094">
        <w:rPr>
          <w:lang w:eastAsia="zh-CN"/>
        </w:rPr>
        <w:t>4.3</w:t>
      </w:r>
      <w:r w:rsidRPr="00042094">
        <w:rPr>
          <w:lang w:eastAsia="zh-CN"/>
        </w:rPr>
        <w:tab/>
        <w:t xml:space="preserve">UE policies for </w:t>
      </w:r>
      <w:bookmarkEnd w:id="58"/>
      <w:bookmarkEnd w:id="59"/>
      <w:bookmarkEnd w:id="60"/>
      <w:bookmarkEnd w:id="61"/>
      <w:bookmarkEnd w:id="62"/>
      <w:bookmarkEnd w:id="63"/>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bookmarkEnd w:id="64"/>
      <w:bookmarkEnd w:id="65"/>
    </w:p>
    <w:p w14:paraId="5E8D4102" w14:textId="77777777" w:rsidR="00A557BC" w:rsidRPr="00042094" w:rsidRDefault="00A557BC" w:rsidP="00813C82">
      <w:bookmarkStart w:id="66" w:name="_Toc8882543"/>
      <w:bookmarkStart w:id="67" w:name="_Toc4488092"/>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66"/>
      <w:bookmarkEnd w:id="67"/>
    </w:p>
    <w:p w14:paraId="6C03D94B" w14:textId="77777777" w:rsidR="00852D75" w:rsidRPr="00042094" w:rsidRDefault="00852D75" w:rsidP="00852D75">
      <w:pPr>
        <w:pStyle w:val="Heading2"/>
        <w:rPr>
          <w:lang w:eastAsia="zh-CN"/>
        </w:rPr>
      </w:pPr>
      <w:bookmarkStart w:id="68" w:name="_Toc73369011"/>
      <w:bookmarkStart w:id="69" w:name="_Toc155843075"/>
      <w:r w:rsidRPr="00042094">
        <w:rPr>
          <w:lang w:eastAsia="zh-CN"/>
        </w:rPr>
        <w:t>4.</w:t>
      </w:r>
      <w:r w:rsidR="00C47208" w:rsidRPr="00042094">
        <w:rPr>
          <w:lang w:eastAsia="zh-CN"/>
        </w:rPr>
        <w:t>4</w:t>
      </w:r>
      <w:r w:rsidRPr="00042094">
        <w:rPr>
          <w:lang w:eastAsia="zh-CN"/>
        </w:rPr>
        <w:tab/>
        <w:t xml:space="preserve">UE policies for 5G </w:t>
      </w:r>
      <w:proofErr w:type="spellStart"/>
      <w:r w:rsidRPr="00042094">
        <w:rPr>
          <w:lang w:eastAsia="zh-CN"/>
        </w:rPr>
        <w:t>ProSe</w:t>
      </w:r>
      <w:proofErr w:type="spellEnd"/>
      <w:r w:rsidRPr="00042094">
        <w:rPr>
          <w:lang w:eastAsia="zh-CN"/>
        </w:rPr>
        <w:t xml:space="preserve"> UE-to-network relay</w:t>
      </w:r>
      <w:bookmarkEnd w:id="68"/>
      <w:bookmarkEnd w:id="69"/>
    </w:p>
    <w:p w14:paraId="6AB3FDD7" w14:textId="77777777" w:rsidR="006D2211" w:rsidRPr="00042094" w:rsidRDefault="006D2211" w:rsidP="006D2211">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 xml:space="preserve">5G </w:t>
      </w:r>
      <w:proofErr w:type="spellStart"/>
      <w:r w:rsidRPr="00042094">
        <w:rPr>
          <w:lang w:eastAsia="zh-CN"/>
        </w:rPr>
        <w:t>ProSe</w:t>
      </w:r>
      <w:proofErr w:type="spellEnd"/>
      <w:r w:rsidRPr="00042094">
        <w:rPr>
          <w:lang w:eastAsia="zh-CN"/>
        </w:rPr>
        <w:t xml:space="preserve"> remote UE</w:t>
      </w:r>
      <w:r w:rsidRPr="00042094">
        <w:t xml:space="preserve"> is specified in 3GPP TS 23.304 [2].</w:t>
      </w:r>
    </w:p>
    <w:p w14:paraId="37CB6F0D" w14:textId="05E8586C" w:rsidR="00FE4EB6" w:rsidRDefault="00FE4EB6" w:rsidP="00FE4EB6">
      <w:pPr>
        <w:pStyle w:val="Heading2"/>
        <w:rPr>
          <w:lang w:eastAsia="zh-CN"/>
        </w:rPr>
      </w:pPr>
      <w:bookmarkStart w:id="70" w:name="_Toc73369012"/>
      <w:bookmarkStart w:id="71" w:name="_Toc155843076"/>
      <w:r>
        <w:rPr>
          <w:lang w:eastAsia="zh-CN"/>
        </w:rPr>
        <w:t>4.5</w:t>
      </w:r>
      <w:r>
        <w:rPr>
          <w:lang w:eastAsia="zh-CN"/>
        </w:rPr>
        <w:tab/>
        <w:t xml:space="preserve">UE policies for 5G </w:t>
      </w:r>
      <w:proofErr w:type="spellStart"/>
      <w:r>
        <w:rPr>
          <w:lang w:eastAsia="zh-CN"/>
        </w:rPr>
        <w:t>ProSe</w:t>
      </w:r>
      <w:proofErr w:type="spellEnd"/>
      <w:r>
        <w:rPr>
          <w:lang w:eastAsia="zh-CN"/>
        </w:rPr>
        <w:t xml:space="preserve"> usage information reporting</w:t>
      </w:r>
      <w:bookmarkEnd w:id="71"/>
    </w:p>
    <w:p w14:paraId="3D94D17F" w14:textId="4DF7DD6F" w:rsidR="00FE4EB6" w:rsidRDefault="00FE4EB6" w:rsidP="00B10699">
      <w:pPr>
        <w:rPr>
          <w:lang w:eastAsia="zh-CN"/>
        </w:rPr>
      </w:pPr>
      <w:r>
        <w:rPr>
          <w:lang w:eastAsia="zh-CN"/>
        </w:rPr>
        <w:t xml:space="preserve">The UE policies for 5G </w:t>
      </w:r>
      <w:proofErr w:type="spellStart"/>
      <w:r>
        <w:rPr>
          <w:lang w:eastAsia="zh-CN"/>
        </w:rPr>
        <w:t>ProSe</w:t>
      </w:r>
      <w:proofErr w:type="spellEnd"/>
      <w:r>
        <w:rPr>
          <w:lang w:eastAsia="zh-CN"/>
        </w:rPr>
        <w:t xml:space="preserve"> usage information reporting are defined in clause 5.2.6 of 3GPP TS 24.554 [3]. The generic description of the UE policies for 5G </w:t>
      </w:r>
      <w:proofErr w:type="spellStart"/>
      <w:r>
        <w:rPr>
          <w:lang w:eastAsia="zh-CN"/>
        </w:rPr>
        <w:t>ProSe</w:t>
      </w:r>
      <w:proofErr w:type="spellEnd"/>
      <w:r>
        <w:rPr>
          <w:lang w:eastAsia="zh-CN"/>
        </w:rPr>
        <w:t xml:space="preserve"> usage information reporting is specified in 3GPP TS 32.277 [14].</w:t>
      </w:r>
    </w:p>
    <w:p w14:paraId="103F0046" w14:textId="77777777" w:rsidR="003A4C54" w:rsidRDefault="003A4C54" w:rsidP="003A4C54">
      <w:pPr>
        <w:pStyle w:val="Heading2"/>
        <w:rPr>
          <w:lang w:eastAsia="zh-CN"/>
        </w:rPr>
      </w:pPr>
      <w:bookmarkStart w:id="72" w:name="_Toc155843077"/>
      <w:r>
        <w:rPr>
          <w:lang w:eastAsia="zh-CN"/>
        </w:rPr>
        <w:lastRenderedPageBreak/>
        <w:t>4.6</w:t>
      </w:r>
      <w:r>
        <w:rPr>
          <w:lang w:eastAsia="zh-CN"/>
        </w:rPr>
        <w:tab/>
        <w:t xml:space="preserve">UE policies for 5G </w:t>
      </w:r>
      <w:proofErr w:type="spellStart"/>
      <w:r>
        <w:rPr>
          <w:lang w:eastAsia="zh-CN"/>
        </w:rPr>
        <w:t>ProSe</w:t>
      </w:r>
      <w:proofErr w:type="spellEnd"/>
      <w:r>
        <w:rPr>
          <w:lang w:eastAsia="zh-CN"/>
        </w:rPr>
        <w:t xml:space="preserve"> UE-to-UE relay</w:t>
      </w:r>
      <w:bookmarkEnd w:id="72"/>
    </w:p>
    <w:p w14:paraId="5BFA41D6" w14:textId="3BBA24F5" w:rsidR="003A4C54" w:rsidRDefault="003A4C54" w:rsidP="003A4C54">
      <w:r>
        <w:t xml:space="preserve">The UE policies for </w:t>
      </w:r>
      <w:r>
        <w:rPr>
          <w:lang w:eastAsia="zh-CN"/>
        </w:rPr>
        <w:t xml:space="preserve">5G </w:t>
      </w:r>
      <w:proofErr w:type="spellStart"/>
      <w:r>
        <w:rPr>
          <w:lang w:eastAsia="zh-CN"/>
        </w:rPr>
        <w:t>ProSe</w:t>
      </w:r>
      <w:proofErr w:type="spellEnd"/>
      <w:r>
        <w:rPr>
          <w:lang w:eastAsia="zh-CN"/>
        </w:rPr>
        <w:t xml:space="preserv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UE-to-UE relay</w:t>
      </w:r>
      <w:r>
        <w:t xml:space="preserve"> UE is specified in 3GPP TS 23.304 [2].</w:t>
      </w:r>
    </w:p>
    <w:p w14:paraId="38F6D31A" w14:textId="6F28A883" w:rsidR="003A4C54" w:rsidRPr="000E7063" w:rsidRDefault="003A4C54" w:rsidP="00B10699">
      <w:pPr>
        <w:rPr>
          <w:lang w:eastAsia="zh-CN"/>
        </w:rPr>
      </w:pPr>
      <w:r>
        <w:t xml:space="preserve">The UE policies for 5G </w:t>
      </w:r>
      <w:proofErr w:type="spellStart"/>
      <w:r>
        <w:t>ProSe</w:t>
      </w:r>
      <w:proofErr w:type="spellEnd"/>
      <w:r>
        <w:t xml:space="preserv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 xml:space="preserve">5G </w:t>
      </w:r>
      <w:proofErr w:type="spellStart"/>
      <w:r>
        <w:rPr>
          <w:lang w:eastAsia="zh-CN"/>
        </w:rPr>
        <w:t>ProSe</w:t>
      </w:r>
      <w:proofErr w:type="spellEnd"/>
      <w:r>
        <w:rPr>
          <w:lang w:eastAsia="zh-CN"/>
        </w:rPr>
        <w:t xml:space="preserve"> end UE</w:t>
      </w:r>
      <w:r>
        <w:t xml:space="preserve"> is specified in 3GPP TS 23.304 [2].</w:t>
      </w:r>
    </w:p>
    <w:p w14:paraId="1BFF303D" w14:textId="77777777" w:rsidR="00DE1192" w:rsidRPr="00042094" w:rsidRDefault="00DE1192" w:rsidP="00DE1192">
      <w:pPr>
        <w:pStyle w:val="Heading1"/>
      </w:pPr>
      <w:bookmarkStart w:id="73" w:name="_Toc155843078"/>
      <w:r w:rsidRPr="00042094">
        <w:t>5</w:t>
      </w:r>
      <w:r w:rsidRPr="00042094">
        <w:tab/>
        <w:t xml:space="preserve">Encoding of UE policies for 5G </w:t>
      </w:r>
      <w:proofErr w:type="spellStart"/>
      <w:r w:rsidRPr="00042094">
        <w:t>ProSe</w:t>
      </w:r>
      <w:bookmarkEnd w:id="70"/>
      <w:bookmarkEnd w:id="73"/>
      <w:proofErr w:type="spellEnd"/>
    </w:p>
    <w:p w14:paraId="27EA4816" w14:textId="77777777" w:rsidR="009D411E" w:rsidRPr="00042094" w:rsidRDefault="009D411E" w:rsidP="009D411E">
      <w:pPr>
        <w:pStyle w:val="Heading2"/>
        <w:rPr>
          <w:lang w:eastAsia="zh-CN"/>
        </w:rPr>
      </w:pPr>
      <w:bookmarkStart w:id="74" w:name="_Toc4488094"/>
      <w:bookmarkStart w:id="75" w:name="_Toc8882545"/>
      <w:bookmarkStart w:id="76" w:name="_Toc23343275"/>
      <w:bookmarkStart w:id="77" w:name="_Toc26193828"/>
      <w:bookmarkStart w:id="78" w:name="_Toc34382709"/>
      <w:bookmarkStart w:id="79" w:name="_Toc34387363"/>
      <w:bookmarkStart w:id="80" w:name="_Toc45282413"/>
      <w:bookmarkStart w:id="81" w:name="_Toc51867018"/>
      <w:bookmarkStart w:id="82" w:name="_Toc73369013"/>
      <w:bookmarkStart w:id="83" w:name="_Toc155843079"/>
      <w:r w:rsidRPr="00042094">
        <w:rPr>
          <w:lang w:eastAsia="zh-CN"/>
        </w:rPr>
        <w:t>5.1</w:t>
      </w:r>
      <w:r w:rsidRPr="00042094">
        <w:rPr>
          <w:lang w:eastAsia="zh-CN"/>
        </w:rPr>
        <w:tab/>
        <w:t>Overview</w:t>
      </w:r>
      <w:bookmarkEnd w:id="74"/>
      <w:bookmarkEnd w:id="75"/>
      <w:bookmarkEnd w:id="76"/>
      <w:bookmarkEnd w:id="77"/>
      <w:bookmarkEnd w:id="78"/>
      <w:bookmarkEnd w:id="79"/>
      <w:bookmarkEnd w:id="80"/>
      <w:bookmarkEnd w:id="81"/>
      <w:bookmarkEnd w:id="82"/>
      <w:bookmarkEnd w:id="83"/>
    </w:p>
    <w:p w14:paraId="61DC491C" w14:textId="77777777" w:rsidR="0010424F" w:rsidRPr="00042094" w:rsidRDefault="0010424F" w:rsidP="00813C82">
      <w:r w:rsidRPr="00042094">
        <w:t xml:space="preserve">The UE policies for 5G </w:t>
      </w:r>
      <w:proofErr w:type="spellStart"/>
      <w:r w:rsidRPr="00042094">
        <w:t>ProSe</w:t>
      </w:r>
      <w:proofErr w:type="spellEnd"/>
      <w:r w:rsidRPr="00042094">
        <w:t xml:space="preserve"> are provided to the UE in a 5G </w:t>
      </w:r>
      <w:proofErr w:type="spellStart"/>
      <w:r w:rsidRPr="00042094">
        <w:t>ProSe</w:t>
      </w:r>
      <w:proofErr w:type="spellEnd"/>
      <w:r w:rsidRPr="00042094">
        <w:t xml:space="preserve"> policy (</w:t>
      </w:r>
      <w:proofErr w:type="spellStart"/>
      <w:r w:rsidR="000F3E60" w:rsidRPr="00042094">
        <w:t>ProSeP</w:t>
      </w:r>
      <w:proofErr w:type="spellEnd"/>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84" w:name="_Toc23343276"/>
      <w:bookmarkStart w:id="85" w:name="_Toc26193829"/>
      <w:bookmarkStart w:id="86" w:name="_Toc34382710"/>
      <w:bookmarkStart w:id="87" w:name="_Toc34387364"/>
      <w:bookmarkStart w:id="88" w:name="_Toc45282414"/>
      <w:bookmarkStart w:id="89" w:name="_Toc51867019"/>
      <w:bookmarkStart w:id="90" w:name="_Toc73369014"/>
      <w:bookmarkStart w:id="91" w:name="_Toc155843080"/>
      <w:r w:rsidRPr="00042094">
        <w:rPr>
          <w:lang w:eastAsia="zh-CN"/>
        </w:rPr>
        <w:t>5.2</w:t>
      </w:r>
      <w:r w:rsidRPr="00042094">
        <w:rPr>
          <w:lang w:eastAsia="zh-CN"/>
        </w:rPr>
        <w:tab/>
        <w:t xml:space="preserve">Encoding of </w:t>
      </w:r>
      <w:r w:rsidR="00223F3B" w:rsidRPr="00042094">
        <w:rPr>
          <w:lang w:eastAsia="zh-CN"/>
        </w:rPr>
        <w:t xml:space="preserve">5G </w:t>
      </w:r>
      <w:proofErr w:type="spellStart"/>
      <w:r w:rsidR="00223F3B" w:rsidRPr="00042094">
        <w:rPr>
          <w:lang w:eastAsia="zh-CN"/>
        </w:rPr>
        <w:t>ProSe</w:t>
      </w:r>
      <w:proofErr w:type="spellEnd"/>
      <w:r w:rsidRPr="00042094">
        <w:rPr>
          <w:lang w:eastAsia="zh-CN"/>
        </w:rPr>
        <w:t xml:space="preserve"> policy UE policy part</w:t>
      </w:r>
      <w:bookmarkEnd w:id="84"/>
      <w:bookmarkEnd w:id="85"/>
      <w:bookmarkEnd w:id="86"/>
      <w:bookmarkEnd w:id="87"/>
      <w:bookmarkEnd w:id="88"/>
      <w:bookmarkEnd w:id="89"/>
      <w:bookmarkEnd w:id="90"/>
      <w:bookmarkEnd w:id="91"/>
    </w:p>
    <w:p w14:paraId="20315DF7" w14:textId="0D92C7D7" w:rsidR="003A4C54" w:rsidRDefault="003A4C54" w:rsidP="003A4C54">
      <w:pPr>
        <w:rPr>
          <w:lang w:eastAsia="zh-CN"/>
        </w:rPr>
      </w:pPr>
      <w:r>
        <w:t xml:space="preserve">The purpose of the </w:t>
      </w:r>
      <w:proofErr w:type="spellStart"/>
      <w:r>
        <w:t>ProSeP</w:t>
      </w:r>
      <w:proofErr w:type="spellEnd"/>
      <w:r>
        <w:t xml:space="preserve"> is to indicate </w:t>
      </w:r>
      <w:r>
        <w:rPr>
          <w:lang w:eastAsia="zh-CN"/>
        </w:rPr>
        <w:t xml:space="preserve">UE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UE-to-network relay UE, 5G </w:t>
      </w:r>
      <w:proofErr w:type="spellStart"/>
      <w:r>
        <w:rPr>
          <w:lang w:eastAsia="zh-CN"/>
        </w:rPr>
        <w:t>ProSe</w:t>
      </w:r>
      <w:proofErr w:type="spellEnd"/>
      <w:r>
        <w:rPr>
          <w:lang w:eastAsia="zh-CN"/>
        </w:rPr>
        <w:t xml:space="preserve"> remote UE, UE policies for 5G </w:t>
      </w:r>
      <w:proofErr w:type="spellStart"/>
      <w:r>
        <w:rPr>
          <w:lang w:eastAsia="zh-CN"/>
        </w:rPr>
        <w:t>ProSe</w:t>
      </w:r>
      <w:proofErr w:type="spellEnd"/>
      <w:r>
        <w:rPr>
          <w:lang w:eastAsia="zh-CN"/>
        </w:rPr>
        <w:t xml:space="preserve"> usage information reporting, </w:t>
      </w:r>
      <w:r>
        <w:t xml:space="preserve">UE policies for </w:t>
      </w:r>
      <w:r>
        <w:rPr>
          <w:lang w:eastAsia="zh-CN"/>
        </w:rPr>
        <w:t xml:space="preserve">5G </w:t>
      </w:r>
      <w:proofErr w:type="spellStart"/>
      <w:r>
        <w:rPr>
          <w:lang w:eastAsia="zh-CN"/>
        </w:rPr>
        <w:t>ProSe</w:t>
      </w:r>
      <w:proofErr w:type="spellEnd"/>
      <w:r>
        <w:rPr>
          <w:lang w:eastAsia="zh-CN"/>
        </w:rPr>
        <w:t xml:space="preserve"> UE-to-UE relay UE, and </w:t>
      </w:r>
      <w:r>
        <w:t xml:space="preserve">UE policies for 5G </w:t>
      </w:r>
      <w:proofErr w:type="spellStart"/>
      <w:r>
        <w:t>ProSe</w:t>
      </w:r>
      <w:proofErr w:type="spellEnd"/>
      <w:r>
        <w:t xml:space="preserve"> end UE.</w:t>
      </w:r>
    </w:p>
    <w:p w14:paraId="240B8C59" w14:textId="628E4A75" w:rsidR="00B816CB" w:rsidRPr="00042094" w:rsidRDefault="0010424F" w:rsidP="00F37B05">
      <w:r w:rsidRPr="00042094">
        <w:t xml:space="preserve">The </w:t>
      </w:r>
      <w:proofErr w:type="spellStart"/>
      <w:r w:rsidR="000F3E60" w:rsidRPr="00042094">
        <w:t>ProSeP</w:t>
      </w:r>
      <w:proofErr w:type="spellEnd"/>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proofErr w:type="spellStart"/>
            <w:r w:rsidR="000F3E60" w:rsidRPr="00042094">
              <w:t>ProSeP</w:t>
            </w:r>
            <w:proofErr w:type="spellEnd"/>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92"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92"/>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proofErr w:type="spellStart"/>
            <w:r w:rsidR="000F3E60" w:rsidRPr="00042094">
              <w:t>ProSeP</w:t>
            </w:r>
            <w:proofErr w:type="spellEnd"/>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r w:rsidRPr="00042094">
        <w:t>Figure 5.2.1: UE policy part when UE policy part type = {</w:t>
      </w:r>
      <w:proofErr w:type="spellStart"/>
      <w:r w:rsidR="000F3E60" w:rsidRPr="00042094">
        <w:t>ProSeP</w:t>
      </w:r>
      <w:proofErr w:type="spellEnd"/>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proofErr w:type="spellStart"/>
            <w:r w:rsidRPr="00042094">
              <w:t>ProSeP</w:t>
            </w:r>
            <w:proofErr w:type="spellEnd"/>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proofErr w:type="spellStart"/>
            <w:r w:rsidRPr="00042094">
              <w:t>ProSeP</w:t>
            </w:r>
            <w:proofErr w:type="spellEnd"/>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proofErr w:type="spellStart"/>
            <w:r w:rsidRPr="00042094">
              <w:t>ProSeP</w:t>
            </w:r>
            <w:proofErr w:type="spellEnd"/>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r w:rsidRPr="00042094">
        <w:t xml:space="preserve">Figure 5.2.2: </w:t>
      </w:r>
      <w:proofErr w:type="spellStart"/>
      <w:r w:rsidR="000F3E60" w:rsidRPr="00042094">
        <w:t>ProSeP</w:t>
      </w:r>
      <w:proofErr w:type="spellEnd"/>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proofErr w:type="spellStart"/>
            <w:r w:rsidRPr="00042094">
              <w:t>ProSeP</w:t>
            </w:r>
            <w:proofErr w:type="spellEnd"/>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93"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93"/>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proofErr w:type="spellStart"/>
            <w:r w:rsidR="000F3E60" w:rsidRPr="00042094">
              <w:t>ProSeP</w:t>
            </w:r>
            <w:proofErr w:type="spellEnd"/>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proofErr w:type="spellStart"/>
            <w:r w:rsidRPr="00042094">
              <w:t>ProSeP</w:t>
            </w:r>
            <w:proofErr w:type="spellEnd"/>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r w:rsidRPr="00042094">
        <w:t xml:space="preserve">Figure 5.2.3: </w:t>
      </w:r>
      <w:proofErr w:type="spellStart"/>
      <w:r w:rsidR="000F3E60" w:rsidRPr="00042094">
        <w:t>ProSeP</w:t>
      </w:r>
      <w:proofErr w:type="spellEnd"/>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r>
        <w:lastRenderedPageBreak/>
        <w:t xml:space="preserve">Table 5.2.1: </w:t>
      </w:r>
      <w:proofErr w:type="spellStart"/>
      <w:r>
        <w:t>ProSeP</w:t>
      </w:r>
      <w:proofErr w:type="spellEnd"/>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w:t>
            </w:r>
            <w:proofErr w:type="spellStart"/>
            <w:r>
              <w:t>ProSeP</w:t>
            </w:r>
            <w:proofErr w:type="spellEnd"/>
            <w:r>
              <w:t>)</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 xml:space="preserve">UE policy part contents length field indicate the length of the </w:t>
            </w:r>
            <w:proofErr w:type="spellStart"/>
            <w:r>
              <w:t>ProSeP</w:t>
            </w:r>
            <w:proofErr w:type="spellEnd"/>
            <w:r>
              <w:t xml:space="preserve">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proofErr w:type="spellStart"/>
            <w:r>
              <w:t>ProSeP</w:t>
            </w:r>
            <w:proofErr w:type="spellEnd"/>
            <w:r>
              <w:t xml:space="preserve">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proofErr w:type="spellStart"/>
            <w:r>
              <w:t>ProSeP</w:t>
            </w:r>
            <w:proofErr w:type="spellEnd"/>
            <w:r>
              <w:t xml:space="preserve"> contents consist of 1 or more </w:t>
            </w:r>
            <w:proofErr w:type="spellStart"/>
            <w:r>
              <w:t>ProSeP</w:t>
            </w:r>
            <w:proofErr w:type="spellEnd"/>
            <w:r>
              <w:t xml:space="preserve">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proofErr w:type="spellStart"/>
            <w:r>
              <w:t>ProSeP</w:t>
            </w:r>
            <w:proofErr w:type="spellEnd"/>
            <w:r>
              <w:t xml:space="preserve">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 xml:space="preserve">UE policies for 5G </w:t>
            </w:r>
            <w:proofErr w:type="spellStart"/>
            <w:r>
              <w:rPr>
                <w:lang w:eastAsia="zh-CN"/>
              </w:rPr>
              <w:t>ProSe</w:t>
            </w:r>
            <w:proofErr w:type="spellEnd"/>
            <w:r>
              <w:rPr>
                <w:lang w:eastAsia="zh-CN"/>
              </w:rPr>
              <w:t xml:space="preserv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 xml:space="preserve">UE policies for 5G </w:t>
            </w:r>
            <w:proofErr w:type="spellStart"/>
            <w:r>
              <w:rPr>
                <w:lang w:eastAsia="zh-CN"/>
              </w:rPr>
              <w:t>ProSe</w:t>
            </w:r>
            <w:proofErr w:type="spellEnd"/>
            <w:r>
              <w:rPr>
                <w:lang w:eastAsia="zh-CN"/>
              </w:rPr>
              <w:t xml:space="preserv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usage information reporting</w:t>
            </w:r>
          </w:p>
          <w:p w14:paraId="328E01E5"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UE-to-UE relay UE</w:t>
            </w:r>
          </w:p>
          <w:p w14:paraId="0CEB7334" w14:textId="77777777" w:rsidR="0037271C" w:rsidRDefault="0037271C" w:rsidP="0005615F">
            <w:pPr>
              <w:pStyle w:val="TAL"/>
              <w:rPr>
                <w:lang w:eastAsia="zh-CN"/>
              </w:rPr>
            </w:pPr>
            <w:r>
              <w:rPr>
                <w:lang w:eastAsia="zh-CN"/>
              </w:rPr>
              <w:t xml:space="preserve">UE policies for 5G </w:t>
            </w:r>
            <w:proofErr w:type="spellStart"/>
            <w:r>
              <w:rPr>
                <w:lang w:eastAsia="zh-CN"/>
              </w:rPr>
              <w:t>ProSe</w:t>
            </w:r>
            <w:proofErr w:type="spellEnd"/>
            <w:r>
              <w:rPr>
                <w:lang w:eastAsia="zh-CN"/>
              </w:rPr>
              <w:t xml:space="preserv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 xml:space="preserve">Length of </w:t>
            </w:r>
            <w:proofErr w:type="spellStart"/>
            <w:r>
              <w:t>ProSeP</w:t>
            </w:r>
            <w:proofErr w:type="spellEnd"/>
            <w:r>
              <w:t xml:space="preserve"> info contents (octets k+1 to k+2) indicates the length of the </w:t>
            </w:r>
            <w:proofErr w:type="spellStart"/>
            <w:r>
              <w:t>ProSeP</w:t>
            </w:r>
            <w:proofErr w:type="spellEnd"/>
            <w:r>
              <w:t xml:space="preserve">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proofErr w:type="spellStart"/>
            <w:r>
              <w:t>ProSeP</w:t>
            </w:r>
            <w:proofErr w:type="spellEnd"/>
            <w:r>
              <w:t xml:space="preserve"> info contents (octets k+3 to l) can be </w:t>
            </w:r>
            <w:r>
              <w:rPr>
                <w:lang w:eastAsia="zh-CN"/>
              </w:rPr>
              <w:t xml:space="preserve">UE policies for 5G </w:t>
            </w:r>
            <w:proofErr w:type="spellStart"/>
            <w:r>
              <w:rPr>
                <w:lang w:eastAsia="zh-CN"/>
              </w:rPr>
              <w:t>ProSe</w:t>
            </w:r>
            <w:proofErr w:type="spellEnd"/>
            <w:r>
              <w:rPr>
                <w:lang w:eastAsia="zh-CN"/>
              </w:rPr>
              <w:t xml:space="preserve"> direct discovery</w:t>
            </w:r>
            <w:r>
              <w:t xml:space="preserve"> (see clause 5.3), UE policies for 5G </w:t>
            </w:r>
            <w:proofErr w:type="spellStart"/>
            <w:r>
              <w:t>ProSe</w:t>
            </w:r>
            <w:proofErr w:type="spellEnd"/>
            <w:r>
              <w:t xml:space="preserve"> direct communications (see clause 5.4), UE policies for 5G </w:t>
            </w:r>
            <w:proofErr w:type="spellStart"/>
            <w:r>
              <w:t>ProSe</w:t>
            </w:r>
            <w:proofErr w:type="spellEnd"/>
            <w:r>
              <w:t xml:space="preserve"> UE-to-network relay UE (see clause 5.5), </w:t>
            </w:r>
            <w:r>
              <w:rPr>
                <w:lang w:eastAsia="zh-CN"/>
              </w:rPr>
              <w:t xml:space="preserve">UE policies for 5G </w:t>
            </w:r>
            <w:proofErr w:type="spellStart"/>
            <w:r>
              <w:rPr>
                <w:lang w:eastAsia="zh-CN"/>
              </w:rPr>
              <w:t>ProSe</w:t>
            </w:r>
            <w:proofErr w:type="spellEnd"/>
            <w:r>
              <w:rPr>
                <w:lang w:eastAsia="zh-CN"/>
              </w:rPr>
              <w:t xml:space="preserve"> remote UE (clause 5.6), UE policies for 5G </w:t>
            </w:r>
            <w:proofErr w:type="spellStart"/>
            <w:r>
              <w:rPr>
                <w:lang w:eastAsia="zh-CN"/>
              </w:rPr>
              <w:t>ProSe</w:t>
            </w:r>
            <w:proofErr w:type="spellEnd"/>
            <w:r>
              <w:rPr>
                <w:lang w:eastAsia="zh-CN"/>
              </w:rPr>
              <w:t xml:space="preserve"> usage information reporting (clause 5.7), </w:t>
            </w:r>
            <w:r>
              <w:t xml:space="preserve">UE policies for 5G </w:t>
            </w:r>
            <w:proofErr w:type="spellStart"/>
            <w:r>
              <w:t>ProSe</w:t>
            </w:r>
            <w:proofErr w:type="spellEnd"/>
            <w:r>
              <w:t xml:space="preserve"> UE-to-UE relay UE (see clause 5.8), or UE policies for 5G </w:t>
            </w:r>
            <w:proofErr w:type="spellStart"/>
            <w:r>
              <w:t>ProSe</w:t>
            </w:r>
            <w:proofErr w:type="spellEnd"/>
            <w:r>
              <w:t xml:space="preserv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94" w:name="_Toc73369015"/>
      <w:bookmarkStart w:id="95" w:name="_Toc155843081"/>
      <w:r w:rsidRPr="00042094">
        <w:rPr>
          <w:lang w:eastAsia="zh-CN"/>
        </w:rPr>
        <w:t>5.3</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discovery</w:t>
      </w:r>
      <w:bookmarkEnd w:id="94"/>
      <w:bookmarkEnd w:id="95"/>
    </w:p>
    <w:p w14:paraId="782799BA" w14:textId="77777777" w:rsidR="001E6A97" w:rsidRPr="00042094" w:rsidRDefault="001E6A97" w:rsidP="001E6A97">
      <w:pPr>
        <w:pStyle w:val="Heading3"/>
      </w:pPr>
      <w:bookmarkStart w:id="96" w:name="_Toc8882547"/>
      <w:bookmarkStart w:id="97" w:name="_Toc23343279"/>
      <w:bookmarkStart w:id="98" w:name="_Toc26193832"/>
      <w:bookmarkStart w:id="99" w:name="_Toc34382713"/>
      <w:bookmarkStart w:id="100" w:name="_Toc34387367"/>
      <w:bookmarkStart w:id="101" w:name="_Toc45282417"/>
      <w:bookmarkStart w:id="102" w:name="_Toc51867022"/>
      <w:bookmarkStart w:id="103" w:name="_Toc68196475"/>
      <w:bookmarkStart w:id="104" w:name="_Toc73369016"/>
      <w:bookmarkStart w:id="105" w:name="_Toc155843082"/>
      <w:r w:rsidRPr="00042094">
        <w:t>5.3.1</w:t>
      </w:r>
      <w:r w:rsidRPr="00042094">
        <w:tab/>
        <w:t>General</w:t>
      </w:r>
      <w:bookmarkEnd w:id="96"/>
      <w:bookmarkEnd w:id="97"/>
      <w:bookmarkEnd w:id="98"/>
      <w:bookmarkEnd w:id="99"/>
      <w:bookmarkEnd w:id="100"/>
      <w:bookmarkEnd w:id="101"/>
      <w:bookmarkEnd w:id="102"/>
      <w:bookmarkEnd w:id="103"/>
      <w:bookmarkEnd w:id="104"/>
      <w:bookmarkEnd w:id="105"/>
    </w:p>
    <w:p w14:paraId="2241620B" w14:textId="3EE8CF24" w:rsidR="001E6A97" w:rsidRPr="00042094" w:rsidRDefault="001E6A97" w:rsidP="001E6A97">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 are </w:t>
      </w:r>
      <w:r w:rsidRPr="00042094">
        <w:t>coded as shown in figures 5.3.1.1 and table 5.3.1.1.</w:t>
      </w:r>
    </w:p>
    <w:p w14:paraId="045F7884" w14:textId="593CBC25" w:rsidR="001925D5" w:rsidRPr="00042094" w:rsidRDefault="001925D5" w:rsidP="001925D5">
      <w:pPr>
        <w:pStyle w:val="Heading3"/>
      </w:pPr>
      <w:bookmarkStart w:id="106" w:name="_Toc155843083"/>
      <w:r w:rsidRPr="00042094">
        <w:lastRenderedPageBreak/>
        <w:t>5.3.2</w:t>
      </w:r>
      <w:r w:rsidRPr="00042094">
        <w:tab/>
        <w:t>Information elements coding</w:t>
      </w:r>
      <w:bookmarkEnd w:id="106"/>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 xml:space="preserve">Length of </w:t>
            </w:r>
            <w:proofErr w:type="spellStart"/>
            <w:r>
              <w:t>ProSeP</w:t>
            </w:r>
            <w:proofErr w:type="spellEnd"/>
            <w:r>
              <w:t xml:space="preserve">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proofErr w:type="spellStart"/>
            <w:r>
              <w:t>ProSe</w:t>
            </w:r>
            <w:proofErr w:type="spellEnd"/>
            <w:r>
              <w:t xml:space="preserv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proofErr w:type="spellStart"/>
            <w:r>
              <w:rPr>
                <w:lang w:eastAsia="zh-CN"/>
              </w:rPr>
              <w:t>ProSe</w:t>
            </w:r>
            <w:proofErr w:type="spellEnd"/>
            <w:r>
              <w:rPr>
                <w:lang w:eastAsia="zh-CN"/>
              </w:rPr>
              <w:t xml:space="preserv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proofErr w:type="spellStart"/>
            <w:r>
              <w:rPr>
                <w:lang w:eastAsia="zh-CN"/>
              </w:rPr>
              <w:t>ProSe</w:t>
            </w:r>
            <w:proofErr w:type="spellEnd"/>
            <w:r>
              <w:rPr>
                <w:lang w:eastAsia="zh-CN"/>
              </w:rPr>
              <w:t xml:space="preserv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r w:rsidRPr="00042094">
        <w:t xml:space="preserve">Figure 5.3.2.1: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r w:rsidRPr="00042094">
        <w:lastRenderedPageBreak/>
        <w:t>Table 5.3.</w:t>
      </w:r>
      <w:r w:rsidR="005A6BDF"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19"/>
        <w:gridCol w:w="219"/>
        <w:gridCol w:w="182"/>
        <w:gridCol w:w="6474"/>
      </w:tblGrid>
      <w:tr w:rsidR="001E6A97" w:rsidRPr="00042094" w14:paraId="6CA2402A" w14:textId="77777777" w:rsidTr="001E6A97">
        <w:trPr>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proofErr w:type="spellStart"/>
            <w:r w:rsidRPr="00042094">
              <w:t>ProSeP</w:t>
            </w:r>
            <w:proofErr w:type="spellEnd"/>
            <w:r w:rsidR="001E6A97" w:rsidRPr="00042094">
              <w:t xml:space="preserve"> info type (bit 1 to 4 of octet k) shall be set to "0001" (</w:t>
            </w:r>
            <w:r w:rsidR="001E6A97" w:rsidRPr="00042094">
              <w:rPr>
                <w:lang w:eastAsia="zh-CN"/>
              </w:rPr>
              <w:t xml:space="preserve">UE policies for 5G </w:t>
            </w:r>
            <w:proofErr w:type="spellStart"/>
            <w:r w:rsidR="001E6A97" w:rsidRPr="00042094">
              <w:rPr>
                <w:lang w:eastAsia="zh-CN"/>
              </w:rPr>
              <w:t>ProSe</w:t>
            </w:r>
            <w:proofErr w:type="spellEnd"/>
            <w:r w:rsidR="001E6A97" w:rsidRPr="00042094">
              <w:rPr>
                <w:lang w:eastAsia="zh-CN"/>
              </w:rPr>
              <w:t xml:space="preserv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proofErr w:type="spellStart"/>
            <w:r w:rsidR="000F3E60" w:rsidRPr="00042094">
              <w:t>ProSeP</w:t>
            </w:r>
            <w:proofErr w:type="spellEnd"/>
            <w:r w:rsidRPr="00042094">
              <w:t xml:space="preserve"> info contents (octets k+1 to k+2) indicates the length of </w:t>
            </w:r>
            <w:proofErr w:type="spellStart"/>
            <w:r w:rsidR="000F3E60" w:rsidRPr="00042094">
              <w:t>ProSeP</w:t>
            </w:r>
            <w:proofErr w:type="spellEnd"/>
            <w:r w:rsidRPr="00042094">
              <w:t xml:space="preserve"> info contents.</w:t>
            </w:r>
          </w:p>
          <w:p w14:paraId="1B9F807C" w14:textId="549EDA4B" w:rsidR="00592635" w:rsidRPr="00042094" w:rsidRDefault="00592635">
            <w:pPr>
              <w:pStyle w:val="TAL"/>
            </w:pPr>
          </w:p>
        </w:tc>
      </w:tr>
      <w:tr w:rsidR="001E6A97" w:rsidRPr="00042094" w14:paraId="4AB4C57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 xml:space="preserve">.2, and contains configuration parameters for 5G </w:t>
            </w:r>
            <w:proofErr w:type="spellStart"/>
            <w:r w:rsidRPr="00042094">
              <w:t>ProSe</w:t>
            </w:r>
            <w:proofErr w:type="spellEnd"/>
            <w:r w:rsidRPr="00042094">
              <w:t xml:space="preserve"> direct discovery when the UE is served by NG-RAN.</w:t>
            </w:r>
          </w:p>
          <w:p w14:paraId="5822F5B9" w14:textId="59238EF7" w:rsidR="00592635" w:rsidRPr="00042094" w:rsidRDefault="00592635">
            <w:pPr>
              <w:pStyle w:val="TAL"/>
            </w:pPr>
          </w:p>
        </w:tc>
      </w:tr>
      <w:tr w:rsidR="001E6A97" w:rsidRPr="00042094" w14:paraId="31D770B7"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 xml:space="preserve">.6, and contains configuration parameters for 5G </w:t>
            </w:r>
            <w:proofErr w:type="spellStart"/>
            <w:r w:rsidRPr="00042094">
              <w:t>ProSe</w:t>
            </w:r>
            <w:proofErr w:type="spellEnd"/>
            <w:r w:rsidRPr="00042094">
              <w:t xml:space="preserve"> direct discovery when the UE is not served by NG-RAN.</w:t>
            </w:r>
          </w:p>
          <w:p w14:paraId="42437B21" w14:textId="6FE702CB" w:rsidR="00592635" w:rsidRPr="00042094" w:rsidRDefault="00592635">
            <w:pPr>
              <w:pStyle w:val="TAL"/>
            </w:pPr>
          </w:p>
        </w:tc>
      </w:tr>
      <w:tr w:rsidR="001E6A97" w:rsidRPr="00042094" w14:paraId="623712E6"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proofErr w:type="spellStart"/>
            <w:r w:rsidRPr="00042094">
              <w:t>ProSe</w:t>
            </w:r>
            <w:proofErr w:type="spellEnd"/>
            <w:r w:rsidRPr="00042094">
              <w:t xml:space="preserve"> Direct Discovery UE ID (octet o2+1 to o2+3):</w:t>
            </w:r>
          </w:p>
          <w:p w14:paraId="19A85E29" w14:textId="77777777" w:rsidR="001E6A97" w:rsidRPr="00042094" w:rsidRDefault="001E6A97">
            <w:pPr>
              <w:pStyle w:val="TAL"/>
            </w:pPr>
            <w:r w:rsidRPr="00042094">
              <w:t xml:space="preserve">The </w:t>
            </w:r>
            <w:proofErr w:type="spellStart"/>
            <w:r w:rsidRPr="00042094">
              <w:t>ProSe</w:t>
            </w:r>
            <w:proofErr w:type="spellEnd"/>
            <w:r w:rsidRPr="00042094">
              <w:t xml:space="preserv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1E6A97">
        <w:trPr>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proofErr w:type="spellStart"/>
            <w:r w:rsidRPr="00042094">
              <w:rPr>
                <w:lang w:eastAsia="zh-CN"/>
              </w:rPr>
              <w:t>ProSe</w:t>
            </w:r>
            <w:proofErr w:type="spellEnd"/>
            <w:r w:rsidRPr="00042094">
              <w:rPr>
                <w:lang w:eastAsia="zh-CN"/>
              </w:rPr>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proofErr w:type="spellStart"/>
            <w:r w:rsidR="009F5F3F" w:rsidRPr="00042094">
              <w:rPr>
                <w:lang w:eastAsia="zh-CN"/>
              </w:rPr>
              <w:t>ProSe</w:t>
            </w:r>
            <w:proofErr w:type="spellEnd"/>
            <w:r w:rsidR="009F5F3F" w:rsidRPr="00042094">
              <w:rPr>
                <w:lang w:eastAsia="zh-CN"/>
              </w:rPr>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w:t>
            </w:r>
            <w:proofErr w:type="spellStart"/>
            <w:r w:rsidR="00D66272">
              <w:t>ProSe</w:t>
            </w:r>
            <w:proofErr w:type="spellEnd"/>
            <w:r w:rsidR="00D66272">
              <w:t xml:space="preserve"> identifier</w:t>
            </w:r>
            <w:r w:rsidR="00D66272">
              <w:rPr>
                <w:noProof/>
              </w:rPr>
              <w:t xml:space="preserve"> to default destination layer-2 ID for initial discovery signalling mapping rules</w:t>
            </w:r>
            <w:r w:rsidR="00D66272">
              <w:t xml:space="preserve"> field may contain a default </w:t>
            </w:r>
            <w:proofErr w:type="spellStart"/>
            <w:r w:rsidR="00D66272">
              <w:t>ProSe</w:t>
            </w:r>
            <w:proofErr w:type="spellEnd"/>
            <w:r w:rsidR="00D66272">
              <w:t xml:space="preserv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proofErr w:type="spellStart"/>
            <w:r w:rsidR="00D66272" w:rsidRPr="00132CFC">
              <w:rPr>
                <w:rFonts w:cs="Arial"/>
                <w:lang w:eastAsia="zh-CN"/>
              </w:rPr>
              <w:t>ProSe</w:t>
            </w:r>
            <w:proofErr w:type="spellEnd"/>
            <w:r w:rsidR="00D66272" w:rsidRPr="00132CFC">
              <w:rPr>
                <w:rFonts w:cs="Arial"/>
                <w:lang w:eastAsia="zh-CN"/>
              </w:rPr>
              <w:t xml:space="preserv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F12295">
        <w:trPr>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F12295">
        <w:trPr>
          <w:cantSplit/>
          <w:jc w:val="center"/>
        </w:trPr>
        <w:tc>
          <w:tcPr>
            <w:tcW w:w="7094" w:type="dxa"/>
            <w:gridSpan w:val="4"/>
            <w:tcBorders>
              <w:top w:val="nil"/>
              <w:left w:val="single" w:sz="4" w:space="0" w:color="auto"/>
              <w:bottom w:val="nil"/>
              <w:right w:val="single" w:sz="4" w:space="0" w:color="auto"/>
            </w:tcBorders>
          </w:tcPr>
          <w:p w14:paraId="693DAD31" w14:textId="3FCF709C"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833516">
        <w:trPr>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833516">
        <w:trPr>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833516">
        <w:trPr>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833516">
        <w:trPr>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833516">
        <w:trPr>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833516">
        <w:trPr>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833516">
        <w:trPr>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F12295">
        <w:trPr>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B840FA">
        <w:trPr>
          <w:cantSplit/>
          <w:jc w:val="center"/>
        </w:trPr>
        <w:tc>
          <w:tcPr>
            <w:tcW w:w="7094" w:type="dxa"/>
            <w:gridSpan w:val="4"/>
            <w:tcBorders>
              <w:top w:val="nil"/>
              <w:left w:val="single" w:sz="4" w:space="0" w:color="auto"/>
              <w:bottom w:val="nil"/>
              <w:right w:val="single" w:sz="4" w:space="0" w:color="auto"/>
            </w:tcBorders>
          </w:tcPr>
          <w:p w14:paraId="0AED515D" w14:textId="2D8EA53B"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r w:rsidR="00D66272">
              <w:rPr>
                <w:noProof/>
                <w:lang w:eastAsia="zh-CN"/>
              </w:rPr>
              <w:t xml:space="preserve"> (NOTE</w:t>
            </w:r>
            <w:r w:rsidR="00D66272">
              <w:t> 1</w:t>
            </w:r>
            <w:r w:rsidR="00D66272">
              <w:rPr>
                <w:noProof/>
                <w:lang w:eastAsia="zh-CN"/>
              </w:rPr>
              <w:t>)</w:t>
            </w:r>
            <w:r>
              <w:rPr>
                <w:noProof/>
                <w:lang w:eastAsia="zh-CN"/>
              </w:rPr>
              <w:t>:</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 xml:space="preserve">If the length of </w:t>
            </w:r>
            <w:proofErr w:type="spellStart"/>
            <w:r>
              <w:t>ProSeP</w:t>
            </w:r>
            <w:proofErr w:type="spellEnd"/>
            <w:r>
              <w:t xml:space="preserve"> info contents field is bigger than indicated in figure 5.3.2.1, receiving entity shall ignore any superfluous octets located at the end of the </w:t>
            </w:r>
            <w:proofErr w:type="spellStart"/>
            <w:r>
              <w:t>ProSeP</w:t>
            </w:r>
            <w:proofErr w:type="spellEnd"/>
            <w:r>
              <w:t xml:space="preserve"> info contents.</w:t>
            </w:r>
          </w:p>
          <w:p w14:paraId="0301DB68" w14:textId="00E44981" w:rsidR="00D66272" w:rsidRDefault="00D66272" w:rsidP="00D245C4">
            <w:pPr>
              <w:pStyle w:val="TAL"/>
            </w:pPr>
          </w:p>
        </w:tc>
      </w:tr>
    </w:tbl>
    <w:p w14:paraId="09EA8050" w14:textId="77777777" w:rsidR="001925D5" w:rsidRPr="00042094" w:rsidRDefault="001925D5" w:rsidP="001925D5">
      <w:pPr>
        <w:pStyle w:val="FP"/>
        <w:rPr>
          <w:lang w:eastAsia="zh-CN"/>
        </w:rPr>
      </w:pPr>
    </w:p>
    <w:p w14:paraId="0874A1A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1AA910F2" w14:textId="77777777" w:rsidTr="001E6A97">
        <w:trPr>
          <w:cantSplit/>
          <w:jc w:val="center"/>
        </w:trPr>
        <w:tc>
          <w:tcPr>
            <w:tcW w:w="708" w:type="dxa"/>
            <w:hideMark/>
          </w:tcPr>
          <w:p w14:paraId="7D694100" w14:textId="77777777" w:rsidR="001E6A97" w:rsidRPr="00042094" w:rsidRDefault="001E6A97">
            <w:pPr>
              <w:pStyle w:val="TAC"/>
            </w:pPr>
            <w:r w:rsidRPr="00042094">
              <w:t>8</w:t>
            </w:r>
          </w:p>
        </w:tc>
        <w:tc>
          <w:tcPr>
            <w:tcW w:w="709" w:type="dxa"/>
            <w:hideMark/>
          </w:tcPr>
          <w:p w14:paraId="49EFA0F3" w14:textId="77777777" w:rsidR="001E6A97" w:rsidRPr="00042094" w:rsidRDefault="001E6A97">
            <w:pPr>
              <w:pStyle w:val="TAC"/>
            </w:pPr>
            <w:r w:rsidRPr="00042094">
              <w:t>7</w:t>
            </w:r>
          </w:p>
        </w:tc>
        <w:tc>
          <w:tcPr>
            <w:tcW w:w="709" w:type="dxa"/>
            <w:hideMark/>
          </w:tcPr>
          <w:p w14:paraId="08FE5F2D" w14:textId="77777777" w:rsidR="001E6A97" w:rsidRPr="00042094" w:rsidRDefault="001E6A97">
            <w:pPr>
              <w:pStyle w:val="TAC"/>
            </w:pPr>
            <w:r w:rsidRPr="00042094">
              <w:t>6</w:t>
            </w:r>
          </w:p>
        </w:tc>
        <w:tc>
          <w:tcPr>
            <w:tcW w:w="709" w:type="dxa"/>
            <w:hideMark/>
          </w:tcPr>
          <w:p w14:paraId="2195ED1C" w14:textId="77777777" w:rsidR="001E6A97" w:rsidRPr="00042094" w:rsidRDefault="001E6A97">
            <w:pPr>
              <w:pStyle w:val="TAC"/>
            </w:pPr>
            <w:r w:rsidRPr="00042094">
              <w:t>5</w:t>
            </w:r>
          </w:p>
        </w:tc>
        <w:tc>
          <w:tcPr>
            <w:tcW w:w="709" w:type="dxa"/>
            <w:hideMark/>
          </w:tcPr>
          <w:p w14:paraId="0FB601A6" w14:textId="77777777" w:rsidR="001E6A97" w:rsidRPr="00042094" w:rsidRDefault="001E6A97">
            <w:pPr>
              <w:pStyle w:val="TAC"/>
            </w:pPr>
            <w:r w:rsidRPr="00042094">
              <w:t>4</w:t>
            </w:r>
          </w:p>
        </w:tc>
        <w:tc>
          <w:tcPr>
            <w:tcW w:w="709" w:type="dxa"/>
            <w:hideMark/>
          </w:tcPr>
          <w:p w14:paraId="5469F2CD" w14:textId="77777777" w:rsidR="001E6A97" w:rsidRPr="00042094" w:rsidRDefault="001E6A97">
            <w:pPr>
              <w:pStyle w:val="TAC"/>
            </w:pPr>
            <w:r w:rsidRPr="00042094">
              <w:t>3</w:t>
            </w:r>
          </w:p>
        </w:tc>
        <w:tc>
          <w:tcPr>
            <w:tcW w:w="709" w:type="dxa"/>
            <w:hideMark/>
          </w:tcPr>
          <w:p w14:paraId="7F9496D5" w14:textId="77777777" w:rsidR="001E6A97" w:rsidRPr="00042094" w:rsidRDefault="001E6A97">
            <w:pPr>
              <w:pStyle w:val="TAC"/>
            </w:pPr>
            <w:r w:rsidRPr="00042094">
              <w:t>2</w:t>
            </w:r>
          </w:p>
        </w:tc>
        <w:tc>
          <w:tcPr>
            <w:tcW w:w="709" w:type="dxa"/>
            <w:hideMark/>
          </w:tcPr>
          <w:p w14:paraId="026B6CF5" w14:textId="77777777" w:rsidR="001E6A97" w:rsidRPr="00042094" w:rsidRDefault="001E6A97">
            <w:pPr>
              <w:pStyle w:val="TAC"/>
            </w:pPr>
            <w:r w:rsidRPr="00042094">
              <w:t>1</w:t>
            </w:r>
          </w:p>
        </w:tc>
        <w:tc>
          <w:tcPr>
            <w:tcW w:w="1346" w:type="dxa"/>
          </w:tcPr>
          <w:p w14:paraId="6E3FA4FB" w14:textId="77777777" w:rsidR="001E6A97" w:rsidRPr="00042094" w:rsidRDefault="001E6A97">
            <w:pPr>
              <w:pStyle w:val="TAL"/>
            </w:pPr>
          </w:p>
        </w:tc>
      </w:tr>
      <w:tr w:rsidR="001E6A97" w:rsidRPr="00042094"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Pr="00042094" w:rsidRDefault="001E6A97">
            <w:pPr>
              <w:pStyle w:val="TAC"/>
              <w:rPr>
                <w:noProof/>
              </w:rPr>
            </w:pPr>
          </w:p>
          <w:p w14:paraId="745BA81D" w14:textId="77777777" w:rsidR="001E6A97" w:rsidRPr="00042094" w:rsidRDefault="001E6A97">
            <w:pPr>
              <w:pStyle w:val="TAC"/>
            </w:pPr>
            <w:r w:rsidRPr="00042094">
              <w:rPr>
                <w:noProof/>
              </w:rPr>
              <w:t>Length of served by NG-RAN</w:t>
            </w:r>
            <w:r w:rsidRPr="00042094">
              <w:t xml:space="preserve"> </w:t>
            </w:r>
            <w:r w:rsidRPr="00042094">
              <w:rPr>
                <w:noProof/>
              </w:rPr>
              <w:t>contents</w:t>
            </w:r>
          </w:p>
        </w:tc>
        <w:tc>
          <w:tcPr>
            <w:tcW w:w="1346" w:type="dxa"/>
          </w:tcPr>
          <w:p w14:paraId="7B4D490F" w14:textId="77777777" w:rsidR="001E6A97" w:rsidRPr="00042094" w:rsidRDefault="001E6A97">
            <w:pPr>
              <w:pStyle w:val="TAL"/>
            </w:pPr>
            <w:r w:rsidRPr="00042094">
              <w:t>octet k+8</w:t>
            </w:r>
          </w:p>
          <w:p w14:paraId="5EF8AD46" w14:textId="77777777" w:rsidR="001E6A97" w:rsidRPr="00042094" w:rsidRDefault="001E6A97">
            <w:pPr>
              <w:pStyle w:val="TAL"/>
            </w:pPr>
          </w:p>
          <w:p w14:paraId="051C34C5" w14:textId="77777777" w:rsidR="001E6A97" w:rsidRPr="00042094" w:rsidRDefault="001E6A97">
            <w:pPr>
              <w:pStyle w:val="TAL"/>
            </w:pPr>
            <w:r w:rsidRPr="00042094">
              <w:t>octet k+9</w:t>
            </w:r>
          </w:p>
        </w:tc>
      </w:tr>
      <w:tr w:rsidR="001E6A97" w:rsidRPr="00042094"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Pr="00042094" w:rsidRDefault="001E6A97">
            <w:pPr>
              <w:pStyle w:val="TAC"/>
            </w:pPr>
          </w:p>
          <w:p w14:paraId="4031E11D" w14:textId="77777777" w:rsidR="001E6A97" w:rsidRPr="00042094" w:rsidRDefault="001E6A97">
            <w:pPr>
              <w:pStyle w:val="TAC"/>
            </w:pPr>
            <w:r w:rsidRPr="00042094">
              <w:t>Authorization for direct discovery info 1</w:t>
            </w:r>
          </w:p>
        </w:tc>
        <w:tc>
          <w:tcPr>
            <w:tcW w:w="1346" w:type="dxa"/>
            <w:tcBorders>
              <w:top w:val="nil"/>
              <w:left w:val="single" w:sz="6" w:space="0" w:color="auto"/>
              <w:bottom w:val="nil"/>
              <w:right w:val="nil"/>
            </w:tcBorders>
          </w:tcPr>
          <w:p w14:paraId="5495F42B" w14:textId="77777777" w:rsidR="001E6A97" w:rsidRPr="00042094" w:rsidRDefault="001E6A97">
            <w:pPr>
              <w:pStyle w:val="TAL"/>
            </w:pPr>
            <w:r w:rsidRPr="00042094">
              <w:t>octet k+10</w:t>
            </w:r>
          </w:p>
          <w:p w14:paraId="17C4FF46" w14:textId="77777777" w:rsidR="001E6A97" w:rsidRPr="00042094" w:rsidRDefault="001E6A97">
            <w:pPr>
              <w:pStyle w:val="TAL"/>
            </w:pPr>
          </w:p>
          <w:p w14:paraId="7B81D83F" w14:textId="77777777" w:rsidR="001E6A97" w:rsidRPr="00042094" w:rsidRDefault="001E6A97">
            <w:pPr>
              <w:pStyle w:val="TAL"/>
            </w:pPr>
            <w:r w:rsidRPr="00042094">
              <w:t>octet o50</w:t>
            </w:r>
          </w:p>
        </w:tc>
      </w:tr>
      <w:tr w:rsidR="001E6A97" w:rsidRPr="00042094"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Pr="00042094" w:rsidRDefault="001E6A97">
            <w:pPr>
              <w:pStyle w:val="TAC"/>
            </w:pPr>
          </w:p>
          <w:p w14:paraId="74C5CAE4" w14:textId="77777777" w:rsidR="001E6A97" w:rsidRPr="00042094" w:rsidRDefault="001E6A97">
            <w:pPr>
              <w:pStyle w:val="TAC"/>
            </w:pPr>
            <w:r w:rsidRPr="00042094">
              <w:t>Authorization for direct discovery info 2</w:t>
            </w:r>
          </w:p>
        </w:tc>
        <w:tc>
          <w:tcPr>
            <w:tcW w:w="1346" w:type="dxa"/>
            <w:tcBorders>
              <w:top w:val="nil"/>
              <w:left w:val="single" w:sz="6" w:space="0" w:color="auto"/>
              <w:bottom w:val="nil"/>
              <w:right w:val="nil"/>
            </w:tcBorders>
          </w:tcPr>
          <w:p w14:paraId="63057281" w14:textId="77777777" w:rsidR="001E6A97" w:rsidRPr="00042094" w:rsidRDefault="001E6A97">
            <w:pPr>
              <w:pStyle w:val="TAL"/>
            </w:pPr>
            <w:r w:rsidRPr="00042094">
              <w:t>octet o50+1</w:t>
            </w:r>
          </w:p>
          <w:p w14:paraId="6306AB6F" w14:textId="77777777" w:rsidR="001E6A97" w:rsidRPr="00042094" w:rsidRDefault="001E6A97">
            <w:pPr>
              <w:pStyle w:val="TAL"/>
            </w:pPr>
          </w:p>
          <w:p w14:paraId="11EBA2BC" w14:textId="77777777" w:rsidR="001E6A97" w:rsidRPr="00042094" w:rsidRDefault="001E6A97">
            <w:pPr>
              <w:pStyle w:val="TAL"/>
            </w:pPr>
            <w:r w:rsidRPr="00042094">
              <w:t>octet o51</w:t>
            </w:r>
          </w:p>
        </w:tc>
      </w:tr>
      <w:tr w:rsidR="001E6A97" w:rsidRPr="00042094"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Pr="00042094" w:rsidRDefault="001E6A97">
            <w:pPr>
              <w:pStyle w:val="TAC"/>
            </w:pPr>
          </w:p>
          <w:p w14:paraId="69B9B7E6"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14D0DA55" w14:textId="77777777" w:rsidR="001E6A97" w:rsidRPr="00042094" w:rsidRDefault="001E6A97">
            <w:pPr>
              <w:pStyle w:val="TAL"/>
            </w:pPr>
            <w:r w:rsidRPr="00042094">
              <w:t>octet o51+1</w:t>
            </w:r>
          </w:p>
          <w:p w14:paraId="2B54B84F" w14:textId="77777777" w:rsidR="001E6A97" w:rsidRPr="00042094" w:rsidRDefault="001E6A97">
            <w:pPr>
              <w:pStyle w:val="TAL"/>
            </w:pPr>
          </w:p>
          <w:p w14:paraId="6C2F88D6" w14:textId="77777777" w:rsidR="001E6A97" w:rsidRPr="00042094" w:rsidRDefault="001E6A97">
            <w:pPr>
              <w:pStyle w:val="TAL"/>
            </w:pPr>
            <w:r w:rsidRPr="00042094">
              <w:t>octet o52</w:t>
            </w:r>
          </w:p>
        </w:tc>
      </w:tr>
      <w:tr w:rsidR="001E6A97" w:rsidRPr="00042094"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Pr="00042094" w:rsidRDefault="001E6A97">
            <w:pPr>
              <w:pStyle w:val="TAC"/>
            </w:pPr>
          </w:p>
          <w:p w14:paraId="24BBB6ED" w14:textId="77777777" w:rsidR="001E6A97" w:rsidRPr="00042094" w:rsidRDefault="001E6A97">
            <w:pPr>
              <w:pStyle w:val="TAC"/>
            </w:pPr>
            <w:r w:rsidRPr="00042094">
              <w:t>Authorization for direct discovery info n</w:t>
            </w:r>
          </w:p>
        </w:tc>
        <w:tc>
          <w:tcPr>
            <w:tcW w:w="1346" w:type="dxa"/>
            <w:tcBorders>
              <w:top w:val="nil"/>
              <w:left w:val="single" w:sz="6" w:space="0" w:color="auto"/>
              <w:bottom w:val="nil"/>
              <w:right w:val="nil"/>
            </w:tcBorders>
          </w:tcPr>
          <w:p w14:paraId="50655E7D" w14:textId="77777777" w:rsidR="001E6A97" w:rsidRPr="00042094" w:rsidRDefault="001E6A97">
            <w:pPr>
              <w:pStyle w:val="TAL"/>
            </w:pPr>
            <w:r w:rsidRPr="00042094">
              <w:t>octet o52+1</w:t>
            </w:r>
          </w:p>
          <w:p w14:paraId="5BE6CAAF" w14:textId="77777777" w:rsidR="001E6A97" w:rsidRPr="00042094" w:rsidRDefault="001E6A97">
            <w:pPr>
              <w:pStyle w:val="TAL"/>
            </w:pPr>
          </w:p>
          <w:p w14:paraId="3FFA7D48" w14:textId="77777777" w:rsidR="001E6A97" w:rsidRPr="00042094" w:rsidRDefault="001E6A97">
            <w:pPr>
              <w:pStyle w:val="TAL"/>
            </w:pPr>
            <w:r w:rsidRPr="00042094">
              <w:t>octet o1</w:t>
            </w:r>
          </w:p>
        </w:tc>
      </w:tr>
    </w:tbl>
    <w:p w14:paraId="61216D9E" w14:textId="0A493EF7" w:rsidR="001E6A97" w:rsidRPr="00042094" w:rsidRDefault="001E6A97" w:rsidP="001E6A97">
      <w:pPr>
        <w:pStyle w:val="TF"/>
      </w:pPr>
      <w:r w:rsidRPr="00042094">
        <w:t>Figure 5.3.</w:t>
      </w:r>
      <w:r w:rsidR="009F5F3F" w:rsidRPr="00042094">
        <w:t>2</w:t>
      </w:r>
      <w:r w:rsidRPr="00042094">
        <w:t>.2: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r w:rsidRPr="00042094">
        <w:t>Table 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r w:rsidRPr="00042094">
        <w:t>Figure 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r w:rsidRPr="00042094">
        <w:lastRenderedPageBreak/>
        <w:t>Table 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r>
            <w:proofErr w:type="spellStart"/>
            <w:r w:rsidRPr="00042094">
              <w:rPr>
                <w:lang w:eastAsia="zh-CN"/>
              </w:rPr>
              <w:t>Discoveree</w:t>
            </w:r>
            <w:proofErr w:type="spellEnd"/>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r w:rsidRPr="00042094">
        <w:t>Figure 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r w:rsidRPr="00042094">
        <w:t>Table 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r w:rsidRPr="00042094">
        <w:t>Figure 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r w:rsidRPr="00042094">
        <w:t>Table 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r w:rsidRPr="00042094">
        <w:t>Figure 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r w:rsidRPr="00042094">
        <w:t>Table 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 xml:space="preserve">5G </w:t>
            </w:r>
            <w:proofErr w:type="spellStart"/>
            <w:r w:rsidRPr="00042094">
              <w:t>ProSe</w:t>
            </w:r>
            <w:proofErr w:type="spellEnd"/>
            <w:r w:rsidRPr="00042094">
              <w:t xml:space="preserv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 xml:space="preserve">PDNNI bit indicates whether the UE is authorized to perform 5G </w:t>
            </w:r>
            <w:proofErr w:type="spellStart"/>
            <w:r w:rsidRPr="00042094">
              <w:t>ProSe</w:t>
            </w:r>
            <w:proofErr w:type="spellEnd"/>
            <w:r w:rsidRPr="00042094">
              <w:t xml:space="preserv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r w:rsidRPr="00042094">
        <w:t>Figure 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r w:rsidRPr="00042094">
        <w:t>Table 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r w:rsidRPr="00042094">
        <w:t>Figure 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r w:rsidRPr="00042094">
        <w:lastRenderedPageBreak/>
        <w:t>Table 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r w:rsidRPr="00042094">
        <w:t>Figure 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r w:rsidRPr="00042094">
        <w:t>Table 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r w:rsidRPr="00042094">
        <w:t>Figure 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r w:rsidRPr="00042094">
        <w:lastRenderedPageBreak/>
        <w:t>Table 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r w:rsidRPr="00042094">
        <w:t>Figure 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r w:rsidRPr="00042094">
        <w:t>Table 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r w:rsidRPr="00042094">
        <w:t>Figure 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77777777" w:rsidR="001E6A97" w:rsidRPr="00042094" w:rsidRDefault="001E6A97">
            <w:pPr>
              <w:pStyle w:val="TAC"/>
            </w:pPr>
            <w:r w:rsidRPr="00042094">
              <w:rPr>
                <w:noProof/>
              </w:rPr>
              <w:t>Length of groupcast parameters</w:t>
            </w:r>
            <w:r w:rsidRPr="00042094">
              <w:t xml:space="preserve"> </w:t>
            </w:r>
            <w:r w:rsidRPr="00042094">
              <w:rPr>
                <w:noProof/>
              </w:rPr>
              <w:t>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540C51E0" w:rsidR="001E6A97" w:rsidRPr="00042094" w:rsidRDefault="001E6A97" w:rsidP="001E6A97">
      <w:pPr>
        <w:pStyle w:val="TF"/>
      </w:pPr>
      <w:r w:rsidRPr="00042094">
        <w:t>Figure 5.3.</w:t>
      </w:r>
      <w:r w:rsidR="009F5F3F" w:rsidRPr="00042094">
        <w:t>2</w:t>
      </w:r>
      <w:r w:rsidRPr="00042094">
        <w:t xml:space="preserve">.12: </w:t>
      </w:r>
      <w:r w:rsidRPr="00042094">
        <w:rPr>
          <w:noProof/>
        </w:rPr>
        <w:t>Groupcast parameters</w:t>
      </w:r>
    </w:p>
    <w:p w14:paraId="3AD309B9" w14:textId="77777777" w:rsidR="001925D5" w:rsidRPr="00042094" w:rsidRDefault="001925D5" w:rsidP="001925D5">
      <w:pPr>
        <w:pStyle w:val="FP"/>
        <w:rPr>
          <w:lang w:eastAsia="zh-CN"/>
        </w:rPr>
      </w:pPr>
    </w:p>
    <w:p w14:paraId="5C1A903C" w14:textId="77ADDE6E" w:rsidR="001E6A97" w:rsidRPr="00042094" w:rsidRDefault="001E6A97" w:rsidP="001E6A97">
      <w:pPr>
        <w:pStyle w:val="TH"/>
      </w:pPr>
      <w:r w:rsidRPr="00042094">
        <w:t>Table 5.3.</w:t>
      </w:r>
      <w:r w:rsidR="009F5F3F" w:rsidRPr="00042094">
        <w:t>2</w:t>
      </w:r>
      <w:r w:rsidRPr="00042094">
        <w:t xml:space="preserve">.12: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r w:rsidRPr="00042094">
        <w:t>Figure 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r w:rsidRPr="00042094">
        <w:t>Table 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proofErr w:type="spellStart"/>
            <w:r w:rsidRPr="00042094">
              <w:t>ProSe</w:t>
            </w:r>
            <w:proofErr w:type="spellEnd"/>
            <w:r w:rsidRPr="00042094">
              <w:t xml:space="preserv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r w:rsidRPr="00042094">
        <w:t>Figure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p w14:paraId="118F4615" w14:textId="77777777" w:rsidR="001925D5" w:rsidRPr="00042094" w:rsidRDefault="001925D5" w:rsidP="001925D5">
      <w:pPr>
        <w:pStyle w:val="FP"/>
        <w:rPr>
          <w:lang w:eastAsia="zh-CN"/>
        </w:rPr>
      </w:pPr>
    </w:p>
    <w:p w14:paraId="1BB3843C" w14:textId="5C3C11B1" w:rsidR="001E6A97" w:rsidRPr="00042094" w:rsidRDefault="001E6A97" w:rsidP="001E6A97">
      <w:pPr>
        <w:pStyle w:val="TH"/>
      </w:pPr>
      <w:r w:rsidRPr="00042094">
        <w:t>Table 5.3.</w:t>
      </w:r>
      <w:r w:rsidR="009F5F3F" w:rsidRPr="00042094">
        <w:t>2</w:t>
      </w:r>
      <w:r w:rsidRPr="00042094">
        <w:t xml:space="preserve">.14: </w:t>
      </w:r>
      <w:proofErr w:type="spellStart"/>
      <w:r w:rsidR="009F5F3F" w:rsidRPr="00042094">
        <w:t>ProSe</w:t>
      </w:r>
      <w:proofErr w:type="spellEnd"/>
      <w:r w:rsidR="009F5F3F" w:rsidRPr="00042094">
        <w:t xml:space="preserve"> identifier</w:t>
      </w:r>
      <w:r w:rsidRPr="00042094">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3C1E3D8D" w:rsidR="001E6A97" w:rsidRPr="00042094" w:rsidRDefault="009F5F3F" w:rsidP="00400999">
            <w:pPr>
              <w:pStyle w:val="TAL"/>
            </w:pPr>
            <w:proofErr w:type="spellStart"/>
            <w:r w:rsidRPr="00042094">
              <w:t>ProSe</w:t>
            </w:r>
            <w:proofErr w:type="spellEnd"/>
            <w:r w:rsidRPr="00042094">
              <w:t xml:space="preserve"> identifier</w:t>
            </w:r>
            <w:r w:rsidR="004B703E">
              <w:t xml:space="preserve"> (NOTE 1, NOTE 2)</w:t>
            </w:r>
            <w:r w:rsidR="001E6A97" w:rsidRPr="00042094">
              <w:t>:</w:t>
            </w:r>
          </w:p>
          <w:p w14:paraId="73680944" w14:textId="29BB055C" w:rsidR="001E6A97" w:rsidRPr="00042094" w:rsidRDefault="00066354" w:rsidP="00400999">
            <w:pPr>
              <w:pStyle w:val="TAL"/>
            </w:pPr>
            <w:r w:rsidRPr="00042094">
              <w:t xml:space="preserve">The </w:t>
            </w:r>
            <w:proofErr w:type="spellStart"/>
            <w:r w:rsidRPr="00042094">
              <w:t>ProSe</w:t>
            </w:r>
            <w:proofErr w:type="spellEnd"/>
            <w:r w:rsidRPr="00042094">
              <w:t xml:space="preserve"> identifier field contains a sequence of a sixteen octet OS Id field, a one octet OS App Id length field, and an OS App Id field. The OS Id field shall be transmitted first. The OS Id field contains a Universally Unique </w:t>
            </w:r>
            <w:proofErr w:type="spellStart"/>
            <w:r w:rsidRPr="00042094">
              <w:t>IDentifier</w:t>
            </w:r>
            <w:proofErr w:type="spellEnd"/>
            <w:r w:rsidRPr="00042094">
              <w:t xml:space="preserve"> (UUID) as specified in IETF</w:t>
            </w:r>
            <w:r w:rsidR="00E91BD8" w:rsidRPr="00042094">
              <w:t> </w:t>
            </w:r>
            <w:r w:rsidRPr="00042094">
              <w:t>RFC</w:t>
            </w:r>
            <w:r w:rsidR="00E91BD8" w:rsidRPr="00042094">
              <w:t> </w:t>
            </w:r>
            <w:r w:rsidRPr="00042094">
              <w:t>4122</w:t>
            </w:r>
            <w:r w:rsidR="00E91BD8" w:rsidRPr="00042094">
              <w:t> </w:t>
            </w:r>
            <w:r w:rsidRPr="00042094">
              <w:t>[</w:t>
            </w:r>
            <w:r w:rsidR="00046BDF" w:rsidRPr="00042094">
              <w:t>12</w:t>
            </w:r>
            <w:r w:rsidRPr="00042094">
              <w:t>].</w:t>
            </w:r>
          </w:p>
          <w:p w14:paraId="79386079" w14:textId="77777777" w:rsidR="001E6A97" w:rsidRPr="00042094" w:rsidRDefault="001E6A97">
            <w:pPr>
              <w:keepNext/>
              <w:keepLines/>
              <w:spacing w:after="0"/>
              <w:rPr>
                <w:rFonts w:ascii="Arial" w:hAnsi="Arial"/>
                <w:sz w:val="18"/>
              </w:rPr>
            </w:pPr>
            <w:bookmarkStart w:id="107" w:name="_MCCTEMPBM_CRPT07670003___7"/>
            <w:bookmarkEnd w:id="107"/>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r w:rsidRPr="00042094">
        <w:t>Figure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r w:rsidRPr="00042094">
        <w:t>Table 5.3.</w:t>
      </w:r>
      <w:r w:rsidR="009F5F3F" w:rsidRPr="00042094">
        <w:t>2</w:t>
      </w:r>
      <w:r w:rsidRPr="00042094">
        <w:t xml:space="preserve">.15: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 xml:space="preserve">The </w:t>
            </w:r>
            <w:proofErr w:type="spellStart"/>
            <w:r>
              <w:t>ProSe</w:t>
            </w:r>
            <w:proofErr w:type="spellEnd"/>
            <w:r>
              <w:t xml:space="preserv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proofErr w:type="spellStart"/>
            <w:r w:rsidRPr="00042094">
              <w:t>ProSe</w:t>
            </w:r>
            <w:proofErr w:type="spellEnd"/>
            <w:r w:rsidRPr="00042094">
              <w:t xml:space="preserv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r w:rsidRPr="00042094">
        <w:t>Figure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r w:rsidRPr="00042094">
        <w:lastRenderedPageBreak/>
        <w:t>Table 5.3.</w:t>
      </w:r>
      <w:r w:rsidR="009F5F3F" w:rsidRPr="00042094">
        <w:t>2</w:t>
      </w:r>
      <w:r w:rsidRPr="00042094">
        <w:t xml:space="preserve">.16: </w:t>
      </w:r>
      <w:proofErr w:type="spellStart"/>
      <w:r w:rsidR="009F5F3F" w:rsidRPr="00042094">
        <w:t>ProSe</w:t>
      </w:r>
      <w:proofErr w:type="spellEnd"/>
      <w:r w:rsidR="009F5F3F" w:rsidRPr="00042094">
        <w:t xml:space="preserv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proofErr w:type="spellStart"/>
            <w:r w:rsidRPr="00042094">
              <w:t>ProSe</w:t>
            </w:r>
            <w:proofErr w:type="spellEnd"/>
            <w:r w:rsidRPr="00042094">
              <w:t xml:space="preserv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proofErr w:type="spellStart"/>
            <w:r w:rsidR="00C20C46" w:rsidRPr="00042094">
              <w:t>ProSe</w:t>
            </w:r>
            <w:proofErr w:type="spellEnd"/>
            <w:r w:rsidR="00C20C46" w:rsidRPr="00042094">
              <w:t xml:space="preserv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proofErr w:type="spellStart"/>
            <w:r w:rsidR="00390C17">
              <w:t>ProSe</w:t>
            </w:r>
            <w:proofErr w:type="spellEnd"/>
            <w:r w:rsidR="00390C17">
              <w:t xml:space="preserv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 field is bigger than indicated in figure</w:t>
            </w:r>
            <w:r w:rsidRPr="00042094">
              <w:t xml:space="preserve"> 5.3.2.16,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32C5B6EF" w:rsidR="001C2625" w:rsidRPr="00BF342D" w:rsidRDefault="001C2625" w:rsidP="00885C95">
            <w:pPr>
              <w:pStyle w:val="TAC"/>
            </w:pPr>
            <w:r>
              <w:t xml:space="preserve">HPLMN 5G DDNMF </w:t>
            </w:r>
            <w:r w:rsidR="00FD2469">
              <w:t xml:space="preserve">address </w:t>
            </w:r>
            <w:proofErr w:type="spellStart"/>
            <w:r w:rsidR="00FD2469">
              <w:t>information</w:t>
            </w:r>
            <w:r>
              <w:t>contents</w:t>
            </w:r>
            <w:proofErr w:type="spellEnd"/>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r w:rsidRPr="00BD0557">
        <w:t>Figure </w:t>
      </w:r>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r>
        <w:t>Table </w:t>
      </w:r>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08" w:name="_MCCTEMPBM_CRPT80180044___4"/>
            <w:bookmarkEnd w:id="108"/>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09" w:name="_Toc73369018"/>
      <w:bookmarkStart w:id="110" w:name="_Toc155843084"/>
      <w:r w:rsidRPr="00042094">
        <w:rPr>
          <w:lang w:eastAsia="zh-CN"/>
        </w:rPr>
        <w:t>5.4</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direct communications</w:t>
      </w:r>
      <w:bookmarkEnd w:id="109"/>
      <w:bookmarkEnd w:id="110"/>
    </w:p>
    <w:p w14:paraId="2158437A" w14:textId="77777777" w:rsidR="00FD6276" w:rsidRPr="00042094" w:rsidRDefault="00FD6276" w:rsidP="00FD6276">
      <w:pPr>
        <w:pStyle w:val="Heading3"/>
      </w:pPr>
      <w:bookmarkStart w:id="111" w:name="_Toc73369019"/>
      <w:bookmarkStart w:id="112" w:name="_Toc155843085"/>
      <w:r w:rsidRPr="00042094">
        <w:t>5.4.1</w:t>
      </w:r>
      <w:r w:rsidRPr="00042094">
        <w:tab/>
        <w:t>General</w:t>
      </w:r>
      <w:bookmarkEnd w:id="111"/>
      <w:bookmarkEnd w:id="112"/>
    </w:p>
    <w:p w14:paraId="52215F88" w14:textId="77777777" w:rsidR="00FD6276" w:rsidRPr="00042094" w:rsidRDefault="00FD6276" w:rsidP="00FD6276">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 are </w:t>
      </w:r>
      <w:r w:rsidRPr="00042094">
        <w:t>coded as shown in figures 5.4.1.1 and table 5.4.1.1.</w:t>
      </w:r>
    </w:p>
    <w:p w14:paraId="655AD7CB" w14:textId="7C7E6102" w:rsidR="00FD6276" w:rsidRPr="00042094" w:rsidRDefault="00FD6276" w:rsidP="00FD6276">
      <w:pPr>
        <w:pStyle w:val="Heading3"/>
      </w:pPr>
      <w:bookmarkStart w:id="113" w:name="_Toc73369020"/>
      <w:bookmarkStart w:id="114" w:name="_Toc155843086"/>
      <w:r w:rsidRPr="00042094">
        <w:lastRenderedPageBreak/>
        <w:t>5.4.</w:t>
      </w:r>
      <w:r w:rsidR="00580EC5" w:rsidRPr="00042094">
        <w:t>2</w:t>
      </w:r>
      <w:r w:rsidRPr="00042094">
        <w:tab/>
        <w:t>Information elements coding</w:t>
      </w:r>
      <w:bookmarkEnd w:id="113"/>
      <w:bookmarkEnd w:id="114"/>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proofErr w:type="spellStart"/>
            <w:r w:rsidRPr="00042094">
              <w:t>ProSeP</w:t>
            </w:r>
            <w:proofErr w:type="spellEnd"/>
            <w:r w:rsidR="00FD6276" w:rsidRPr="00042094">
              <w:t xml:space="preserve"> info type = {</w:t>
            </w:r>
            <w:r w:rsidR="00FD6276" w:rsidRPr="00042094">
              <w:rPr>
                <w:lang w:eastAsia="zh-CN"/>
              </w:rPr>
              <w:t xml:space="preserve">UE policies for 5G </w:t>
            </w:r>
            <w:proofErr w:type="spellStart"/>
            <w:r w:rsidR="00FD6276" w:rsidRPr="00042094">
              <w:rPr>
                <w:lang w:eastAsia="zh-CN"/>
              </w:rPr>
              <w:t>ProSe</w:t>
            </w:r>
            <w:proofErr w:type="spellEnd"/>
            <w:r w:rsidR="00FD6276" w:rsidRPr="00042094">
              <w:rPr>
                <w:lang w:eastAsia="zh-CN"/>
              </w:rPr>
              <w:t xml:space="preserv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15"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15"/>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proofErr w:type="spellStart"/>
            <w:r w:rsidR="000F3E60" w:rsidRPr="00042094">
              <w:t>ProSeP</w:t>
            </w:r>
            <w:proofErr w:type="spellEnd"/>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r w:rsidRPr="00042094">
        <w:t>Figure 5.4.</w:t>
      </w:r>
      <w:r w:rsidR="00BF022C" w:rsidRPr="00042094">
        <w:t>2</w:t>
      </w:r>
      <w:r w:rsidRPr="00042094">
        <w:t xml:space="preserve">.1: </w:t>
      </w:r>
      <w:proofErr w:type="spellStart"/>
      <w:r w:rsidR="000F3E60"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w:t>
            </w:r>
            <w:proofErr w:type="spellStart"/>
            <w:r>
              <w:t>ProSe</w:t>
            </w:r>
            <w:proofErr w:type="spellEnd"/>
            <w:r>
              <w:t xml:space="preserve"> direct communication in NR-PC5 </w:t>
            </w:r>
            <w:r>
              <w:rPr>
                <w:noProof/>
              </w:rPr>
              <w:t>(octet o4+1 to o5)</w:t>
            </w:r>
            <w:r>
              <w:t>:</w:t>
            </w:r>
          </w:p>
          <w:p w14:paraId="5AE2BDD6" w14:textId="77777777" w:rsidR="001C60B7" w:rsidRDefault="001C60B7" w:rsidP="00F1415C">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proofErr w:type="spellStart"/>
            <w:r>
              <w:t>ProSe</w:t>
            </w:r>
            <w:proofErr w:type="spellEnd"/>
            <w:r>
              <w:t xml:space="preserve"> identifiers to NR Tx profile for broadcast and groupcast mapping rules (octet o10+1 to l) (NOTE):</w:t>
            </w:r>
          </w:p>
          <w:p w14:paraId="416A39D9" w14:textId="77777777" w:rsidR="001C60B7" w:rsidRDefault="001C60B7" w:rsidP="00F1415C">
            <w:pPr>
              <w:pStyle w:val="TAL"/>
            </w:pPr>
            <w:r>
              <w:t xml:space="preserve">The </w:t>
            </w:r>
            <w:proofErr w:type="spellStart"/>
            <w:r>
              <w:t>ProSe</w:t>
            </w:r>
            <w:proofErr w:type="spellEnd"/>
            <w:r>
              <w:t xml:space="preserve"> identifiers to NR Tx profiles for broadcast and groupcast mapping rules field is coded according to figure 5.4.2.43 and table 5.4.2.43, and contains configuration parameters for </w:t>
            </w:r>
            <w:proofErr w:type="spellStart"/>
            <w:r>
              <w:t>ProSe</w:t>
            </w:r>
            <w:proofErr w:type="spellEnd"/>
            <w:r>
              <w:t xml:space="preserve"> identifiers to NR Tx profile for broadcast and groupcast mapping rules. The </w:t>
            </w:r>
            <w:proofErr w:type="spellStart"/>
            <w:r>
              <w:t>ProSe</w:t>
            </w:r>
            <w:proofErr w:type="spellEnd"/>
            <w:r>
              <w:t xml:space="preserve"> identifiers to NR Tx profile for broadcast and groupcast mapping rules field may contain a default </w:t>
            </w:r>
            <w:proofErr w:type="spellStart"/>
            <w:r>
              <w:t>ProSe</w:t>
            </w:r>
            <w:proofErr w:type="spellEnd"/>
            <w:r>
              <w:t xml:space="preserve"> identifier to NR Tx profile for broadcast and groupcast mapping rule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r w:rsidRPr="00042094">
        <w:t>Figure 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r w:rsidRPr="00042094">
        <w:t>Table 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r w:rsidRPr="00042094">
        <w:t>Figure 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r w:rsidRPr="00042094">
        <w:t>Table 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r w:rsidRPr="00042094">
        <w:t>Figure 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r w:rsidRPr="00042094">
        <w:t>Table 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r w:rsidRPr="00042094">
        <w:t>Figure 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r w:rsidRPr="00042094">
        <w:t>Table 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 xml:space="preserve">5G </w:t>
            </w:r>
            <w:proofErr w:type="spellStart"/>
            <w:r w:rsidRPr="00042094">
              <w:t>ProSe</w:t>
            </w:r>
            <w:proofErr w:type="spellEnd"/>
            <w:r w:rsidRPr="00042094">
              <w:t xml:space="preserv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 xml:space="preserve">PNNI bit indicates whether the UE is authorized to use 5G </w:t>
            </w:r>
            <w:proofErr w:type="spellStart"/>
            <w:r w:rsidRPr="00042094">
              <w:t>ProSe</w:t>
            </w:r>
            <w:proofErr w:type="spellEnd"/>
            <w:r w:rsidRPr="00042094">
              <w:t xml:space="preserv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r w:rsidRPr="00042094">
        <w:t>Figure 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r w:rsidRPr="00042094">
        <w:lastRenderedPageBreak/>
        <w:t>Table 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r w:rsidRPr="00042094">
        <w:t>Figure 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r w:rsidRPr="00042094">
        <w:t>Table 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r w:rsidRPr="00042094">
        <w:t>Figure 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r w:rsidRPr="00042094">
        <w:t>Table 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r w:rsidRPr="00042094">
        <w:t>Figure 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r w:rsidRPr="00042094">
        <w:t>Table 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r w:rsidRPr="00042094">
        <w:t>Figure 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r w:rsidRPr="00042094">
        <w:lastRenderedPageBreak/>
        <w:t>Table 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r w:rsidRPr="00042094">
        <w:t>Figure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r w:rsidRPr="00042094">
        <w:t>Table 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r w:rsidRPr="00042094">
        <w:t>Figure 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r w:rsidRPr="00042094">
        <w:lastRenderedPageBreak/>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r w:rsidRPr="00042094">
        <w:t>Figure 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r w:rsidRPr="00042094">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r w:rsidRPr="00042094">
        <w:t>Figure 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r w:rsidRPr="00042094">
        <w:t>Figure 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r w:rsidRPr="00042094">
        <w:t>Table 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r w:rsidRPr="00042094">
        <w:t>Figure 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r>
        <w:lastRenderedPageBreak/>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proofErr w:type="spellStart"/>
            <w:r>
              <w:t>ProSe</w:t>
            </w:r>
            <w:proofErr w:type="spellEnd"/>
            <w:r>
              <w:t xml:space="preserve"> identifier</w:t>
            </w:r>
            <w:r>
              <w:rPr>
                <w:noProof/>
              </w:rPr>
              <w:t>s (octet o12+3 to o15):</w:t>
            </w:r>
          </w:p>
          <w:p w14:paraId="44BD3BB0" w14:textId="77777777" w:rsidR="001C60B7" w:rsidRPr="00AF239B" w:rsidRDefault="001C60B7" w:rsidP="00F1415C">
            <w:pPr>
              <w:pStyle w:val="TAL"/>
              <w:rPr>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r w:rsidRPr="00042094">
        <w:t>Figure 5.4.</w:t>
      </w:r>
      <w:r w:rsidR="00611DCB" w:rsidRPr="00042094">
        <w:t>2</w:t>
      </w:r>
      <w:r w:rsidRPr="00042094">
        <w:t xml:space="preserve">.14: </w:t>
      </w:r>
      <w:proofErr w:type="spellStart"/>
      <w:r w:rsidR="00611DCB" w:rsidRPr="00042094">
        <w:t>ProSe</w:t>
      </w:r>
      <w:proofErr w:type="spellEnd"/>
      <w:r w:rsidR="00611DCB" w:rsidRPr="00042094">
        <w:t xml:space="preserve"> identifier</w:t>
      </w:r>
      <w:r w:rsidRPr="00042094">
        <w:t>s</w:t>
      </w:r>
    </w:p>
    <w:p w14:paraId="3BB28A6D" w14:textId="77777777" w:rsidR="00FC5448" w:rsidRDefault="00FC5448" w:rsidP="00FC5448">
      <w:pPr>
        <w:pStyle w:val="TH"/>
      </w:pPr>
      <w:r>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proofErr w:type="spellStart"/>
            <w:r>
              <w:t>ProSe</w:t>
            </w:r>
            <w:proofErr w:type="spellEnd"/>
            <w:r>
              <w:t xml:space="preserve"> identifier (NOTE 1, NOTE 2):</w:t>
            </w:r>
          </w:p>
          <w:p w14:paraId="7020B794" w14:textId="77777777" w:rsidR="00FC5448" w:rsidRDefault="00FC5448" w:rsidP="00F1415C">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w:t>
            </w:r>
            <w:proofErr w:type="spellStart"/>
            <w:r>
              <w:t>ProSe</w:t>
            </w:r>
            <w:proofErr w:type="spellEnd"/>
            <w:r>
              <w:t xml:space="preserve"> identifier for </w:t>
            </w:r>
            <w:r w:rsidRPr="00656C58">
              <w:t xml:space="preserve">the </w:t>
            </w:r>
            <w:proofErr w:type="spellStart"/>
            <w:r w:rsidRPr="00656C58">
              <w:t>ProSe</w:t>
            </w:r>
            <w:proofErr w:type="spellEnd"/>
            <w:r w:rsidRPr="00656C58">
              <w:t xml:space="preserve"> services that do not have </w:t>
            </w:r>
            <w:r>
              <w:rPr>
                <w:lang w:eastAsia="zh-CN"/>
              </w:rPr>
              <w:t>dedicated</w:t>
            </w:r>
            <w:r>
              <w:t xml:space="preserve"> </w:t>
            </w:r>
            <w:r>
              <w:rPr>
                <w:rFonts w:hint="eastAsia"/>
                <w:lang w:eastAsia="zh-CN"/>
              </w:rPr>
              <w:t>configurations</w:t>
            </w:r>
            <w:r>
              <w:t xml:space="preserve"> is coded as a sequence of a seventeen octet of "0". The default </w:t>
            </w:r>
            <w:proofErr w:type="spellStart"/>
            <w:r>
              <w:t>ProSe</w:t>
            </w:r>
            <w:proofErr w:type="spellEnd"/>
            <w:r>
              <w:t xml:space="preserve"> identifier matches all the </w:t>
            </w:r>
            <w:proofErr w:type="spellStart"/>
            <w:r w:rsidRPr="00656C58">
              <w:t>ProSe</w:t>
            </w:r>
            <w:proofErr w:type="spellEnd"/>
            <w:r w:rsidRPr="00656C58">
              <w:t xml:space="preserv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r w:rsidRPr="00042094">
        <w:t>Figure 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r w:rsidRPr="00042094">
        <w:t>Figure 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proofErr w:type="spellStart"/>
            <w:r>
              <w:t>ProSe</w:t>
            </w:r>
            <w:proofErr w:type="spellEnd"/>
            <w:r>
              <w:t xml:space="preserv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r w:rsidR="00FC5448">
              <w:t xml:space="preserve"> The </w:t>
            </w:r>
            <w:proofErr w:type="spellStart"/>
            <w:r w:rsidR="00FC5448">
              <w:t>ProSe</w:t>
            </w:r>
            <w:proofErr w:type="spellEnd"/>
            <w:r w:rsidR="00FC5448">
              <w:t xml:space="preserve"> identifier</w:t>
            </w:r>
            <w:r w:rsidR="00FC5448">
              <w:rPr>
                <w:noProof/>
              </w:rPr>
              <w:t xml:space="preserve"> to ProSe NR frequency mapping rules</w:t>
            </w:r>
            <w:r w:rsidR="00FC5448">
              <w:t xml:space="preserve"> field may contain a default </w:t>
            </w:r>
            <w:proofErr w:type="spellStart"/>
            <w:r w:rsidR="00FC5448">
              <w:t>ProSe</w:t>
            </w:r>
            <w:proofErr w:type="spellEnd"/>
            <w:r w:rsidR="00FC5448">
              <w:t xml:space="preserve"> identifier</w:t>
            </w:r>
            <w:r w:rsidR="00FC5448">
              <w:rPr>
                <w:noProof/>
              </w:rPr>
              <w:t xml:space="preserve"> to ProSe NR frequency mapping rule</w:t>
            </w:r>
            <w:r w:rsidR="00FC5448">
              <w:t xml:space="preserve"> </w:t>
            </w:r>
            <w:r w:rsidR="00FC5448">
              <w:rPr>
                <w:noProof/>
                <w:lang w:eastAsia="zh-CN"/>
              </w:rPr>
              <w:t xml:space="preserve">for the </w:t>
            </w:r>
            <w:proofErr w:type="spellStart"/>
            <w:r w:rsidR="00FC5448" w:rsidRPr="00132CFC">
              <w:rPr>
                <w:rFonts w:cs="Arial"/>
                <w:lang w:eastAsia="zh-CN"/>
              </w:rPr>
              <w:t>ProSe</w:t>
            </w:r>
            <w:proofErr w:type="spellEnd"/>
            <w:r w:rsidR="00FC5448" w:rsidRPr="00132CFC">
              <w:rPr>
                <w:rFonts w:cs="Arial"/>
                <w:lang w:eastAsia="zh-CN"/>
              </w:rPr>
              <w:t xml:space="preserv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proofErr w:type="spellStart"/>
            <w:r>
              <w:t>ProSe</w:t>
            </w:r>
            <w:proofErr w:type="spellEnd"/>
            <w:r>
              <w:t xml:space="preserv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destination layer-2 ID for broadcast mapping rules</w:t>
            </w:r>
            <w:r w:rsidR="004C2AC7">
              <w:t xml:space="preserve"> field may contain a default </w:t>
            </w:r>
            <w:proofErr w:type="spellStart"/>
            <w:r w:rsidR="004C2AC7" w:rsidRPr="00A826A7">
              <w:t>ProSe</w:t>
            </w:r>
            <w:proofErr w:type="spellEnd"/>
            <w:r w:rsidR="004C2AC7" w:rsidRPr="00A826A7">
              <w:t xml:space="preserve"> identifier to destination layer-2 ID for broadcast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destination layer-2 ID for unicast initial signalling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proofErr w:type="spellStart"/>
            <w:r>
              <w:t>ProSe</w:t>
            </w:r>
            <w:proofErr w:type="spellEnd"/>
            <w:r>
              <w:t xml:space="preserv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 xml:space="preserve">The </w:t>
            </w:r>
            <w:proofErr w:type="spellStart"/>
            <w:r w:rsidR="004C2AC7">
              <w:t>ProSe</w:t>
            </w:r>
            <w:proofErr w:type="spellEnd"/>
            <w:r w:rsidR="004C2AC7">
              <w:t xml:space="preserve"> identifier</w:t>
            </w:r>
            <w:r w:rsidR="004C2AC7">
              <w:rPr>
                <w:noProof/>
              </w:rPr>
              <w:t xml:space="preserve"> to PC5 QoS parameters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PC5 QoS parameters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proofErr w:type="spellStart"/>
            <w:r>
              <w:t>ProSe</w:t>
            </w:r>
            <w:proofErr w:type="spellEnd"/>
            <w:r>
              <w:t xml:space="preserv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r w:rsidR="004C2AC7">
              <w:t xml:space="preserve"> The </w:t>
            </w:r>
            <w:proofErr w:type="spellStart"/>
            <w:r w:rsidR="004C2AC7">
              <w:t>ProSe</w:t>
            </w:r>
            <w:proofErr w:type="spellEnd"/>
            <w:r w:rsidR="004C2AC7">
              <w:t xml:space="preserve"> identifier</w:t>
            </w:r>
            <w:r w:rsidR="004C2AC7">
              <w:rPr>
                <w:noProof/>
              </w:rPr>
              <w:t xml:space="preserve"> to default mode of communication mapping rules</w:t>
            </w:r>
            <w:r w:rsidR="004C2AC7">
              <w:t xml:space="preserve"> field may contain a default </w:t>
            </w:r>
            <w:proofErr w:type="spellStart"/>
            <w:r w:rsidR="004C2AC7">
              <w:t>ProSe</w:t>
            </w:r>
            <w:proofErr w:type="spellEnd"/>
            <w:r w:rsidR="004C2AC7">
              <w:t xml:space="preserve"> identifier</w:t>
            </w:r>
            <w:r w:rsidR="004C2AC7">
              <w:rPr>
                <w:noProof/>
              </w:rPr>
              <w:t xml:space="preserve"> to default mode of communication mapping rule</w:t>
            </w:r>
            <w:r w:rsidR="004C2AC7">
              <w:t xml:space="preserve"> </w:t>
            </w:r>
            <w:r w:rsidR="004C2AC7">
              <w:rPr>
                <w:noProof/>
                <w:lang w:eastAsia="zh-CN"/>
              </w:rPr>
              <w:t xml:space="preserve">for the </w:t>
            </w:r>
            <w:proofErr w:type="spellStart"/>
            <w:r w:rsidR="004C2AC7" w:rsidRPr="00132CFC">
              <w:rPr>
                <w:rFonts w:cs="Arial"/>
                <w:lang w:eastAsia="zh-CN"/>
              </w:rPr>
              <w:t>ProSe</w:t>
            </w:r>
            <w:proofErr w:type="spellEnd"/>
            <w:r w:rsidR="004C2AC7" w:rsidRPr="00132CFC">
              <w:rPr>
                <w:rFonts w:cs="Arial"/>
                <w:lang w:eastAsia="zh-CN"/>
              </w:rPr>
              <w:t xml:space="preserv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rules (octet o85+1 to o5):</w:t>
            </w:r>
          </w:p>
          <w:p w14:paraId="6206A0D2" w14:textId="77777777" w:rsidR="00785DC9" w:rsidRDefault="00785DC9" w:rsidP="00F1415C">
            <w:pPr>
              <w:pStyle w:val="TAL"/>
              <w:rPr>
                <w:noProof/>
              </w:rPr>
            </w:pPr>
            <w:r>
              <w:t xml:space="preserve">The </w:t>
            </w:r>
            <w:proofErr w:type="spellStart"/>
            <w:r>
              <w:t>ProSe</w:t>
            </w:r>
            <w:proofErr w:type="spellEnd"/>
            <w:r>
              <w:t xml:space="preserv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proofErr w:type="spellStart"/>
            <w:r w:rsidR="00611DCB" w:rsidRPr="00042094">
              <w:t>ProSe</w:t>
            </w:r>
            <w:proofErr w:type="spellEnd"/>
            <w:r w:rsidR="00611DCB" w:rsidRPr="00042094">
              <w:t xml:space="preserv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proofErr w:type="spellStart"/>
            <w:r w:rsidRPr="00042094">
              <w:t>ProSe</w:t>
            </w:r>
            <w:proofErr w:type="spellEnd"/>
            <w:r w:rsidRPr="00042094">
              <w:t xml:space="preserv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r w:rsidRPr="00042094">
        <w:t>Figure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r w:rsidRPr="00042094">
        <w:t>Table 5.4.</w:t>
      </w:r>
      <w:r w:rsidR="00611DCB" w:rsidRPr="00042094">
        <w:t>2</w:t>
      </w:r>
      <w:r w:rsidRPr="00042094">
        <w:t>.1</w:t>
      </w:r>
      <w:r w:rsidR="004252BC" w:rsidRPr="00042094">
        <w:t>7</w:t>
      </w:r>
      <w:r w:rsidRPr="00042094">
        <w:t xml:space="preserve">: </w:t>
      </w:r>
      <w:proofErr w:type="spellStart"/>
      <w:r w:rsidR="00611DCB" w:rsidRPr="00042094">
        <w:t>ProSe</w:t>
      </w:r>
      <w:proofErr w:type="spellEnd"/>
      <w:r w:rsidR="00611DCB" w:rsidRPr="00042094">
        <w:t xml:space="preserv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proofErr w:type="spellStart"/>
            <w:r w:rsidRPr="00042094">
              <w:t>ProSe</w:t>
            </w:r>
            <w:proofErr w:type="spellEnd"/>
            <w:r w:rsidRPr="00042094">
              <w:t xml:space="preserv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proofErr w:type="spellStart"/>
            <w:r w:rsidR="00611DCB" w:rsidRPr="00042094">
              <w:t>ProSe</w:t>
            </w:r>
            <w:proofErr w:type="spellEnd"/>
            <w:r w:rsidR="00611DCB" w:rsidRPr="00042094">
              <w:t xml:space="preserv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proofErr w:type="spellStart"/>
            <w:r w:rsidR="005D1E00" w:rsidRPr="00042094">
              <w:t>ProSe</w:t>
            </w:r>
            <w:proofErr w:type="spellEnd"/>
            <w:r w:rsidR="005D1E00" w:rsidRPr="00042094">
              <w:t xml:space="preserv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r w:rsidRPr="00042094">
        <w:t>Figure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r w:rsidRPr="00042094">
        <w:t>Table 5.4.</w:t>
      </w:r>
      <w:r w:rsidR="005D1E00" w:rsidRPr="00042094">
        <w:t>2</w:t>
      </w:r>
      <w:r w:rsidRPr="00042094">
        <w:t>.1</w:t>
      </w:r>
      <w:r w:rsidR="004252BC" w:rsidRPr="00042094">
        <w:t>8</w:t>
      </w:r>
      <w:r w:rsidRPr="00042094">
        <w:t xml:space="preserve">: </w:t>
      </w:r>
      <w:proofErr w:type="spellStart"/>
      <w:r w:rsidR="005D1E00" w:rsidRPr="00042094">
        <w:t>ProSe</w:t>
      </w:r>
      <w:proofErr w:type="spellEnd"/>
      <w:r w:rsidR="005D1E00" w:rsidRPr="00042094">
        <w:t xml:space="preserv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proofErr w:type="spellStart"/>
            <w:r w:rsidRPr="00042094">
              <w:t>ProSe</w:t>
            </w:r>
            <w:proofErr w:type="spellEnd"/>
            <w:r w:rsidRPr="00042094">
              <w:t xml:space="preserv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proofErr w:type="spellStart"/>
            <w:r w:rsidR="005D1E00" w:rsidRPr="00042094">
              <w:t>ProSe</w:t>
            </w:r>
            <w:proofErr w:type="spellEnd"/>
            <w:r w:rsidR="005D1E00" w:rsidRPr="00042094">
              <w:t xml:space="preserv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proofErr w:type="spellStart"/>
            <w:r w:rsidR="00965D27">
              <w:t>ProSe</w:t>
            </w:r>
            <w:proofErr w:type="spellEnd"/>
            <w:r w:rsidR="00965D27">
              <w:t xml:space="preserv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ProSe NR frequency mapping rule contents field is bigger than indicated in figure</w:t>
            </w:r>
            <w:r w:rsidRPr="00042094">
              <w:t xml:space="preserve"> 5.4.2.18,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r w:rsidRPr="00042094">
        <w:t>Figure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r w:rsidRPr="00042094">
        <w:t>Table 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r w:rsidRPr="00042094">
        <w:t>Figure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r w:rsidRPr="00042094">
        <w:t>Table 5.4.</w:t>
      </w:r>
      <w:r w:rsidR="00E06B1C" w:rsidRPr="00042094">
        <w:t>2</w:t>
      </w:r>
      <w:r w:rsidRPr="00042094">
        <w:t>.</w:t>
      </w:r>
      <w:r w:rsidR="00307A64" w:rsidRPr="00042094">
        <w:t>20</w:t>
      </w:r>
      <w:r w:rsidRPr="00042094">
        <w:t xml:space="preserve">: </w:t>
      </w:r>
      <w:r w:rsidRPr="00042094">
        <w:rPr>
          <w:noProof/>
        </w:rPr>
        <w:t>ProSe NR frequencies with g</w:t>
      </w:r>
      <w:proofErr w:type="spellStart"/>
      <w:r w:rsidRPr="00042094">
        <w:t>eographical</w:t>
      </w:r>
      <w:proofErr w:type="spellEnd"/>
      <w:r w:rsidRPr="00042094">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r w:rsidRPr="00042094">
        <w:t>Figure 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r w:rsidRPr="00042094">
        <w:t>Table 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r w:rsidRPr="00042094">
        <w:t>Figure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r w:rsidRPr="00042094">
        <w:t>Table 5.4.</w:t>
      </w:r>
      <w:r w:rsidR="00E06B1C" w:rsidRPr="00042094">
        <w:t>2</w:t>
      </w:r>
      <w:r w:rsidRPr="00042094">
        <w:t>.2</w:t>
      </w:r>
      <w:r w:rsidR="007A247B" w:rsidRPr="00042094">
        <w:t>2</w:t>
      </w:r>
      <w:r w:rsidRPr="00042094">
        <w:t xml:space="preserv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proofErr w:type="spellStart"/>
            <w:r w:rsidR="00E06B1C" w:rsidRPr="00042094">
              <w:t>ProSe</w:t>
            </w:r>
            <w:proofErr w:type="spellEnd"/>
            <w:r w:rsidR="00E06B1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r w:rsidRPr="00042094">
        <w:t>Figure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r w:rsidRPr="00042094">
        <w:t>Table 5.4.</w:t>
      </w:r>
      <w:r w:rsidR="003D497C" w:rsidRPr="00042094">
        <w:t>2</w:t>
      </w:r>
      <w:r w:rsidRPr="00042094">
        <w:t>.2</w:t>
      </w:r>
      <w:r w:rsidR="008B381D" w:rsidRPr="00042094">
        <w:t>3</w:t>
      </w:r>
      <w:r w:rsidRPr="00042094">
        <w:t xml:space="preserve">: </w:t>
      </w:r>
      <w:proofErr w:type="spellStart"/>
      <w:r w:rsidR="003D497C" w:rsidRPr="00042094">
        <w:t>ProSe</w:t>
      </w:r>
      <w:proofErr w:type="spellEnd"/>
      <w:r w:rsidR="003D497C" w:rsidRPr="00042094">
        <w:t xml:space="preserv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proofErr w:type="spellStart"/>
            <w:r w:rsidRPr="00042094">
              <w:t>ProSe</w:t>
            </w:r>
            <w:proofErr w:type="spellEnd"/>
            <w:r w:rsidRPr="00042094">
              <w:t xml:space="preserv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proofErr w:type="spellStart"/>
            <w:r w:rsidR="003D497C" w:rsidRPr="00042094">
              <w:t>ProSe</w:t>
            </w:r>
            <w:proofErr w:type="spellEnd"/>
            <w:r w:rsidR="003D497C" w:rsidRPr="00042094">
              <w:t xml:space="preserv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broadcast mapping rule contents field is bigger than indicated in figure</w:t>
            </w:r>
            <w:r w:rsidRPr="00042094">
              <w:t xml:space="preserve"> 5.4.2.23,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r w:rsidRPr="00042094">
        <w:t>Figure 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r w:rsidRPr="00042094">
        <w:t>Table 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proofErr w:type="spellStart"/>
            <w:r w:rsidRPr="00042094">
              <w:rPr>
                <w:lang w:eastAsia="zh-CN"/>
              </w:rPr>
              <w:t>ProSe</w:t>
            </w:r>
            <w:proofErr w:type="spellEnd"/>
            <w:r w:rsidRPr="00042094">
              <w:rPr>
                <w:lang w:eastAsia="zh-CN"/>
              </w:rPr>
              <w:t xml:space="preserv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r w:rsidRPr="00042094">
        <w:t>Figure 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r w:rsidRPr="00042094">
        <w:t>Table 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proofErr w:type="spellStart"/>
            <w:r w:rsidRPr="00042094">
              <w:rPr>
                <w:lang w:eastAsia="zh-CN"/>
              </w:rPr>
              <w:t>ProSe</w:t>
            </w:r>
            <w:proofErr w:type="spellEnd"/>
            <w:r w:rsidRPr="00042094">
              <w:rPr>
                <w:lang w:eastAsia="zh-CN"/>
              </w:rPr>
              <w:t xml:space="preserv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proofErr w:type="spellStart"/>
            <w:r>
              <w:t>ProSe</w:t>
            </w:r>
            <w:proofErr w:type="spellEnd"/>
            <w:r>
              <w:t xml:space="preserve"> group IP multicast address (octet o163+5 to o164):</w:t>
            </w:r>
          </w:p>
          <w:p w14:paraId="5AED6148" w14:textId="77777777" w:rsidR="002C3D50" w:rsidRDefault="002C3D50" w:rsidP="001C2A2C">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r w:rsidRPr="00042094">
        <w:t>Figure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r w:rsidRPr="00042094">
        <w:t>Table 5.4.</w:t>
      </w:r>
      <w:r w:rsidR="00DA4878" w:rsidRPr="00042094">
        <w:t>2</w:t>
      </w:r>
      <w:r w:rsidRPr="00042094">
        <w:t>.2</w:t>
      </w:r>
      <w:r w:rsidR="009D6769" w:rsidRPr="00042094">
        <w:t>6</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r w:rsidRPr="00042094">
        <w:t>Figure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r w:rsidRPr="00042094">
        <w:t>Table 5.4.</w:t>
      </w:r>
      <w:r w:rsidR="00DA4878" w:rsidRPr="00042094">
        <w:t>2</w:t>
      </w:r>
      <w:r w:rsidRPr="00042094">
        <w:t>.2</w:t>
      </w:r>
      <w:r w:rsidR="007852CA" w:rsidRPr="00042094">
        <w:t>7</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 field is bigger than indicated in figure</w:t>
            </w:r>
            <w:r w:rsidRPr="00042094">
              <w:t xml:space="preserve"> 5.4.2.27,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proofErr w:type="spellStart"/>
            <w:r w:rsidR="00DA4878" w:rsidRPr="00042094">
              <w:t>ProSe</w:t>
            </w:r>
            <w:proofErr w:type="spellEnd"/>
            <w:r w:rsidR="00DA4878" w:rsidRPr="00042094">
              <w:t xml:space="preserv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proofErr w:type="spellStart"/>
            <w:r w:rsidRPr="00042094">
              <w:t>ProSe</w:t>
            </w:r>
            <w:proofErr w:type="spellEnd"/>
            <w:r w:rsidRPr="00042094">
              <w:t xml:space="preserv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r w:rsidRPr="00042094">
        <w:t>Figure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r w:rsidRPr="00042094">
        <w:t>Table 5.4.</w:t>
      </w:r>
      <w:r w:rsidR="00DA4878" w:rsidRPr="00042094">
        <w:t>2</w:t>
      </w:r>
      <w:r w:rsidRPr="00042094">
        <w:t>.2</w:t>
      </w:r>
      <w:r w:rsidR="007852CA" w:rsidRPr="00042094">
        <w:t>8</w:t>
      </w:r>
      <w:r w:rsidRPr="00042094">
        <w:t xml:space="preserve">: </w:t>
      </w:r>
      <w:proofErr w:type="spellStart"/>
      <w:r w:rsidR="00DA4878" w:rsidRPr="00042094">
        <w:t>ProSe</w:t>
      </w:r>
      <w:proofErr w:type="spellEnd"/>
      <w:r w:rsidR="00DA4878" w:rsidRPr="00042094">
        <w:t xml:space="preserv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proofErr w:type="spellStart"/>
            <w:r w:rsidRPr="00042094">
              <w:t>ProSe</w:t>
            </w:r>
            <w:proofErr w:type="spellEnd"/>
            <w:r w:rsidRPr="00042094">
              <w:t xml:space="preserv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proofErr w:type="spellStart"/>
            <w:r w:rsidR="00DA4878" w:rsidRPr="00042094">
              <w:t>ProSe</w:t>
            </w:r>
            <w:proofErr w:type="spellEnd"/>
            <w:r w:rsidR="00DA4878" w:rsidRPr="00042094">
              <w:t xml:space="preserv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proofErr w:type="spellStart"/>
            <w:r w:rsidR="00134A1C" w:rsidRPr="00042094">
              <w:t>ProSe</w:t>
            </w:r>
            <w:proofErr w:type="spellEnd"/>
            <w:r w:rsidR="00134A1C" w:rsidRPr="00042094">
              <w:t xml:space="preserv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r w:rsidRPr="00042094">
        <w:t>Figure 5.4.</w:t>
      </w:r>
      <w:r w:rsidR="00134A1C" w:rsidRPr="00042094">
        <w:t>2</w:t>
      </w:r>
      <w:r w:rsidRPr="00042094">
        <w:t>.2</w:t>
      </w:r>
      <w:r w:rsidR="007852CA" w:rsidRPr="00042094">
        <w:t>9</w:t>
      </w:r>
      <w:r w:rsidRPr="00042094">
        <w:t xml:space="preserve">: </w:t>
      </w:r>
      <w:proofErr w:type="spellStart"/>
      <w:r w:rsidR="00134A1C" w:rsidRPr="00042094">
        <w:t>ProSe</w:t>
      </w:r>
      <w:proofErr w:type="spellEnd"/>
      <w:r w:rsidR="00134A1C" w:rsidRPr="00042094">
        <w:t xml:space="preserv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r w:rsidRPr="00042094">
        <w:lastRenderedPageBreak/>
        <w:t xml:space="preserve">Table 5.4.2.29: </w:t>
      </w:r>
      <w:proofErr w:type="spellStart"/>
      <w:r w:rsidRPr="00042094">
        <w:t>ProSe</w:t>
      </w:r>
      <w:proofErr w:type="spellEnd"/>
      <w:r w:rsidRPr="00042094">
        <w:t xml:space="preserv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proofErr w:type="spellStart"/>
            <w:r w:rsidRPr="00042094">
              <w:lastRenderedPageBreak/>
              <w:t>ProSe</w:t>
            </w:r>
            <w:proofErr w:type="spellEnd"/>
            <w:r w:rsidRPr="00042094">
              <w:t xml:space="preserv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lastRenderedPageBreak/>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 xml:space="preserve">GBR resource type, if the </w:t>
            </w:r>
            <w:proofErr w:type="spellStart"/>
            <w:r w:rsidRPr="00042094">
              <w:t>ProSe</w:t>
            </w:r>
            <w:proofErr w:type="spellEnd"/>
            <w:r w:rsidRPr="00042094">
              <w:t xml:space="preserv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 xml:space="preserve">non-GBR resource type, if the </w:t>
            </w:r>
            <w:proofErr w:type="spellStart"/>
            <w:r w:rsidRPr="00042094">
              <w:t>ProSe</w:t>
            </w:r>
            <w:proofErr w:type="spellEnd"/>
            <w:r w:rsidRPr="00042094">
              <w:t xml:space="preserv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lastRenderedPageBreak/>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306D9B03"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77E08F90"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7CF08078"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317D70DC"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345F65BD"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4ACED7E1"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7C3CB2DE"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3FA6F093"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0268100C"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6D3C4B43"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lastRenderedPageBreak/>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5F8E703C"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7674A169"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73611D65"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6FB1AD64"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0E55BF5B"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0A9ABA70"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6CEF0CE3"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29CE5521"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6BA4A5C8"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2678DED9"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lastRenderedPageBreak/>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 xml:space="preserve">value is incremented in multiples of 1 </w:t>
            </w:r>
            <w:proofErr w:type="spellStart"/>
            <w:r w:rsidRPr="00042094">
              <w:t>Tbps</w:t>
            </w:r>
            <w:proofErr w:type="spellEnd"/>
          </w:p>
          <w:p w14:paraId="3C8476CB" w14:textId="77777777" w:rsidR="003726AE" w:rsidRPr="00042094" w:rsidRDefault="003726AE" w:rsidP="006B73C3">
            <w:pPr>
              <w:pStyle w:val="TAL"/>
            </w:pPr>
            <w:r w:rsidRPr="00042094">
              <w:t>0 0 0 1 0 0 0 1</w:t>
            </w:r>
            <w:r w:rsidRPr="00042094">
              <w:tab/>
              <w:t xml:space="preserve">value is incremented in multiples of 4 </w:t>
            </w:r>
            <w:proofErr w:type="spellStart"/>
            <w:r w:rsidRPr="00042094">
              <w:t>Tbps</w:t>
            </w:r>
            <w:proofErr w:type="spellEnd"/>
          </w:p>
          <w:p w14:paraId="40CE12E0" w14:textId="77777777" w:rsidR="003726AE" w:rsidRPr="00042094" w:rsidRDefault="003726AE" w:rsidP="006B73C3">
            <w:pPr>
              <w:pStyle w:val="TAL"/>
            </w:pPr>
            <w:r w:rsidRPr="00042094">
              <w:t>0 0 0 1 0 0 1 0</w:t>
            </w:r>
            <w:r w:rsidRPr="00042094">
              <w:tab/>
              <w:t xml:space="preserve">value is incremented in multiples of 16 </w:t>
            </w:r>
            <w:proofErr w:type="spellStart"/>
            <w:r w:rsidRPr="00042094">
              <w:t>Tbps</w:t>
            </w:r>
            <w:proofErr w:type="spellEnd"/>
          </w:p>
          <w:p w14:paraId="3CB70001" w14:textId="77777777" w:rsidR="003726AE" w:rsidRPr="00042094" w:rsidRDefault="003726AE" w:rsidP="006B73C3">
            <w:pPr>
              <w:pStyle w:val="TAL"/>
            </w:pPr>
            <w:r w:rsidRPr="00042094">
              <w:t>0 0 0 1 0 0 1 1</w:t>
            </w:r>
            <w:r w:rsidRPr="00042094">
              <w:tab/>
              <w:t xml:space="preserve">value is incremented in multiples of 64 </w:t>
            </w:r>
            <w:proofErr w:type="spellStart"/>
            <w:r w:rsidRPr="00042094">
              <w:t>Tbps</w:t>
            </w:r>
            <w:proofErr w:type="spellEnd"/>
          </w:p>
          <w:p w14:paraId="5387FE07" w14:textId="77777777" w:rsidR="003726AE" w:rsidRPr="00042094" w:rsidRDefault="003726AE" w:rsidP="006B73C3">
            <w:pPr>
              <w:pStyle w:val="TAL"/>
            </w:pPr>
            <w:r w:rsidRPr="00042094">
              <w:t>0 0 0 1 0 1 0 0</w:t>
            </w:r>
            <w:r w:rsidRPr="00042094">
              <w:tab/>
              <w:t xml:space="preserve">value is incremented in multiples of 256 </w:t>
            </w:r>
            <w:proofErr w:type="spellStart"/>
            <w:r w:rsidRPr="00042094">
              <w:t>Tbps</w:t>
            </w:r>
            <w:proofErr w:type="spellEnd"/>
          </w:p>
          <w:p w14:paraId="23294051" w14:textId="77777777" w:rsidR="003726AE" w:rsidRPr="00042094" w:rsidRDefault="003726AE" w:rsidP="006B73C3">
            <w:pPr>
              <w:pStyle w:val="TAL"/>
            </w:pPr>
            <w:r w:rsidRPr="00042094">
              <w:t>0 0 0 1 0 1 0 1</w:t>
            </w:r>
            <w:r w:rsidRPr="00042094">
              <w:tab/>
              <w:t xml:space="preserve">value is incremented in multiples of 1 </w:t>
            </w:r>
            <w:proofErr w:type="spellStart"/>
            <w:r w:rsidRPr="00042094">
              <w:t>Pbps</w:t>
            </w:r>
            <w:proofErr w:type="spellEnd"/>
          </w:p>
          <w:p w14:paraId="00951AE0" w14:textId="77777777" w:rsidR="003726AE" w:rsidRPr="00042094" w:rsidRDefault="003726AE" w:rsidP="006B73C3">
            <w:pPr>
              <w:pStyle w:val="TAL"/>
            </w:pPr>
            <w:r w:rsidRPr="00042094">
              <w:t>0 0 0 1 0 1 1 0</w:t>
            </w:r>
            <w:r w:rsidRPr="00042094">
              <w:tab/>
              <w:t xml:space="preserve">value is incremented in multiples of 4 </w:t>
            </w:r>
            <w:proofErr w:type="spellStart"/>
            <w:r w:rsidRPr="00042094">
              <w:t>Pbps</w:t>
            </w:r>
            <w:proofErr w:type="spellEnd"/>
          </w:p>
          <w:p w14:paraId="7334C6BC" w14:textId="77777777" w:rsidR="003726AE" w:rsidRPr="00042094" w:rsidRDefault="003726AE" w:rsidP="006B73C3">
            <w:pPr>
              <w:pStyle w:val="TAL"/>
            </w:pPr>
            <w:r w:rsidRPr="00042094">
              <w:t>0 0 0 1 0 1 1 1</w:t>
            </w:r>
            <w:r w:rsidRPr="00042094">
              <w:tab/>
              <w:t xml:space="preserve">value is incremented in multiples of 16 </w:t>
            </w:r>
            <w:proofErr w:type="spellStart"/>
            <w:r w:rsidRPr="00042094">
              <w:t>Pbps</w:t>
            </w:r>
            <w:proofErr w:type="spellEnd"/>
          </w:p>
          <w:p w14:paraId="4AB8FF73" w14:textId="77777777" w:rsidR="003726AE" w:rsidRPr="00042094" w:rsidRDefault="003726AE" w:rsidP="006B73C3">
            <w:pPr>
              <w:pStyle w:val="TAL"/>
            </w:pPr>
            <w:r w:rsidRPr="00042094">
              <w:t>0 0 0 1 1 0 0 0</w:t>
            </w:r>
            <w:r w:rsidRPr="00042094">
              <w:tab/>
              <w:t xml:space="preserve">value is incremented in multiples of 64 </w:t>
            </w:r>
            <w:proofErr w:type="spellStart"/>
            <w:r w:rsidRPr="00042094">
              <w:t>Pbps</w:t>
            </w:r>
            <w:proofErr w:type="spellEnd"/>
          </w:p>
          <w:p w14:paraId="362CCC66" w14:textId="77777777" w:rsidR="003726AE" w:rsidRPr="00042094" w:rsidRDefault="003726AE" w:rsidP="006B73C3">
            <w:pPr>
              <w:pStyle w:val="TAL"/>
            </w:pPr>
            <w:r w:rsidRPr="00042094">
              <w:t>0 0 0 1 1 0 0 1</w:t>
            </w:r>
            <w:r w:rsidRPr="00042094">
              <w:tab/>
              <w:t xml:space="preserve">value is incremented in multiples of 256 </w:t>
            </w:r>
            <w:proofErr w:type="spellStart"/>
            <w:r w:rsidRPr="00042094">
              <w:t>Pbps</w:t>
            </w:r>
            <w:proofErr w:type="spellEnd"/>
          </w:p>
          <w:p w14:paraId="6FAA34ED" w14:textId="77777777" w:rsidR="003726AE" w:rsidRPr="00042094" w:rsidRDefault="003726AE"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w:t>
            </w:r>
            <w:proofErr w:type="spellStart"/>
            <w:r w:rsidRPr="00042094">
              <w:t>ProSe</w:t>
            </w:r>
            <w:proofErr w:type="spellEnd"/>
            <w:r w:rsidRPr="00042094">
              <w:t xml:space="preserve"> identifier to PC5 QoS parameters mapping rule </w:t>
            </w:r>
            <w:r w:rsidRPr="00042094">
              <w:rPr>
                <w:noProof/>
              </w:rPr>
              <w:t>contents field is bigger than indicated in figure</w:t>
            </w:r>
            <w:r w:rsidRPr="00042094">
              <w:t xml:space="preserve"> 5.4.2.28, receiving entity shall ignore any superfluous octets located at the end of the </w:t>
            </w:r>
            <w:proofErr w:type="spellStart"/>
            <w:r w:rsidRPr="00042094">
              <w:t>ProSe</w:t>
            </w:r>
            <w:proofErr w:type="spellEnd"/>
            <w:r w:rsidRPr="00042094">
              <w:t xml:space="preserv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r w:rsidRPr="00042094">
        <w:t>Figure 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r w:rsidRPr="00042094">
        <w:lastRenderedPageBreak/>
        <w:t>Table 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r w:rsidRPr="00042094">
        <w:t>Figure 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r w:rsidRPr="00042094">
        <w:t>Table 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r w:rsidRPr="00042094">
        <w:t>Figure 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r w:rsidRPr="00042094">
        <w:t>Table 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r w:rsidRPr="00B840FA">
        <w:rPr>
          <w:lang w:val="fr-FR"/>
        </w:rPr>
        <w:t>Figure 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r w:rsidRPr="00B840FA">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lastRenderedPageBreak/>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lastRenderedPageBreak/>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 xml:space="preserve">The UE shall use this chosen PQI value for internal operations only. The UE shall use the received PQI value in subsequent 5G </w:t>
            </w:r>
            <w:proofErr w:type="spellStart"/>
            <w:r w:rsidRPr="00042094">
              <w:rPr>
                <w:lang w:eastAsia="ja-JP"/>
              </w:rPr>
              <w:t>ProSe</w:t>
            </w:r>
            <w:proofErr w:type="spellEnd"/>
            <w:r w:rsidRPr="00042094">
              <w:rPr>
                <w:lang w:eastAsia="ja-JP"/>
              </w:rPr>
              <w:t xml:space="preserv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lastRenderedPageBreak/>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0C69C5A6"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50D027B4"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5C8FF948"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1A5B37A5"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38726B6A"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188F9D5F"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58951383"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6A1A65CC"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11C041D1"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17A9A853"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lastRenderedPageBreak/>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53C582AE"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5B333B81"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577EAC16"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319CBB3C"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64C7AE35"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5B73170C"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6948017F"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0A6E52AF"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4566CC7B"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13BF5A69"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lastRenderedPageBreak/>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 xml:space="preserve">value is incremented in multiples of 1 </w:t>
            </w:r>
            <w:proofErr w:type="spellStart"/>
            <w:r w:rsidRPr="00042094">
              <w:t>Tbps</w:t>
            </w:r>
            <w:proofErr w:type="spellEnd"/>
          </w:p>
          <w:p w14:paraId="778E1E91" w14:textId="77777777" w:rsidR="00611F47" w:rsidRPr="00042094" w:rsidRDefault="00611F47" w:rsidP="006B73C3">
            <w:pPr>
              <w:pStyle w:val="TAL"/>
            </w:pPr>
            <w:r w:rsidRPr="00042094">
              <w:t>0 0 0 1 0 0 0 1</w:t>
            </w:r>
            <w:r w:rsidRPr="00042094">
              <w:tab/>
              <w:t xml:space="preserve">value is incremented in multiples of 4 </w:t>
            </w:r>
            <w:proofErr w:type="spellStart"/>
            <w:r w:rsidRPr="00042094">
              <w:t>Tbps</w:t>
            </w:r>
            <w:proofErr w:type="spellEnd"/>
          </w:p>
          <w:p w14:paraId="22379830" w14:textId="77777777" w:rsidR="00611F47" w:rsidRPr="00042094" w:rsidRDefault="00611F47" w:rsidP="006B73C3">
            <w:pPr>
              <w:pStyle w:val="TAL"/>
            </w:pPr>
            <w:r w:rsidRPr="00042094">
              <w:t>0 0 0 1 0 0 1 0</w:t>
            </w:r>
            <w:r w:rsidRPr="00042094">
              <w:tab/>
              <w:t xml:space="preserve">value is incremented in multiples of 16 </w:t>
            </w:r>
            <w:proofErr w:type="spellStart"/>
            <w:r w:rsidRPr="00042094">
              <w:t>Tbps</w:t>
            </w:r>
            <w:proofErr w:type="spellEnd"/>
          </w:p>
          <w:p w14:paraId="49D6387D" w14:textId="77777777" w:rsidR="00611F47" w:rsidRPr="00042094" w:rsidRDefault="00611F47" w:rsidP="006B73C3">
            <w:pPr>
              <w:pStyle w:val="TAL"/>
            </w:pPr>
            <w:r w:rsidRPr="00042094">
              <w:t>0 0 0 1 0 0 1 1</w:t>
            </w:r>
            <w:r w:rsidRPr="00042094">
              <w:tab/>
              <w:t xml:space="preserve">value is incremented in multiples of 64 </w:t>
            </w:r>
            <w:proofErr w:type="spellStart"/>
            <w:r w:rsidRPr="00042094">
              <w:t>Tbps</w:t>
            </w:r>
            <w:proofErr w:type="spellEnd"/>
          </w:p>
          <w:p w14:paraId="3A41DF17" w14:textId="77777777" w:rsidR="00611F47" w:rsidRPr="00042094" w:rsidRDefault="00611F47" w:rsidP="006B73C3">
            <w:pPr>
              <w:pStyle w:val="TAL"/>
            </w:pPr>
            <w:r w:rsidRPr="00042094">
              <w:t>0 0 0 1 0 1 0 0</w:t>
            </w:r>
            <w:r w:rsidRPr="00042094">
              <w:tab/>
              <w:t xml:space="preserve">value is incremented in multiples of 256 </w:t>
            </w:r>
            <w:proofErr w:type="spellStart"/>
            <w:r w:rsidRPr="00042094">
              <w:t>Tbps</w:t>
            </w:r>
            <w:proofErr w:type="spellEnd"/>
          </w:p>
          <w:p w14:paraId="0C183A5E" w14:textId="77777777" w:rsidR="00611F47" w:rsidRPr="00042094" w:rsidRDefault="00611F47" w:rsidP="006B73C3">
            <w:pPr>
              <w:pStyle w:val="TAL"/>
            </w:pPr>
            <w:r w:rsidRPr="00042094">
              <w:t>0 0 0 1 0 1 0 1</w:t>
            </w:r>
            <w:r w:rsidRPr="00042094">
              <w:tab/>
              <w:t xml:space="preserve">value is incremented in multiples of 1 </w:t>
            </w:r>
            <w:proofErr w:type="spellStart"/>
            <w:r w:rsidRPr="00042094">
              <w:t>Pbps</w:t>
            </w:r>
            <w:proofErr w:type="spellEnd"/>
          </w:p>
          <w:p w14:paraId="1883E6CB" w14:textId="77777777" w:rsidR="00611F47" w:rsidRPr="00042094" w:rsidRDefault="00611F47" w:rsidP="006B73C3">
            <w:pPr>
              <w:pStyle w:val="TAL"/>
            </w:pPr>
            <w:r w:rsidRPr="00042094">
              <w:t>0 0 0 1 0 1 1 0</w:t>
            </w:r>
            <w:r w:rsidRPr="00042094">
              <w:tab/>
              <w:t xml:space="preserve">value is incremented in multiples of 4 </w:t>
            </w:r>
            <w:proofErr w:type="spellStart"/>
            <w:r w:rsidRPr="00042094">
              <w:t>Pbps</w:t>
            </w:r>
            <w:proofErr w:type="spellEnd"/>
          </w:p>
          <w:p w14:paraId="1739A788" w14:textId="77777777" w:rsidR="00611F47" w:rsidRPr="00042094" w:rsidRDefault="00611F47" w:rsidP="006B73C3">
            <w:pPr>
              <w:pStyle w:val="TAL"/>
            </w:pPr>
            <w:r w:rsidRPr="00042094">
              <w:t>0 0 0 1 0 1 1 1</w:t>
            </w:r>
            <w:r w:rsidRPr="00042094">
              <w:tab/>
              <w:t xml:space="preserve">value is incremented in multiples of 16 </w:t>
            </w:r>
            <w:proofErr w:type="spellStart"/>
            <w:r w:rsidRPr="00042094">
              <w:t>Pbps</w:t>
            </w:r>
            <w:proofErr w:type="spellEnd"/>
          </w:p>
          <w:p w14:paraId="19DCBF36" w14:textId="77777777" w:rsidR="00611F47" w:rsidRPr="00042094" w:rsidRDefault="00611F47" w:rsidP="006B73C3">
            <w:pPr>
              <w:pStyle w:val="TAL"/>
            </w:pPr>
            <w:r w:rsidRPr="00042094">
              <w:t>0 0 0 1 1 0 0 0</w:t>
            </w:r>
            <w:r w:rsidRPr="00042094">
              <w:tab/>
              <w:t xml:space="preserve">value is incremented in multiples of 64 </w:t>
            </w:r>
            <w:proofErr w:type="spellStart"/>
            <w:r w:rsidRPr="00042094">
              <w:t>Pbps</w:t>
            </w:r>
            <w:proofErr w:type="spellEnd"/>
          </w:p>
          <w:p w14:paraId="44A033F0" w14:textId="77777777" w:rsidR="00611F47" w:rsidRPr="00042094" w:rsidRDefault="00611F47" w:rsidP="006B73C3">
            <w:pPr>
              <w:pStyle w:val="TAL"/>
            </w:pPr>
            <w:r w:rsidRPr="00042094">
              <w:t>0 0 0 1 1 0 0 1</w:t>
            </w:r>
            <w:r w:rsidRPr="00042094">
              <w:tab/>
              <w:t xml:space="preserve">value is incremented in multiples of 256 </w:t>
            </w:r>
            <w:proofErr w:type="spellStart"/>
            <w:r w:rsidRPr="00042094">
              <w:t>Pbps</w:t>
            </w:r>
            <w:proofErr w:type="spellEnd"/>
          </w:p>
          <w:p w14:paraId="50F5564D" w14:textId="77777777" w:rsidR="00611F47" w:rsidRPr="00042094" w:rsidRDefault="00611F47" w:rsidP="006B73C3">
            <w:pPr>
              <w:pStyle w:val="TAL"/>
            </w:pPr>
            <w:r w:rsidRPr="00042094">
              <w:t xml:space="preserve">Other values shall be interpreted as multiples of 256 </w:t>
            </w:r>
            <w:proofErr w:type="spellStart"/>
            <w:r w:rsidRPr="00042094">
              <w:t>Pbps</w:t>
            </w:r>
            <w:proofErr w:type="spellEnd"/>
            <w:r w:rsidRPr="00042094">
              <w:t xml:space="preserve">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proofErr w:type="spellStart"/>
            <w:r w:rsidRPr="00042094">
              <w:t>ProSe</w:t>
            </w:r>
            <w:proofErr w:type="spellEnd"/>
            <w:r w:rsidRPr="00042094">
              <w:t xml:space="preserv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lastRenderedPageBreak/>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r w:rsidRPr="00042094">
        <w:t>Figure 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r w:rsidRPr="00042094">
        <w:t>Table 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proofErr w:type="spellStart"/>
            <w:r w:rsidRPr="00042094">
              <w:t>ProSe</w:t>
            </w:r>
            <w:proofErr w:type="spellEnd"/>
            <w:r w:rsidRPr="00042094">
              <w:t xml:space="preserv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r w:rsidRPr="00042094">
        <w:t>Figure 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r w:rsidRPr="00042094">
        <w:lastRenderedPageBreak/>
        <w:t>Table 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proofErr w:type="spellStart"/>
            <w:r w:rsidR="00134A1C" w:rsidRPr="00042094">
              <w:t>ProSe</w:t>
            </w:r>
            <w:proofErr w:type="spellEnd"/>
            <w:r w:rsidR="00134A1C" w:rsidRPr="00042094">
              <w:t xml:space="preserv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116" w:name="_MCCTEMPBM_CRPT07670006___7"/>
            <w:bookmarkEnd w:id="116"/>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r w:rsidRPr="00042094">
        <w:t>Figure 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r w:rsidRPr="00042094">
        <w:lastRenderedPageBreak/>
        <w:t>Table 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118" w:name="_MCCTEMPBM_CRPT07670008___7"/>
            <w:bookmarkEnd w:id="118"/>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123" w:name="_MCCTEMPBM_CRPT07670013___7"/>
            <w:bookmarkEnd w:id="123"/>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125" w:name="_MCCTEMPBM_CRPT07670015___7"/>
            <w:bookmarkEnd w:id="125"/>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127" w:name="_MCCTEMPBM_CRPT07670017___7"/>
            <w:bookmarkEnd w:id="127"/>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129" w:name="_MCCTEMPBM_CRPT07670019___7"/>
            <w:bookmarkEnd w:id="129"/>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134" w:name="_MCCTEMPBM_CRPT07670024___7"/>
            <w:bookmarkEnd w:id="134"/>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136" w:name="_MCCTEMPBM_CRPT07670026___7"/>
            <w:bookmarkEnd w:id="136"/>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138" w:name="_MCCTEMPBM_CRPT07670028___7"/>
            <w:bookmarkEnd w:id="138"/>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139" w:name="_MCCTEMPBM_CRPT07670029___7"/>
            <w:bookmarkEnd w:id="139"/>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141" w:name="_MCCTEMPBM_CRPT07670031___7"/>
            <w:bookmarkEnd w:id="141"/>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146" w:name="_MCCTEMPBM_CRPT07670036___7"/>
            <w:bookmarkEnd w:id="146"/>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148" w:name="_MCCTEMPBM_CRPT07670038___7"/>
            <w:bookmarkEnd w:id="148"/>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150" w:name="_MCCTEMPBM_CRPT07670040___7"/>
            <w:bookmarkEnd w:id="150"/>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152" w:name="_MCCTEMPBM_CRPT07670042___7"/>
            <w:bookmarkEnd w:id="152"/>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157" w:name="_MCCTEMPBM_CRPT07670047___7"/>
            <w:bookmarkEnd w:id="157"/>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159" w:name="_MCCTEMPBM_CRPT07670049___7"/>
            <w:bookmarkEnd w:id="159"/>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161" w:name="_MCCTEMPBM_CRPT07670051___7"/>
            <w:bookmarkStart w:id="162" w:name="_MCCTEMPBM_CRPT07670052___7"/>
            <w:bookmarkEnd w:id="161"/>
            <w:bookmarkEnd w:id="162"/>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proofErr w:type="spellStart"/>
            <w:r w:rsidRPr="00042094">
              <w:t>ProSe</w:t>
            </w:r>
            <w:proofErr w:type="spellEnd"/>
            <w:r w:rsidRPr="00042094">
              <w:t xml:space="preserv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r w:rsidRPr="00042094">
        <w:t>Figure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r w:rsidRPr="00042094">
        <w:t>Table 5.4.</w:t>
      </w:r>
      <w:r w:rsidR="00B01AE9" w:rsidRPr="00042094">
        <w:t>2</w:t>
      </w:r>
      <w:r w:rsidRPr="00042094">
        <w:t>.3</w:t>
      </w:r>
      <w:r w:rsidR="007852CA" w:rsidRPr="00042094">
        <w:t>7</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proofErr w:type="spellStart"/>
            <w:r w:rsidRPr="00042094">
              <w:t>ProSe</w:t>
            </w:r>
            <w:proofErr w:type="spellEnd"/>
            <w:r w:rsidRPr="00042094">
              <w:t xml:space="preserv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r w:rsidRPr="00042094">
        <w:t>Figure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r w:rsidRPr="00042094">
        <w:lastRenderedPageBreak/>
        <w:t>Table 5.4.</w:t>
      </w:r>
      <w:r w:rsidR="00B01AE9" w:rsidRPr="00042094">
        <w:t>2</w:t>
      </w:r>
      <w:r w:rsidRPr="00042094">
        <w:t>.3</w:t>
      </w:r>
      <w:r w:rsidR="000065B4" w:rsidRPr="00042094">
        <w:t>8</w:t>
      </w:r>
      <w:r w:rsidRPr="00042094">
        <w:t xml:space="preserve">: </w:t>
      </w:r>
      <w:proofErr w:type="spellStart"/>
      <w:r w:rsidR="00B01AE9" w:rsidRPr="00042094">
        <w:t>ProSe</w:t>
      </w:r>
      <w:proofErr w:type="spellEnd"/>
      <w:r w:rsidR="00B01AE9" w:rsidRPr="00042094">
        <w:t xml:space="preserv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proofErr w:type="spellStart"/>
            <w:r w:rsidRPr="00042094">
              <w:t>ProSe</w:t>
            </w:r>
            <w:proofErr w:type="spellEnd"/>
            <w:r w:rsidRPr="00042094">
              <w:t xml:space="preserv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proofErr w:type="spellStart"/>
            <w:r w:rsidR="00553CC3">
              <w:t>ProSe</w:t>
            </w:r>
            <w:proofErr w:type="spellEnd"/>
            <w:r w:rsidR="00553CC3">
              <w:t xml:space="preserv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 xml:space="preserve">If the length of </w:t>
            </w:r>
            <w:proofErr w:type="spellStart"/>
            <w:r w:rsidRPr="00042094">
              <w:t>ProSe</w:t>
            </w:r>
            <w:proofErr w:type="spellEnd"/>
            <w:r w:rsidRPr="00042094">
              <w:t xml:space="preserve"> identifier</w:t>
            </w:r>
            <w:r w:rsidRPr="00042094">
              <w:rPr>
                <w:noProof/>
              </w:rPr>
              <w:t xml:space="preserve"> to default mode of communication mapping rule contents field is bigger than indicated in figure</w:t>
            </w:r>
            <w:r w:rsidRPr="00042094">
              <w:t xml:space="preserve"> 5.4.2.37, receiving entity shall ignore any superfluous octets located at the end of the </w:t>
            </w:r>
            <w:proofErr w:type="spellStart"/>
            <w:r w:rsidRPr="00042094">
              <w:t>ProSe</w:t>
            </w:r>
            <w:proofErr w:type="spellEnd"/>
            <w:r w:rsidRPr="00042094">
              <w:t xml:space="preserv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proofErr w:type="spellStart"/>
            <w:r>
              <w:t>ProSe</w:t>
            </w:r>
            <w:proofErr w:type="spellEnd"/>
            <w:r>
              <w:t xml:space="preserv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proofErr w:type="spellStart"/>
            <w:r>
              <w:t>ProSe</w:t>
            </w:r>
            <w:proofErr w:type="spellEnd"/>
            <w:r>
              <w:t xml:space="preserv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r>
        <w:t xml:space="preserve">Figure 5.4.2.39: </w:t>
      </w:r>
      <w:proofErr w:type="spellStart"/>
      <w:r>
        <w:t>ProSe</w:t>
      </w:r>
      <w:proofErr w:type="spellEnd"/>
      <w:r>
        <w:t xml:space="preserve"> identifier</w:t>
      </w:r>
      <w:r>
        <w:rPr>
          <w:noProof/>
        </w:rPr>
        <w:t xml:space="preserve"> to destination layer-2 ID for groupcast mapping rules</w:t>
      </w:r>
    </w:p>
    <w:p w14:paraId="1FA26D00" w14:textId="77777777" w:rsidR="00785DC9" w:rsidRDefault="00785DC9" w:rsidP="00785DC9">
      <w:pPr>
        <w:pStyle w:val="TH"/>
      </w:pPr>
      <w:r>
        <w:t xml:space="preserve">Table 5.4.2.39: </w:t>
      </w:r>
      <w:proofErr w:type="spellStart"/>
      <w:r>
        <w:t>ProSe</w:t>
      </w:r>
      <w:proofErr w:type="spellEnd"/>
      <w:r>
        <w:t xml:space="preserv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proofErr w:type="spellStart"/>
            <w:r>
              <w:t>ProSe</w:t>
            </w:r>
            <w:proofErr w:type="spellEnd"/>
            <w:r>
              <w:t xml:space="preserv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5.4.2.40 and table 5.4.2.40. The </w:t>
            </w:r>
            <w:proofErr w:type="spellStart"/>
            <w:r>
              <w:t>ProSe</w:t>
            </w:r>
            <w:proofErr w:type="spellEnd"/>
            <w:r>
              <w:t xml:space="preserve"> identifier</w:t>
            </w:r>
            <w:r>
              <w:rPr>
                <w:noProof/>
              </w:rPr>
              <w:t xml:space="preserve"> to destination layer-2 ID for groupcast mapping rules</w:t>
            </w:r>
            <w:r>
              <w:t xml:space="preserve"> field shall contain a default </w:t>
            </w:r>
            <w:proofErr w:type="spellStart"/>
            <w:r>
              <w:t>ProSe</w:t>
            </w:r>
            <w:proofErr w:type="spellEnd"/>
            <w:r>
              <w:t xml:space="preserve"> identifier</w:t>
            </w:r>
            <w:r>
              <w:rPr>
                <w:noProof/>
              </w:rPr>
              <w:t xml:space="preserve"> to destination layer-2 ID for groupcast mapping rule</w:t>
            </w:r>
            <w:r>
              <w:t xml:space="preserve"> </w:t>
            </w:r>
            <w:r>
              <w:rPr>
                <w:noProof/>
                <w:lang w:eastAsia="zh-CN"/>
              </w:rPr>
              <w:t xml:space="preserve">for the </w:t>
            </w:r>
            <w:proofErr w:type="spellStart"/>
            <w:r w:rsidRPr="00132CFC">
              <w:rPr>
                <w:rFonts w:cs="Arial"/>
                <w:lang w:eastAsia="zh-CN"/>
              </w:rPr>
              <w:t>ProSe</w:t>
            </w:r>
            <w:proofErr w:type="spellEnd"/>
            <w:r w:rsidRPr="00132CFC">
              <w:rPr>
                <w:rFonts w:cs="Arial"/>
                <w:lang w:eastAsia="zh-CN"/>
              </w:rPr>
              <w:t xml:space="preserv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 xml:space="preserve">The default </w:t>
            </w:r>
            <w:proofErr w:type="spellStart"/>
            <w:r>
              <w:t>ProSe</w:t>
            </w:r>
            <w:proofErr w:type="spellEnd"/>
            <w:r>
              <w:t xml:space="preserv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proofErr w:type="spellStart"/>
            <w:r>
              <w:t>ProSe</w:t>
            </w:r>
            <w:proofErr w:type="spellEnd"/>
            <w:r>
              <w:t xml:space="preserv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lastRenderedPageBreak/>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 xml:space="preserve">Length of </w:t>
            </w:r>
            <w:proofErr w:type="spellStart"/>
            <w:r>
              <w:t>ProSe</w:t>
            </w:r>
            <w:proofErr w:type="spellEnd"/>
            <w:r>
              <w:t xml:space="preserv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r>
        <w:t xml:space="preserve">Figure 5.4.2.40: </w:t>
      </w:r>
      <w:proofErr w:type="spellStart"/>
      <w:r>
        <w:t>ProSe</w:t>
      </w:r>
      <w:proofErr w:type="spellEnd"/>
      <w:r>
        <w:t xml:space="preserve"> identifier</w:t>
      </w:r>
      <w:r>
        <w:rPr>
          <w:noProof/>
        </w:rPr>
        <w:t xml:space="preserve"> to destination layer-2 ID for groupcast mapping rule</w:t>
      </w:r>
    </w:p>
    <w:p w14:paraId="3455472F" w14:textId="77777777" w:rsidR="00132F8D" w:rsidRDefault="00132F8D" w:rsidP="00132F8D">
      <w:pPr>
        <w:pStyle w:val="TH"/>
      </w:pPr>
      <w:r>
        <w:t xml:space="preserve">Table 5.4.2.40: </w:t>
      </w:r>
      <w:proofErr w:type="spellStart"/>
      <w:r>
        <w:t>ProSe</w:t>
      </w:r>
      <w:proofErr w:type="spellEnd"/>
      <w:r>
        <w:t xml:space="preserv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proofErr w:type="spellStart"/>
            <w:r>
              <w:t>ProSe</w:t>
            </w:r>
            <w:proofErr w:type="spellEnd"/>
            <w:r>
              <w:t xml:space="preserve"> identifier</w:t>
            </w:r>
            <w:r>
              <w:rPr>
                <w:noProof/>
              </w:rPr>
              <w:t>s (</w:t>
            </w:r>
            <w:r>
              <w:t>octet o85+5 to o854)</w:t>
            </w:r>
            <w:r>
              <w:rPr>
                <w:noProof/>
              </w:rPr>
              <w:t>:</w:t>
            </w:r>
          </w:p>
          <w:p w14:paraId="696823C6" w14:textId="77777777" w:rsidR="00132F8D" w:rsidRDefault="00132F8D" w:rsidP="00F1415C">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proofErr w:type="spellStart"/>
            <w:r>
              <w:t>ProSe</w:t>
            </w:r>
            <w:proofErr w:type="spellEnd"/>
            <w:r>
              <w:t xml:space="preserv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 xml:space="preserve">If the length of </w:t>
            </w:r>
            <w:proofErr w:type="spellStart"/>
            <w:r>
              <w:t>ProSe</w:t>
            </w:r>
            <w:proofErr w:type="spellEnd"/>
            <w:r>
              <w:t xml:space="preserve"> identifier</w:t>
            </w:r>
            <w:r>
              <w:rPr>
                <w:noProof/>
              </w:rPr>
              <w:t xml:space="preserve"> to destination layer-2 ID for groupcast mapping rule contents field is bigger than indicated in figure</w:t>
            </w:r>
            <w:r>
              <w:t xml:space="preserve"> 5.4.2.40, receiving entity shall ignore any superfluous octets located at the end of the </w:t>
            </w:r>
            <w:proofErr w:type="spellStart"/>
            <w:r>
              <w:t>ProSe</w:t>
            </w:r>
            <w:proofErr w:type="spellEnd"/>
            <w:r>
              <w:t xml:space="preserv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r>
        <w:t xml:space="preserve">Figure 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r>
        <w:t xml:space="preserve">Table 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r>
        <w:t xml:space="preserve">Figure 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r>
        <w:t xml:space="preserve">Table 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proofErr w:type="spellStart"/>
            <w:r>
              <w:t>ProSe</w:t>
            </w:r>
            <w:proofErr w:type="spellEnd"/>
            <w:r>
              <w:t xml:space="preserv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0B303087" w14:textId="77777777" w:rsidR="00963A12" w:rsidRDefault="00963A12" w:rsidP="00F1415C">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r>
            <w:proofErr w:type="spellStart"/>
            <w:r>
              <w:t>Uu</w:t>
            </w:r>
            <w:proofErr w:type="spellEnd"/>
            <w:r>
              <w:t xml:space="preserve">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 xml:space="preserve">For all </w:t>
            </w:r>
            <w:proofErr w:type="spellStart"/>
            <w:r>
              <w:t>ProSe</w:t>
            </w:r>
            <w:proofErr w:type="spellEnd"/>
            <w:r>
              <w:t xml:space="preserve"> services</w:t>
            </w:r>
          </w:p>
          <w:p w14:paraId="1FEF396C" w14:textId="77777777" w:rsidR="00963A12" w:rsidRDefault="00963A12" w:rsidP="00F1415C">
            <w:pPr>
              <w:pStyle w:val="TAL"/>
              <w:rPr>
                <w:noProof/>
              </w:rPr>
            </w:pPr>
            <w:r>
              <w:t>0</w:t>
            </w:r>
            <w:r>
              <w:tab/>
              <w:t xml:space="preserve">Not for all </w:t>
            </w:r>
            <w:proofErr w:type="spellStart"/>
            <w:r>
              <w:t>ProSe</w:t>
            </w:r>
            <w:proofErr w:type="spellEnd"/>
            <w:r>
              <w:t xml:space="preserv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r>
        <w:t xml:space="preserve">Figure 5.4.2.43: </w:t>
      </w:r>
      <w:proofErr w:type="spellStart"/>
      <w:r>
        <w:t>ProSe</w:t>
      </w:r>
      <w:proofErr w:type="spellEnd"/>
      <w:r>
        <w:t xml:space="preserv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r>
        <w:t xml:space="preserve">Table 5.4.2.43: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r>
        <w:t xml:space="preserve">Figure 5.4.2.44: </w:t>
      </w:r>
      <w:proofErr w:type="spellStart"/>
      <w:r>
        <w:t>ProSe</w:t>
      </w:r>
      <w:proofErr w:type="spellEnd"/>
      <w:r>
        <w:t xml:space="preserv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r>
        <w:t xml:space="preserve">Table 5.4.2.44: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proofErr w:type="spellStart"/>
            <w:r w:rsidR="008A5C62">
              <w:t>ProSe</w:t>
            </w:r>
            <w:proofErr w:type="spellEnd"/>
            <w:r w:rsidR="008A5C62">
              <w:t xml:space="preserv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163" w:name="_Toc73369021"/>
      <w:bookmarkStart w:id="164" w:name="_Toc155843087"/>
      <w:r w:rsidRPr="00042094">
        <w:rPr>
          <w:lang w:eastAsia="zh-CN"/>
        </w:rPr>
        <w:t>5.5</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UE-to-network relay</w:t>
      </w:r>
      <w:bookmarkEnd w:id="163"/>
      <w:r w:rsidR="005E7CBE" w:rsidRPr="00042094">
        <w:rPr>
          <w:lang w:eastAsia="zh-CN"/>
        </w:rPr>
        <w:t xml:space="preserve"> UE</w:t>
      </w:r>
      <w:bookmarkEnd w:id="164"/>
    </w:p>
    <w:p w14:paraId="1459C76F" w14:textId="77777777" w:rsidR="005E7CBE" w:rsidRPr="00042094" w:rsidRDefault="005E7CBE" w:rsidP="005E7CBE">
      <w:pPr>
        <w:pStyle w:val="Heading3"/>
      </w:pPr>
      <w:bookmarkStart w:id="165" w:name="_Toc155843088"/>
      <w:r w:rsidRPr="00042094">
        <w:t>5.5.1</w:t>
      </w:r>
      <w:r w:rsidRPr="00042094">
        <w:tab/>
        <w:t>General</w:t>
      </w:r>
      <w:bookmarkEnd w:id="165"/>
    </w:p>
    <w:p w14:paraId="5344BBC6"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 are </w:t>
      </w:r>
      <w:r w:rsidRPr="00042094">
        <w:t>coded as shown in figures 5.5.2.1 and table 5.5.2.1.</w:t>
      </w:r>
    </w:p>
    <w:p w14:paraId="0EE47B97" w14:textId="4C8E6200" w:rsidR="005E7CBE" w:rsidRPr="00042094" w:rsidRDefault="005E7CBE" w:rsidP="005E7CBE">
      <w:pPr>
        <w:pStyle w:val="Heading3"/>
      </w:pPr>
      <w:bookmarkStart w:id="166" w:name="_Toc155843089"/>
      <w:r w:rsidRPr="00042094">
        <w:lastRenderedPageBreak/>
        <w:t>5.5.2</w:t>
      </w:r>
      <w:r w:rsidRPr="00042094">
        <w:tab/>
        <w:t>Information elements coding</w:t>
      </w:r>
      <w:bookmarkEnd w:id="166"/>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proofErr w:type="spellStart"/>
            <w:r w:rsidRPr="00042094">
              <w:t>ProSeP</w:t>
            </w:r>
            <w:proofErr w:type="spellEnd"/>
            <w:r w:rsidRPr="00042094">
              <w:t xml:space="preserve"> info type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167"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167"/>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proofErr w:type="spellStart"/>
            <w:r w:rsidRPr="00042094">
              <w:t>ProSe</w:t>
            </w:r>
            <w:proofErr w:type="spellEnd"/>
            <w:r w:rsidRPr="00042094">
              <w:t xml:space="preserve"> identifier</w:t>
            </w:r>
            <w:r w:rsidR="005E7CBE" w:rsidRPr="00042094">
              <w:t xml:space="preserve"> to </w:t>
            </w:r>
            <w:proofErr w:type="spellStart"/>
            <w:r w:rsidR="005E7CBE" w:rsidRPr="00042094">
              <w:t>ProSe</w:t>
            </w:r>
            <w:proofErr w:type="spellEnd"/>
            <w:r w:rsidR="005E7CBE" w:rsidRPr="00042094">
              <w:t xml:space="preserv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E204B05" w14:textId="77777777" w:rsidR="00026ED8" w:rsidRDefault="00026ED8" w:rsidP="006B73C3">
            <w:pPr>
              <w:pStyle w:val="TAL"/>
              <w:rPr>
                <w:lang w:eastAsia="zh-CN"/>
              </w:rPr>
            </w:pPr>
            <w:r>
              <w:rPr>
                <w:lang w:eastAsia="zh-CN"/>
              </w:rPr>
              <w:t>octet a*</w:t>
            </w:r>
          </w:p>
          <w:p w14:paraId="67EAE41E" w14:textId="77777777" w:rsidR="00026ED8" w:rsidRDefault="00026ED8" w:rsidP="006B73C3">
            <w:pPr>
              <w:pStyle w:val="TAL"/>
              <w:rPr>
                <w:lang w:eastAsia="zh-CN"/>
              </w:rPr>
            </w:pPr>
          </w:p>
          <w:p w14:paraId="393E42EB" w14:textId="77777777" w:rsidR="00026ED8" w:rsidRPr="001D06A2" w:rsidRDefault="00026ED8" w:rsidP="006B73C3">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r w:rsidRPr="00042094">
        <w:t xml:space="preserve">Figure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r w:rsidRPr="00042094">
        <w:lastRenderedPageBreak/>
        <w:t xml:space="preserve">Table 5.5.2.1: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proofErr w:type="spellStart"/>
            <w:r w:rsidRPr="00042094">
              <w:lastRenderedPageBreak/>
              <w:t>ProSeP</w:t>
            </w:r>
            <w:proofErr w:type="spellEnd"/>
            <w:r w:rsidRPr="00042094">
              <w:t xml:space="preserve"> info type (bit 1 to 4 of octet k) shall be set to "0011"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w:t>
            </w:r>
            <w:proofErr w:type="spellStart"/>
            <w:r w:rsidRPr="00042094">
              <w:t>ProSe</w:t>
            </w:r>
            <w:proofErr w:type="spellEnd"/>
            <w:r w:rsidRPr="00042094">
              <w:t xml:space="preserv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 xml:space="preserve">The not served by NG-RAN field is coded according to figure 5.5.2.5 and table 5.5.2.5, and contains configuration parameters for 5G </w:t>
            </w:r>
            <w:proofErr w:type="spellStart"/>
            <w:r w:rsidRPr="00042094">
              <w:t>ProSe</w:t>
            </w:r>
            <w:proofErr w:type="spellEnd"/>
            <w:r w:rsidRPr="00042094">
              <w:t xml:space="preserv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 xml:space="preserve"> field is coded according to figure 5.5.2.19 and table 5.5.2.19 and contains the </w:t>
            </w:r>
            <w:proofErr w:type="spellStart"/>
            <w:r w:rsidRPr="00042094">
              <w:t>ProSe</w:t>
            </w:r>
            <w:proofErr w:type="spellEnd"/>
            <w:r w:rsidRPr="00042094">
              <w:t xml:space="preserve"> identifier to </w:t>
            </w:r>
            <w:proofErr w:type="spellStart"/>
            <w:r w:rsidRPr="00042094">
              <w:t>ProSe</w:t>
            </w:r>
            <w:proofErr w:type="spellEnd"/>
            <w:r w:rsidRPr="00042094">
              <w:t xml:space="preserv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 xml:space="preserve">If the length of </w:t>
            </w:r>
            <w:proofErr w:type="spellStart"/>
            <w:r w:rsidRPr="00042094">
              <w:t>ProSeP</w:t>
            </w:r>
            <w:proofErr w:type="spellEnd"/>
            <w:r w:rsidRPr="00042094">
              <w:t xml:space="preserve"> info contents field is bigger than indicated in figure 5.5.2.1, receiving entity shall ignore any superfluous octets located at the end of the </w:t>
            </w:r>
            <w:proofErr w:type="spellStart"/>
            <w:r w:rsidRPr="00042094">
              <w:t>ProSeP</w:t>
            </w:r>
            <w:proofErr w:type="spellEnd"/>
            <w:r w:rsidRPr="00042094">
              <w:t xml:space="preserve">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261FDF0A" w:rsidR="00115ED6" w:rsidRDefault="00115ED6" w:rsidP="00115ED6">
            <w:pPr>
              <w:pStyle w:val="TAL"/>
            </w:pPr>
            <w:r>
              <w:lastRenderedPageBreak/>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r w:rsidRPr="00042094">
        <w:t>Figure 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r w:rsidRPr="00042094">
        <w:t>Figure 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r w:rsidRPr="00042094">
        <w:t>Figure 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r w:rsidRPr="00042094">
        <w:t>Figure 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r w:rsidRPr="00042094">
        <w:t>Figure 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r w:rsidRPr="00042094">
        <w:t>Figure 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r w:rsidRPr="00042094">
        <w:t>Figure 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r w:rsidRPr="00042094">
        <w:t>Figure 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r w:rsidRPr="00042094">
        <w:t>Figure 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r w:rsidRPr="00042094">
        <w:t>Figure 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r w:rsidRPr="00042094">
        <w:t>Figure 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r w:rsidRPr="00042094">
        <w:t>Figure 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r w:rsidRPr="00042094">
        <w:lastRenderedPageBreak/>
        <w:t>Table 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r w:rsidRPr="00042094">
        <w:t>Figure 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r w:rsidRPr="00042094">
        <w:t>Figure 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r w:rsidRPr="00042094">
        <w:t>Figure 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168"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168"/>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r>
        <w:t xml:space="preserve">Figure 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r>
        <w:t>Figure 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r>
        <w:t>Figure</w:t>
      </w:r>
      <w:r w:rsidR="00F33D9E">
        <w:t> </w:t>
      </w:r>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r>
        <w:lastRenderedPageBreak/>
        <w:t xml:space="preserve">Table 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2F68426C" w:rsidR="00340BBD" w:rsidRPr="00042094" w:rsidRDefault="00340BBD">
            <w:pPr>
              <w:pStyle w:val="TAL"/>
              <w:rPr>
                <w:noProof/>
              </w:rPr>
            </w:pPr>
            <w:r w:rsidRPr="00F86DCF">
              <w:lastRenderedPageBreak/>
              <w:t>Security related parameters validity timer</w:t>
            </w:r>
            <w:r>
              <w:t>:</w:t>
            </w:r>
            <w:r w:rsidR="006E66AC">
              <w:rPr>
                <w:lang w:val="en-US"/>
              </w:rPr>
              <w:t xml:space="preserve"> (NOTE X)</w:t>
            </w:r>
          </w:p>
        </w:tc>
      </w:tr>
      <w:tr w:rsidR="00340BBD" w:rsidRPr="00042094" w14:paraId="167E5569" w14:textId="77777777" w:rsidTr="0048333D">
        <w:trPr>
          <w:cantSplit/>
          <w:jc w:val="center"/>
        </w:trPr>
        <w:tc>
          <w:tcPr>
            <w:tcW w:w="7094" w:type="dxa"/>
          </w:tcPr>
          <w:p w14:paraId="708971D5" w14:textId="5C6EF8B1"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r w:rsidRPr="00042094">
        <w:t xml:space="preserve">Figure 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169" w:name="OLE_LINK6"/>
            <w:r w:rsidRPr="00042094">
              <w:t>PDNN indicates whether the DNN field is present or not</w:t>
            </w:r>
            <w:r w:rsidR="004E37BE">
              <w:t xml:space="preserve"> (</w:t>
            </w:r>
            <w:r w:rsidR="004E37BE" w:rsidRPr="00C52239">
              <w:t>NOTE 1</w:t>
            </w:r>
            <w:r w:rsidR="004E37BE">
              <w:t>)</w:t>
            </w:r>
            <w:bookmarkEnd w:id="169"/>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w:t>
            </w:r>
            <w:proofErr w:type="spellStart"/>
            <w:r w:rsidRPr="00C52239">
              <w:rPr>
                <w:lang w:val="en-US"/>
              </w:rPr>
              <w:t>ProSe</w:t>
            </w:r>
            <w:proofErr w:type="spellEnd"/>
            <w:r w:rsidRPr="00C52239">
              <w:rPr>
                <w:lang w:val="en-US"/>
              </w:rPr>
              <w:t xml:space="preserv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r w:rsidRPr="00042094">
        <w:t xml:space="preserve">Figure 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r w:rsidRPr="00042094">
        <w:t xml:space="preserve">Figure 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lastRenderedPageBreak/>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r>
            <w:proofErr w:type="spellStart"/>
            <w:r w:rsidRPr="00B840FA">
              <w:rPr>
                <w:lang w:val="fr-FR" w:eastAsia="ja-JP"/>
              </w:rPr>
              <w:t>Spare</w:t>
            </w:r>
            <w:proofErr w:type="spellEnd"/>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r>
            <w:proofErr w:type="spellStart"/>
            <w:r w:rsidRPr="00B840FA">
              <w:rPr>
                <w:lang w:val="fr-FR" w:eastAsia="ja-JP"/>
              </w:rPr>
              <w:t>Spare</w:t>
            </w:r>
            <w:proofErr w:type="spellEnd"/>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lastRenderedPageBreak/>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r w:rsidRPr="00042094">
        <w:t xml:space="preserve">Figure 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proofErr w:type="spellStart"/>
            <w:r w:rsidRPr="00042094">
              <w:t>ProSe</w:t>
            </w:r>
            <w:proofErr w:type="spellEnd"/>
            <w:r w:rsidRPr="00042094">
              <w:t xml:space="preserv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proofErr w:type="spellStart"/>
            <w:r w:rsidRPr="001D06A2">
              <w:rPr>
                <w:lang w:eastAsia="zh-CN"/>
              </w:rPr>
              <w:t>ProSe</w:t>
            </w:r>
            <w:proofErr w:type="spellEnd"/>
            <w:r w:rsidRPr="001D06A2">
              <w:rPr>
                <w:lang w:eastAsia="zh-CN"/>
              </w:rPr>
              <w:t xml:space="preserv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r w:rsidRPr="00042094">
        <w:t xml:space="preserve">Figure 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r w:rsidRPr="00042094">
        <w:lastRenderedPageBreak/>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proofErr w:type="spellStart"/>
            <w:r w:rsidRPr="00042094">
              <w:t>ProSe</w:t>
            </w:r>
            <w:proofErr w:type="spellEnd"/>
            <w:r w:rsidRPr="00042094">
              <w:t xml:space="preserv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 xml:space="preserve">The </w:t>
            </w:r>
            <w:proofErr w:type="spellStart"/>
            <w:r w:rsidRPr="00042094">
              <w:t>ProSe</w:t>
            </w:r>
            <w:proofErr w:type="spellEnd"/>
            <w:r w:rsidRPr="00042094">
              <w:t xml:space="preserv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w:t>
            </w:r>
            <w:proofErr w:type="spellStart"/>
            <w:r w:rsidRPr="00042094">
              <w:t>ProSe</w:t>
            </w:r>
            <w:proofErr w:type="spellEnd"/>
            <w:r w:rsidRPr="00042094">
              <w:t xml:space="preserv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 xml:space="preserve">If the AT indicates IPv4, then the </w:t>
            </w:r>
            <w:proofErr w:type="spellStart"/>
            <w:r w:rsidRPr="00042094">
              <w:rPr>
                <w:lang w:eastAsia="zh-CN"/>
              </w:rPr>
              <w:t>ProSe</w:t>
            </w:r>
            <w:proofErr w:type="spellEnd"/>
            <w:r w:rsidRPr="00042094">
              <w:rPr>
                <w:lang w:eastAsia="zh-CN"/>
              </w:rPr>
              <w:t xml:space="preserv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 xml:space="preserve">If the AT indicates IPv6, then the </w:t>
            </w:r>
            <w:proofErr w:type="spellStart"/>
            <w:r w:rsidRPr="00042094">
              <w:rPr>
                <w:lang w:eastAsia="zh-CN"/>
              </w:rPr>
              <w:t>ProSe</w:t>
            </w:r>
            <w:proofErr w:type="spellEnd"/>
            <w:r w:rsidRPr="00042094">
              <w:rPr>
                <w:lang w:eastAsia="zh-CN"/>
              </w:rPr>
              <w:t xml:space="preserv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w:t>
            </w:r>
            <w:proofErr w:type="spellStart"/>
            <w:r w:rsidRPr="00042094">
              <w:rPr>
                <w:lang w:eastAsia="zh-CN"/>
              </w:rPr>
              <w:t>ProSe</w:t>
            </w:r>
            <w:proofErr w:type="spellEnd"/>
            <w:r w:rsidRPr="00042094">
              <w:rPr>
                <w:lang w:eastAsia="zh-CN"/>
              </w:rPr>
              <w:t xml:space="preserv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r>
        <w:t>Figure</w:t>
      </w:r>
      <w:r w:rsidR="00026ED8">
        <w:t> </w:t>
      </w:r>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r>
        <w:t>Figure</w:t>
      </w:r>
      <w:r w:rsidR="00026ED8">
        <w:t> </w:t>
      </w:r>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r>
        <w:t>Figure</w:t>
      </w:r>
      <w:r w:rsidR="00026ED8">
        <w:t> </w:t>
      </w:r>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r>
        <w:rPr>
          <w:lang w:eastAsia="zh-CN"/>
        </w:rPr>
        <w:lastRenderedPageBreak/>
        <w:t>Table</w:t>
      </w:r>
      <w:r w:rsidR="00026ED8">
        <w:t> </w:t>
      </w:r>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r>
        <w:t>Figure 5.5.2.24: Warning message broadcast</w:t>
      </w:r>
    </w:p>
    <w:p w14:paraId="0D94527C" w14:textId="77777777" w:rsidR="00026ED8" w:rsidRPr="00042094" w:rsidRDefault="00026ED8" w:rsidP="00026ED8">
      <w:pPr>
        <w:pStyle w:val="TH"/>
      </w:pPr>
      <w:r w:rsidRPr="00042094">
        <w:lastRenderedPageBreak/>
        <w:t>Table 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r w:rsidRPr="00042094">
        <w:t>Figure 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r w:rsidRPr="00042094">
        <w:t>Table 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170" w:name="_Toc155843090"/>
      <w:r w:rsidRPr="00042094">
        <w:rPr>
          <w:lang w:eastAsia="zh-CN"/>
        </w:rPr>
        <w:t>5.6</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remote UE</w:t>
      </w:r>
      <w:bookmarkEnd w:id="170"/>
    </w:p>
    <w:p w14:paraId="220673BC" w14:textId="77777777" w:rsidR="005E7CBE" w:rsidRPr="00042094" w:rsidRDefault="005E7CBE" w:rsidP="005E7CBE">
      <w:pPr>
        <w:pStyle w:val="Heading3"/>
      </w:pPr>
      <w:bookmarkStart w:id="171" w:name="_Toc155843091"/>
      <w:r w:rsidRPr="00042094">
        <w:t>5.6.1</w:t>
      </w:r>
      <w:r w:rsidRPr="00042094">
        <w:tab/>
        <w:t>General</w:t>
      </w:r>
      <w:bookmarkEnd w:id="171"/>
    </w:p>
    <w:p w14:paraId="6C92AD84" w14:textId="77777777" w:rsidR="005E7CBE" w:rsidRPr="00042094" w:rsidRDefault="005E7CBE" w:rsidP="005E7CBE">
      <w:r w:rsidRPr="00042094">
        <w:t xml:space="preserve">The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 are </w:t>
      </w:r>
      <w:r w:rsidRPr="00042094">
        <w:t>coded as shown in figures 5.6.2.1 and table 5.6.2.1.</w:t>
      </w:r>
    </w:p>
    <w:p w14:paraId="52177FF6" w14:textId="163C12B9" w:rsidR="005E7CBE" w:rsidRPr="00042094" w:rsidRDefault="005E7CBE" w:rsidP="005E7CBE">
      <w:pPr>
        <w:pStyle w:val="Heading3"/>
      </w:pPr>
      <w:bookmarkStart w:id="172" w:name="_Toc155843092"/>
      <w:r w:rsidRPr="00042094">
        <w:lastRenderedPageBreak/>
        <w:t>5.6.2</w:t>
      </w:r>
      <w:r w:rsidRPr="00042094">
        <w:tab/>
        <w:t>Information elements coding</w:t>
      </w:r>
      <w:bookmarkEnd w:id="172"/>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 xml:space="preserve">Length of </w:t>
            </w:r>
            <w:proofErr w:type="spellStart"/>
            <w:r w:rsidRPr="00042094">
              <w:t>ProSeP</w:t>
            </w:r>
            <w:proofErr w:type="spellEnd"/>
            <w:r w:rsidRPr="00042094">
              <w:t xml:space="preserve">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 xml:space="preserve">N3IWF selection information for 5G </w:t>
            </w:r>
            <w:proofErr w:type="spellStart"/>
            <w:r>
              <w:t>ProSe</w:t>
            </w:r>
            <w:proofErr w:type="spellEnd"/>
            <w:r>
              <w:t xml:space="preserv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4D7127A" w14:textId="77777777" w:rsidR="00026ED8" w:rsidRDefault="00026ED8" w:rsidP="00026ED8">
            <w:pPr>
              <w:pStyle w:val="TAL"/>
              <w:rPr>
                <w:lang w:eastAsia="zh-CN"/>
              </w:rPr>
            </w:pPr>
            <w:r>
              <w:rPr>
                <w:lang w:eastAsia="zh-CN"/>
              </w:rPr>
              <w:t>octet a*</w:t>
            </w:r>
          </w:p>
          <w:p w14:paraId="09ECAA4A" w14:textId="77777777" w:rsidR="00026ED8" w:rsidRDefault="00026ED8" w:rsidP="00026ED8">
            <w:pPr>
              <w:pStyle w:val="TAL"/>
              <w:rPr>
                <w:lang w:eastAsia="zh-CN"/>
              </w:rPr>
            </w:pPr>
          </w:p>
          <w:p w14:paraId="720A2106" w14:textId="574D95CC" w:rsidR="00026ED8" w:rsidRPr="001D06A2" w:rsidRDefault="00026ED8" w:rsidP="00026ED8">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r w:rsidRPr="00042094">
        <w:t xml:space="preserve">Figure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183AE166" w14:textId="77777777" w:rsidR="005E7CBE" w:rsidRPr="00042094" w:rsidRDefault="005E7CBE" w:rsidP="005E7CBE">
      <w:pPr>
        <w:pStyle w:val="TH"/>
      </w:pPr>
      <w:r w:rsidRPr="00042094">
        <w:lastRenderedPageBreak/>
        <w:t xml:space="preserve">Table 5.6.2.1: </w:t>
      </w:r>
      <w:proofErr w:type="spellStart"/>
      <w:r w:rsidRPr="00042094">
        <w:t>ProSeP</w:t>
      </w:r>
      <w:proofErr w:type="spellEnd"/>
      <w:r w:rsidRPr="00042094">
        <w:t xml:space="preserve"> Info =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proofErr w:type="spellStart"/>
            <w:r w:rsidRPr="00042094">
              <w:lastRenderedPageBreak/>
              <w:t>ProSeP</w:t>
            </w:r>
            <w:proofErr w:type="spellEnd"/>
            <w:r w:rsidRPr="00042094">
              <w:t xml:space="preserve"> info type (bit 1 to 4 of octet k) shall be set to "0100" (</w:t>
            </w:r>
            <w:r w:rsidRPr="00042094">
              <w:rPr>
                <w:lang w:eastAsia="zh-CN"/>
              </w:rPr>
              <w:t xml:space="preserve">UE policies for 5G </w:t>
            </w:r>
            <w:proofErr w:type="spellStart"/>
            <w:r w:rsidRPr="00042094">
              <w:rPr>
                <w:lang w:eastAsia="zh-CN"/>
              </w:rPr>
              <w:t>ProSe</w:t>
            </w:r>
            <w:proofErr w:type="spellEnd"/>
            <w:r w:rsidRPr="00042094">
              <w:rPr>
                <w:lang w:eastAsia="zh-CN"/>
              </w:rPr>
              <w:t xml:space="preserv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 xml:space="preserve">N3IWF selection information for 5G </w:t>
            </w:r>
            <w:proofErr w:type="spellStart"/>
            <w:r>
              <w:rPr>
                <w:lang w:eastAsia="zh-CN"/>
              </w:rPr>
              <w:t>ProSe</w:t>
            </w:r>
            <w:proofErr w:type="spellEnd"/>
            <w:r>
              <w:rPr>
                <w:lang w:eastAsia="zh-CN"/>
              </w:rPr>
              <w:t xml:space="preserv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 xml:space="preserve">Length of </w:t>
            </w:r>
            <w:proofErr w:type="spellStart"/>
            <w:r w:rsidRPr="00042094">
              <w:t>ProSeP</w:t>
            </w:r>
            <w:proofErr w:type="spellEnd"/>
            <w:r w:rsidRPr="00042094">
              <w:t xml:space="preserve"> info contents (octets k+1 to k+2) indicates the length of </w:t>
            </w:r>
            <w:proofErr w:type="spellStart"/>
            <w:r w:rsidRPr="00042094">
              <w:t>ProSeP</w:t>
            </w:r>
            <w:proofErr w:type="spellEnd"/>
            <w:r w:rsidRPr="00042094">
              <w:t xml:space="preserve">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w:t>
            </w:r>
            <w:proofErr w:type="spellStart"/>
            <w:r w:rsidRPr="00042094">
              <w:t>ProSe</w:t>
            </w:r>
            <w:proofErr w:type="spellEnd"/>
            <w:r w:rsidRPr="00042094">
              <w:t xml:space="preserv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w:t>
            </w:r>
            <w:proofErr w:type="spellStart"/>
            <w:r w:rsidRPr="00042094">
              <w:t>ProSe</w:t>
            </w:r>
            <w:proofErr w:type="spellEnd"/>
            <w:r w:rsidRPr="00042094">
              <w:t xml:space="preserv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 xml:space="preserve">The not served by NG-RAN field is coded according to figure 5.6.2.5 and table 5.6.2.5, and contains configuration parameters for 5G </w:t>
            </w:r>
            <w:proofErr w:type="spellStart"/>
            <w:r w:rsidRPr="00042094">
              <w:t>ProSe</w:t>
            </w:r>
            <w:proofErr w:type="spellEnd"/>
            <w:r w:rsidRPr="00042094">
              <w:t xml:space="preserv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 xml:space="preserve">The privacy timer field contains binary encoded duration, in units of seconds, after which the UE shall change the source layer-2 ID self-assigned by the UE while performing transmission of 5G </w:t>
            </w:r>
            <w:proofErr w:type="spellStart"/>
            <w:r w:rsidRPr="00042094">
              <w:t>ProSe</w:t>
            </w:r>
            <w:proofErr w:type="spellEnd"/>
            <w:r w:rsidRPr="00042094">
              <w:t xml:space="preserv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 xml:space="preserve">N3IWF selection information for 5G </w:t>
            </w:r>
            <w:proofErr w:type="spellStart"/>
            <w:r>
              <w:rPr>
                <w:lang w:eastAsia="zh-CN"/>
              </w:rPr>
              <w:t>ProSe</w:t>
            </w:r>
            <w:proofErr w:type="spellEnd"/>
            <w:r>
              <w:rPr>
                <w:lang w:eastAsia="zh-CN"/>
              </w:rPr>
              <w:t xml:space="preserve"> layer-3 remote UE (octet l+3 to m):</w:t>
            </w:r>
          </w:p>
          <w:p w14:paraId="42E7EFBC" w14:textId="77777777" w:rsidR="00677386" w:rsidRDefault="00677386" w:rsidP="00677386">
            <w:pPr>
              <w:pStyle w:val="TAL"/>
            </w:pPr>
            <w:r>
              <w:rPr>
                <w:lang w:eastAsia="zh-CN"/>
              </w:rPr>
              <w:t xml:space="preserve">The N3IWF selection information for 5G </w:t>
            </w:r>
            <w:proofErr w:type="spellStart"/>
            <w:r>
              <w:rPr>
                <w:lang w:eastAsia="zh-CN"/>
              </w:rPr>
              <w:t>ProSe</w:t>
            </w:r>
            <w:proofErr w:type="spellEnd"/>
            <w:r>
              <w:rPr>
                <w:lang w:eastAsia="zh-CN"/>
              </w:rPr>
              <w:t xml:space="preserve"> layer-3 remote UE field is coded according to figure 5.6.2.17 and table 5.6.2.17, and contains two parts: 1) N3IWF identifier configuration (either FQDN or IP address) for 5G </w:t>
            </w:r>
            <w:proofErr w:type="spellStart"/>
            <w:r>
              <w:rPr>
                <w:lang w:eastAsia="zh-CN"/>
              </w:rPr>
              <w:t>ProSe</w:t>
            </w:r>
            <w:proofErr w:type="spellEnd"/>
            <w:r>
              <w:rPr>
                <w:lang w:eastAsia="zh-CN"/>
              </w:rPr>
              <w:t xml:space="preserve"> layer-3 remote UE; 2) </w:t>
            </w:r>
            <w:r>
              <w:t xml:space="preserve">5G </w:t>
            </w:r>
            <w:proofErr w:type="spellStart"/>
            <w:r>
              <w:t>ProSe</w:t>
            </w:r>
            <w:proofErr w:type="spellEnd"/>
            <w:r>
              <w:t xml:space="preserv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lastRenderedPageBreak/>
              <w:t>5G PKMF address information (octet m+</w:t>
            </w:r>
            <w:r w:rsidR="00286FF1" w:rsidRPr="001D06A2">
              <w:t>3</w:t>
            </w:r>
            <w:r w:rsidRPr="001D06A2">
              <w:t xml:space="preserve"> </w:t>
            </w:r>
            <w:proofErr w:type="spellStart"/>
            <w:r w:rsidRPr="001D06A2">
              <w:t>to p</w:t>
            </w:r>
            <w:proofErr w:type="spellEnd"/>
            <w:r w:rsidRPr="001D06A2">
              <w:t>)</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 xml:space="preserve">If the length of </w:t>
            </w:r>
            <w:proofErr w:type="spellStart"/>
            <w:r>
              <w:t>ProSeP</w:t>
            </w:r>
            <w:proofErr w:type="spellEnd"/>
            <w:r>
              <w:t xml:space="preserve"> info contents field is bigger than indicated in figure 5.6.2.1, receiving entity shall ignore any superfluous octets located at the end of the </w:t>
            </w:r>
            <w:proofErr w:type="spellStart"/>
            <w:r>
              <w:t>ProSeP</w:t>
            </w:r>
            <w:proofErr w:type="spellEnd"/>
            <w:r>
              <w:t xml:space="preserve">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r w:rsidRPr="00042094">
        <w:t>Figure 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r w:rsidRPr="00042094">
        <w:t>Figure 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r w:rsidRPr="00042094">
        <w:t>Figure 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r w:rsidRPr="00042094">
        <w:t>Figure 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r w:rsidRPr="00042094">
        <w:t>Figure 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r w:rsidRPr="00042094">
        <w:lastRenderedPageBreak/>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r w:rsidRPr="00042094">
        <w:t>Figure 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r w:rsidRPr="00042094">
        <w:t>Figure 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r w:rsidRPr="00042094">
        <w:t>Figure 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r w:rsidRPr="00042094">
        <w:t>Figure 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r w:rsidRPr="00042094">
        <w:t>Figure 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w:t>
            </w:r>
            <w:proofErr w:type="spellStart"/>
            <w:r w:rsidRPr="00042094">
              <w:rPr>
                <w:i/>
                <w:iCs/>
              </w:rPr>
              <w:t>PreconfigurationNR</w:t>
            </w:r>
            <w:proofErr w:type="spellEnd"/>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r w:rsidRPr="00042094">
        <w:t>Figure 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r w:rsidRPr="00042094">
        <w:t>Figure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r w:rsidRPr="00042094">
        <w:t>Table 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r w:rsidRPr="00042094">
        <w:t>Figure 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r w:rsidRPr="00042094">
        <w:t>Figure 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173"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173"/>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r w:rsidRPr="00042094">
        <w:t>Figure 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r>
        <w:t xml:space="preserve">Figure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r>
        <w:t>Figure</w:t>
      </w:r>
      <w:r w:rsidR="00557061">
        <w:t> </w:t>
      </w:r>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r>
        <w:t>Figure</w:t>
      </w:r>
      <w:r w:rsidR="009C094F">
        <w:t> </w:t>
      </w:r>
      <w:r>
        <w:t>5.6.2.15b: Code-receiving security parameters</w:t>
      </w:r>
    </w:p>
    <w:p w14:paraId="4D94583F" w14:textId="15CB2E78" w:rsidR="00C35D25" w:rsidRDefault="00C35D25" w:rsidP="00C35D25">
      <w:pPr>
        <w:pStyle w:val="TH"/>
        <w:rPr>
          <w:lang w:eastAsia="zh-CN"/>
        </w:rPr>
      </w:pPr>
      <w:r>
        <w:rPr>
          <w:lang w:eastAsia="zh-CN"/>
        </w:rPr>
        <w:lastRenderedPageBreak/>
        <w:t>Table</w:t>
      </w:r>
      <w:r>
        <w:t> </w:t>
      </w:r>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57C2EB76" w:rsidR="00596EA2" w:rsidRPr="00042094" w:rsidRDefault="00596EA2" w:rsidP="0048333D">
            <w:pPr>
              <w:pStyle w:val="TAL"/>
              <w:rPr>
                <w:noProof/>
              </w:rPr>
            </w:pPr>
            <w:r>
              <w:rPr>
                <w:noProof/>
              </w:rPr>
              <w:lastRenderedPageBreak/>
              <w:t>Security related parameters validity timer:</w:t>
            </w:r>
            <w:r w:rsidR="00E96BBD">
              <w:t xml:space="preserve"> (NOTE X)</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7AD21FF"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 xml:space="preserve">The code-sending security parameters field contains the security parameters needed by a sending UE to protect a 5G </w:t>
            </w:r>
            <w:proofErr w:type="spellStart"/>
            <w:r>
              <w:t>ProSe</w:t>
            </w:r>
            <w:proofErr w:type="spellEnd"/>
            <w:r>
              <w:t xml:space="preserv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 xml:space="preserve">The code-receiving security parameters field contains the security parameters needed by a receiving UE to process a 5G </w:t>
            </w:r>
            <w:proofErr w:type="spellStart"/>
            <w:r>
              <w:t>ProSe</w:t>
            </w:r>
            <w:proofErr w:type="spellEnd"/>
            <w:r>
              <w:t xml:space="preserv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lastRenderedPageBreak/>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 xml:space="preserve">shall be set to 1 if the 5G </w:t>
            </w:r>
            <w:proofErr w:type="spellStart"/>
            <w:r w:rsidRPr="0026019A">
              <w:rPr>
                <w:lang w:val="en-US"/>
              </w:rPr>
              <w:t>ProSe</w:t>
            </w:r>
            <w:proofErr w:type="spellEnd"/>
            <w:r w:rsidRPr="0026019A">
              <w:rPr>
                <w:lang w:val="en-US"/>
              </w:rPr>
              <w:t xml:space="preserv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r w:rsidRPr="00042094">
        <w:t>Figure</w:t>
      </w:r>
      <w:r w:rsidR="00942CE0">
        <w:t> </w:t>
      </w:r>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r w:rsidRPr="00042094">
        <w:t>Table</w:t>
      </w:r>
      <w:r w:rsidR="00F35CAB">
        <w:t> </w:t>
      </w:r>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 xml:space="preserve">Length of N3IWF selection information for 5G </w:t>
            </w:r>
            <w:proofErr w:type="spellStart"/>
            <w:r w:rsidRPr="00042094">
              <w:rPr>
                <w:lang w:eastAsia="zh-CN"/>
              </w:rPr>
              <w:t>ProSe</w:t>
            </w:r>
            <w:proofErr w:type="spellEnd"/>
            <w:r w:rsidRPr="00042094">
              <w:rPr>
                <w:lang w:eastAsia="zh-CN"/>
              </w:rPr>
              <w:t xml:space="preserv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r w:rsidRPr="00042094">
        <w:t>Figure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r w:rsidRPr="00042094">
        <w:t>Table </w:t>
      </w:r>
      <w:r w:rsidR="00AB4D25" w:rsidRPr="00042094">
        <w:t>5.6.2.17</w:t>
      </w:r>
      <w:r w:rsidRPr="00042094">
        <w:t xml:space="preserve">: N3IWF selection information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 xml:space="preserve">N3IWF identifier configuration for 5G </w:t>
            </w:r>
            <w:proofErr w:type="spellStart"/>
            <w:r w:rsidRPr="00042094">
              <w:t>ProSe</w:t>
            </w:r>
            <w:proofErr w:type="spellEnd"/>
            <w:r w:rsidRPr="00042094">
              <w:t xml:space="preserv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 xml:space="preserve">N3IWF identifier configuration for 5G </w:t>
            </w:r>
            <w:proofErr w:type="spellStart"/>
            <w:r w:rsidRPr="00042094">
              <w:t>ProSe</w:t>
            </w:r>
            <w:proofErr w:type="spellEnd"/>
            <w:r w:rsidRPr="00042094">
              <w:t xml:space="preserv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 xml:space="preserve">5G </w:t>
            </w:r>
            <w:proofErr w:type="spellStart"/>
            <w:r w:rsidRPr="00042094">
              <w:t>ProSe</w:t>
            </w:r>
            <w:proofErr w:type="spellEnd"/>
            <w:r w:rsidRPr="00042094">
              <w:t xml:space="preserv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 xml:space="preserve">The 5G </w:t>
            </w:r>
            <w:proofErr w:type="spellStart"/>
            <w:r w:rsidRPr="00042094">
              <w:t>ProSe</w:t>
            </w:r>
            <w:proofErr w:type="spellEnd"/>
            <w:r w:rsidRPr="00042094">
              <w:t xml:space="preserv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 xml:space="preserve">N3IWF identifier configuration for 5G </w:t>
            </w:r>
            <w:proofErr w:type="spellStart"/>
            <w:r w:rsidRPr="00042094">
              <w:t>ProSe</w:t>
            </w:r>
            <w:proofErr w:type="spellEnd"/>
            <w:r w:rsidRPr="00042094">
              <w:t xml:space="preserv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 xml:space="preserve">Contents of N3IWF identifier configuration for 5G </w:t>
            </w:r>
            <w:proofErr w:type="spellStart"/>
            <w:r w:rsidRPr="00042094">
              <w:t>ProSe</w:t>
            </w:r>
            <w:proofErr w:type="spellEnd"/>
            <w:r w:rsidRPr="00042094">
              <w:t xml:space="preserv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r w:rsidRPr="00042094">
        <w:t>Figure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r w:rsidRPr="00042094">
        <w:lastRenderedPageBreak/>
        <w:t>Table </w:t>
      </w:r>
      <w:r w:rsidR="00AB4D25" w:rsidRPr="00042094">
        <w:t>5.6.2.18</w:t>
      </w:r>
      <w:r w:rsidRPr="00042094">
        <w:t xml:space="preserve">: N3IWF identifier configuration for 5G </w:t>
      </w:r>
      <w:proofErr w:type="spellStart"/>
      <w:r w:rsidRPr="00042094">
        <w:t>ProSe</w:t>
      </w:r>
      <w:proofErr w:type="spellEnd"/>
      <w:r w:rsidRPr="00042094">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 xml:space="preserve">Contents of N3IWF identifier configuration for 5G </w:t>
            </w:r>
            <w:proofErr w:type="spellStart"/>
            <w:r w:rsidRPr="00042094">
              <w:t>ProSe</w:t>
            </w:r>
            <w:proofErr w:type="spellEnd"/>
            <w:r w:rsidRPr="00042094">
              <w:t xml:space="preserve"> layer-3 remote UE (octet l+</w:t>
            </w:r>
            <w:r w:rsidR="005B535D">
              <w:t>7</w:t>
            </w:r>
            <w:r w:rsidRPr="00042094">
              <w:t xml:space="preserve"> to l01):</w:t>
            </w:r>
          </w:p>
          <w:p w14:paraId="365AEC38" w14:textId="77777777" w:rsidR="00A8462A" w:rsidRDefault="00A8462A" w:rsidP="00AB4D25">
            <w:pPr>
              <w:pStyle w:val="TAL"/>
            </w:pPr>
            <w:r w:rsidRPr="00042094">
              <w:t xml:space="preserve">The contents of N3IWF identifier configuration for 5G </w:t>
            </w:r>
            <w:proofErr w:type="spellStart"/>
            <w:r w:rsidRPr="00042094">
              <w:t>ProSe</w:t>
            </w:r>
            <w:proofErr w:type="spellEnd"/>
            <w:r w:rsidRPr="00042094">
              <w:t xml:space="preserv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 xml:space="preserve">5G </w:t>
            </w:r>
            <w:proofErr w:type="spellStart"/>
            <w:r w:rsidRPr="00042094">
              <w:t>ProSe</w:t>
            </w:r>
            <w:proofErr w:type="spellEnd"/>
            <w:r w:rsidRPr="00042094">
              <w:t xml:space="preserv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 xml:space="preserve">Contents of 5G </w:t>
            </w:r>
            <w:proofErr w:type="spellStart"/>
            <w:r w:rsidRPr="00042094">
              <w:t>ProSe</w:t>
            </w:r>
            <w:proofErr w:type="spellEnd"/>
            <w:r w:rsidRPr="00042094">
              <w:t xml:space="preserv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r w:rsidRPr="00042094">
        <w:t>Figure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r w:rsidRPr="00042094">
        <w:t>Table </w:t>
      </w:r>
      <w:r w:rsidR="00AB4D25" w:rsidRPr="00042094">
        <w:t>5.6.2.19</w:t>
      </w:r>
      <w:r w:rsidRPr="00042094">
        <w:t xml:space="preserve">: 5G </w:t>
      </w:r>
      <w:proofErr w:type="spellStart"/>
      <w:r w:rsidRPr="00042094">
        <w:t>ProSe</w:t>
      </w:r>
      <w:proofErr w:type="spellEnd"/>
      <w:r w:rsidRPr="00042094">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 xml:space="preserve">Contents of 5G </w:t>
            </w:r>
            <w:proofErr w:type="spellStart"/>
            <w:r w:rsidRPr="00042094">
              <w:t>ProSe</w:t>
            </w:r>
            <w:proofErr w:type="spellEnd"/>
            <w:r w:rsidRPr="00042094">
              <w:t xml:space="preserve"> layer-3 UE-to-network relays access node selection information (octet l0+3 to m):</w:t>
            </w:r>
          </w:p>
          <w:p w14:paraId="17D78E2A" w14:textId="0EA21E02" w:rsidR="00A8462A" w:rsidRPr="00042094" w:rsidRDefault="00A8462A" w:rsidP="002268C4">
            <w:pPr>
              <w:pStyle w:val="TAL"/>
            </w:pPr>
            <w:r w:rsidRPr="00042094">
              <w:t xml:space="preserve">The contents of 5G </w:t>
            </w:r>
            <w:proofErr w:type="spellStart"/>
            <w:r w:rsidRPr="00042094">
              <w:t>ProSe</w:t>
            </w:r>
            <w:proofErr w:type="spellEnd"/>
            <w:r w:rsidRPr="00042094">
              <w:t xml:space="preserv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r>
        <w:t>Figure 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r w:rsidRPr="00042094">
        <w:lastRenderedPageBreak/>
        <w:t>Table 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 xml:space="preserve">he PDB adjustment factor field is </w:t>
            </w:r>
            <w:proofErr w:type="spellStart"/>
            <w:r>
              <w:rPr>
                <w:lang w:eastAsia="zh-CN"/>
              </w:rPr>
              <w:t>codeded</w:t>
            </w:r>
            <w:proofErr w:type="spellEnd"/>
            <w:r>
              <w:rPr>
                <w:lang w:eastAsia="zh-CN"/>
              </w:rPr>
              <w:t xml:space="preserve">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r w:rsidRPr="00042094">
        <w:t>Figure 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r w:rsidRPr="00042094">
        <w:t>Table 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174" w:name="_Toc73369022"/>
      <w:bookmarkStart w:id="175" w:name="_Toc155843093"/>
      <w:r w:rsidRPr="00042094">
        <w:rPr>
          <w:lang w:eastAsia="zh-CN"/>
        </w:rPr>
        <w:t>5.</w:t>
      </w:r>
      <w:r w:rsidR="000F0DAC" w:rsidRPr="00042094">
        <w:rPr>
          <w:lang w:eastAsia="zh-CN"/>
        </w:rPr>
        <w:t>7</w:t>
      </w:r>
      <w:r w:rsidRPr="00042094">
        <w:rPr>
          <w:lang w:eastAsia="zh-CN"/>
        </w:rPr>
        <w:tab/>
        <w:t xml:space="preserve">Encoding of UE policies for 5G </w:t>
      </w:r>
      <w:proofErr w:type="spellStart"/>
      <w:r w:rsidRPr="00042094">
        <w:rPr>
          <w:lang w:eastAsia="zh-CN"/>
        </w:rPr>
        <w:t>ProSe</w:t>
      </w:r>
      <w:proofErr w:type="spellEnd"/>
      <w:r w:rsidRPr="00042094">
        <w:rPr>
          <w:lang w:eastAsia="zh-CN"/>
        </w:rPr>
        <w:t xml:space="preserve"> usage</w:t>
      </w:r>
      <w:r w:rsidR="00FE4EB6">
        <w:rPr>
          <w:lang w:eastAsia="zh-CN"/>
        </w:rPr>
        <w:t xml:space="preserve"> information</w:t>
      </w:r>
      <w:r w:rsidRPr="00042094">
        <w:rPr>
          <w:lang w:eastAsia="zh-CN"/>
        </w:rPr>
        <w:t xml:space="preserve"> reporting</w:t>
      </w:r>
      <w:bookmarkEnd w:id="174"/>
      <w:bookmarkEnd w:id="175"/>
    </w:p>
    <w:p w14:paraId="2F1F0A4D" w14:textId="3045DA5A" w:rsidR="00FE4EB6" w:rsidRDefault="00FE4EB6" w:rsidP="00FE4EB6">
      <w:pPr>
        <w:pStyle w:val="Heading3"/>
      </w:pPr>
      <w:bookmarkStart w:id="176" w:name="_Toc155843094"/>
      <w:r>
        <w:t>5.7.1</w:t>
      </w:r>
      <w:r>
        <w:tab/>
        <w:t>General</w:t>
      </w:r>
      <w:bookmarkEnd w:id="176"/>
    </w:p>
    <w:p w14:paraId="02D672A9" w14:textId="6EF2511B" w:rsidR="00FE4EB6" w:rsidRDefault="00FE4EB6" w:rsidP="00FE4EB6">
      <w:r>
        <w:t xml:space="preserve">The UE policies for 5G </w:t>
      </w:r>
      <w:proofErr w:type="spellStart"/>
      <w:r>
        <w:t>ProSe</w:t>
      </w:r>
      <w:proofErr w:type="spellEnd"/>
      <w:r>
        <w:t xml:space="preserve"> usage information reporting are coded as shown in figure 5.7.2.1 and table 5.7.2.1.</w:t>
      </w:r>
    </w:p>
    <w:p w14:paraId="611E775C" w14:textId="31ABE0E9" w:rsidR="00FE4EB6" w:rsidRDefault="00FE4EB6" w:rsidP="00FE4EB6">
      <w:pPr>
        <w:pStyle w:val="Heading3"/>
      </w:pPr>
      <w:bookmarkStart w:id="177" w:name="_Toc155843095"/>
      <w:r>
        <w:lastRenderedPageBreak/>
        <w:t>5.7.2</w:t>
      </w:r>
      <w:r>
        <w:tab/>
        <w:t>Information elements coding</w:t>
      </w:r>
      <w:bookmarkEnd w:id="177"/>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proofErr w:type="spellStart"/>
            <w:r w:rsidRPr="00381693">
              <w:t>ProSeP</w:t>
            </w:r>
            <w:proofErr w:type="spellEnd"/>
            <w:r w:rsidRPr="00381693">
              <w:t xml:space="preserve">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 xml:space="preserve">for 5G </w:t>
            </w:r>
            <w:proofErr w:type="spellStart"/>
            <w:r w:rsidRPr="00381693">
              <w:t>ProSe</w:t>
            </w:r>
            <w:proofErr w:type="spellEnd"/>
            <w:r w:rsidRPr="00381693">
              <w:t xml:space="preserv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 xml:space="preserve">Length of </w:t>
            </w:r>
            <w:proofErr w:type="spellStart"/>
            <w:r w:rsidRPr="00381693">
              <w:t>ProSeP</w:t>
            </w:r>
            <w:proofErr w:type="spellEnd"/>
            <w:r w:rsidRPr="00381693">
              <w:t xml:space="preserve">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r>
        <w:t xml:space="preserve">Figure 5.7.2.1: </w:t>
      </w:r>
      <w:proofErr w:type="spellStart"/>
      <w:r>
        <w:t>ProSeP</w:t>
      </w:r>
      <w:proofErr w:type="spellEnd"/>
      <w:r>
        <w:t xml:space="preserve"> Info = {UE policies for 5G </w:t>
      </w:r>
      <w:proofErr w:type="spellStart"/>
      <w:r>
        <w:t>ProSe</w:t>
      </w:r>
      <w:proofErr w:type="spellEnd"/>
      <w:r>
        <w:t xml:space="preserv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proofErr w:type="spellStart"/>
            <w:r>
              <w:rPr>
                <w:lang w:eastAsia="zh-CN"/>
              </w:rPr>
              <w:lastRenderedPageBreak/>
              <w:t>ProSeP</w:t>
            </w:r>
            <w:proofErr w:type="spellEnd"/>
            <w:r>
              <w:rPr>
                <w:lang w:eastAsia="zh-CN"/>
              </w:rPr>
              <w:t xml:space="preserve"> info type (bit 1 to 4 of octet k) shall be set to "0101" (UE policies for 5G </w:t>
            </w:r>
            <w:proofErr w:type="spellStart"/>
            <w:r>
              <w:rPr>
                <w:lang w:eastAsia="zh-CN"/>
              </w:rPr>
              <w:t>ProSe</w:t>
            </w:r>
            <w:proofErr w:type="spellEnd"/>
            <w:r>
              <w:rPr>
                <w:lang w:eastAsia="zh-CN"/>
              </w:rPr>
              <w:t xml:space="preserv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 xml:space="preserve">The validity timer field provides the expiration time of validity of the UE policies for 5G </w:t>
            </w:r>
            <w:proofErr w:type="spellStart"/>
            <w:r>
              <w:t>ProSe</w:t>
            </w:r>
            <w:proofErr w:type="spellEnd"/>
            <w:r>
              <w:t xml:space="preserv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 xml:space="preserve">The Group parameters reporting indicator field indicates whether or not the UE shall report the group parameters in the usage information report, in the case of groupcast mode 5G </w:t>
            </w:r>
            <w:proofErr w:type="spellStart"/>
            <w:r>
              <w:t>ProSe</w:t>
            </w:r>
            <w:proofErr w:type="spellEnd"/>
            <w:r>
              <w:t xml:space="preserv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lastRenderedPageBreak/>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 xml:space="preserve">The radio parameters reporting indicator field indicates whether or not the UE shall report the radio parameters used for </w:t>
            </w:r>
            <w:proofErr w:type="spellStart"/>
            <w:r>
              <w:t>ProSe</w:t>
            </w:r>
            <w:proofErr w:type="spellEnd"/>
            <w:r>
              <w:t xml:space="preserv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lastRenderedPageBreak/>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 xml:space="preserve">If the length of </w:t>
            </w:r>
            <w:proofErr w:type="spellStart"/>
            <w:r>
              <w:t>ProSeP</w:t>
            </w:r>
            <w:proofErr w:type="spellEnd"/>
            <w:r>
              <w:t xml:space="preserve"> info contents field is bigger than indicated in figure 5.7.2.1, receiving entity shall ignore any superfluous octets located at the end of the </w:t>
            </w:r>
            <w:proofErr w:type="spellStart"/>
            <w:r>
              <w:t>ProSeP</w:t>
            </w:r>
            <w:proofErr w:type="spellEnd"/>
            <w:r>
              <w:t xml:space="preserve">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178" w:name="_Toc155843096"/>
      <w:r>
        <w:rPr>
          <w:lang w:eastAsia="zh-CN"/>
        </w:rPr>
        <w:t>5.8</w:t>
      </w:r>
      <w:r>
        <w:rPr>
          <w:lang w:eastAsia="zh-CN"/>
        </w:rPr>
        <w:tab/>
        <w:t xml:space="preserve">Encoding of UE policies for 5G </w:t>
      </w:r>
      <w:proofErr w:type="spellStart"/>
      <w:r>
        <w:rPr>
          <w:lang w:eastAsia="zh-CN"/>
        </w:rPr>
        <w:t>ProSe</w:t>
      </w:r>
      <w:proofErr w:type="spellEnd"/>
      <w:r>
        <w:rPr>
          <w:lang w:eastAsia="zh-CN"/>
        </w:rPr>
        <w:t xml:space="preserve"> UE-to-UE relay UE</w:t>
      </w:r>
      <w:bookmarkEnd w:id="178"/>
    </w:p>
    <w:p w14:paraId="46020322" w14:textId="77777777" w:rsidR="00FE0810" w:rsidRDefault="00FE0810" w:rsidP="00FE0810">
      <w:pPr>
        <w:pStyle w:val="Heading3"/>
      </w:pPr>
      <w:bookmarkStart w:id="179" w:name="_Toc155843097"/>
      <w:r>
        <w:t>5.8.1</w:t>
      </w:r>
      <w:r>
        <w:tab/>
        <w:t>General</w:t>
      </w:r>
      <w:bookmarkEnd w:id="179"/>
    </w:p>
    <w:p w14:paraId="563F140E"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UE-to-UE relay UE are </w:t>
      </w:r>
      <w:r>
        <w:t>coded as shown in figures 5.8.2.1 and table 5.8.2.1.</w:t>
      </w:r>
    </w:p>
    <w:p w14:paraId="4CF13BB8" w14:textId="77777777" w:rsidR="00FE0810" w:rsidRDefault="00FE0810" w:rsidP="00FE0810">
      <w:pPr>
        <w:pStyle w:val="Heading3"/>
      </w:pPr>
      <w:bookmarkStart w:id="180" w:name="_Toc155843098"/>
      <w:r>
        <w:lastRenderedPageBreak/>
        <w:t>5.8.2</w:t>
      </w:r>
      <w:r>
        <w:tab/>
        <w:t>Information elements coding</w:t>
      </w:r>
      <w:bookmarkEnd w:id="180"/>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 xml:space="preserve">Length of </w:t>
            </w:r>
            <w:proofErr w:type="spellStart"/>
            <w:r>
              <w:t>ProSeP</w:t>
            </w:r>
            <w:proofErr w:type="spellEnd"/>
            <w:r>
              <w:t xml:space="preserve">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77777777" w:rsidR="0086505D" w:rsidRDefault="0086505D" w:rsidP="00614E5A">
            <w:pPr>
              <w:pStyle w:val="TAC"/>
              <w:rPr>
                <w:noProof/>
              </w:rPr>
            </w:pPr>
            <w:r w:rsidRPr="00042094">
              <w:t>Default destination layer-2 IDs for sending the discovery signalling for announcement and for 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77777777"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r>
        <w:t xml:space="preserve">Figure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7F3E6B47" w14:textId="77777777" w:rsidR="0086505D" w:rsidRDefault="0086505D" w:rsidP="0086505D">
      <w:pPr>
        <w:pStyle w:val="TH"/>
      </w:pPr>
      <w:r>
        <w:lastRenderedPageBreak/>
        <w:t xml:space="preserve">Table 5.8.2.1: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proofErr w:type="spellStart"/>
            <w:r>
              <w:t>ProSeP</w:t>
            </w:r>
            <w:proofErr w:type="spellEnd"/>
            <w:r>
              <w:t xml:space="preserve"> info type (bit 1 to 4 of octet k) shall be set to "0110" (</w:t>
            </w:r>
            <w:r>
              <w:rPr>
                <w:lang w:eastAsia="zh-CN"/>
              </w:rPr>
              <w:t xml:space="preserve">UE policies for 5G </w:t>
            </w:r>
            <w:proofErr w:type="spellStart"/>
            <w:r>
              <w:rPr>
                <w:lang w:eastAsia="zh-CN"/>
              </w:rPr>
              <w:t>ProSe</w:t>
            </w:r>
            <w:proofErr w:type="spellEnd"/>
            <w:r>
              <w:rPr>
                <w:lang w:eastAsia="zh-CN"/>
              </w:rPr>
              <w:t xml:space="preserv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w:t>
            </w:r>
            <w:proofErr w:type="spellStart"/>
            <w:r>
              <w:t>ProSe</w:t>
            </w:r>
            <w:proofErr w:type="spellEnd"/>
            <w:r>
              <w:t xml:space="preserv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w:t>
            </w:r>
            <w:proofErr w:type="spellStart"/>
            <w:r>
              <w:t>ProSe</w:t>
            </w:r>
            <w:proofErr w:type="spellEnd"/>
            <w:r>
              <w:t xml:space="preserv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 xml:space="preserve">The not served by NG-RAN field is coded according to figure 5.8.2.5 and table 5.8.2.5, and contains configuration parameters for 5G </w:t>
            </w:r>
            <w:proofErr w:type="spellStart"/>
            <w:r>
              <w:t>ProSe</w:t>
            </w:r>
            <w:proofErr w:type="spellEnd"/>
            <w:r>
              <w:t xml:space="preserve"> UE-to-UE relay discovery and communication when the UE is not served by NG-RAN.</w:t>
            </w:r>
          </w:p>
          <w:p w14:paraId="529776FA" w14:textId="77777777" w:rsidR="0086505D" w:rsidRDefault="0086505D" w:rsidP="00614E5A">
            <w:pPr>
              <w:pStyle w:val="TAL"/>
            </w:pPr>
          </w:p>
          <w:p w14:paraId="17BC3A6D" w14:textId="77777777" w:rsidR="0086505D" w:rsidRDefault="0086505D" w:rsidP="00614E5A">
            <w:pPr>
              <w:pStyle w:val="TAL"/>
            </w:pPr>
            <w:r>
              <w:t>Default destination layer-2 IDs for sending the discovery signalling for announcement and for receiving the discovery signalling for solicitation (octet o2+1 to o3):</w:t>
            </w:r>
          </w:p>
          <w:p w14:paraId="2B1A26C4" w14:textId="77777777" w:rsidR="0086505D" w:rsidRDefault="0086505D" w:rsidP="00614E5A">
            <w:pPr>
              <w:pStyle w:val="TAL"/>
            </w:pPr>
            <w:r>
              <w:t xml:space="preserve">The default </w:t>
            </w:r>
            <w:r>
              <w:rPr>
                <w:lang w:eastAsia="zh-CN"/>
              </w:rPr>
              <w:t>destination layer-2 IDs for</w:t>
            </w:r>
            <w:r>
              <w:t xml:space="preserve"> sending the discovery signalling for announcement and for 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77777777"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7DC607BF"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 xml:space="preserve">If the length of </w:t>
            </w:r>
            <w:proofErr w:type="spellStart"/>
            <w:r>
              <w:t>ProSeP</w:t>
            </w:r>
            <w:proofErr w:type="spellEnd"/>
            <w:r>
              <w:t xml:space="preserve"> info contents field is bigger than indicated in figure 5.8.2.1, receiving entity shall ignore any superfluous octets located at the end of the </w:t>
            </w:r>
            <w:proofErr w:type="spellStart"/>
            <w:r>
              <w:t>ProSeP</w:t>
            </w:r>
            <w:proofErr w:type="spellEnd"/>
            <w:r>
              <w:t xml:space="preserve">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5F1EE8C7" w:rsidR="00FE0810" w:rsidRDefault="00FE0810" w:rsidP="00FE0810">
      <w:pPr>
        <w:pStyle w:val="TF"/>
      </w:pPr>
      <w:r>
        <w:t>Figure 5.</w:t>
      </w:r>
      <w:r w:rsidR="00EF3589">
        <w:t>8</w:t>
      </w:r>
      <w:r>
        <w:t>.2.2: Served by NG-RAN</w:t>
      </w:r>
    </w:p>
    <w:p w14:paraId="5BE0B05A" w14:textId="77777777" w:rsidR="00FE0810" w:rsidRDefault="00FE0810" w:rsidP="00FE0810">
      <w:pPr>
        <w:pStyle w:val="FP"/>
        <w:rPr>
          <w:lang w:eastAsia="zh-CN"/>
        </w:rPr>
      </w:pPr>
    </w:p>
    <w:p w14:paraId="55DA57B1" w14:textId="3FD50DC2" w:rsidR="00FE0810" w:rsidRDefault="00FE0810" w:rsidP="00FE0810">
      <w:pPr>
        <w:pStyle w:val="TH"/>
      </w:pPr>
      <w:r>
        <w:t>Table 5.</w:t>
      </w:r>
      <w:r w:rsidR="00EF3589">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r>
        <w:t>Figure 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r>
        <w:t>Table 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r>
        <w:t>Figure 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r>
        <w:lastRenderedPageBreak/>
        <w:t>Table 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r>
        <w:t>Figure 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r>
        <w:lastRenderedPageBreak/>
        <w:t>Table 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w:t>
            </w:r>
            <w:proofErr w:type="spellStart"/>
            <w:r w:rsidRPr="00042094">
              <w:t>ProSe</w:t>
            </w:r>
            <w:proofErr w:type="spellEnd"/>
            <w:r w:rsidRPr="00042094">
              <w:t xml:space="preserv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w:t>
            </w:r>
            <w:proofErr w:type="spellStart"/>
            <w:r w:rsidRPr="00042094">
              <w:t>ProSe</w:t>
            </w:r>
            <w:proofErr w:type="spellEnd"/>
            <w:r w:rsidRPr="00042094">
              <w:t xml:space="preserv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w:t>
            </w:r>
            <w:proofErr w:type="spellStart"/>
            <w:r w:rsidRPr="00042094">
              <w:t>ProSe</w:t>
            </w:r>
            <w:proofErr w:type="spellEnd"/>
            <w:r w:rsidRPr="00042094">
              <w:t xml:space="preserv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w:t>
            </w:r>
            <w:proofErr w:type="spellStart"/>
            <w:r w:rsidRPr="00042094">
              <w:t>ProSe</w:t>
            </w:r>
            <w:proofErr w:type="spellEnd"/>
            <w:r w:rsidRPr="00042094">
              <w:t xml:space="preserv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r>
        <w:t>Figure 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r>
        <w:t>Table 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r>
        <w:t>Figure 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r>
        <w:t>Table 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r>
        <w:t>Figure 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r>
        <w:t>Table 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r>
        <w:t>Figure 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r>
        <w:t>Table 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r>
        <w:t>Figure 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r>
        <w:t>Table 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r>
        <w:t>Figure 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r>
        <w:t>Table 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r>
        <w:t>Figure</w:t>
      </w:r>
      <w:r w:rsidR="00126FC3">
        <w:t> </w:t>
      </w:r>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r>
        <w:t>Table</w:t>
      </w:r>
      <w:r w:rsidR="00AA172F">
        <w:t> </w:t>
      </w:r>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77777777"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3D18F522" w:rsidR="0086505D" w:rsidRDefault="0086505D" w:rsidP="0086505D">
      <w:pPr>
        <w:pStyle w:val="TF"/>
      </w:pPr>
      <w:r>
        <w:t>Figure 5.8.2.</w:t>
      </w:r>
      <w:r w:rsidR="00AB2E83">
        <w:t>11b</w:t>
      </w:r>
      <w:r>
        <w:t xml:space="preserve">: Default </w:t>
      </w:r>
      <w:r>
        <w:rPr>
          <w:lang w:eastAsia="zh-CN"/>
        </w:rPr>
        <w:t>destination layer-2 IDs for</w:t>
      </w:r>
      <w:r>
        <w:t xml:space="preserve"> sending the discovery signalling for announcement and for receiving the discovery signalling for solicitation</w:t>
      </w:r>
    </w:p>
    <w:p w14:paraId="0CF9C592" w14:textId="77777777" w:rsidR="0086505D" w:rsidRDefault="0086505D" w:rsidP="0086505D">
      <w:pPr>
        <w:pStyle w:val="FP"/>
        <w:rPr>
          <w:lang w:eastAsia="zh-CN"/>
        </w:rPr>
      </w:pPr>
    </w:p>
    <w:p w14:paraId="651D32ED" w14:textId="0180F97D" w:rsidR="0086505D" w:rsidRDefault="0086505D" w:rsidP="0086505D">
      <w:pPr>
        <w:pStyle w:val="TH"/>
      </w:pPr>
      <w:r>
        <w:t>Table 5.8.2.</w:t>
      </w:r>
      <w:r w:rsidR="00EF3589">
        <w:t>1</w:t>
      </w:r>
      <w:r w:rsidR="00541DA6">
        <w:t>1b</w:t>
      </w:r>
      <w:r>
        <w:t xml:space="preserve">: Default </w:t>
      </w:r>
      <w:r>
        <w:rPr>
          <w:lang w:eastAsia="zh-CN"/>
        </w:rPr>
        <w:t>destination layer-2 IDs for</w:t>
      </w:r>
      <w:r>
        <w:t xml:space="preserve"> sending the discovery signalling for announcement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r>
        <w:t>Figure 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r>
        <w:t>Table 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lastRenderedPageBreak/>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77777777"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5.4.2.34 and table</w:t>
            </w:r>
            <w:r>
              <w:t> </w:t>
            </w:r>
            <w:r>
              <w:rPr>
                <w:lang w:eastAsia="zh-CN"/>
              </w:rPr>
              <w:t>5.4.2.34.</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r>
        <w:t>Figure 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r>
        <w:t>Table 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77777777"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791D8CEC" w:rsidR="00375AB1" w:rsidRDefault="00375AB1" w:rsidP="00375AB1">
      <w:pPr>
        <w:pStyle w:val="TF"/>
        <w:rPr>
          <w:lang w:eastAsia="zh-CN"/>
        </w:rPr>
      </w:pPr>
      <w:r>
        <w:t>Figure 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074D5049" w:rsidR="00375AB1" w:rsidRDefault="00375AB1" w:rsidP="00375AB1">
      <w:pPr>
        <w:pStyle w:val="TH"/>
      </w:pPr>
      <w:r>
        <w:t>Table 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181" w:name="_Toc155843099"/>
      <w:r>
        <w:rPr>
          <w:lang w:eastAsia="zh-CN"/>
        </w:rPr>
        <w:t>5.9</w:t>
      </w:r>
      <w:r>
        <w:rPr>
          <w:lang w:eastAsia="zh-CN"/>
        </w:rPr>
        <w:tab/>
        <w:t xml:space="preserve">Encoding of UE policies for 5G </w:t>
      </w:r>
      <w:proofErr w:type="spellStart"/>
      <w:r>
        <w:rPr>
          <w:lang w:eastAsia="zh-CN"/>
        </w:rPr>
        <w:t>ProSe</w:t>
      </w:r>
      <w:proofErr w:type="spellEnd"/>
      <w:r>
        <w:rPr>
          <w:lang w:eastAsia="zh-CN"/>
        </w:rPr>
        <w:t xml:space="preserve"> end UE</w:t>
      </w:r>
      <w:bookmarkEnd w:id="181"/>
    </w:p>
    <w:p w14:paraId="26A1D490" w14:textId="77777777" w:rsidR="00FE0810" w:rsidRDefault="00FE0810" w:rsidP="00FE0810">
      <w:pPr>
        <w:pStyle w:val="Heading3"/>
      </w:pPr>
      <w:bookmarkStart w:id="182" w:name="_Toc155843100"/>
      <w:r>
        <w:t>5.9.1</w:t>
      </w:r>
      <w:r>
        <w:tab/>
        <w:t>General</w:t>
      </w:r>
      <w:bookmarkEnd w:id="182"/>
    </w:p>
    <w:p w14:paraId="29645202" w14:textId="77777777" w:rsidR="00FE0810" w:rsidRDefault="00FE0810" w:rsidP="00FE0810">
      <w:r>
        <w:t xml:space="preserve">The </w:t>
      </w:r>
      <w:r>
        <w:rPr>
          <w:lang w:eastAsia="zh-CN"/>
        </w:rPr>
        <w:t xml:space="preserve">UE policies for 5G </w:t>
      </w:r>
      <w:proofErr w:type="spellStart"/>
      <w:r>
        <w:rPr>
          <w:lang w:eastAsia="zh-CN"/>
        </w:rPr>
        <w:t>ProSe</w:t>
      </w:r>
      <w:proofErr w:type="spellEnd"/>
      <w:r>
        <w:rPr>
          <w:lang w:eastAsia="zh-CN"/>
        </w:rPr>
        <w:t xml:space="preserve"> end UE are </w:t>
      </w:r>
      <w:r>
        <w:t>coded as shown in figures 5.9.2.1 and table 5.9.2.1.</w:t>
      </w:r>
    </w:p>
    <w:p w14:paraId="08AAEB53" w14:textId="77777777" w:rsidR="00FE0810" w:rsidRDefault="00FE0810" w:rsidP="00FE0810">
      <w:pPr>
        <w:pStyle w:val="Heading3"/>
      </w:pPr>
      <w:bookmarkStart w:id="183" w:name="_Toc155843101"/>
      <w:r>
        <w:lastRenderedPageBreak/>
        <w:t>5.9.2</w:t>
      </w:r>
      <w:r>
        <w:tab/>
        <w:t>Information elements coding</w:t>
      </w:r>
      <w:bookmarkEnd w:id="183"/>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 xml:space="preserve">Length of </w:t>
            </w:r>
            <w:proofErr w:type="spellStart"/>
            <w:r>
              <w:t>ProSeP</w:t>
            </w:r>
            <w:proofErr w:type="spellEnd"/>
            <w:r>
              <w:t xml:space="preserve">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7777777" w:rsidR="0086505D" w:rsidRDefault="0086505D" w:rsidP="00614E5A">
            <w:pPr>
              <w:pStyle w:val="TAC"/>
              <w:rPr>
                <w:noProof/>
              </w:rPr>
            </w:pPr>
            <w:r>
              <w:t>Default destination layer-2 IDs for sending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2291523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A1E8149" w14:textId="77777777" w:rsidR="0086505D" w:rsidRDefault="0086505D" w:rsidP="00614E5A">
            <w:pPr>
              <w:pStyle w:val="TAC"/>
              <w:rPr>
                <w:noProof/>
              </w:rPr>
            </w:pPr>
          </w:p>
          <w:p w14:paraId="6F52A23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5024EF04" w14:textId="1A701C1E" w:rsidR="0086505D" w:rsidRDefault="0086505D" w:rsidP="00614E5A">
            <w:pPr>
              <w:pStyle w:val="TAL"/>
            </w:pPr>
            <w:r>
              <w:t>octet o3+1</w:t>
            </w:r>
          </w:p>
          <w:p w14:paraId="33F255BA" w14:textId="77777777" w:rsidR="0086505D" w:rsidRDefault="0086505D" w:rsidP="00614E5A">
            <w:pPr>
              <w:pStyle w:val="TAL"/>
            </w:pPr>
          </w:p>
          <w:p w14:paraId="72CFA246" w14:textId="59F36B56" w:rsidR="0086505D" w:rsidRDefault="0086505D" w:rsidP="00614E5A">
            <w:pPr>
              <w:pStyle w:val="TAL"/>
            </w:pPr>
            <w:r>
              <w:t>octet o3+6</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6A69A42C" w:rsidR="0086505D" w:rsidRDefault="0086505D" w:rsidP="00614E5A">
            <w:pPr>
              <w:pStyle w:val="TAL"/>
            </w:pPr>
            <w:r>
              <w:t>octet o3+7</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77777777"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77777777" w:rsidR="00B95C57" w:rsidRDefault="00B95C57" w:rsidP="006C2A8F">
            <w:pPr>
              <w:pStyle w:val="TAL"/>
              <w:rPr>
                <w:lang w:eastAsia="zh-CN"/>
              </w:rPr>
            </w:pPr>
            <w:r w:rsidRPr="001D06A2">
              <w:t xml:space="preserve">octet </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r>
        <w:t xml:space="preserve">Figure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r>
        <w:lastRenderedPageBreak/>
        <w:t xml:space="preserve">Table 5.9.2.1: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proofErr w:type="spellStart"/>
            <w:r>
              <w:t>ProSeP</w:t>
            </w:r>
            <w:proofErr w:type="spellEnd"/>
            <w:r>
              <w:t xml:space="preserve"> info type (bit 1 to 4 of octet k) shall be set to “0111” (</w:t>
            </w:r>
            <w:r>
              <w:rPr>
                <w:lang w:eastAsia="zh-CN"/>
              </w:rPr>
              <w:t xml:space="preserve">UE policies for 5G </w:t>
            </w:r>
            <w:proofErr w:type="spellStart"/>
            <w:r>
              <w:rPr>
                <w:lang w:eastAsia="zh-CN"/>
              </w:rPr>
              <w:t>ProSe</w:t>
            </w:r>
            <w:proofErr w:type="spellEnd"/>
            <w:r>
              <w:rPr>
                <w:lang w:eastAsia="zh-CN"/>
              </w:rPr>
              <w:t xml:space="preserv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w:t>
            </w:r>
            <w:proofErr w:type="spellStart"/>
            <w:r>
              <w:t>ProSe</w:t>
            </w:r>
            <w:proofErr w:type="spellEnd"/>
            <w:r>
              <w:t xml:space="preserv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w:t>
            </w:r>
            <w:proofErr w:type="spellStart"/>
            <w:r>
              <w:t>ProSe</w:t>
            </w:r>
            <w:proofErr w:type="spellEnd"/>
            <w:r>
              <w:t xml:space="preserv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xml:space="preserve">, and contains configuration parameters for 5G </w:t>
            </w:r>
            <w:proofErr w:type="spellStart"/>
            <w:r>
              <w:t>ProSe</w:t>
            </w:r>
            <w:proofErr w:type="spellEnd"/>
            <w:r>
              <w:t xml:space="preserve"> UE-to-UE relay discovery and communication when the UE is not served by NG-RAN.</w:t>
            </w:r>
          </w:p>
          <w:p w14:paraId="79A72E8F" w14:textId="77777777" w:rsidR="00657810" w:rsidRDefault="00657810" w:rsidP="00614E5A">
            <w:pPr>
              <w:pStyle w:val="TAL"/>
            </w:pPr>
          </w:p>
          <w:p w14:paraId="1DB2188A" w14:textId="77777777" w:rsidR="00657810" w:rsidRDefault="00657810" w:rsidP="00614E5A">
            <w:pPr>
              <w:pStyle w:val="TAL"/>
            </w:pPr>
            <w:r>
              <w:t>Default destination layer-2 IDs for sending the discovery signalling for solicitation and for receiving the discovery signalling for announcement (octet o2+1 to o3):</w:t>
            </w:r>
          </w:p>
          <w:p w14:paraId="546431E2" w14:textId="1A9047CF" w:rsidR="00657810" w:rsidRDefault="00657810" w:rsidP="00614E5A">
            <w:pPr>
              <w:pStyle w:val="TAL"/>
            </w:pPr>
            <w:r>
              <w:t xml:space="preserve">The default </w:t>
            </w:r>
            <w:r>
              <w:rPr>
                <w:lang w:eastAsia="zh-CN"/>
              </w:rPr>
              <w:t xml:space="preserve">destination layer-2 IDs for </w:t>
            </w:r>
            <w:r>
              <w:t>sending 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484D1D58" w14:textId="4F56EA90" w:rsidR="00657810" w:rsidRDefault="00657810" w:rsidP="00614E5A">
            <w:pPr>
              <w:pStyle w:val="TAL"/>
              <w:rPr>
                <w:noProof/>
              </w:rPr>
            </w:pPr>
            <w:r>
              <w:rPr>
                <w:noProof/>
              </w:rPr>
              <w:t>User info ID for discovery (octet o3+1 to o3+6):</w:t>
            </w:r>
          </w:p>
          <w:p w14:paraId="516B8E9C" w14:textId="77777777" w:rsidR="00657810" w:rsidRDefault="00657810" w:rsidP="00614E5A">
            <w:pPr>
              <w:pStyle w:val="TAL"/>
            </w:pPr>
            <w:r>
              <w:t>The value of the User info ID parameter is a 48-bit long bit string. The format of the User info ID parameter is out of scope of this specification.</w:t>
            </w:r>
          </w:p>
          <w:p w14:paraId="264AE81D" w14:textId="77777777" w:rsidR="00657810" w:rsidRDefault="00657810" w:rsidP="00614E5A">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5471843B" w:rsidR="00657810" w:rsidRDefault="00657810" w:rsidP="00614E5A">
            <w:pPr>
              <w:pStyle w:val="TAL"/>
              <w:rPr>
                <w:noProof/>
              </w:rPr>
            </w:pPr>
            <w:r>
              <w:rPr>
                <w:noProof/>
              </w:rPr>
              <w:t>RSC info list (octet o3+7 to l):</w:t>
            </w:r>
          </w:p>
          <w:p w14:paraId="17695608" w14:textId="5113C99F"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RSCs related paramters</w:t>
            </w:r>
            <w:r>
              <w:t>.</w:t>
            </w:r>
          </w:p>
          <w:p w14:paraId="38081808" w14:textId="4BF24E53" w:rsidR="0041139A" w:rsidRDefault="0041139A" w:rsidP="00614E5A">
            <w:pPr>
              <w:pStyle w:val="TAL"/>
            </w:pPr>
          </w:p>
          <w:p w14:paraId="62DB9965" w14:textId="77777777"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2</w:t>
            </w:r>
            <w:r>
              <w:t>+1 to o</w:t>
            </w:r>
            <w:r>
              <w:rPr>
                <w:rFonts w:hint="eastAsia"/>
                <w:lang w:eastAsia="zh-CN"/>
              </w:rPr>
              <w:t>3</w:t>
            </w:r>
            <w:r>
              <w:t>):</w:t>
            </w:r>
          </w:p>
          <w:p w14:paraId="29B3A982" w14:textId="5F01BBCB"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 xml:space="preserve">If the length of </w:t>
            </w:r>
            <w:proofErr w:type="spellStart"/>
            <w:r>
              <w:t>ProSeP</w:t>
            </w:r>
            <w:proofErr w:type="spellEnd"/>
            <w:r>
              <w:t xml:space="preserve"> info contents field is bigger than indicated in figure 5.9.2.1, receiving entity shall ignore any superfluous octets located at the end of the </w:t>
            </w:r>
            <w:proofErr w:type="spellStart"/>
            <w:r>
              <w:t>ProSeP</w:t>
            </w:r>
            <w:proofErr w:type="spellEnd"/>
            <w:r>
              <w:t xml:space="preserve"> info contents.</w:t>
            </w:r>
          </w:p>
        </w:tc>
      </w:tr>
    </w:tbl>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C9A" w14:paraId="444D1A33" w14:textId="77777777" w:rsidTr="006C2A8F">
        <w:trPr>
          <w:cantSplit/>
          <w:jc w:val="center"/>
        </w:trPr>
        <w:tc>
          <w:tcPr>
            <w:tcW w:w="708" w:type="dxa"/>
            <w:hideMark/>
          </w:tcPr>
          <w:p w14:paraId="275CCD4D" w14:textId="77777777" w:rsidR="00377C9A" w:rsidRDefault="00377C9A" w:rsidP="006C2A8F">
            <w:pPr>
              <w:pStyle w:val="TAC"/>
            </w:pPr>
            <w:r>
              <w:lastRenderedPageBreak/>
              <w:t>8</w:t>
            </w:r>
          </w:p>
        </w:tc>
        <w:tc>
          <w:tcPr>
            <w:tcW w:w="709" w:type="dxa"/>
            <w:hideMark/>
          </w:tcPr>
          <w:p w14:paraId="2E3CC19D" w14:textId="77777777" w:rsidR="00377C9A" w:rsidRDefault="00377C9A" w:rsidP="006C2A8F">
            <w:pPr>
              <w:pStyle w:val="TAC"/>
            </w:pPr>
            <w:r>
              <w:t>7</w:t>
            </w:r>
          </w:p>
        </w:tc>
        <w:tc>
          <w:tcPr>
            <w:tcW w:w="709" w:type="dxa"/>
            <w:hideMark/>
          </w:tcPr>
          <w:p w14:paraId="6BDC782D" w14:textId="77777777" w:rsidR="00377C9A" w:rsidRDefault="00377C9A" w:rsidP="006C2A8F">
            <w:pPr>
              <w:pStyle w:val="TAC"/>
            </w:pPr>
            <w:r>
              <w:t>6</w:t>
            </w:r>
          </w:p>
        </w:tc>
        <w:tc>
          <w:tcPr>
            <w:tcW w:w="709" w:type="dxa"/>
            <w:hideMark/>
          </w:tcPr>
          <w:p w14:paraId="03FB55E1" w14:textId="77777777" w:rsidR="00377C9A" w:rsidRDefault="00377C9A" w:rsidP="006C2A8F">
            <w:pPr>
              <w:pStyle w:val="TAC"/>
            </w:pPr>
            <w:r>
              <w:t>5</w:t>
            </w:r>
          </w:p>
        </w:tc>
        <w:tc>
          <w:tcPr>
            <w:tcW w:w="709" w:type="dxa"/>
            <w:hideMark/>
          </w:tcPr>
          <w:p w14:paraId="5C1A5235" w14:textId="77777777" w:rsidR="00377C9A" w:rsidRDefault="00377C9A" w:rsidP="006C2A8F">
            <w:pPr>
              <w:pStyle w:val="TAC"/>
            </w:pPr>
            <w:r>
              <w:t>4</w:t>
            </w:r>
          </w:p>
        </w:tc>
        <w:tc>
          <w:tcPr>
            <w:tcW w:w="709" w:type="dxa"/>
            <w:hideMark/>
          </w:tcPr>
          <w:p w14:paraId="78D0A14E" w14:textId="77777777" w:rsidR="00377C9A" w:rsidRDefault="00377C9A" w:rsidP="006C2A8F">
            <w:pPr>
              <w:pStyle w:val="TAC"/>
            </w:pPr>
            <w:r>
              <w:t>3</w:t>
            </w:r>
          </w:p>
        </w:tc>
        <w:tc>
          <w:tcPr>
            <w:tcW w:w="709" w:type="dxa"/>
            <w:hideMark/>
          </w:tcPr>
          <w:p w14:paraId="76C9164F" w14:textId="77777777" w:rsidR="00377C9A" w:rsidRDefault="00377C9A" w:rsidP="006C2A8F">
            <w:pPr>
              <w:pStyle w:val="TAC"/>
            </w:pPr>
            <w:r>
              <w:t>2</w:t>
            </w:r>
          </w:p>
        </w:tc>
        <w:tc>
          <w:tcPr>
            <w:tcW w:w="709" w:type="dxa"/>
            <w:hideMark/>
          </w:tcPr>
          <w:p w14:paraId="1B69C0F9" w14:textId="77777777" w:rsidR="00377C9A" w:rsidRDefault="00377C9A" w:rsidP="006C2A8F">
            <w:pPr>
              <w:pStyle w:val="TAC"/>
            </w:pPr>
            <w:r>
              <w:t>1</w:t>
            </w:r>
          </w:p>
        </w:tc>
        <w:tc>
          <w:tcPr>
            <w:tcW w:w="1346" w:type="dxa"/>
          </w:tcPr>
          <w:p w14:paraId="431CD611" w14:textId="77777777" w:rsidR="00377C9A" w:rsidRDefault="00377C9A" w:rsidP="006C2A8F">
            <w:pPr>
              <w:pStyle w:val="TAL"/>
            </w:pPr>
          </w:p>
        </w:tc>
      </w:tr>
      <w:tr w:rsidR="00377C9A" w14:paraId="5D5AE24B" w14:textId="77777777" w:rsidTr="006C2A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F2F011" w14:textId="77777777" w:rsidR="00377C9A" w:rsidRDefault="00377C9A" w:rsidP="006C2A8F">
            <w:pPr>
              <w:pStyle w:val="TAC"/>
              <w:rPr>
                <w:noProof/>
              </w:rPr>
            </w:pPr>
          </w:p>
          <w:p w14:paraId="6EF09856" w14:textId="77777777" w:rsidR="00377C9A" w:rsidRDefault="00377C9A" w:rsidP="006C2A8F">
            <w:pPr>
              <w:pStyle w:val="TAC"/>
            </w:pPr>
            <w:r>
              <w:rPr>
                <w:noProof/>
              </w:rPr>
              <w:t>Length of served by NG-RAN</w:t>
            </w:r>
            <w:r>
              <w:t xml:space="preserve"> </w:t>
            </w:r>
            <w:r>
              <w:rPr>
                <w:noProof/>
              </w:rPr>
              <w:t>contents</w:t>
            </w:r>
          </w:p>
        </w:tc>
        <w:tc>
          <w:tcPr>
            <w:tcW w:w="1346" w:type="dxa"/>
          </w:tcPr>
          <w:p w14:paraId="1F11051E" w14:textId="77777777" w:rsidR="00377C9A" w:rsidRDefault="00377C9A" w:rsidP="006C2A8F">
            <w:pPr>
              <w:pStyle w:val="TAL"/>
            </w:pPr>
            <w:r>
              <w:t>octet k+8</w:t>
            </w:r>
          </w:p>
          <w:p w14:paraId="6AFE1CB3" w14:textId="77777777" w:rsidR="00377C9A" w:rsidRDefault="00377C9A" w:rsidP="006C2A8F">
            <w:pPr>
              <w:pStyle w:val="TAL"/>
            </w:pPr>
          </w:p>
          <w:p w14:paraId="319FDFD6" w14:textId="77777777" w:rsidR="00377C9A" w:rsidRDefault="00377C9A" w:rsidP="006C2A8F">
            <w:pPr>
              <w:pStyle w:val="TAL"/>
            </w:pPr>
            <w:r>
              <w:t>octet k+9</w:t>
            </w:r>
          </w:p>
        </w:tc>
      </w:tr>
      <w:tr w:rsidR="00377C9A" w14:paraId="78BCA857"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1FD96" w14:textId="77777777" w:rsidR="00377C9A" w:rsidRDefault="00377C9A" w:rsidP="006C2A8F">
            <w:pPr>
              <w:pStyle w:val="TAC"/>
            </w:pPr>
          </w:p>
          <w:p w14:paraId="021A6F3D" w14:textId="77777777" w:rsidR="00377C9A" w:rsidRDefault="00377C9A" w:rsidP="006C2A8F">
            <w:pPr>
              <w:pStyle w:val="TAC"/>
            </w:pPr>
            <w:r>
              <w:t>Authorized PLMN list for layer-3 end UE</w:t>
            </w:r>
          </w:p>
        </w:tc>
        <w:tc>
          <w:tcPr>
            <w:tcW w:w="1346" w:type="dxa"/>
            <w:tcBorders>
              <w:top w:val="nil"/>
              <w:left w:val="single" w:sz="6" w:space="0" w:color="auto"/>
              <w:bottom w:val="nil"/>
              <w:right w:val="nil"/>
            </w:tcBorders>
          </w:tcPr>
          <w:p w14:paraId="4B2A217F" w14:textId="77777777" w:rsidR="00377C9A" w:rsidRDefault="00377C9A" w:rsidP="006C2A8F">
            <w:pPr>
              <w:pStyle w:val="TAL"/>
            </w:pPr>
            <w:r>
              <w:t>octet (k+10)*</w:t>
            </w:r>
          </w:p>
          <w:p w14:paraId="2A53D0AB" w14:textId="77777777" w:rsidR="00377C9A" w:rsidRDefault="00377C9A" w:rsidP="006C2A8F">
            <w:pPr>
              <w:pStyle w:val="TAL"/>
            </w:pPr>
          </w:p>
          <w:p w14:paraId="6C78FE32" w14:textId="77777777" w:rsidR="00377C9A" w:rsidRDefault="00377C9A" w:rsidP="006C2A8F">
            <w:pPr>
              <w:pStyle w:val="TAL"/>
            </w:pPr>
            <w:r>
              <w:t>octet o50*</w:t>
            </w:r>
          </w:p>
        </w:tc>
      </w:tr>
      <w:tr w:rsidR="00377C9A" w14:paraId="44A7463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30C43" w14:textId="77777777" w:rsidR="00377C9A" w:rsidRDefault="00377C9A" w:rsidP="006C2A8F">
            <w:pPr>
              <w:pStyle w:val="TAC"/>
            </w:pPr>
          </w:p>
          <w:p w14:paraId="3C4A4D84" w14:textId="77777777" w:rsidR="00377C9A" w:rsidRDefault="00377C9A" w:rsidP="006C2A8F">
            <w:pPr>
              <w:pStyle w:val="TAC"/>
            </w:pPr>
            <w:r>
              <w:t>Authorized PLMN list for layer-2 end UE</w:t>
            </w:r>
          </w:p>
        </w:tc>
        <w:tc>
          <w:tcPr>
            <w:tcW w:w="1346" w:type="dxa"/>
            <w:tcBorders>
              <w:top w:val="nil"/>
              <w:left w:val="single" w:sz="6" w:space="0" w:color="auto"/>
              <w:bottom w:val="nil"/>
              <w:right w:val="nil"/>
            </w:tcBorders>
          </w:tcPr>
          <w:p w14:paraId="098C9F71" w14:textId="77777777" w:rsidR="00377C9A" w:rsidRDefault="00377C9A" w:rsidP="006C2A8F">
            <w:pPr>
              <w:pStyle w:val="TAL"/>
            </w:pPr>
            <w:r>
              <w:t>octet (o50+1)*</w:t>
            </w:r>
          </w:p>
          <w:p w14:paraId="72CD6766" w14:textId="77777777" w:rsidR="00377C9A" w:rsidRDefault="00377C9A" w:rsidP="006C2A8F">
            <w:pPr>
              <w:pStyle w:val="TAL"/>
            </w:pPr>
          </w:p>
          <w:p w14:paraId="4D049A7B" w14:textId="77777777" w:rsidR="00377C9A" w:rsidRDefault="00377C9A" w:rsidP="006C2A8F">
            <w:pPr>
              <w:pStyle w:val="TAL"/>
            </w:pPr>
            <w:r>
              <w:t>octet o1*</w:t>
            </w:r>
          </w:p>
        </w:tc>
      </w:tr>
    </w:tbl>
    <w:p w14:paraId="603D642D" w14:textId="77777777" w:rsidR="00377C9A" w:rsidRDefault="00377C9A" w:rsidP="00377C9A">
      <w:pPr>
        <w:pStyle w:val="TF"/>
      </w:pPr>
      <w:r>
        <w:t>Figure 5.9.2.2: Served by NG-RAN</w:t>
      </w:r>
    </w:p>
    <w:p w14:paraId="154EC142" w14:textId="77777777" w:rsidR="00FE0810" w:rsidRDefault="00FE0810" w:rsidP="00FE0810">
      <w:pPr>
        <w:pStyle w:val="FP"/>
        <w:rPr>
          <w:lang w:eastAsia="zh-CN"/>
        </w:rPr>
      </w:pPr>
    </w:p>
    <w:p w14:paraId="2861E2EE" w14:textId="77777777" w:rsidR="00EF6754" w:rsidRDefault="00EF6754" w:rsidP="00EF6754">
      <w:pPr>
        <w:pStyle w:val="TH"/>
      </w:pPr>
      <w:r>
        <w:t>Table 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6754" w14:paraId="22235C46" w14:textId="77777777" w:rsidTr="006C2A8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B862C" w14:textId="77777777" w:rsidR="00EF6754" w:rsidRDefault="00EF6754" w:rsidP="006C2A8F">
            <w:pPr>
              <w:pStyle w:val="TAL"/>
            </w:pPr>
            <w:r>
              <w:t>Authorized PLMN list for layer-3 end UE:</w:t>
            </w:r>
          </w:p>
          <w:p w14:paraId="42672B4A" w14:textId="77777777" w:rsidR="00EF6754" w:rsidRDefault="00EF6754" w:rsidP="006C2A8F">
            <w:pPr>
              <w:pStyle w:val="TAL"/>
            </w:pPr>
            <w:r>
              <w:t>The authorized PLMN list for layer-3 end UE field is coded according to figure 5.8.2.3 and table 5.8.2.3.</w:t>
            </w:r>
          </w:p>
          <w:p w14:paraId="0AF47F8A" w14:textId="77777777" w:rsidR="00EF6754" w:rsidRDefault="00EF6754" w:rsidP="006C2A8F">
            <w:pPr>
              <w:pStyle w:val="TAL"/>
            </w:pPr>
          </w:p>
          <w:p w14:paraId="60CD99D0" w14:textId="77777777" w:rsidR="00EF6754" w:rsidRDefault="00EF6754" w:rsidP="006C2A8F">
            <w:pPr>
              <w:pStyle w:val="TAL"/>
            </w:pPr>
            <w:r>
              <w:t>Authorized PLMN list for layer-2 end UE:</w:t>
            </w:r>
          </w:p>
          <w:p w14:paraId="17293001" w14:textId="3670EDE1" w:rsidR="00EF6754" w:rsidRDefault="00EF6754" w:rsidP="006C2A8F">
            <w:pPr>
              <w:pStyle w:val="TAL"/>
            </w:pPr>
            <w:r>
              <w:t>The authorized PLMN list for layer-2 end UE field is coded according to figure 5.8.2.3 and table 5.8.2.3.</w:t>
            </w:r>
          </w:p>
        </w:tc>
      </w:tr>
    </w:tbl>
    <w:p w14:paraId="6DEFED56" w14:textId="77777777" w:rsidR="00FE0810" w:rsidRDefault="00FE0810" w:rsidP="00EF675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r>
        <w:t>Figure 5.9.2.3: Not served by NG-RAN</w:t>
      </w:r>
    </w:p>
    <w:p w14:paraId="3C68E1FA" w14:textId="77777777" w:rsidR="00FE0810" w:rsidRDefault="00FE0810" w:rsidP="00FE0810">
      <w:pPr>
        <w:pStyle w:val="FP"/>
        <w:rPr>
          <w:lang w:eastAsia="zh-CN"/>
        </w:rPr>
      </w:pPr>
    </w:p>
    <w:p w14:paraId="50BFB047" w14:textId="77777777" w:rsidR="00011930" w:rsidRDefault="00011930" w:rsidP="00011930">
      <w:pPr>
        <w:pStyle w:val="TH"/>
      </w:pPr>
      <w:r>
        <w:lastRenderedPageBreak/>
        <w:t>Table 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w:t>
            </w:r>
            <w:proofErr w:type="spellStart"/>
            <w:r w:rsidRPr="00042094">
              <w:t>ProSe</w:t>
            </w:r>
            <w:proofErr w:type="spellEnd"/>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w:t>
            </w:r>
            <w:proofErr w:type="spellStart"/>
            <w:r w:rsidRPr="00042094">
              <w:t>ProSe</w:t>
            </w:r>
            <w:proofErr w:type="spellEnd"/>
            <w:r w:rsidRPr="00042094">
              <w:t xml:space="preserv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w:t>
            </w:r>
            <w:proofErr w:type="spellStart"/>
            <w:r w:rsidRPr="00042094">
              <w:t>ProSe</w:t>
            </w:r>
            <w:proofErr w:type="spellEnd"/>
            <w:r w:rsidRPr="00042094">
              <w:t xml:space="preserv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w:t>
            </w:r>
            <w:proofErr w:type="spellStart"/>
            <w:r w:rsidRPr="00042094">
              <w:t>ProSe</w:t>
            </w:r>
            <w:proofErr w:type="spellEnd"/>
            <w:r w:rsidRPr="00042094">
              <w:t xml:space="preserv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r>
        <w:t>Figure 5.9.2.</w:t>
      </w:r>
      <w:r w:rsidR="00B746C0">
        <w:t>4</w:t>
      </w:r>
      <w:r>
        <w:t>: NR radio parameters per geographical area list for UE-to-UE relay discovery</w:t>
      </w:r>
    </w:p>
    <w:p w14:paraId="0CFE78A8" w14:textId="77777777" w:rsidR="00FE0810" w:rsidRDefault="00FE0810" w:rsidP="00FE0810">
      <w:pPr>
        <w:pStyle w:val="FP"/>
        <w:rPr>
          <w:lang w:eastAsia="zh-CN"/>
        </w:rPr>
      </w:pPr>
    </w:p>
    <w:p w14:paraId="19677BCE" w14:textId="680ED6FE" w:rsidR="00FE0810" w:rsidRDefault="00FE0810" w:rsidP="00FE0810">
      <w:pPr>
        <w:pStyle w:val="TH"/>
      </w:pPr>
      <w:r>
        <w:t>Table 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r>
        <w:t>Figure 5.9.2.</w:t>
      </w:r>
      <w:r w:rsidR="00B746C0">
        <w:t>5</w:t>
      </w:r>
      <w:r>
        <w:t>: NR radio parameters per geographical area list for UE-to-UE relay communication</w:t>
      </w:r>
    </w:p>
    <w:p w14:paraId="6D0428A2" w14:textId="77777777" w:rsidR="00FE0810" w:rsidRDefault="00FE0810" w:rsidP="00FE0810">
      <w:pPr>
        <w:pStyle w:val="FP"/>
        <w:rPr>
          <w:lang w:eastAsia="zh-CN"/>
        </w:rPr>
      </w:pPr>
    </w:p>
    <w:p w14:paraId="5397D366" w14:textId="09566359" w:rsidR="00FE0810" w:rsidRDefault="00FE0810" w:rsidP="00FE0810">
      <w:pPr>
        <w:pStyle w:val="TH"/>
      </w:pPr>
      <w:r>
        <w:t>Table 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r>
        <w:t>Figure 5.9.2.</w:t>
      </w:r>
      <w:r w:rsidR="00B746C0">
        <w:t>6</w:t>
      </w:r>
      <w:r>
        <w:t>: Radio parameters per geographical area info</w:t>
      </w:r>
    </w:p>
    <w:p w14:paraId="1058BDC9" w14:textId="77777777" w:rsidR="00FE0810" w:rsidRDefault="00FE0810" w:rsidP="00FE0810">
      <w:pPr>
        <w:pStyle w:val="FP"/>
        <w:rPr>
          <w:lang w:eastAsia="zh-CN"/>
        </w:rPr>
      </w:pPr>
    </w:p>
    <w:p w14:paraId="3775823D" w14:textId="643518A5" w:rsidR="00FE0810" w:rsidRDefault="00FE0810" w:rsidP="00FE0810">
      <w:pPr>
        <w:pStyle w:val="TH"/>
      </w:pPr>
      <w:r>
        <w:lastRenderedPageBreak/>
        <w:t>Table 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r>
        <w:t>Figure 5.9.2.</w:t>
      </w:r>
      <w:r w:rsidR="00B746C0">
        <w:t>7</w:t>
      </w:r>
      <w:r>
        <w:t>: Geographical area</w:t>
      </w:r>
    </w:p>
    <w:p w14:paraId="4934A85F" w14:textId="77777777" w:rsidR="00FE0810" w:rsidRDefault="00FE0810" w:rsidP="00FE0810">
      <w:pPr>
        <w:pStyle w:val="FP"/>
        <w:rPr>
          <w:lang w:eastAsia="zh-CN"/>
        </w:rPr>
      </w:pPr>
    </w:p>
    <w:p w14:paraId="042C2F23" w14:textId="52E14128" w:rsidR="00FE0810" w:rsidRDefault="00FE0810" w:rsidP="00FE0810">
      <w:pPr>
        <w:pStyle w:val="TH"/>
      </w:pPr>
      <w:r>
        <w:t>Table 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r>
        <w:t>Figure 5.9.2.</w:t>
      </w:r>
      <w:r w:rsidR="00B746C0">
        <w:t>8</w:t>
      </w:r>
      <w:r>
        <w:t>: Coordinate area</w:t>
      </w:r>
    </w:p>
    <w:p w14:paraId="361530F7" w14:textId="77777777" w:rsidR="00FE0810" w:rsidRDefault="00FE0810" w:rsidP="00FE0810">
      <w:pPr>
        <w:pStyle w:val="FP"/>
        <w:rPr>
          <w:lang w:eastAsia="zh-CN"/>
        </w:rPr>
      </w:pPr>
    </w:p>
    <w:p w14:paraId="66044B8B" w14:textId="6CE0A167" w:rsidR="00FE0810" w:rsidRDefault="00FE0810" w:rsidP="00FE0810">
      <w:pPr>
        <w:pStyle w:val="TH"/>
      </w:pPr>
      <w:r>
        <w:t>Table 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r>
        <w:t>Figure 5.9.2.</w:t>
      </w:r>
      <w:r w:rsidR="00B746C0">
        <w:t>9</w:t>
      </w:r>
      <w:r>
        <w:t>: Radio parameters</w:t>
      </w:r>
    </w:p>
    <w:p w14:paraId="0C757734" w14:textId="77777777" w:rsidR="00FE0810" w:rsidRDefault="00FE0810" w:rsidP="00FE0810">
      <w:pPr>
        <w:pStyle w:val="FP"/>
        <w:rPr>
          <w:lang w:eastAsia="zh-CN"/>
        </w:rPr>
      </w:pPr>
    </w:p>
    <w:p w14:paraId="116AB938" w14:textId="1D45B77F" w:rsidR="00FE0810" w:rsidRDefault="00FE0810" w:rsidP="00FE0810">
      <w:pPr>
        <w:pStyle w:val="TH"/>
      </w:pPr>
      <w:r>
        <w:t>Table 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r>
        <w:t>Figure 5.9.2.</w:t>
      </w:r>
      <w:r w:rsidR="00B746C0">
        <w:t>9</w:t>
      </w:r>
      <w:r>
        <w:t>a: Default PC5 DRX configuration for UE-to-UE relay discovery</w:t>
      </w:r>
    </w:p>
    <w:p w14:paraId="6B008497" w14:textId="77777777" w:rsidR="00FE0810" w:rsidRDefault="00FE0810" w:rsidP="00FE0810">
      <w:pPr>
        <w:pStyle w:val="FP"/>
        <w:rPr>
          <w:lang w:eastAsia="zh-CN"/>
        </w:rPr>
      </w:pPr>
    </w:p>
    <w:p w14:paraId="0DEB8CE5" w14:textId="2AC045A1" w:rsidR="00FE0810" w:rsidRDefault="00FE0810" w:rsidP="00FE0810">
      <w:pPr>
        <w:pStyle w:val="TH"/>
      </w:pPr>
      <w:r>
        <w:t>Table 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lastRenderedPageBreak/>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7777777" w:rsidR="00657810" w:rsidRDefault="00657810" w:rsidP="00614E5A">
            <w:pPr>
              <w:pStyle w:val="TAC"/>
            </w:pPr>
            <w:r>
              <w:rPr>
                <w:noProof/>
              </w:rPr>
              <w:t xml:space="preserve">Length of </w:t>
            </w:r>
            <w:r>
              <w:t xml:space="preserve">default </w:t>
            </w:r>
            <w:r>
              <w:rPr>
                <w:lang w:eastAsia="zh-CN"/>
              </w:rPr>
              <w:t>destination layer-2 IDs for</w:t>
            </w:r>
            <w:r>
              <w:t xml:space="preserve"> sending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2D3BFD21" w:rsidR="00657810" w:rsidRDefault="00657810" w:rsidP="00657810">
      <w:pPr>
        <w:pStyle w:val="TF"/>
      </w:pPr>
      <w:r>
        <w:t>Figure 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16AAFB1" w:rsidR="00657810" w:rsidRDefault="00657810" w:rsidP="00657810">
      <w:pPr>
        <w:pStyle w:val="TH"/>
      </w:pPr>
      <w:r>
        <w:t>Table 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r>
        <w:t>Figure 5.9.2.1</w:t>
      </w:r>
      <w:r w:rsidR="00B746C0">
        <w:t>0</w:t>
      </w:r>
      <w:r>
        <w:t>: RSC info list</w:t>
      </w:r>
    </w:p>
    <w:p w14:paraId="01128723" w14:textId="77777777" w:rsidR="00FE0810" w:rsidRDefault="00FE0810" w:rsidP="00FE0810">
      <w:pPr>
        <w:pStyle w:val="FP"/>
        <w:rPr>
          <w:lang w:eastAsia="zh-CN"/>
        </w:rPr>
      </w:pPr>
    </w:p>
    <w:p w14:paraId="3ED6ECDB" w14:textId="3671B5DB" w:rsidR="00FE0810" w:rsidRDefault="00FE0810" w:rsidP="00FE0810">
      <w:pPr>
        <w:pStyle w:val="TH"/>
      </w:pPr>
      <w:r>
        <w:t>Table 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proofErr w:type="spellStart"/>
            <w:r>
              <w:t>octe</w:t>
            </w:r>
            <w:proofErr w:type="spellEnd"/>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r>
        <w:t>Figure 5.9.2.11: RSC info</w:t>
      </w:r>
    </w:p>
    <w:p w14:paraId="693E9719" w14:textId="77777777" w:rsidR="00FE0810" w:rsidRPr="00DD1DD7" w:rsidRDefault="00FE0810" w:rsidP="00FE0810">
      <w:pPr>
        <w:pStyle w:val="FP"/>
      </w:pPr>
    </w:p>
    <w:p w14:paraId="205CEDE0" w14:textId="77777777" w:rsidR="00483BAD" w:rsidRDefault="00483BAD" w:rsidP="00483BAD">
      <w:pPr>
        <w:pStyle w:val="TH"/>
      </w:pPr>
      <w:r>
        <w:lastRenderedPageBreak/>
        <w:t>Table 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56134E0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5.4.2.34 and table</w:t>
            </w:r>
            <w:r>
              <w:t> </w:t>
            </w:r>
            <w:r>
              <w:rPr>
                <w:lang w:eastAsia="zh-CN"/>
              </w:rPr>
              <w:t>5.4.2.34.</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3232E5CC" w14:textId="77777777" w:rsidR="00483BAD" w:rsidRDefault="00483BAD" w:rsidP="00483BAD">
      <w:pPr>
        <w:pStyle w:val="FP"/>
        <w:rPr>
          <w:lang w:eastAsia="zh-CN"/>
        </w:rPr>
      </w:pPr>
    </w:p>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r>
        <w:t>Figure 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12409216" w:rsidR="0046064C" w:rsidRDefault="0046064C" w:rsidP="0046064C">
      <w:pPr>
        <w:pStyle w:val="TH"/>
      </w:pPr>
      <w:r>
        <w:t>Table 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77777777"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41B1CAD2" w:rsidR="00576CDA" w:rsidRDefault="00576CDA" w:rsidP="00576CDA">
      <w:pPr>
        <w:pStyle w:val="TF"/>
        <w:rPr>
          <w:lang w:eastAsia="zh-CN"/>
        </w:rPr>
      </w:pPr>
      <w:r>
        <w:t>Figure 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C5BB8CA" w:rsidR="00576CDA" w:rsidRDefault="00576CDA" w:rsidP="00576CDA">
      <w:pPr>
        <w:pStyle w:val="TH"/>
      </w:pPr>
      <w:r>
        <w:lastRenderedPageBreak/>
        <w:t>Table 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t xml:space="preserve">for </w:t>
      </w:r>
      <w:r>
        <w:rPr>
          <w:rFonts w:hint="eastAsia"/>
          <w:lang w:eastAsia="zh-CN"/>
        </w:rPr>
        <w:t xml:space="preserve">5G </w:t>
      </w:r>
      <w:proofErr w:type="spellStart"/>
      <w:r>
        <w:t>ProSe</w:t>
      </w:r>
      <w:proofErr w:type="spellEnd"/>
      <w:r>
        <w:t xml:space="preserv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7CFD67D8" w14:textId="77777777" w:rsidR="00576CDA" w:rsidRDefault="00576CDA" w:rsidP="005160C1">
      <w:pPr>
        <w:pStyle w:val="Heading8"/>
      </w:pPr>
    </w:p>
    <w:p w14:paraId="3B42E446" w14:textId="5373E7EC" w:rsidR="00054A22" w:rsidRPr="00042094" w:rsidRDefault="00080512" w:rsidP="005160C1">
      <w:pPr>
        <w:pStyle w:val="Heading8"/>
      </w:pPr>
      <w:bookmarkStart w:id="184" w:name="_Toc73369024"/>
      <w:bookmarkStart w:id="185" w:name="_Toc155843102"/>
      <w:r w:rsidRPr="00042094">
        <w:t xml:space="preserve">Annex </w:t>
      </w:r>
      <w:r w:rsidR="00E4629C" w:rsidRPr="00042094">
        <w:t>A</w:t>
      </w:r>
      <w:r w:rsidRPr="00042094">
        <w:t xml:space="preserve"> (informative):</w:t>
      </w:r>
      <w:r w:rsidRPr="00042094">
        <w:br/>
        <w:t>Change history</w:t>
      </w:r>
      <w:bookmarkStart w:id="186" w:name="historyclause"/>
      <w:bookmarkEnd w:id="184"/>
      <w:bookmarkEnd w:id="185"/>
      <w:bookmarkEnd w:id="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lastRenderedPageBreak/>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proofErr w:type="spellStart"/>
            <w:r w:rsidRPr="00042094">
              <w:rPr>
                <w:b/>
                <w:sz w:val="16"/>
              </w:rPr>
              <w:t>TDoc</w:t>
            </w:r>
            <w:proofErr w:type="spellEnd"/>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proofErr w:type="spellStart"/>
            <w:r w:rsidRPr="00042094">
              <w:rPr>
                <w:sz w:val="16"/>
                <w:szCs w:val="16"/>
              </w:rPr>
              <w:t>ProSeP</w:t>
            </w:r>
            <w:proofErr w:type="spellEnd"/>
            <w:r w:rsidRPr="00042094">
              <w:rPr>
                <w:sz w:val="16"/>
                <w:szCs w:val="16"/>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 xml:space="preserve">Corrections for PC5 security policies and PDU session parameters for layer-3 relay UE in the </w:t>
            </w:r>
            <w:proofErr w:type="spellStart"/>
            <w:r>
              <w:rPr>
                <w:sz w:val="16"/>
                <w:szCs w:val="16"/>
              </w:rPr>
              <w:t>ProSe</w:t>
            </w:r>
            <w:proofErr w:type="spellEnd"/>
            <w:r>
              <w:rPr>
                <w:sz w:val="16"/>
                <w:szCs w:val="16"/>
              </w:rPr>
              <w:t xml:space="preserv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 xml:space="preserve">Defining the </w:t>
            </w:r>
            <w:proofErr w:type="spellStart"/>
            <w:r>
              <w:rPr>
                <w:sz w:val="16"/>
                <w:szCs w:val="16"/>
              </w:rPr>
              <w:t>ProSe</w:t>
            </w:r>
            <w:proofErr w:type="spellEnd"/>
            <w:r>
              <w:rPr>
                <w:sz w:val="16"/>
                <w:szCs w:val="16"/>
              </w:rPr>
              <w:t xml:space="preserv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 xml:space="preserve">Encoding of UE policies for 5G </w:t>
            </w:r>
            <w:proofErr w:type="spellStart"/>
            <w:r>
              <w:rPr>
                <w:sz w:val="16"/>
                <w:szCs w:val="16"/>
              </w:rPr>
              <w:t>ProSe</w:t>
            </w:r>
            <w:proofErr w:type="spellEnd"/>
            <w:r>
              <w:rPr>
                <w:sz w:val="16"/>
                <w:szCs w:val="16"/>
              </w:rPr>
              <w:t xml:space="preserv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 xml:space="preserve">Introducing the configuration parameter for 5G </w:t>
            </w:r>
            <w:proofErr w:type="spellStart"/>
            <w:r>
              <w:rPr>
                <w:sz w:val="16"/>
                <w:szCs w:val="16"/>
              </w:rPr>
              <w:t>ProSe</w:t>
            </w:r>
            <w:proofErr w:type="spellEnd"/>
            <w:r>
              <w:rPr>
                <w:sz w:val="16"/>
                <w:szCs w:val="16"/>
              </w:rPr>
              <w:t xml:space="preserv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 xml:space="preserve">FQDN of 5G DDNMF in HPLMN in UE policies for 5G </w:t>
            </w:r>
            <w:proofErr w:type="spellStart"/>
            <w:r>
              <w:rPr>
                <w:sz w:val="16"/>
                <w:szCs w:val="16"/>
              </w:rPr>
              <w:t>ProSe</w:t>
            </w:r>
            <w:proofErr w:type="spellEnd"/>
            <w:r>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00000"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 xml:space="preserve">Coding aspects of adding the mapping of </w:t>
            </w:r>
            <w:proofErr w:type="spellStart"/>
            <w:r w:rsidRPr="00A5076B">
              <w:rPr>
                <w:sz w:val="16"/>
                <w:szCs w:val="16"/>
              </w:rPr>
              <w:t>ProSe</w:t>
            </w:r>
            <w:proofErr w:type="spellEnd"/>
            <w:r w:rsidRPr="00A5076B">
              <w:rPr>
                <w:sz w:val="16"/>
                <w:szCs w:val="16"/>
              </w:rPr>
              <w:t xml:space="preserv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00000"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00000"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00000"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 xml:space="preserve">Coding aspects of introducing the default mapping rules for 5G </w:t>
            </w:r>
            <w:proofErr w:type="spellStart"/>
            <w:r w:rsidRPr="00A5076B">
              <w:rPr>
                <w:sz w:val="16"/>
                <w:szCs w:val="16"/>
              </w:rPr>
              <w:t>ProSe</w:t>
            </w:r>
            <w:proofErr w:type="spellEnd"/>
            <w:r w:rsidRPr="00A5076B">
              <w:rPr>
                <w:sz w:val="16"/>
                <w:szCs w:val="16"/>
              </w:rPr>
              <w:t xml:space="preserv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00000"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 xml:space="preserve">Coding </w:t>
            </w:r>
            <w:proofErr w:type="spellStart"/>
            <w:r w:rsidRPr="00EF46CE">
              <w:rPr>
                <w:sz w:val="16"/>
                <w:szCs w:val="16"/>
              </w:rPr>
              <w:t>apsects</w:t>
            </w:r>
            <w:proofErr w:type="spellEnd"/>
            <w:r w:rsidRPr="00EF46CE">
              <w:rPr>
                <w:sz w:val="16"/>
                <w:szCs w:val="16"/>
              </w:rPr>
              <w:t xml:space="preserve">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00000"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 xml:space="preserve">Adding the reference for UE policies for 5G </w:t>
            </w:r>
            <w:proofErr w:type="spellStart"/>
            <w:r>
              <w:rPr>
                <w:sz w:val="16"/>
                <w:szCs w:val="16"/>
              </w:rPr>
              <w:t>ProSe</w:t>
            </w:r>
            <w:proofErr w:type="spellEnd"/>
            <w:r>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 xml:space="preserve">Updating UE policies for 5G </w:t>
            </w:r>
            <w:proofErr w:type="spellStart"/>
            <w:r>
              <w:rPr>
                <w:sz w:val="16"/>
                <w:szCs w:val="16"/>
              </w:rPr>
              <w:t>ProSe</w:t>
            </w:r>
            <w:proofErr w:type="spellEnd"/>
            <w:r>
              <w:rPr>
                <w:sz w:val="16"/>
                <w:szCs w:val="16"/>
              </w:rPr>
              <w:t xml:space="preserv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 xml:space="preserve">Update the </w:t>
            </w:r>
            <w:proofErr w:type="spellStart"/>
            <w:r>
              <w:rPr>
                <w:sz w:val="16"/>
                <w:szCs w:val="16"/>
              </w:rPr>
              <w:t>ProSeP</w:t>
            </w:r>
            <w:proofErr w:type="spellEnd"/>
            <w:r>
              <w:rPr>
                <w:sz w:val="16"/>
                <w:szCs w:val="16"/>
              </w:rPr>
              <w:t xml:space="preserve">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B07C1E" w:rsidRDefault="00B07C1E"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Default="00644EF8"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Default="00B643F1"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proofErr w:type="spellStart"/>
            <w:r>
              <w:rPr>
                <w:sz w:val="16"/>
                <w:szCs w:val="16"/>
              </w:rPr>
              <w:t>Upadate</w:t>
            </w:r>
            <w:proofErr w:type="spellEnd"/>
            <w:r>
              <w:rPr>
                <w:sz w:val="16"/>
                <w:szCs w:val="16"/>
              </w:rPr>
              <w:t xml:space="preserve"> </w:t>
            </w:r>
            <w:proofErr w:type="spellStart"/>
            <w:r>
              <w:rPr>
                <w:sz w:val="16"/>
                <w:szCs w:val="16"/>
              </w:rPr>
              <w:t>ProSeP</w:t>
            </w:r>
            <w:proofErr w:type="spellEnd"/>
            <w:r>
              <w:rPr>
                <w:sz w:val="16"/>
                <w:szCs w:val="16"/>
              </w:rPr>
              <w:t xml:space="preserve">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Default="00CF3F2F"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Default="002B616C"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Default="00076E52"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bl>
    <w:p w14:paraId="44DCEB5C" w14:textId="188513B6" w:rsidR="00703739" w:rsidRPr="00042094" w:rsidRDefault="00703739" w:rsidP="001925D5"/>
    <w:sectPr w:rsidR="00703739" w:rsidRPr="000420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FBE6" w14:textId="77777777" w:rsidR="00D36FE5" w:rsidRDefault="00D36FE5">
      <w:r>
        <w:separator/>
      </w:r>
    </w:p>
  </w:endnote>
  <w:endnote w:type="continuationSeparator" w:id="0">
    <w:p w14:paraId="01DD6823" w14:textId="77777777" w:rsidR="00D36FE5" w:rsidRDefault="00D3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B520" w14:textId="77777777" w:rsidR="00D36FE5" w:rsidRDefault="00D36FE5">
      <w:r>
        <w:separator/>
      </w:r>
    </w:p>
  </w:footnote>
  <w:footnote w:type="continuationSeparator" w:id="0">
    <w:p w14:paraId="14F478F9" w14:textId="77777777" w:rsidR="00D36FE5" w:rsidRDefault="00D3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416882E8"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95D">
      <w:rPr>
        <w:rFonts w:ascii="Arial" w:hAnsi="Arial" w:cs="Arial"/>
        <w:b/>
        <w:noProof/>
        <w:sz w:val="18"/>
        <w:szCs w:val="18"/>
      </w:rPr>
      <w:t>3GPP TS 24.555 V18.3.0 (2023-12)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0C19831D"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95D">
      <w:rPr>
        <w:rFonts w:ascii="Arial" w:hAnsi="Arial" w:cs="Arial"/>
        <w:b/>
        <w:noProof/>
        <w:sz w:val="18"/>
        <w:szCs w:val="18"/>
      </w:rPr>
      <w:t>Release 18</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1930"/>
    <w:rsid w:val="00026ED8"/>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55CA"/>
    <w:rsid w:val="000B6D75"/>
    <w:rsid w:val="000C025C"/>
    <w:rsid w:val="000C47C3"/>
    <w:rsid w:val="000D1D94"/>
    <w:rsid w:val="000D5766"/>
    <w:rsid w:val="000D58AB"/>
    <w:rsid w:val="000D70C0"/>
    <w:rsid w:val="000E46A3"/>
    <w:rsid w:val="000E47F5"/>
    <w:rsid w:val="000E7063"/>
    <w:rsid w:val="000F00A0"/>
    <w:rsid w:val="000F042F"/>
    <w:rsid w:val="000F0DAC"/>
    <w:rsid w:val="000F3E60"/>
    <w:rsid w:val="000F586B"/>
    <w:rsid w:val="0010424F"/>
    <w:rsid w:val="00105918"/>
    <w:rsid w:val="00106416"/>
    <w:rsid w:val="00107A15"/>
    <w:rsid w:val="001113C1"/>
    <w:rsid w:val="0011194C"/>
    <w:rsid w:val="00115ED6"/>
    <w:rsid w:val="00126FC3"/>
    <w:rsid w:val="00130482"/>
    <w:rsid w:val="00131382"/>
    <w:rsid w:val="00132F8D"/>
    <w:rsid w:val="00133525"/>
    <w:rsid w:val="00134A1C"/>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2602"/>
    <w:rsid w:val="00195DD0"/>
    <w:rsid w:val="001967C3"/>
    <w:rsid w:val="00196A4B"/>
    <w:rsid w:val="001A3C4C"/>
    <w:rsid w:val="001A4C42"/>
    <w:rsid w:val="001A4D4D"/>
    <w:rsid w:val="001A7420"/>
    <w:rsid w:val="001B0DC6"/>
    <w:rsid w:val="001B0EFC"/>
    <w:rsid w:val="001B6637"/>
    <w:rsid w:val="001B73F1"/>
    <w:rsid w:val="001C21C3"/>
    <w:rsid w:val="001C2625"/>
    <w:rsid w:val="001C60B7"/>
    <w:rsid w:val="001C7AE5"/>
    <w:rsid w:val="001D02C2"/>
    <w:rsid w:val="001D06A2"/>
    <w:rsid w:val="001D40B3"/>
    <w:rsid w:val="001E0AF0"/>
    <w:rsid w:val="001E3198"/>
    <w:rsid w:val="001E6A97"/>
    <w:rsid w:val="001F0C1D"/>
    <w:rsid w:val="001F1132"/>
    <w:rsid w:val="001F168B"/>
    <w:rsid w:val="00203465"/>
    <w:rsid w:val="00206F7E"/>
    <w:rsid w:val="002119C8"/>
    <w:rsid w:val="0022123F"/>
    <w:rsid w:val="0022177F"/>
    <w:rsid w:val="00223F3B"/>
    <w:rsid w:val="002347A2"/>
    <w:rsid w:val="00235259"/>
    <w:rsid w:val="00236269"/>
    <w:rsid w:val="00240478"/>
    <w:rsid w:val="00243740"/>
    <w:rsid w:val="002441C6"/>
    <w:rsid w:val="00261D36"/>
    <w:rsid w:val="00261F88"/>
    <w:rsid w:val="00263815"/>
    <w:rsid w:val="002669B2"/>
    <w:rsid w:val="002675F0"/>
    <w:rsid w:val="002738A6"/>
    <w:rsid w:val="00273B5E"/>
    <w:rsid w:val="00273ED1"/>
    <w:rsid w:val="00286FF1"/>
    <w:rsid w:val="002875F2"/>
    <w:rsid w:val="00294FB0"/>
    <w:rsid w:val="002A5095"/>
    <w:rsid w:val="002B01A2"/>
    <w:rsid w:val="002B616C"/>
    <w:rsid w:val="002B6339"/>
    <w:rsid w:val="002C1A98"/>
    <w:rsid w:val="002C3D50"/>
    <w:rsid w:val="002C46DF"/>
    <w:rsid w:val="002E00EE"/>
    <w:rsid w:val="002E02D4"/>
    <w:rsid w:val="002E1FC3"/>
    <w:rsid w:val="002E25CC"/>
    <w:rsid w:val="002E3CFA"/>
    <w:rsid w:val="002E6277"/>
    <w:rsid w:val="002F5A08"/>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7A3"/>
    <w:rsid w:val="00363586"/>
    <w:rsid w:val="00364A30"/>
    <w:rsid w:val="00364D00"/>
    <w:rsid w:val="00364E10"/>
    <w:rsid w:val="003664CF"/>
    <w:rsid w:val="00366FE9"/>
    <w:rsid w:val="003726AE"/>
    <w:rsid w:val="0037271C"/>
    <w:rsid w:val="00375AB1"/>
    <w:rsid w:val="003765B8"/>
    <w:rsid w:val="00377C9A"/>
    <w:rsid w:val="00381693"/>
    <w:rsid w:val="00383E4D"/>
    <w:rsid w:val="00386125"/>
    <w:rsid w:val="00390C17"/>
    <w:rsid w:val="00390F30"/>
    <w:rsid w:val="00391095"/>
    <w:rsid w:val="00392DDA"/>
    <w:rsid w:val="003A4481"/>
    <w:rsid w:val="003A4C54"/>
    <w:rsid w:val="003A6162"/>
    <w:rsid w:val="003B28BE"/>
    <w:rsid w:val="003B7C05"/>
    <w:rsid w:val="003C2DE1"/>
    <w:rsid w:val="003C3971"/>
    <w:rsid w:val="003C503E"/>
    <w:rsid w:val="003C7BF5"/>
    <w:rsid w:val="003D2870"/>
    <w:rsid w:val="003D3139"/>
    <w:rsid w:val="003D497C"/>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45EC"/>
    <w:rsid w:val="00436615"/>
    <w:rsid w:val="0044236C"/>
    <w:rsid w:val="00445C24"/>
    <w:rsid w:val="00450A1B"/>
    <w:rsid w:val="00452E42"/>
    <w:rsid w:val="00455A44"/>
    <w:rsid w:val="00456C16"/>
    <w:rsid w:val="0046064C"/>
    <w:rsid w:val="00464986"/>
    <w:rsid w:val="00465515"/>
    <w:rsid w:val="00466361"/>
    <w:rsid w:val="00467252"/>
    <w:rsid w:val="00470AAF"/>
    <w:rsid w:val="00472266"/>
    <w:rsid w:val="004741DD"/>
    <w:rsid w:val="004755F0"/>
    <w:rsid w:val="00476F2D"/>
    <w:rsid w:val="004776EC"/>
    <w:rsid w:val="00481BE3"/>
    <w:rsid w:val="004825F5"/>
    <w:rsid w:val="00483BAD"/>
    <w:rsid w:val="004927CB"/>
    <w:rsid w:val="00492B84"/>
    <w:rsid w:val="004957FA"/>
    <w:rsid w:val="00495B46"/>
    <w:rsid w:val="004A597A"/>
    <w:rsid w:val="004B17EC"/>
    <w:rsid w:val="004B439F"/>
    <w:rsid w:val="004B703E"/>
    <w:rsid w:val="004C05D4"/>
    <w:rsid w:val="004C1751"/>
    <w:rsid w:val="004C2AC7"/>
    <w:rsid w:val="004C41B1"/>
    <w:rsid w:val="004C50C8"/>
    <w:rsid w:val="004C6938"/>
    <w:rsid w:val="004D3578"/>
    <w:rsid w:val="004D6044"/>
    <w:rsid w:val="004D61F6"/>
    <w:rsid w:val="004E213A"/>
    <w:rsid w:val="004E37BE"/>
    <w:rsid w:val="004E5F8B"/>
    <w:rsid w:val="004E6B3B"/>
    <w:rsid w:val="004F0988"/>
    <w:rsid w:val="004F3340"/>
    <w:rsid w:val="004F7BF5"/>
    <w:rsid w:val="005101E6"/>
    <w:rsid w:val="00511104"/>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7386"/>
    <w:rsid w:val="0068042C"/>
    <w:rsid w:val="00681641"/>
    <w:rsid w:val="00683C4E"/>
    <w:rsid w:val="00693547"/>
    <w:rsid w:val="006A323F"/>
    <w:rsid w:val="006B2059"/>
    <w:rsid w:val="006B30D0"/>
    <w:rsid w:val="006B4DD5"/>
    <w:rsid w:val="006B5527"/>
    <w:rsid w:val="006C00EC"/>
    <w:rsid w:val="006C199F"/>
    <w:rsid w:val="006C3D95"/>
    <w:rsid w:val="006D169A"/>
    <w:rsid w:val="006D2211"/>
    <w:rsid w:val="006D6574"/>
    <w:rsid w:val="006E174E"/>
    <w:rsid w:val="006E5C86"/>
    <w:rsid w:val="006E66AC"/>
    <w:rsid w:val="006E714D"/>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87A"/>
    <w:rsid w:val="00763247"/>
    <w:rsid w:val="00763565"/>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4F1"/>
    <w:rsid w:val="007F0F4A"/>
    <w:rsid w:val="007F213F"/>
    <w:rsid w:val="007F462F"/>
    <w:rsid w:val="008028A4"/>
    <w:rsid w:val="0080360D"/>
    <w:rsid w:val="00810BBE"/>
    <w:rsid w:val="00813507"/>
    <w:rsid w:val="00813C74"/>
    <w:rsid w:val="00813C82"/>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95A55"/>
    <w:rsid w:val="008A451C"/>
    <w:rsid w:val="008A5C62"/>
    <w:rsid w:val="008B381D"/>
    <w:rsid w:val="008C384C"/>
    <w:rsid w:val="008D20E5"/>
    <w:rsid w:val="0090271F"/>
    <w:rsid w:val="00902E23"/>
    <w:rsid w:val="00907D76"/>
    <w:rsid w:val="009114D7"/>
    <w:rsid w:val="0091348E"/>
    <w:rsid w:val="00913F52"/>
    <w:rsid w:val="00917CCB"/>
    <w:rsid w:val="00923289"/>
    <w:rsid w:val="00924AF9"/>
    <w:rsid w:val="00927458"/>
    <w:rsid w:val="00936829"/>
    <w:rsid w:val="00942CE0"/>
    <w:rsid w:val="00942D8B"/>
    <w:rsid w:val="00942EC2"/>
    <w:rsid w:val="0094324C"/>
    <w:rsid w:val="009524D5"/>
    <w:rsid w:val="00956FC1"/>
    <w:rsid w:val="00963A12"/>
    <w:rsid w:val="00965D27"/>
    <w:rsid w:val="009809D6"/>
    <w:rsid w:val="00996128"/>
    <w:rsid w:val="009969C6"/>
    <w:rsid w:val="009B4033"/>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1AE9"/>
    <w:rsid w:val="00B07C1E"/>
    <w:rsid w:val="00B07CD3"/>
    <w:rsid w:val="00B10699"/>
    <w:rsid w:val="00B15449"/>
    <w:rsid w:val="00B15524"/>
    <w:rsid w:val="00B25B34"/>
    <w:rsid w:val="00B276D9"/>
    <w:rsid w:val="00B35168"/>
    <w:rsid w:val="00B4385A"/>
    <w:rsid w:val="00B43C39"/>
    <w:rsid w:val="00B55968"/>
    <w:rsid w:val="00B55E98"/>
    <w:rsid w:val="00B643F1"/>
    <w:rsid w:val="00B71050"/>
    <w:rsid w:val="00B746C0"/>
    <w:rsid w:val="00B816CB"/>
    <w:rsid w:val="00B838BC"/>
    <w:rsid w:val="00B840FA"/>
    <w:rsid w:val="00B84FF2"/>
    <w:rsid w:val="00B93086"/>
    <w:rsid w:val="00B95C57"/>
    <w:rsid w:val="00BA19ED"/>
    <w:rsid w:val="00BA2CC3"/>
    <w:rsid w:val="00BA39F1"/>
    <w:rsid w:val="00BA3D8C"/>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5D25"/>
    <w:rsid w:val="00C418B4"/>
    <w:rsid w:val="00C420FB"/>
    <w:rsid w:val="00C4504C"/>
    <w:rsid w:val="00C45231"/>
    <w:rsid w:val="00C45F87"/>
    <w:rsid w:val="00C47208"/>
    <w:rsid w:val="00C516C3"/>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1268"/>
    <w:rsid w:val="00CA3D0C"/>
    <w:rsid w:val="00CA78E4"/>
    <w:rsid w:val="00CB28F2"/>
    <w:rsid w:val="00CB2D60"/>
    <w:rsid w:val="00CB7E85"/>
    <w:rsid w:val="00CC25F0"/>
    <w:rsid w:val="00CC26DF"/>
    <w:rsid w:val="00CC6209"/>
    <w:rsid w:val="00CC74AE"/>
    <w:rsid w:val="00CD18BD"/>
    <w:rsid w:val="00CE080F"/>
    <w:rsid w:val="00CE2893"/>
    <w:rsid w:val="00CF3504"/>
    <w:rsid w:val="00CF3F2F"/>
    <w:rsid w:val="00CF66CD"/>
    <w:rsid w:val="00CF6D1E"/>
    <w:rsid w:val="00D23FC9"/>
    <w:rsid w:val="00D245C4"/>
    <w:rsid w:val="00D3673B"/>
    <w:rsid w:val="00D36FE5"/>
    <w:rsid w:val="00D405CD"/>
    <w:rsid w:val="00D43946"/>
    <w:rsid w:val="00D4598F"/>
    <w:rsid w:val="00D532A9"/>
    <w:rsid w:val="00D55915"/>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5696"/>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3278"/>
    <w:rsid w:val="00DF62CD"/>
    <w:rsid w:val="00DF7D29"/>
    <w:rsid w:val="00E00B8D"/>
    <w:rsid w:val="00E06B1C"/>
    <w:rsid w:val="00E1248A"/>
    <w:rsid w:val="00E1264C"/>
    <w:rsid w:val="00E15A44"/>
    <w:rsid w:val="00E16509"/>
    <w:rsid w:val="00E1751F"/>
    <w:rsid w:val="00E20A81"/>
    <w:rsid w:val="00E236E3"/>
    <w:rsid w:val="00E329BD"/>
    <w:rsid w:val="00E33563"/>
    <w:rsid w:val="00E415EF"/>
    <w:rsid w:val="00E44582"/>
    <w:rsid w:val="00E4629C"/>
    <w:rsid w:val="00E4642C"/>
    <w:rsid w:val="00E521D3"/>
    <w:rsid w:val="00E56D77"/>
    <w:rsid w:val="00E62818"/>
    <w:rsid w:val="00E67CAD"/>
    <w:rsid w:val="00E76C88"/>
    <w:rsid w:val="00E77553"/>
    <w:rsid w:val="00E77645"/>
    <w:rsid w:val="00E85EA7"/>
    <w:rsid w:val="00E91BD8"/>
    <w:rsid w:val="00E94267"/>
    <w:rsid w:val="00E956F4"/>
    <w:rsid w:val="00E96BBD"/>
    <w:rsid w:val="00E97769"/>
    <w:rsid w:val="00EA15B0"/>
    <w:rsid w:val="00EA473B"/>
    <w:rsid w:val="00EA5EA7"/>
    <w:rsid w:val="00EC15F0"/>
    <w:rsid w:val="00EC1AB2"/>
    <w:rsid w:val="00EC2AAF"/>
    <w:rsid w:val="00EC4A25"/>
    <w:rsid w:val="00ED1567"/>
    <w:rsid w:val="00ED1BA9"/>
    <w:rsid w:val="00EE16B8"/>
    <w:rsid w:val="00EE2519"/>
    <w:rsid w:val="00EE2C9A"/>
    <w:rsid w:val="00EF3589"/>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 w:type="character" w:customStyle="1" w:styleId="TFCharChar">
    <w:name w:val="TF Char Char"/>
    <w:rsid w:val="000A3063"/>
    <w:rPr>
      <w:rFonts w:ascii="Arial" w:hAnsi="Arial"/>
      <w:b/>
      <w:lang w:val="en-GB" w:eastAsia="en-US"/>
    </w:rPr>
  </w:style>
  <w:style w:type="character" w:customStyle="1" w:styleId="EXCar">
    <w:name w:val="EX Car"/>
    <w:qFormat/>
    <w:rsid w:val="007F2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141</Pages>
  <Words>31617</Words>
  <Characters>180221</Characters>
  <Application>Microsoft Office Word</Application>
  <DocSecurity>0</DocSecurity>
  <Lines>1501</Lines>
  <Paragraphs>422</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211416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Resolving clashes</cp:lastModifiedBy>
  <cp:revision>8</cp:revision>
  <cp:lastPrinted>2019-02-25T14:05:00Z</cp:lastPrinted>
  <dcterms:created xsi:type="dcterms:W3CDTF">2024-01-06T17:01:00Z</dcterms:created>
  <dcterms:modified xsi:type="dcterms:W3CDTF">2024-01-11T04:24:00Z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