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631D8C6A"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w:t>
            </w:r>
            <w:r w:rsidR="00007FEE">
              <w:t>8</w:t>
            </w:r>
            <w:r w:rsidR="005E13D9" w:rsidRPr="00042094">
              <w:t>.</w:t>
            </w:r>
            <w:r w:rsidR="00007FEE">
              <w:t>0</w:t>
            </w:r>
            <w:r w:rsidR="005E13D9" w:rsidRPr="00042094">
              <w:t>.</w:t>
            </w:r>
            <w:bookmarkEnd w:id="3"/>
            <w:r w:rsidR="00083860">
              <w:t>0</w:t>
            </w:r>
            <w:r w:rsidR="00083860" w:rsidRPr="00042094">
              <w:t xml:space="preserve"> </w:t>
            </w:r>
            <w:r w:rsidRPr="00042094">
              <w:rPr>
                <w:sz w:val="32"/>
              </w:rPr>
              <w:t>(</w:t>
            </w:r>
            <w:bookmarkStart w:id="4" w:name="issueDate"/>
            <w:r w:rsidR="005E13D9" w:rsidRPr="00042094">
              <w:rPr>
                <w:sz w:val="32"/>
              </w:rPr>
              <w:t>202</w:t>
            </w:r>
            <w:r w:rsidR="00BA44BD">
              <w:rPr>
                <w:sz w:val="32"/>
              </w:rPr>
              <w:t>3</w:t>
            </w:r>
            <w:r w:rsidRPr="00042094">
              <w:rPr>
                <w:sz w:val="32"/>
              </w:rPr>
              <w:t>-</w:t>
            </w:r>
            <w:bookmarkEnd w:id="4"/>
            <w:r w:rsidR="00BA44BD">
              <w:rPr>
                <w:sz w:val="32"/>
              </w:rPr>
              <w:t>03</w:t>
            </w:r>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50CB4BF6"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3664CF">
              <w:rPr>
                <w:rStyle w:val="ZGSM"/>
              </w:rPr>
              <w:t>8</w:t>
            </w:r>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5766B9C9"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BA44BD">
              <w:rPr>
                <w:noProof/>
                <w:sz w:val="18"/>
              </w:rPr>
              <w:t>3</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6D5B2C23" w14:textId="3280CE6E" w:rsidR="00763565"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763565">
        <w:rPr>
          <w:noProof/>
        </w:rPr>
        <w:t>Foreword</w:t>
      </w:r>
      <w:r w:rsidR="00763565">
        <w:rPr>
          <w:noProof/>
        </w:rPr>
        <w:tab/>
      </w:r>
      <w:r w:rsidR="00763565">
        <w:rPr>
          <w:noProof/>
        </w:rPr>
        <w:fldChar w:fldCharType="begin" w:fldLock="1"/>
      </w:r>
      <w:r w:rsidR="00763565">
        <w:rPr>
          <w:noProof/>
        </w:rPr>
        <w:instrText xml:space="preserve"> PAGEREF _Toc131567312 \h </w:instrText>
      </w:r>
      <w:r w:rsidR="00763565">
        <w:rPr>
          <w:noProof/>
        </w:rPr>
      </w:r>
      <w:r w:rsidR="00763565">
        <w:rPr>
          <w:noProof/>
        </w:rPr>
        <w:fldChar w:fldCharType="separate"/>
      </w:r>
      <w:r w:rsidR="00763565">
        <w:rPr>
          <w:noProof/>
        </w:rPr>
        <w:t>4</w:t>
      </w:r>
      <w:r w:rsidR="00763565">
        <w:rPr>
          <w:noProof/>
        </w:rPr>
        <w:fldChar w:fldCharType="end"/>
      </w:r>
    </w:p>
    <w:p w14:paraId="5DB929C2" w14:textId="1ED6B162" w:rsidR="00763565" w:rsidRDefault="0076356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_Toc131567313 \h </w:instrText>
      </w:r>
      <w:r>
        <w:rPr>
          <w:noProof/>
        </w:rPr>
      </w:r>
      <w:r>
        <w:rPr>
          <w:noProof/>
        </w:rPr>
        <w:fldChar w:fldCharType="separate"/>
      </w:r>
      <w:r>
        <w:rPr>
          <w:noProof/>
        </w:rPr>
        <w:t>6</w:t>
      </w:r>
      <w:r>
        <w:rPr>
          <w:noProof/>
        </w:rPr>
        <w:fldChar w:fldCharType="end"/>
      </w:r>
    </w:p>
    <w:p w14:paraId="2383D8CF" w14:textId="2C627945" w:rsidR="00763565" w:rsidRDefault="0076356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_Toc131567314 \h </w:instrText>
      </w:r>
      <w:r>
        <w:rPr>
          <w:noProof/>
        </w:rPr>
      </w:r>
      <w:r>
        <w:rPr>
          <w:noProof/>
        </w:rPr>
        <w:fldChar w:fldCharType="separate"/>
      </w:r>
      <w:r>
        <w:rPr>
          <w:noProof/>
        </w:rPr>
        <w:t>6</w:t>
      </w:r>
      <w:r>
        <w:rPr>
          <w:noProof/>
        </w:rPr>
        <w:fldChar w:fldCharType="end"/>
      </w:r>
    </w:p>
    <w:p w14:paraId="1421552B" w14:textId="7DC53E6B" w:rsidR="00763565" w:rsidRDefault="0076356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_Toc131567315 \h </w:instrText>
      </w:r>
      <w:r>
        <w:rPr>
          <w:noProof/>
        </w:rPr>
      </w:r>
      <w:r>
        <w:rPr>
          <w:noProof/>
        </w:rPr>
        <w:fldChar w:fldCharType="separate"/>
      </w:r>
      <w:r>
        <w:rPr>
          <w:noProof/>
        </w:rPr>
        <w:t>6</w:t>
      </w:r>
      <w:r>
        <w:rPr>
          <w:noProof/>
        </w:rPr>
        <w:fldChar w:fldCharType="end"/>
      </w:r>
    </w:p>
    <w:p w14:paraId="5DCD0F89" w14:textId="298DEC92" w:rsidR="00763565" w:rsidRDefault="0076356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_Toc131567316 \h </w:instrText>
      </w:r>
      <w:r>
        <w:rPr>
          <w:noProof/>
        </w:rPr>
      </w:r>
      <w:r>
        <w:rPr>
          <w:noProof/>
        </w:rPr>
        <w:fldChar w:fldCharType="separate"/>
      </w:r>
      <w:r>
        <w:rPr>
          <w:noProof/>
        </w:rPr>
        <w:t>6</w:t>
      </w:r>
      <w:r>
        <w:rPr>
          <w:noProof/>
        </w:rPr>
        <w:fldChar w:fldCharType="end"/>
      </w:r>
    </w:p>
    <w:p w14:paraId="1ED9EE76" w14:textId="6313D207" w:rsidR="00763565" w:rsidRDefault="0076356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_Toc131567317 \h </w:instrText>
      </w:r>
      <w:r>
        <w:rPr>
          <w:noProof/>
        </w:rPr>
      </w:r>
      <w:r>
        <w:rPr>
          <w:noProof/>
        </w:rPr>
        <w:fldChar w:fldCharType="separate"/>
      </w:r>
      <w:r>
        <w:rPr>
          <w:noProof/>
        </w:rPr>
        <w:t>7</w:t>
      </w:r>
      <w:r>
        <w:rPr>
          <w:noProof/>
        </w:rPr>
        <w:fldChar w:fldCharType="end"/>
      </w:r>
    </w:p>
    <w:p w14:paraId="299DE9BA" w14:textId="5E606E46" w:rsidR="00763565" w:rsidRDefault="0076356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_Toc131567318 \h </w:instrText>
      </w:r>
      <w:r>
        <w:rPr>
          <w:noProof/>
        </w:rPr>
      </w:r>
      <w:r>
        <w:rPr>
          <w:noProof/>
        </w:rPr>
        <w:fldChar w:fldCharType="separate"/>
      </w:r>
      <w:r>
        <w:rPr>
          <w:noProof/>
        </w:rPr>
        <w:t>7</w:t>
      </w:r>
      <w:r>
        <w:rPr>
          <w:noProof/>
        </w:rPr>
        <w:fldChar w:fldCharType="end"/>
      </w:r>
    </w:p>
    <w:p w14:paraId="2A1C5BA3" w14:textId="7C25C046" w:rsidR="00763565" w:rsidRDefault="0076356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_Toc131567319 \h </w:instrText>
      </w:r>
      <w:r>
        <w:rPr>
          <w:noProof/>
        </w:rPr>
      </w:r>
      <w:r>
        <w:rPr>
          <w:noProof/>
        </w:rPr>
        <w:fldChar w:fldCharType="separate"/>
      </w:r>
      <w:r>
        <w:rPr>
          <w:noProof/>
        </w:rPr>
        <w:t>7</w:t>
      </w:r>
      <w:r>
        <w:rPr>
          <w:noProof/>
        </w:rPr>
        <w:fldChar w:fldCharType="end"/>
      </w:r>
    </w:p>
    <w:p w14:paraId="1CF4589B" w14:textId="5EAA91D9" w:rsidR="00763565" w:rsidRDefault="00763565">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_Toc131567320 \h </w:instrText>
      </w:r>
      <w:r>
        <w:rPr>
          <w:noProof/>
        </w:rPr>
      </w:r>
      <w:r>
        <w:rPr>
          <w:noProof/>
        </w:rPr>
        <w:fldChar w:fldCharType="separate"/>
      </w:r>
      <w:r>
        <w:rPr>
          <w:noProof/>
        </w:rPr>
        <w:t>7</w:t>
      </w:r>
      <w:r>
        <w:rPr>
          <w:noProof/>
        </w:rPr>
        <w:fldChar w:fldCharType="end"/>
      </w:r>
    </w:p>
    <w:p w14:paraId="64F7E45C" w14:textId="0DF1D126" w:rsidR="00763565" w:rsidRDefault="00763565">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_Toc131567321 \h </w:instrText>
      </w:r>
      <w:r>
        <w:rPr>
          <w:noProof/>
        </w:rPr>
      </w:r>
      <w:r>
        <w:rPr>
          <w:noProof/>
        </w:rPr>
        <w:fldChar w:fldCharType="separate"/>
      </w:r>
      <w:r>
        <w:rPr>
          <w:noProof/>
        </w:rPr>
        <w:t>7</w:t>
      </w:r>
      <w:r>
        <w:rPr>
          <w:noProof/>
        </w:rPr>
        <w:fldChar w:fldCharType="end"/>
      </w:r>
    </w:p>
    <w:p w14:paraId="15008427" w14:textId="28980174" w:rsidR="00763565" w:rsidRDefault="00763565">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_Toc131567322 \h </w:instrText>
      </w:r>
      <w:r>
        <w:rPr>
          <w:noProof/>
        </w:rPr>
      </w:r>
      <w:r>
        <w:rPr>
          <w:noProof/>
        </w:rPr>
        <w:fldChar w:fldCharType="separate"/>
      </w:r>
      <w:r>
        <w:rPr>
          <w:noProof/>
        </w:rPr>
        <w:t>7</w:t>
      </w:r>
      <w:r>
        <w:rPr>
          <w:noProof/>
        </w:rPr>
        <w:fldChar w:fldCharType="end"/>
      </w:r>
    </w:p>
    <w:p w14:paraId="4FDA80C4" w14:textId="035A5620" w:rsidR="00763565" w:rsidRDefault="00763565">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_Toc131567323 \h </w:instrText>
      </w:r>
      <w:r>
        <w:rPr>
          <w:noProof/>
        </w:rPr>
      </w:r>
      <w:r>
        <w:rPr>
          <w:noProof/>
        </w:rPr>
        <w:fldChar w:fldCharType="separate"/>
      </w:r>
      <w:r>
        <w:rPr>
          <w:noProof/>
        </w:rPr>
        <w:t>7</w:t>
      </w:r>
      <w:r>
        <w:rPr>
          <w:noProof/>
        </w:rPr>
        <w:fldChar w:fldCharType="end"/>
      </w:r>
    </w:p>
    <w:p w14:paraId="0C8ACCAD" w14:textId="00D70D31" w:rsidR="00763565" w:rsidRDefault="00763565">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UE policies for 5G ProSe UE-to-UE relay</w:t>
      </w:r>
      <w:r>
        <w:rPr>
          <w:noProof/>
        </w:rPr>
        <w:tab/>
      </w:r>
      <w:r>
        <w:rPr>
          <w:noProof/>
        </w:rPr>
        <w:fldChar w:fldCharType="begin" w:fldLock="1"/>
      </w:r>
      <w:r>
        <w:rPr>
          <w:noProof/>
        </w:rPr>
        <w:instrText xml:space="preserve"> PAGEREF _Toc131567324 \h </w:instrText>
      </w:r>
      <w:r>
        <w:rPr>
          <w:noProof/>
        </w:rPr>
      </w:r>
      <w:r>
        <w:rPr>
          <w:noProof/>
        </w:rPr>
        <w:fldChar w:fldCharType="separate"/>
      </w:r>
      <w:r>
        <w:rPr>
          <w:noProof/>
        </w:rPr>
        <w:t>8</w:t>
      </w:r>
      <w:r>
        <w:rPr>
          <w:noProof/>
        </w:rPr>
        <w:fldChar w:fldCharType="end"/>
      </w:r>
    </w:p>
    <w:p w14:paraId="43DACAC9" w14:textId="405C9A7B" w:rsidR="00763565" w:rsidRDefault="0076356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_Toc131567325 \h </w:instrText>
      </w:r>
      <w:r>
        <w:rPr>
          <w:noProof/>
        </w:rPr>
      </w:r>
      <w:r>
        <w:rPr>
          <w:noProof/>
        </w:rPr>
        <w:fldChar w:fldCharType="separate"/>
      </w:r>
      <w:r>
        <w:rPr>
          <w:noProof/>
        </w:rPr>
        <w:t>8</w:t>
      </w:r>
      <w:r>
        <w:rPr>
          <w:noProof/>
        </w:rPr>
        <w:fldChar w:fldCharType="end"/>
      </w:r>
    </w:p>
    <w:p w14:paraId="3BA254DD" w14:textId="5C24CFC7" w:rsidR="00763565" w:rsidRDefault="00763565">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_Toc131567326 \h </w:instrText>
      </w:r>
      <w:r>
        <w:rPr>
          <w:noProof/>
        </w:rPr>
      </w:r>
      <w:r>
        <w:rPr>
          <w:noProof/>
        </w:rPr>
        <w:fldChar w:fldCharType="separate"/>
      </w:r>
      <w:r>
        <w:rPr>
          <w:noProof/>
        </w:rPr>
        <w:t>8</w:t>
      </w:r>
      <w:r>
        <w:rPr>
          <w:noProof/>
        </w:rPr>
        <w:fldChar w:fldCharType="end"/>
      </w:r>
    </w:p>
    <w:p w14:paraId="5D9E85F0" w14:textId="7D50DBF8" w:rsidR="00763565" w:rsidRDefault="00763565">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_Toc131567327 \h </w:instrText>
      </w:r>
      <w:r>
        <w:rPr>
          <w:noProof/>
        </w:rPr>
      </w:r>
      <w:r>
        <w:rPr>
          <w:noProof/>
        </w:rPr>
        <w:fldChar w:fldCharType="separate"/>
      </w:r>
      <w:r>
        <w:rPr>
          <w:noProof/>
        </w:rPr>
        <w:t>8</w:t>
      </w:r>
      <w:r>
        <w:rPr>
          <w:noProof/>
        </w:rPr>
        <w:fldChar w:fldCharType="end"/>
      </w:r>
    </w:p>
    <w:p w14:paraId="2585385B" w14:textId="432FA153" w:rsidR="00763565" w:rsidRDefault="00763565">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_Toc131567328 \h </w:instrText>
      </w:r>
      <w:r>
        <w:rPr>
          <w:noProof/>
        </w:rPr>
      </w:r>
      <w:r>
        <w:rPr>
          <w:noProof/>
        </w:rPr>
        <w:fldChar w:fldCharType="separate"/>
      </w:r>
      <w:r>
        <w:rPr>
          <w:noProof/>
        </w:rPr>
        <w:t>10</w:t>
      </w:r>
      <w:r>
        <w:rPr>
          <w:noProof/>
        </w:rPr>
        <w:fldChar w:fldCharType="end"/>
      </w:r>
    </w:p>
    <w:p w14:paraId="02CFD1AE" w14:textId="178A7ED0" w:rsidR="00763565" w:rsidRDefault="0076356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_Toc131567329 \h </w:instrText>
      </w:r>
      <w:r>
        <w:rPr>
          <w:noProof/>
        </w:rPr>
      </w:r>
      <w:r>
        <w:rPr>
          <w:noProof/>
        </w:rPr>
        <w:fldChar w:fldCharType="separate"/>
      </w:r>
      <w:r>
        <w:rPr>
          <w:noProof/>
        </w:rPr>
        <w:t>10</w:t>
      </w:r>
      <w:r>
        <w:rPr>
          <w:noProof/>
        </w:rPr>
        <w:fldChar w:fldCharType="end"/>
      </w:r>
    </w:p>
    <w:p w14:paraId="79ABB2C9" w14:textId="7620872E" w:rsidR="00763565" w:rsidRDefault="0076356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_Toc131567330 \h </w:instrText>
      </w:r>
      <w:r>
        <w:rPr>
          <w:noProof/>
        </w:rPr>
      </w:r>
      <w:r>
        <w:rPr>
          <w:noProof/>
        </w:rPr>
        <w:fldChar w:fldCharType="separate"/>
      </w:r>
      <w:r>
        <w:rPr>
          <w:noProof/>
        </w:rPr>
        <w:t>11</w:t>
      </w:r>
      <w:r>
        <w:rPr>
          <w:noProof/>
        </w:rPr>
        <w:fldChar w:fldCharType="end"/>
      </w:r>
    </w:p>
    <w:p w14:paraId="4AF6BA2A" w14:textId="459AB9B1" w:rsidR="00763565" w:rsidRDefault="00763565">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_Toc131567331 \h </w:instrText>
      </w:r>
      <w:r>
        <w:rPr>
          <w:noProof/>
        </w:rPr>
      </w:r>
      <w:r>
        <w:rPr>
          <w:noProof/>
        </w:rPr>
        <w:fldChar w:fldCharType="separate"/>
      </w:r>
      <w:r>
        <w:rPr>
          <w:noProof/>
        </w:rPr>
        <w:t>21</w:t>
      </w:r>
      <w:r>
        <w:rPr>
          <w:noProof/>
        </w:rPr>
        <w:fldChar w:fldCharType="end"/>
      </w:r>
    </w:p>
    <w:p w14:paraId="7650B273" w14:textId="1BA03A32" w:rsidR="00763565" w:rsidRDefault="00763565">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_Toc131567332 \h </w:instrText>
      </w:r>
      <w:r>
        <w:rPr>
          <w:noProof/>
        </w:rPr>
      </w:r>
      <w:r>
        <w:rPr>
          <w:noProof/>
        </w:rPr>
        <w:fldChar w:fldCharType="separate"/>
      </w:r>
      <w:r>
        <w:rPr>
          <w:noProof/>
        </w:rPr>
        <w:t>21</w:t>
      </w:r>
      <w:r>
        <w:rPr>
          <w:noProof/>
        </w:rPr>
        <w:fldChar w:fldCharType="end"/>
      </w:r>
    </w:p>
    <w:p w14:paraId="10DAD3C6" w14:textId="4F6CF7FD" w:rsidR="00763565" w:rsidRDefault="00763565">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_Toc131567333 \h </w:instrText>
      </w:r>
      <w:r>
        <w:rPr>
          <w:noProof/>
        </w:rPr>
      </w:r>
      <w:r>
        <w:rPr>
          <w:noProof/>
        </w:rPr>
        <w:fldChar w:fldCharType="separate"/>
      </w:r>
      <w:r>
        <w:rPr>
          <w:noProof/>
        </w:rPr>
        <w:t>22</w:t>
      </w:r>
      <w:r>
        <w:rPr>
          <w:noProof/>
        </w:rPr>
        <w:fldChar w:fldCharType="end"/>
      </w:r>
    </w:p>
    <w:p w14:paraId="35FB1F48" w14:textId="244BC4BF" w:rsidR="00763565" w:rsidRDefault="00763565">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_Toc131567334 \h </w:instrText>
      </w:r>
      <w:r>
        <w:rPr>
          <w:noProof/>
        </w:rPr>
      </w:r>
      <w:r>
        <w:rPr>
          <w:noProof/>
        </w:rPr>
        <w:fldChar w:fldCharType="separate"/>
      </w:r>
      <w:r>
        <w:rPr>
          <w:noProof/>
        </w:rPr>
        <w:t>62</w:t>
      </w:r>
      <w:r>
        <w:rPr>
          <w:noProof/>
        </w:rPr>
        <w:fldChar w:fldCharType="end"/>
      </w:r>
    </w:p>
    <w:p w14:paraId="7DEBEA83" w14:textId="745DABE8" w:rsidR="00763565" w:rsidRDefault="00763565">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_Toc131567335 \h </w:instrText>
      </w:r>
      <w:r>
        <w:rPr>
          <w:noProof/>
        </w:rPr>
      </w:r>
      <w:r>
        <w:rPr>
          <w:noProof/>
        </w:rPr>
        <w:fldChar w:fldCharType="separate"/>
      </w:r>
      <w:r>
        <w:rPr>
          <w:noProof/>
        </w:rPr>
        <w:t>62</w:t>
      </w:r>
      <w:r>
        <w:rPr>
          <w:noProof/>
        </w:rPr>
        <w:fldChar w:fldCharType="end"/>
      </w:r>
    </w:p>
    <w:p w14:paraId="5E90B03B" w14:textId="5F80D4AE" w:rsidR="00763565" w:rsidRDefault="00763565">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_Toc131567336 \h </w:instrText>
      </w:r>
      <w:r>
        <w:rPr>
          <w:noProof/>
        </w:rPr>
      </w:r>
      <w:r>
        <w:rPr>
          <w:noProof/>
        </w:rPr>
        <w:fldChar w:fldCharType="separate"/>
      </w:r>
      <w:r>
        <w:rPr>
          <w:noProof/>
        </w:rPr>
        <w:t>63</w:t>
      </w:r>
      <w:r>
        <w:rPr>
          <w:noProof/>
        </w:rPr>
        <w:fldChar w:fldCharType="end"/>
      </w:r>
    </w:p>
    <w:p w14:paraId="6FC59F06" w14:textId="2B1B7950" w:rsidR="00763565" w:rsidRDefault="00763565">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_Toc131567337 \h </w:instrText>
      </w:r>
      <w:r>
        <w:rPr>
          <w:noProof/>
        </w:rPr>
      </w:r>
      <w:r>
        <w:rPr>
          <w:noProof/>
        </w:rPr>
        <w:fldChar w:fldCharType="separate"/>
      </w:r>
      <w:r>
        <w:rPr>
          <w:noProof/>
        </w:rPr>
        <w:t>83</w:t>
      </w:r>
      <w:r>
        <w:rPr>
          <w:noProof/>
        </w:rPr>
        <w:fldChar w:fldCharType="end"/>
      </w:r>
    </w:p>
    <w:p w14:paraId="0B728FFC" w14:textId="7B9C0C46" w:rsidR="00763565" w:rsidRDefault="00763565">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_Toc131567338 \h </w:instrText>
      </w:r>
      <w:r>
        <w:rPr>
          <w:noProof/>
        </w:rPr>
      </w:r>
      <w:r>
        <w:rPr>
          <w:noProof/>
        </w:rPr>
        <w:fldChar w:fldCharType="separate"/>
      </w:r>
      <w:r>
        <w:rPr>
          <w:noProof/>
        </w:rPr>
        <w:t>83</w:t>
      </w:r>
      <w:r>
        <w:rPr>
          <w:noProof/>
        </w:rPr>
        <w:fldChar w:fldCharType="end"/>
      </w:r>
    </w:p>
    <w:p w14:paraId="450A721D" w14:textId="3E04361F" w:rsidR="00763565" w:rsidRDefault="00763565">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_Toc131567339 \h </w:instrText>
      </w:r>
      <w:r>
        <w:rPr>
          <w:noProof/>
        </w:rPr>
      </w:r>
      <w:r>
        <w:rPr>
          <w:noProof/>
        </w:rPr>
        <w:fldChar w:fldCharType="separate"/>
      </w:r>
      <w:r>
        <w:rPr>
          <w:noProof/>
        </w:rPr>
        <w:t>84</w:t>
      </w:r>
      <w:r>
        <w:rPr>
          <w:noProof/>
        </w:rPr>
        <w:fldChar w:fldCharType="end"/>
      </w:r>
    </w:p>
    <w:p w14:paraId="3CC8ABE3" w14:textId="6268D72F" w:rsidR="00763565" w:rsidRDefault="00763565">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_Toc131567340 \h </w:instrText>
      </w:r>
      <w:r>
        <w:rPr>
          <w:noProof/>
        </w:rPr>
      </w:r>
      <w:r>
        <w:rPr>
          <w:noProof/>
        </w:rPr>
        <w:fldChar w:fldCharType="separate"/>
      </w:r>
      <w:r>
        <w:rPr>
          <w:noProof/>
        </w:rPr>
        <w:t>101</w:t>
      </w:r>
      <w:r>
        <w:rPr>
          <w:noProof/>
        </w:rPr>
        <w:fldChar w:fldCharType="end"/>
      </w:r>
    </w:p>
    <w:p w14:paraId="7976E5C6" w14:textId="3996B32B" w:rsidR="00763565" w:rsidRDefault="00763565">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_Toc131567341 \h </w:instrText>
      </w:r>
      <w:r>
        <w:rPr>
          <w:noProof/>
        </w:rPr>
      </w:r>
      <w:r>
        <w:rPr>
          <w:noProof/>
        </w:rPr>
        <w:fldChar w:fldCharType="separate"/>
      </w:r>
      <w:r>
        <w:rPr>
          <w:noProof/>
        </w:rPr>
        <w:t>101</w:t>
      </w:r>
      <w:r>
        <w:rPr>
          <w:noProof/>
        </w:rPr>
        <w:fldChar w:fldCharType="end"/>
      </w:r>
    </w:p>
    <w:p w14:paraId="6159D39D" w14:textId="2FBFE99B" w:rsidR="00763565" w:rsidRDefault="00763565">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_Toc131567342 \h </w:instrText>
      </w:r>
      <w:r>
        <w:rPr>
          <w:noProof/>
        </w:rPr>
      </w:r>
      <w:r>
        <w:rPr>
          <w:noProof/>
        </w:rPr>
        <w:fldChar w:fldCharType="separate"/>
      </w:r>
      <w:r>
        <w:rPr>
          <w:noProof/>
        </w:rPr>
        <w:t>101</w:t>
      </w:r>
      <w:r>
        <w:rPr>
          <w:noProof/>
        </w:rPr>
        <w:fldChar w:fldCharType="end"/>
      </w:r>
    </w:p>
    <w:p w14:paraId="4E182372" w14:textId="162CB533" w:rsidR="00763565" w:rsidRDefault="00763565">
      <w:pPr>
        <w:pStyle w:val="TOC2"/>
        <w:rPr>
          <w:rFonts w:asciiTheme="minorHAnsi" w:eastAsiaTheme="minorEastAsia" w:hAnsiTheme="minorHAnsi" w:cstheme="minorBidi"/>
          <w:noProof/>
          <w:sz w:val="22"/>
          <w:szCs w:val="22"/>
          <w:lang w:eastAsia="en-GB"/>
        </w:rPr>
      </w:pPr>
      <w:r>
        <w:rPr>
          <w:noProof/>
          <w:lang w:eastAsia="zh-CN"/>
        </w:rPr>
        <w:t>5.8</w:t>
      </w:r>
      <w:r>
        <w:rPr>
          <w:rFonts w:asciiTheme="minorHAnsi" w:eastAsiaTheme="minorEastAsia" w:hAnsiTheme="minorHAnsi" w:cstheme="minorBidi"/>
          <w:noProof/>
          <w:sz w:val="22"/>
          <w:szCs w:val="22"/>
          <w:lang w:eastAsia="en-GB"/>
        </w:rPr>
        <w:tab/>
      </w:r>
      <w:r>
        <w:rPr>
          <w:noProof/>
          <w:lang w:eastAsia="zh-CN"/>
        </w:rPr>
        <w:t>Encoding of UE policies for 5G ProSe UE-to-UE relay UE</w:t>
      </w:r>
      <w:r>
        <w:rPr>
          <w:noProof/>
        </w:rPr>
        <w:tab/>
      </w:r>
      <w:r>
        <w:rPr>
          <w:noProof/>
        </w:rPr>
        <w:fldChar w:fldCharType="begin" w:fldLock="1"/>
      </w:r>
      <w:r>
        <w:rPr>
          <w:noProof/>
        </w:rPr>
        <w:instrText xml:space="preserve"> PAGEREF _Toc131567343 \h </w:instrText>
      </w:r>
      <w:r>
        <w:rPr>
          <w:noProof/>
        </w:rPr>
      </w:r>
      <w:r>
        <w:rPr>
          <w:noProof/>
        </w:rPr>
        <w:fldChar w:fldCharType="separate"/>
      </w:r>
      <w:r>
        <w:rPr>
          <w:noProof/>
        </w:rPr>
        <w:t>106</w:t>
      </w:r>
      <w:r>
        <w:rPr>
          <w:noProof/>
        </w:rPr>
        <w:fldChar w:fldCharType="end"/>
      </w:r>
    </w:p>
    <w:p w14:paraId="0F14BE75" w14:textId="6848478D" w:rsidR="00763565" w:rsidRDefault="00763565">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_Toc131567344 \h </w:instrText>
      </w:r>
      <w:r>
        <w:rPr>
          <w:noProof/>
        </w:rPr>
      </w:r>
      <w:r>
        <w:rPr>
          <w:noProof/>
        </w:rPr>
        <w:fldChar w:fldCharType="separate"/>
      </w:r>
      <w:r>
        <w:rPr>
          <w:noProof/>
        </w:rPr>
        <w:t>106</w:t>
      </w:r>
      <w:r>
        <w:rPr>
          <w:noProof/>
        </w:rPr>
        <w:fldChar w:fldCharType="end"/>
      </w:r>
    </w:p>
    <w:p w14:paraId="29DB5384" w14:textId="500261A4" w:rsidR="00763565" w:rsidRDefault="00763565">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_Toc131567345 \h </w:instrText>
      </w:r>
      <w:r>
        <w:rPr>
          <w:noProof/>
        </w:rPr>
      </w:r>
      <w:r>
        <w:rPr>
          <w:noProof/>
        </w:rPr>
        <w:fldChar w:fldCharType="separate"/>
      </w:r>
      <w:r>
        <w:rPr>
          <w:noProof/>
        </w:rPr>
        <w:t>107</w:t>
      </w:r>
      <w:r>
        <w:rPr>
          <w:noProof/>
        </w:rPr>
        <w:fldChar w:fldCharType="end"/>
      </w:r>
    </w:p>
    <w:p w14:paraId="5E1FAD97" w14:textId="1558A7CA" w:rsidR="00763565" w:rsidRDefault="00763565">
      <w:pPr>
        <w:pStyle w:val="TOC2"/>
        <w:rPr>
          <w:rFonts w:asciiTheme="minorHAnsi" w:eastAsiaTheme="minorEastAsia" w:hAnsiTheme="minorHAnsi" w:cstheme="minorBidi"/>
          <w:noProof/>
          <w:sz w:val="22"/>
          <w:szCs w:val="22"/>
          <w:lang w:eastAsia="en-GB"/>
        </w:rPr>
      </w:pPr>
      <w:r>
        <w:rPr>
          <w:noProof/>
          <w:lang w:eastAsia="zh-CN"/>
        </w:rPr>
        <w:t>5.9</w:t>
      </w:r>
      <w:r>
        <w:rPr>
          <w:rFonts w:asciiTheme="minorHAnsi" w:eastAsiaTheme="minorEastAsia" w:hAnsiTheme="minorHAnsi" w:cstheme="minorBidi"/>
          <w:noProof/>
          <w:sz w:val="22"/>
          <w:szCs w:val="22"/>
          <w:lang w:eastAsia="en-GB"/>
        </w:rPr>
        <w:tab/>
      </w:r>
      <w:r>
        <w:rPr>
          <w:noProof/>
          <w:lang w:eastAsia="zh-CN"/>
        </w:rPr>
        <w:t>Encoding of UE policies for 5G ProSe end UE</w:t>
      </w:r>
      <w:r>
        <w:rPr>
          <w:noProof/>
        </w:rPr>
        <w:tab/>
      </w:r>
      <w:r>
        <w:rPr>
          <w:noProof/>
        </w:rPr>
        <w:fldChar w:fldCharType="begin" w:fldLock="1"/>
      </w:r>
      <w:r>
        <w:rPr>
          <w:noProof/>
        </w:rPr>
        <w:instrText xml:space="preserve"> PAGEREF _Toc131567346 \h </w:instrText>
      </w:r>
      <w:r>
        <w:rPr>
          <w:noProof/>
        </w:rPr>
      </w:r>
      <w:r>
        <w:rPr>
          <w:noProof/>
        </w:rPr>
        <w:fldChar w:fldCharType="separate"/>
      </w:r>
      <w:r>
        <w:rPr>
          <w:noProof/>
        </w:rPr>
        <w:t>115</w:t>
      </w:r>
      <w:r>
        <w:rPr>
          <w:noProof/>
        </w:rPr>
        <w:fldChar w:fldCharType="end"/>
      </w:r>
    </w:p>
    <w:p w14:paraId="0053745E" w14:textId="34584CCD" w:rsidR="00763565" w:rsidRDefault="00763565">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_Toc131567347 \h </w:instrText>
      </w:r>
      <w:r>
        <w:rPr>
          <w:noProof/>
        </w:rPr>
      </w:r>
      <w:r>
        <w:rPr>
          <w:noProof/>
        </w:rPr>
        <w:fldChar w:fldCharType="separate"/>
      </w:r>
      <w:r>
        <w:rPr>
          <w:noProof/>
        </w:rPr>
        <w:t>115</w:t>
      </w:r>
      <w:r>
        <w:rPr>
          <w:noProof/>
        </w:rPr>
        <w:fldChar w:fldCharType="end"/>
      </w:r>
    </w:p>
    <w:p w14:paraId="1CA3ECF4" w14:textId="7FEA7192" w:rsidR="00763565" w:rsidRDefault="00763565">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_Toc131567348 \h </w:instrText>
      </w:r>
      <w:r>
        <w:rPr>
          <w:noProof/>
        </w:rPr>
      </w:r>
      <w:r>
        <w:rPr>
          <w:noProof/>
        </w:rPr>
        <w:fldChar w:fldCharType="separate"/>
      </w:r>
      <w:r>
        <w:rPr>
          <w:noProof/>
        </w:rPr>
        <w:t>115</w:t>
      </w:r>
      <w:r>
        <w:rPr>
          <w:noProof/>
        </w:rPr>
        <w:fldChar w:fldCharType="end"/>
      </w:r>
    </w:p>
    <w:p w14:paraId="57C605F6" w14:textId="0EB9179B" w:rsidR="00763565" w:rsidRDefault="00763565" w:rsidP="0076356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_Toc131567349 \h </w:instrText>
      </w:r>
      <w:r>
        <w:rPr>
          <w:noProof/>
        </w:rPr>
      </w:r>
      <w:r>
        <w:rPr>
          <w:noProof/>
        </w:rPr>
        <w:fldChar w:fldCharType="separate"/>
      </w:r>
      <w:r>
        <w:rPr>
          <w:noProof/>
        </w:rPr>
        <w:t>123</w:t>
      </w:r>
      <w:r>
        <w:rPr>
          <w:noProof/>
        </w:rPr>
        <w:fldChar w:fldCharType="end"/>
      </w:r>
    </w:p>
    <w:p w14:paraId="6F015FA4" w14:textId="62DF94DE"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31567312"/>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31567313"/>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31567314"/>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31567315"/>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31567316"/>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31567317"/>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31567318"/>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31567319"/>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C049C67" w14:textId="77777777" w:rsidR="003A4C54" w:rsidRDefault="003A4C54" w:rsidP="003A4C54">
      <w:pPr>
        <w:rPr>
          <w:lang w:eastAsia="zh-CN"/>
        </w:rPr>
      </w:pPr>
      <w:r>
        <w:rPr>
          <w:lang w:eastAsia="zh-CN"/>
        </w:rPr>
        <w:t>The ProSe policy in 5GS includes:</w:t>
      </w:r>
    </w:p>
    <w:p w14:paraId="47F0DA82" w14:textId="77777777" w:rsidR="003A4C54" w:rsidRDefault="003A4C54" w:rsidP="003A4C54">
      <w:pPr>
        <w:pStyle w:val="B1"/>
        <w:rPr>
          <w:lang w:eastAsia="zh-CN"/>
        </w:rPr>
      </w:pPr>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UE policies for 5G ProSe direct communications (see clause 4.3);</w:t>
      </w:r>
    </w:p>
    <w:p w14:paraId="35232CBA" w14:textId="34359FD9" w:rsidR="003A4C54" w:rsidRDefault="003A4C54" w:rsidP="003A4C54">
      <w:pPr>
        <w:pStyle w:val="B1"/>
        <w:rPr>
          <w:lang w:eastAsia="zh-CN"/>
        </w:rPr>
      </w:pPr>
      <w:r>
        <w:rPr>
          <w:lang w:eastAsia="zh-CN"/>
        </w:rPr>
        <w:t>c)</w:t>
      </w:r>
      <w:r>
        <w:rPr>
          <w:lang w:eastAsia="zh-CN"/>
        </w:rPr>
        <w:tab/>
        <w:t>UE policies for 5G ProSe UE-to-network relay (see clause 4.4);</w:t>
      </w:r>
    </w:p>
    <w:p w14:paraId="2177BD81" w14:textId="77777777" w:rsidR="003A4C54" w:rsidRDefault="003A4C54" w:rsidP="003A4C54">
      <w:pPr>
        <w:pStyle w:val="B1"/>
        <w:rPr>
          <w:lang w:eastAsia="zh-CN"/>
        </w:rPr>
      </w:pPr>
      <w:r>
        <w:rPr>
          <w:lang w:eastAsia="zh-CN"/>
        </w:rPr>
        <w:t>d)</w:t>
      </w:r>
      <w:r>
        <w:rPr>
          <w:lang w:eastAsia="zh-CN"/>
        </w:rPr>
        <w:tab/>
        <w:t>UE policies for 5G ProSe usage information reporting (see clause 4.5); and</w:t>
      </w:r>
    </w:p>
    <w:p w14:paraId="09ADC0DA" w14:textId="77777777" w:rsidR="003A4C54" w:rsidRDefault="003A4C54" w:rsidP="003A4C54">
      <w:pPr>
        <w:pStyle w:val="B1"/>
        <w:rPr>
          <w:lang w:eastAsia="zh-CN"/>
        </w:rPr>
      </w:pPr>
      <w:r>
        <w:rPr>
          <w:lang w:eastAsia="zh-CN"/>
        </w:rPr>
        <w:t>e)</w:t>
      </w:r>
      <w:r>
        <w:rPr>
          <w:lang w:eastAsia="zh-CN"/>
        </w:rPr>
        <w:tab/>
        <w:t>UE policies for 5G ProSe UE-to-UE relay (see clause 4.6).</w:t>
      </w:r>
    </w:p>
    <w:p w14:paraId="69CC2D81" w14:textId="77777777" w:rsidR="003A4C54" w:rsidRPr="000C690D" w:rsidRDefault="003A4C54" w:rsidP="003A4C54">
      <w:pPr>
        <w:rPr>
          <w:lang w:eastAsia="zh-CN"/>
        </w:rPr>
      </w:pPr>
      <w:r>
        <w:rPr>
          <w:lang w:eastAsia="zh-CN"/>
        </w:rPr>
        <w:t>The ProSe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31567320"/>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31567321"/>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31567322"/>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131567323"/>
      <w:bookmarkStart w:id="71" w:name="_Toc73369012"/>
      <w:r>
        <w:rPr>
          <w:lang w:eastAsia="zh-CN"/>
        </w:rPr>
        <w:t>4.5</w:t>
      </w:r>
      <w:r>
        <w:rPr>
          <w:lang w:eastAsia="zh-CN"/>
        </w:rPr>
        <w:tab/>
        <w:t>UE policies for 5G ProSe usage information reporting</w:t>
      </w:r>
      <w:bookmarkEnd w:id="70"/>
    </w:p>
    <w:p w14:paraId="3D94D17F" w14:textId="4DF7DD6F" w:rsidR="00FE4EB6"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lang w:eastAsia="zh-CN"/>
        </w:rPr>
      </w:pPr>
      <w:bookmarkStart w:id="72" w:name="_Toc131567324"/>
      <w:r>
        <w:rPr>
          <w:lang w:eastAsia="zh-CN"/>
        </w:rPr>
        <w:lastRenderedPageBreak/>
        <w:t>4.6</w:t>
      </w:r>
      <w:r>
        <w:rPr>
          <w:lang w:eastAsia="zh-CN"/>
        </w:rPr>
        <w:tab/>
        <w:t>UE policies for 5G ProSe UE-to-UE relay</w:t>
      </w:r>
      <w:bookmarkEnd w:id="72"/>
    </w:p>
    <w:p w14:paraId="5BFA41D6" w14:textId="77777777" w:rsidR="003A4C54" w:rsidRDefault="003A4C54" w:rsidP="003A4C54">
      <w:r>
        <w:t xml:space="preserve">The UE policies for </w:t>
      </w:r>
      <w:r>
        <w:rPr>
          <w:lang w:eastAsia="zh-CN"/>
        </w:rPr>
        <w:t>5G ProSe UE-to-UE relay UE</w:t>
      </w:r>
      <w:r>
        <w:t xml:space="preserve"> are defined in clause 5.2.</w:t>
      </w:r>
      <w:r w:rsidRPr="000C690D">
        <w:rPr>
          <w:highlight w:val="yellow"/>
        </w:rPr>
        <w:t>X</w:t>
      </w:r>
      <w:r>
        <w:t xml:space="preserve"> of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p>
    <w:p w14:paraId="38F6D31A" w14:textId="5A2A090F" w:rsidR="003A4C54" w:rsidRPr="000E7063" w:rsidRDefault="003A4C54" w:rsidP="00B10699">
      <w:pPr>
        <w:rPr>
          <w:lang w:eastAsia="zh-CN"/>
        </w:rPr>
      </w:pPr>
      <w:r>
        <w:t>The UE policies for 5G ProSe end UE are defined in clause 5.2.</w:t>
      </w:r>
      <w:r w:rsidRPr="000C690D">
        <w:rPr>
          <w:highlight w:val="yellow"/>
        </w:rPr>
        <w:t>X</w:t>
      </w:r>
      <w:r>
        <w:t xml:space="preserve"> of 3GPP TS 24.554 [3]</w:t>
      </w:r>
      <w:r>
        <w:rPr>
          <w:lang w:eastAsia="zh-CN"/>
        </w:rPr>
        <w:t xml:space="preserve">. </w:t>
      </w:r>
      <w:r>
        <w:t xml:space="preserve">The generic description of the UE policies for </w:t>
      </w:r>
      <w:r>
        <w:rPr>
          <w:lang w:eastAsia="zh-CN"/>
        </w:rPr>
        <w:t>5G ProSe end UE</w:t>
      </w:r>
      <w:r>
        <w:t xml:space="preserve"> is specified in 3GPP TS 23.304 [2].</w:t>
      </w:r>
    </w:p>
    <w:p w14:paraId="1BFF303D" w14:textId="77777777" w:rsidR="00DE1192" w:rsidRPr="00042094" w:rsidRDefault="00DE1192" w:rsidP="00DE1192">
      <w:pPr>
        <w:pStyle w:val="Heading1"/>
      </w:pPr>
      <w:bookmarkStart w:id="73" w:name="_Toc131567325"/>
      <w:r w:rsidRPr="00042094">
        <w:t>5</w:t>
      </w:r>
      <w:r w:rsidRPr="00042094">
        <w:tab/>
        <w:t>Encoding of UE policies for 5G ProSe</w:t>
      </w:r>
      <w:bookmarkEnd w:id="71"/>
      <w:bookmarkEnd w:id="73"/>
    </w:p>
    <w:p w14:paraId="27EA4816" w14:textId="77777777" w:rsidR="009D411E" w:rsidRPr="00042094" w:rsidRDefault="009D411E" w:rsidP="009D411E">
      <w:pPr>
        <w:pStyle w:val="Heading2"/>
        <w:rPr>
          <w:lang w:eastAsia="zh-CN"/>
        </w:rPr>
      </w:pPr>
      <w:bookmarkStart w:id="74" w:name="_Toc4488094"/>
      <w:bookmarkStart w:id="75" w:name="_Toc8882545"/>
      <w:bookmarkStart w:id="76" w:name="_Toc23343275"/>
      <w:bookmarkStart w:id="77" w:name="_Toc26193828"/>
      <w:bookmarkStart w:id="78" w:name="_Toc34382709"/>
      <w:bookmarkStart w:id="79" w:name="_Toc34387363"/>
      <w:bookmarkStart w:id="80" w:name="_Toc45282413"/>
      <w:bookmarkStart w:id="81" w:name="_Toc51867018"/>
      <w:bookmarkStart w:id="82" w:name="_Toc73369013"/>
      <w:bookmarkStart w:id="83" w:name="_Toc131567326"/>
      <w:r w:rsidRPr="00042094">
        <w:rPr>
          <w:lang w:eastAsia="zh-CN"/>
        </w:rPr>
        <w:t>5.1</w:t>
      </w:r>
      <w:r w:rsidRPr="00042094">
        <w:rPr>
          <w:lang w:eastAsia="zh-CN"/>
        </w:rPr>
        <w:tab/>
        <w:t>Overview</w:t>
      </w:r>
      <w:bookmarkEnd w:id="74"/>
      <w:bookmarkEnd w:id="75"/>
      <w:bookmarkEnd w:id="76"/>
      <w:bookmarkEnd w:id="77"/>
      <w:bookmarkEnd w:id="78"/>
      <w:bookmarkEnd w:id="79"/>
      <w:bookmarkEnd w:id="80"/>
      <w:bookmarkEnd w:id="81"/>
      <w:bookmarkEnd w:id="82"/>
      <w:bookmarkEnd w:id="83"/>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4" w:name="_Toc23343276"/>
      <w:bookmarkStart w:id="85" w:name="_Toc26193829"/>
      <w:bookmarkStart w:id="86" w:name="_Toc34382710"/>
      <w:bookmarkStart w:id="87" w:name="_Toc34387364"/>
      <w:bookmarkStart w:id="88" w:name="_Toc45282414"/>
      <w:bookmarkStart w:id="89" w:name="_Toc51867019"/>
      <w:bookmarkStart w:id="90" w:name="_Toc73369014"/>
      <w:bookmarkStart w:id="91" w:name="_Toc131567327"/>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4"/>
      <w:bookmarkEnd w:id="85"/>
      <w:bookmarkEnd w:id="86"/>
      <w:bookmarkEnd w:id="87"/>
      <w:bookmarkEnd w:id="88"/>
      <w:bookmarkEnd w:id="89"/>
      <w:bookmarkEnd w:id="90"/>
      <w:bookmarkEnd w:id="91"/>
    </w:p>
    <w:p w14:paraId="20315DF7" w14:textId="0D92C7D7" w:rsidR="003A4C54" w:rsidRDefault="003A4C54" w:rsidP="003A4C54">
      <w:pPr>
        <w:rPr>
          <w:lang w:eastAsia="zh-CN"/>
        </w:rPr>
      </w:pPr>
      <w:r>
        <w:t xml:space="preserve">The purpose of the ProSeP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 xml:space="preserve">5G ProSe UE-to-UE relay UE, and </w:t>
      </w:r>
      <w:r>
        <w:t>UE policies for 5G ProSe end UE.</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2"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2"/>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3"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3"/>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3B285324" w14:textId="77777777" w:rsidR="0037271C" w:rsidRDefault="0037271C" w:rsidP="0037271C">
      <w:pPr>
        <w:pStyle w:val="TH"/>
        <w:rPr>
          <w:lang w:eastAsia="zh-CN"/>
        </w:rPr>
      </w:pPr>
      <w:r>
        <w:lastRenderedPageBreak/>
        <w:t>Table 5.2.1: ProSeP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271C" w14:paraId="499609D2" w14:textId="77777777" w:rsidTr="0005615F">
        <w:trPr>
          <w:cantSplit/>
          <w:jc w:val="center"/>
        </w:trPr>
        <w:tc>
          <w:tcPr>
            <w:tcW w:w="7107" w:type="dxa"/>
            <w:gridSpan w:val="5"/>
            <w:tcBorders>
              <w:top w:val="single" w:sz="4" w:space="0" w:color="auto"/>
              <w:left w:val="single" w:sz="4" w:space="0" w:color="auto"/>
              <w:bottom w:val="nil"/>
              <w:right w:val="single" w:sz="4" w:space="0" w:color="auto"/>
            </w:tcBorders>
            <w:hideMark/>
          </w:tcPr>
          <w:p w14:paraId="150A5CC7" w14:textId="77777777" w:rsidR="0037271C" w:rsidRDefault="0037271C" w:rsidP="0005615F">
            <w:pPr>
              <w:pStyle w:val="TAL"/>
            </w:pPr>
            <w:r>
              <w:t>UE policy part type field is set to '0100' (=ProSeP)</w:t>
            </w:r>
            <w:r>
              <w:rPr>
                <w:lang w:eastAsia="ko-KR"/>
              </w:rPr>
              <w:t xml:space="preserve"> </w:t>
            </w:r>
            <w:r>
              <w:t>as specified in 3GPP TS 24.501 [4] annex D.</w:t>
            </w:r>
          </w:p>
        </w:tc>
      </w:tr>
      <w:tr w:rsidR="0037271C" w14:paraId="0F0C6D8A" w14:textId="77777777" w:rsidTr="0005615F">
        <w:trPr>
          <w:cantSplit/>
          <w:jc w:val="center"/>
        </w:trPr>
        <w:tc>
          <w:tcPr>
            <w:tcW w:w="7107" w:type="dxa"/>
            <w:gridSpan w:val="5"/>
            <w:tcBorders>
              <w:top w:val="nil"/>
              <w:left w:val="single" w:sz="4" w:space="0" w:color="auto"/>
              <w:bottom w:val="nil"/>
              <w:right w:val="single" w:sz="4" w:space="0" w:color="auto"/>
            </w:tcBorders>
          </w:tcPr>
          <w:p w14:paraId="1C039ABA" w14:textId="77777777" w:rsidR="0037271C" w:rsidRDefault="0037271C" w:rsidP="0005615F">
            <w:pPr>
              <w:pStyle w:val="TAL"/>
            </w:pPr>
            <w:r>
              <w:t>UE policy part contents length field indicate the length of the ProSeP contents in octets.</w:t>
            </w:r>
          </w:p>
          <w:p w14:paraId="51539874" w14:textId="77777777" w:rsidR="0037271C" w:rsidRDefault="0037271C" w:rsidP="0005615F">
            <w:pPr>
              <w:pStyle w:val="TAL"/>
            </w:pPr>
          </w:p>
        </w:tc>
      </w:tr>
      <w:tr w:rsidR="0037271C" w14:paraId="3BD9595A"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AD300FA" w14:textId="77777777" w:rsidR="0037271C" w:rsidRDefault="0037271C" w:rsidP="0005615F">
            <w:pPr>
              <w:pStyle w:val="TAL"/>
            </w:pPr>
            <w:r>
              <w:t>ProSeP contents (octets 4 to x)</w:t>
            </w:r>
          </w:p>
        </w:tc>
      </w:tr>
      <w:tr w:rsidR="0037271C" w14:paraId="370381C1"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45A624" w14:textId="77777777" w:rsidR="0037271C" w:rsidRDefault="0037271C" w:rsidP="0005615F">
            <w:pPr>
              <w:pStyle w:val="TAL"/>
            </w:pPr>
            <w:r>
              <w:t>ProSeP contents consist of 1 or more ProSeP info(s) (see figure 5.2.2).</w:t>
            </w:r>
          </w:p>
        </w:tc>
      </w:tr>
      <w:tr w:rsidR="0037271C" w14:paraId="32010EAE"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959851" w14:textId="77777777" w:rsidR="0037271C" w:rsidRDefault="0037271C" w:rsidP="0005615F">
            <w:pPr>
              <w:pStyle w:val="TAL"/>
            </w:pPr>
            <w:r>
              <w:t>ProSeP info type (bit 1 to 4 of octet k) shall be set according to the following:</w:t>
            </w:r>
          </w:p>
        </w:tc>
      </w:tr>
      <w:tr w:rsidR="0037271C" w14:paraId="372F8D93"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D9CE5FA" w14:textId="77777777" w:rsidR="0037271C" w:rsidRDefault="0037271C" w:rsidP="0005615F">
            <w:pPr>
              <w:pStyle w:val="TAL"/>
            </w:pPr>
            <w:r>
              <w:t>Bits</w:t>
            </w:r>
          </w:p>
        </w:tc>
      </w:tr>
      <w:tr w:rsidR="0037271C" w14:paraId="344CE01F" w14:textId="77777777" w:rsidTr="0005615F">
        <w:trPr>
          <w:cantSplit/>
          <w:jc w:val="center"/>
        </w:trPr>
        <w:tc>
          <w:tcPr>
            <w:tcW w:w="308" w:type="dxa"/>
            <w:tcBorders>
              <w:top w:val="nil"/>
              <w:left w:val="single" w:sz="4" w:space="0" w:color="auto"/>
              <w:bottom w:val="nil"/>
              <w:right w:val="nil"/>
            </w:tcBorders>
            <w:hideMark/>
          </w:tcPr>
          <w:p w14:paraId="36570DA8" w14:textId="77777777" w:rsidR="0037271C" w:rsidRDefault="0037271C" w:rsidP="0005615F">
            <w:pPr>
              <w:pStyle w:val="TAH"/>
            </w:pPr>
            <w:r>
              <w:t>4</w:t>
            </w:r>
          </w:p>
        </w:tc>
        <w:tc>
          <w:tcPr>
            <w:tcW w:w="284" w:type="dxa"/>
            <w:tcBorders>
              <w:top w:val="nil"/>
              <w:left w:val="nil"/>
              <w:bottom w:val="nil"/>
              <w:right w:val="nil"/>
            </w:tcBorders>
            <w:hideMark/>
          </w:tcPr>
          <w:p w14:paraId="44B3A3EC" w14:textId="77777777" w:rsidR="0037271C" w:rsidRDefault="0037271C" w:rsidP="0005615F">
            <w:pPr>
              <w:pStyle w:val="TAH"/>
            </w:pPr>
            <w:r>
              <w:t>3</w:t>
            </w:r>
          </w:p>
        </w:tc>
        <w:tc>
          <w:tcPr>
            <w:tcW w:w="283" w:type="dxa"/>
            <w:tcBorders>
              <w:top w:val="nil"/>
              <w:left w:val="nil"/>
              <w:bottom w:val="nil"/>
              <w:right w:val="nil"/>
            </w:tcBorders>
            <w:hideMark/>
          </w:tcPr>
          <w:p w14:paraId="3AA46FEC" w14:textId="77777777" w:rsidR="0037271C" w:rsidRDefault="0037271C" w:rsidP="0005615F">
            <w:pPr>
              <w:pStyle w:val="TAH"/>
            </w:pPr>
            <w:r>
              <w:t>2</w:t>
            </w:r>
          </w:p>
        </w:tc>
        <w:tc>
          <w:tcPr>
            <w:tcW w:w="283" w:type="dxa"/>
            <w:tcBorders>
              <w:top w:val="nil"/>
              <w:left w:val="nil"/>
              <w:bottom w:val="nil"/>
              <w:right w:val="nil"/>
            </w:tcBorders>
            <w:hideMark/>
          </w:tcPr>
          <w:p w14:paraId="51668CBF" w14:textId="77777777" w:rsidR="0037271C" w:rsidRDefault="0037271C" w:rsidP="0005615F">
            <w:pPr>
              <w:pStyle w:val="TAH"/>
            </w:pPr>
            <w:r>
              <w:t>1</w:t>
            </w:r>
          </w:p>
        </w:tc>
        <w:tc>
          <w:tcPr>
            <w:tcW w:w="5949" w:type="dxa"/>
            <w:tcBorders>
              <w:top w:val="nil"/>
              <w:left w:val="nil"/>
              <w:bottom w:val="nil"/>
              <w:right w:val="single" w:sz="4" w:space="0" w:color="auto"/>
            </w:tcBorders>
          </w:tcPr>
          <w:p w14:paraId="66325752" w14:textId="77777777" w:rsidR="0037271C" w:rsidRDefault="0037271C" w:rsidP="0005615F">
            <w:pPr>
              <w:pStyle w:val="TAL"/>
            </w:pPr>
          </w:p>
        </w:tc>
      </w:tr>
      <w:tr w:rsidR="0037271C" w14:paraId="4F5B64E7" w14:textId="77777777" w:rsidTr="0005615F">
        <w:trPr>
          <w:cantSplit/>
          <w:jc w:val="center"/>
        </w:trPr>
        <w:tc>
          <w:tcPr>
            <w:tcW w:w="308" w:type="dxa"/>
            <w:tcBorders>
              <w:top w:val="nil"/>
              <w:left w:val="single" w:sz="4" w:space="0" w:color="auto"/>
              <w:bottom w:val="nil"/>
              <w:right w:val="nil"/>
            </w:tcBorders>
            <w:hideMark/>
          </w:tcPr>
          <w:p w14:paraId="043EDE5B"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7AE4FB68"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3D8DC762" w14:textId="77777777" w:rsidR="0037271C" w:rsidRDefault="0037271C" w:rsidP="0005615F">
            <w:pPr>
              <w:pStyle w:val="TAC"/>
            </w:pPr>
            <w:r>
              <w:t>0</w:t>
            </w:r>
          </w:p>
        </w:tc>
        <w:tc>
          <w:tcPr>
            <w:tcW w:w="283" w:type="dxa"/>
            <w:tcBorders>
              <w:top w:val="nil"/>
              <w:left w:val="nil"/>
              <w:bottom w:val="nil"/>
              <w:right w:val="nil"/>
            </w:tcBorders>
            <w:hideMark/>
          </w:tcPr>
          <w:p w14:paraId="0326C529"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01665F1C" w14:textId="77777777" w:rsidR="0037271C" w:rsidRDefault="0037271C" w:rsidP="0005615F">
            <w:pPr>
              <w:pStyle w:val="TAL"/>
            </w:pPr>
            <w:r>
              <w:rPr>
                <w:lang w:eastAsia="zh-CN"/>
              </w:rPr>
              <w:t>UE policies for 5G ProSe direct discovery</w:t>
            </w:r>
          </w:p>
        </w:tc>
      </w:tr>
      <w:tr w:rsidR="0037271C" w14:paraId="7883FBFF" w14:textId="77777777" w:rsidTr="0005615F">
        <w:trPr>
          <w:cantSplit/>
          <w:jc w:val="center"/>
        </w:trPr>
        <w:tc>
          <w:tcPr>
            <w:tcW w:w="308" w:type="dxa"/>
            <w:tcBorders>
              <w:top w:val="nil"/>
              <w:left w:val="single" w:sz="4" w:space="0" w:color="auto"/>
              <w:bottom w:val="nil"/>
              <w:right w:val="nil"/>
            </w:tcBorders>
            <w:hideMark/>
          </w:tcPr>
          <w:p w14:paraId="003AD772"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6C67D580"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66768C54" w14:textId="77777777" w:rsidR="0037271C" w:rsidRDefault="0037271C" w:rsidP="0005615F">
            <w:pPr>
              <w:pStyle w:val="TAC"/>
            </w:pPr>
            <w:r>
              <w:t>1</w:t>
            </w:r>
          </w:p>
        </w:tc>
        <w:tc>
          <w:tcPr>
            <w:tcW w:w="283" w:type="dxa"/>
            <w:tcBorders>
              <w:top w:val="nil"/>
              <w:left w:val="nil"/>
              <w:bottom w:val="nil"/>
              <w:right w:val="nil"/>
            </w:tcBorders>
            <w:hideMark/>
          </w:tcPr>
          <w:p w14:paraId="6CF27244"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2C168F4B" w14:textId="77777777" w:rsidR="0037271C" w:rsidRDefault="0037271C" w:rsidP="0005615F">
            <w:pPr>
              <w:pStyle w:val="TAL"/>
            </w:pPr>
            <w:r>
              <w:rPr>
                <w:lang w:eastAsia="zh-CN"/>
              </w:rPr>
              <w:t>UE policies for 5G ProSe direct communications</w:t>
            </w:r>
          </w:p>
        </w:tc>
      </w:tr>
      <w:tr w:rsidR="0037271C" w14:paraId="2BA8C64D" w14:textId="77777777" w:rsidTr="0005615F">
        <w:trPr>
          <w:cantSplit/>
          <w:jc w:val="center"/>
        </w:trPr>
        <w:tc>
          <w:tcPr>
            <w:tcW w:w="308" w:type="dxa"/>
            <w:tcBorders>
              <w:top w:val="nil"/>
              <w:left w:val="single" w:sz="4" w:space="0" w:color="auto"/>
              <w:bottom w:val="nil"/>
              <w:right w:val="nil"/>
            </w:tcBorders>
            <w:hideMark/>
          </w:tcPr>
          <w:p w14:paraId="7A6757F9"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69A6F2DA" w14:textId="77777777" w:rsidR="0037271C" w:rsidRDefault="0037271C" w:rsidP="0005615F">
            <w:pPr>
              <w:pStyle w:val="TAC"/>
              <w:rPr>
                <w:lang w:eastAsia="ko-KR"/>
              </w:rPr>
            </w:pPr>
            <w:r>
              <w:rPr>
                <w:lang w:eastAsia="ko-KR"/>
              </w:rPr>
              <w:t>0</w:t>
            </w:r>
          </w:p>
        </w:tc>
        <w:tc>
          <w:tcPr>
            <w:tcW w:w="283" w:type="dxa"/>
            <w:tcBorders>
              <w:top w:val="nil"/>
              <w:left w:val="nil"/>
              <w:bottom w:val="nil"/>
              <w:right w:val="nil"/>
            </w:tcBorders>
            <w:hideMark/>
          </w:tcPr>
          <w:p w14:paraId="44BF77BA" w14:textId="77777777" w:rsidR="0037271C" w:rsidRDefault="0037271C" w:rsidP="0005615F">
            <w:pPr>
              <w:pStyle w:val="TAC"/>
            </w:pPr>
            <w:r>
              <w:t>1</w:t>
            </w:r>
          </w:p>
        </w:tc>
        <w:tc>
          <w:tcPr>
            <w:tcW w:w="283" w:type="dxa"/>
            <w:tcBorders>
              <w:top w:val="nil"/>
              <w:left w:val="nil"/>
              <w:bottom w:val="nil"/>
              <w:right w:val="nil"/>
            </w:tcBorders>
            <w:hideMark/>
          </w:tcPr>
          <w:p w14:paraId="0060EEF2"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21BB5B42" w14:textId="77777777" w:rsidR="0037271C" w:rsidRDefault="0037271C" w:rsidP="0005615F">
            <w:pPr>
              <w:pStyle w:val="TAL"/>
              <w:rPr>
                <w:lang w:eastAsia="zh-CN"/>
              </w:rPr>
            </w:pPr>
            <w:r>
              <w:rPr>
                <w:lang w:eastAsia="zh-CN"/>
              </w:rPr>
              <w:t>UE policies for 5G ProSe UE-to-network relay UE</w:t>
            </w:r>
          </w:p>
        </w:tc>
      </w:tr>
      <w:tr w:rsidR="0037271C" w14:paraId="02F2B943" w14:textId="77777777" w:rsidTr="0005615F">
        <w:trPr>
          <w:cantSplit/>
          <w:jc w:val="center"/>
        </w:trPr>
        <w:tc>
          <w:tcPr>
            <w:tcW w:w="308" w:type="dxa"/>
            <w:tcBorders>
              <w:top w:val="nil"/>
              <w:left w:val="single" w:sz="4" w:space="0" w:color="auto"/>
              <w:bottom w:val="nil"/>
              <w:right w:val="nil"/>
            </w:tcBorders>
            <w:hideMark/>
          </w:tcPr>
          <w:p w14:paraId="04CC393D"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29BC94A8" w14:textId="77777777" w:rsidR="0037271C" w:rsidRDefault="0037271C" w:rsidP="0005615F">
            <w:pPr>
              <w:pStyle w:val="TAC"/>
              <w:rPr>
                <w:lang w:eastAsia="ko-KR"/>
              </w:rPr>
            </w:pPr>
            <w:r>
              <w:rPr>
                <w:lang w:eastAsia="ko-KR"/>
              </w:rPr>
              <w:t>1</w:t>
            </w:r>
          </w:p>
        </w:tc>
        <w:tc>
          <w:tcPr>
            <w:tcW w:w="283" w:type="dxa"/>
            <w:tcBorders>
              <w:top w:val="nil"/>
              <w:left w:val="nil"/>
              <w:bottom w:val="nil"/>
              <w:right w:val="nil"/>
            </w:tcBorders>
            <w:hideMark/>
          </w:tcPr>
          <w:p w14:paraId="429FAD0D" w14:textId="77777777" w:rsidR="0037271C" w:rsidRDefault="0037271C" w:rsidP="0005615F">
            <w:pPr>
              <w:pStyle w:val="TAC"/>
            </w:pPr>
            <w:r>
              <w:t>0</w:t>
            </w:r>
          </w:p>
        </w:tc>
        <w:tc>
          <w:tcPr>
            <w:tcW w:w="283" w:type="dxa"/>
            <w:tcBorders>
              <w:top w:val="nil"/>
              <w:left w:val="nil"/>
              <w:bottom w:val="nil"/>
              <w:right w:val="nil"/>
            </w:tcBorders>
            <w:hideMark/>
          </w:tcPr>
          <w:p w14:paraId="02BE9229"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63F9D87A" w14:textId="77777777" w:rsidR="0037271C" w:rsidRDefault="0037271C" w:rsidP="0005615F">
            <w:pPr>
              <w:pStyle w:val="TAL"/>
              <w:rPr>
                <w:lang w:eastAsia="zh-CN"/>
              </w:rPr>
            </w:pPr>
            <w:r>
              <w:rPr>
                <w:lang w:eastAsia="zh-CN"/>
              </w:rPr>
              <w:t>UE policies for 5G ProSe remote UE</w:t>
            </w:r>
          </w:p>
        </w:tc>
      </w:tr>
      <w:tr w:rsidR="0037271C" w14:paraId="43B1458D" w14:textId="77777777" w:rsidTr="0005615F">
        <w:trPr>
          <w:cantSplit/>
          <w:jc w:val="center"/>
        </w:trPr>
        <w:tc>
          <w:tcPr>
            <w:tcW w:w="308" w:type="dxa"/>
            <w:tcBorders>
              <w:top w:val="nil"/>
              <w:left w:val="single" w:sz="4" w:space="0" w:color="auto"/>
              <w:bottom w:val="nil"/>
              <w:right w:val="nil"/>
            </w:tcBorders>
            <w:hideMark/>
          </w:tcPr>
          <w:p w14:paraId="34B9E9E6" w14:textId="77777777" w:rsidR="0037271C" w:rsidRDefault="0037271C" w:rsidP="0005615F">
            <w:pPr>
              <w:pStyle w:val="TAC"/>
              <w:rPr>
                <w:lang w:eastAsia="ko-KR"/>
              </w:rPr>
            </w:pPr>
            <w:r>
              <w:rPr>
                <w:lang w:eastAsia="ko-KR"/>
              </w:rPr>
              <w:t>0</w:t>
            </w:r>
          </w:p>
          <w:p w14:paraId="5B4EFCFD" w14:textId="77777777" w:rsidR="0037271C" w:rsidRDefault="0037271C" w:rsidP="0005615F">
            <w:pPr>
              <w:pStyle w:val="TAC"/>
              <w:rPr>
                <w:lang w:eastAsia="zh-CN"/>
              </w:rPr>
            </w:pPr>
            <w:r>
              <w:rPr>
                <w:rFonts w:hint="eastAsia"/>
                <w:lang w:eastAsia="zh-CN"/>
              </w:rPr>
              <w:t>0</w:t>
            </w:r>
          </w:p>
          <w:p w14:paraId="004C5DFD" w14:textId="77777777" w:rsidR="0037271C" w:rsidRDefault="0037271C" w:rsidP="0005615F">
            <w:pPr>
              <w:pStyle w:val="TAC"/>
              <w:rPr>
                <w:lang w:eastAsia="zh-CN"/>
              </w:rPr>
            </w:pPr>
            <w:r>
              <w:rPr>
                <w:rFonts w:hint="eastAsia"/>
                <w:lang w:eastAsia="zh-CN"/>
              </w:rPr>
              <w:t>0</w:t>
            </w:r>
          </w:p>
        </w:tc>
        <w:tc>
          <w:tcPr>
            <w:tcW w:w="284" w:type="dxa"/>
            <w:tcBorders>
              <w:top w:val="nil"/>
              <w:left w:val="nil"/>
              <w:bottom w:val="nil"/>
              <w:right w:val="nil"/>
            </w:tcBorders>
            <w:hideMark/>
          </w:tcPr>
          <w:p w14:paraId="0CBE71DA" w14:textId="77777777" w:rsidR="0037271C" w:rsidRDefault="0037271C" w:rsidP="0005615F">
            <w:pPr>
              <w:pStyle w:val="TAC"/>
              <w:rPr>
                <w:lang w:eastAsia="ko-KR"/>
              </w:rPr>
            </w:pPr>
            <w:r>
              <w:rPr>
                <w:lang w:eastAsia="ko-KR"/>
              </w:rPr>
              <w:t>1</w:t>
            </w:r>
          </w:p>
          <w:p w14:paraId="012281DB" w14:textId="77777777" w:rsidR="0037271C" w:rsidRDefault="0037271C" w:rsidP="0005615F">
            <w:pPr>
              <w:pStyle w:val="TAC"/>
              <w:rPr>
                <w:lang w:eastAsia="zh-CN"/>
              </w:rPr>
            </w:pPr>
            <w:r>
              <w:rPr>
                <w:rFonts w:hint="eastAsia"/>
                <w:lang w:eastAsia="zh-CN"/>
              </w:rPr>
              <w:t>1</w:t>
            </w:r>
          </w:p>
          <w:p w14:paraId="23DC5F41"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583F0DBE" w14:textId="77777777" w:rsidR="0037271C" w:rsidRDefault="0037271C" w:rsidP="0005615F">
            <w:pPr>
              <w:pStyle w:val="TAC"/>
            </w:pPr>
            <w:r>
              <w:t>0</w:t>
            </w:r>
          </w:p>
          <w:p w14:paraId="05FF1B44" w14:textId="77777777" w:rsidR="0037271C" w:rsidRDefault="0037271C" w:rsidP="0005615F">
            <w:pPr>
              <w:pStyle w:val="TAC"/>
              <w:rPr>
                <w:lang w:eastAsia="zh-CN"/>
              </w:rPr>
            </w:pPr>
            <w:r>
              <w:rPr>
                <w:rFonts w:hint="eastAsia"/>
                <w:lang w:eastAsia="zh-CN"/>
              </w:rPr>
              <w:t>1</w:t>
            </w:r>
          </w:p>
          <w:p w14:paraId="26C5A46B"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074176DD" w14:textId="77777777" w:rsidR="0037271C" w:rsidRDefault="0037271C" w:rsidP="0005615F">
            <w:pPr>
              <w:pStyle w:val="TAC"/>
            </w:pPr>
            <w:r>
              <w:t>1</w:t>
            </w:r>
          </w:p>
          <w:p w14:paraId="7579B587" w14:textId="77777777" w:rsidR="0037271C" w:rsidRDefault="0037271C" w:rsidP="0005615F">
            <w:pPr>
              <w:pStyle w:val="TAC"/>
              <w:rPr>
                <w:lang w:eastAsia="zh-CN"/>
              </w:rPr>
            </w:pPr>
            <w:r>
              <w:rPr>
                <w:rFonts w:hint="eastAsia"/>
                <w:lang w:eastAsia="zh-CN"/>
              </w:rPr>
              <w:t>0</w:t>
            </w:r>
          </w:p>
          <w:p w14:paraId="5935F38D" w14:textId="77777777" w:rsidR="0037271C" w:rsidRDefault="0037271C" w:rsidP="0005615F">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05CD5DA4" w14:textId="77777777" w:rsidR="0037271C" w:rsidRDefault="0037271C" w:rsidP="0005615F">
            <w:pPr>
              <w:pStyle w:val="TAL"/>
              <w:rPr>
                <w:lang w:eastAsia="zh-CN"/>
              </w:rPr>
            </w:pPr>
            <w:r>
              <w:rPr>
                <w:lang w:eastAsia="zh-CN"/>
              </w:rPr>
              <w:t>UE policies for 5G ProSe usage information reporting</w:t>
            </w:r>
          </w:p>
          <w:p w14:paraId="328E01E5" w14:textId="77777777" w:rsidR="0037271C" w:rsidRDefault="0037271C" w:rsidP="0005615F">
            <w:pPr>
              <w:pStyle w:val="TAL"/>
              <w:rPr>
                <w:lang w:eastAsia="zh-CN"/>
              </w:rPr>
            </w:pPr>
            <w:r>
              <w:rPr>
                <w:lang w:eastAsia="zh-CN"/>
              </w:rPr>
              <w:t>UE policies for 5G ProSe UE-to-UE relay UE</w:t>
            </w:r>
          </w:p>
          <w:p w14:paraId="0CEB7334" w14:textId="77777777" w:rsidR="0037271C" w:rsidRDefault="0037271C" w:rsidP="0005615F">
            <w:pPr>
              <w:pStyle w:val="TAL"/>
              <w:rPr>
                <w:lang w:eastAsia="zh-CN"/>
              </w:rPr>
            </w:pPr>
            <w:r>
              <w:rPr>
                <w:lang w:eastAsia="zh-CN"/>
              </w:rPr>
              <w:t>UE policies for 5G ProSe end UE</w:t>
            </w:r>
          </w:p>
          <w:p w14:paraId="3FAF5088" w14:textId="77777777" w:rsidR="0037271C" w:rsidRPr="00E56EB3" w:rsidRDefault="0037271C" w:rsidP="0005615F">
            <w:pPr>
              <w:pStyle w:val="TAL"/>
              <w:rPr>
                <w:lang w:eastAsia="zh-CN"/>
              </w:rPr>
            </w:pPr>
          </w:p>
        </w:tc>
      </w:tr>
      <w:tr w:rsidR="0037271C" w14:paraId="02AFB4A7"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02C60B64" w14:textId="77777777" w:rsidR="0037271C" w:rsidRDefault="0037271C" w:rsidP="0005615F">
            <w:pPr>
              <w:pStyle w:val="TAL"/>
            </w:pPr>
            <w:r>
              <w:t>All other values are reserved.</w:t>
            </w:r>
          </w:p>
        </w:tc>
      </w:tr>
      <w:tr w:rsidR="0037271C" w14:paraId="30F93D16"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29B21C6D" w14:textId="77777777" w:rsidR="0037271C" w:rsidRDefault="0037271C" w:rsidP="0005615F">
            <w:pPr>
              <w:pStyle w:val="TAL"/>
            </w:pPr>
            <w:r>
              <w:t>Bits 8 to 5 of octet k are spare and shall be encoded as zero.</w:t>
            </w:r>
          </w:p>
        </w:tc>
      </w:tr>
      <w:tr w:rsidR="0037271C" w14:paraId="4E649180"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4A94FBA" w14:textId="77777777" w:rsidR="0037271C" w:rsidRDefault="0037271C" w:rsidP="0005615F">
            <w:pPr>
              <w:pStyle w:val="TAL"/>
            </w:pPr>
            <w:r>
              <w:t>Length of ProSeP info contents (octets k+1 to k+2) indicates the length of the ProSeP info contents field.</w:t>
            </w:r>
          </w:p>
        </w:tc>
      </w:tr>
      <w:tr w:rsidR="0037271C" w14:paraId="79EF7605" w14:textId="77777777" w:rsidTr="0005615F">
        <w:trPr>
          <w:cantSplit/>
          <w:jc w:val="center"/>
        </w:trPr>
        <w:tc>
          <w:tcPr>
            <w:tcW w:w="7107" w:type="dxa"/>
            <w:gridSpan w:val="5"/>
            <w:tcBorders>
              <w:top w:val="nil"/>
              <w:left w:val="single" w:sz="4" w:space="0" w:color="auto"/>
              <w:bottom w:val="single" w:sz="4" w:space="0" w:color="auto"/>
              <w:right w:val="single" w:sz="4" w:space="0" w:color="auto"/>
            </w:tcBorders>
          </w:tcPr>
          <w:p w14:paraId="032EA9CE" w14:textId="3FB39F5D" w:rsidR="0037271C" w:rsidRDefault="0037271C" w:rsidP="0005615F">
            <w:pPr>
              <w:pStyle w:val="TAL"/>
              <w:rPr>
                <w:lang w:eastAsia="ko-KR"/>
              </w:rPr>
            </w:pPr>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UE policies for 5G ProSe UE-to-UE relay UE (see clause 5.8), or UE policies for 5G ProSe end UE (see clause 5.9)</w:t>
            </w:r>
            <w:r>
              <w:rPr>
                <w:lang w:eastAsia="ko-KR"/>
              </w:rPr>
              <w:t>.</w:t>
            </w:r>
          </w:p>
          <w:p w14:paraId="3034F032" w14:textId="77777777" w:rsidR="0037271C" w:rsidRDefault="0037271C" w:rsidP="0005615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4" w:name="_Toc73369015"/>
      <w:bookmarkStart w:id="95" w:name="_Toc131567328"/>
      <w:r w:rsidRPr="00042094">
        <w:rPr>
          <w:lang w:eastAsia="zh-CN"/>
        </w:rPr>
        <w:t>5.3</w:t>
      </w:r>
      <w:r w:rsidRPr="00042094">
        <w:rPr>
          <w:lang w:eastAsia="zh-CN"/>
        </w:rPr>
        <w:tab/>
        <w:t>Encoding of UE policies for 5G ProSe direct discovery</w:t>
      </w:r>
      <w:bookmarkEnd w:id="94"/>
      <w:bookmarkEnd w:id="95"/>
    </w:p>
    <w:p w14:paraId="782799BA" w14:textId="77777777" w:rsidR="001E6A97" w:rsidRPr="00042094" w:rsidRDefault="001E6A97" w:rsidP="001E6A97">
      <w:pPr>
        <w:pStyle w:val="Heading3"/>
      </w:pPr>
      <w:bookmarkStart w:id="96" w:name="_Toc8882547"/>
      <w:bookmarkStart w:id="97" w:name="_Toc23343279"/>
      <w:bookmarkStart w:id="98" w:name="_Toc26193832"/>
      <w:bookmarkStart w:id="99" w:name="_Toc34382713"/>
      <w:bookmarkStart w:id="100" w:name="_Toc34387367"/>
      <w:bookmarkStart w:id="101" w:name="_Toc45282417"/>
      <w:bookmarkStart w:id="102" w:name="_Toc51867022"/>
      <w:bookmarkStart w:id="103" w:name="_Toc68196475"/>
      <w:bookmarkStart w:id="104" w:name="_Toc73369016"/>
      <w:bookmarkStart w:id="105" w:name="_Toc131567329"/>
      <w:r w:rsidRPr="00042094">
        <w:t>5.3.1</w:t>
      </w:r>
      <w:r w:rsidRPr="00042094">
        <w:tab/>
        <w:t>General</w:t>
      </w:r>
      <w:bookmarkEnd w:id="96"/>
      <w:bookmarkEnd w:id="97"/>
      <w:bookmarkEnd w:id="98"/>
      <w:bookmarkEnd w:id="99"/>
      <w:bookmarkEnd w:id="100"/>
      <w:bookmarkEnd w:id="101"/>
      <w:bookmarkEnd w:id="102"/>
      <w:bookmarkEnd w:id="103"/>
      <w:bookmarkEnd w:id="104"/>
      <w:bookmarkEnd w:id="105"/>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6" w:name="_Toc131567330"/>
      <w:r w:rsidRPr="00042094">
        <w:lastRenderedPageBreak/>
        <w:t>5.3.2</w:t>
      </w:r>
      <w:r w:rsidRPr="00042094">
        <w:tab/>
        <w:t>Information elements coding</w:t>
      </w:r>
      <w:bookmarkEnd w:id="106"/>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If the length of ProSeP info contents field is bigger than indicated in figure 5.3.2.1, receiving entity shall ignore any superfluous octets located at the end of the ProSeP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r w:rsidRPr="00042094">
              <w:t>ProSe identifier</w:t>
            </w:r>
            <w:r w:rsidR="004B703E">
              <w:t xml:space="preserve"> (NOTE 1, NOTE 2)</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address information</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8" w:name="_MCCTEMPBM_CRPT80180044___4"/>
            <w:bookmarkEnd w:id="108"/>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9" w:name="_Toc73369018"/>
      <w:bookmarkStart w:id="110" w:name="_Toc131567331"/>
      <w:r w:rsidRPr="00042094">
        <w:rPr>
          <w:lang w:eastAsia="zh-CN"/>
        </w:rPr>
        <w:t>5.4</w:t>
      </w:r>
      <w:r w:rsidRPr="00042094">
        <w:rPr>
          <w:lang w:eastAsia="zh-CN"/>
        </w:rPr>
        <w:tab/>
        <w:t>Encoding of UE policies for 5G ProSe direct communications</w:t>
      </w:r>
      <w:bookmarkEnd w:id="109"/>
      <w:bookmarkEnd w:id="110"/>
    </w:p>
    <w:p w14:paraId="2158437A" w14:textId="77777777" w:rsidR="00FD6276" w:rsidRPr="00042094" w:rsidRDefault="00FD6276" w:rsidP="00FD6276">
      <w:pPr>
        <w:pStyle w:val="Heading3"/>
      </w:pPr>
      <w:bookmarkStart w:id="111" w:name="_Toc73369019"/>
      <w:bookmarkStart w:id="112" w:name="_Toc131567332"/>
      <w:r w:rsidRPr="00042094">
        <w:t>5.4.1</w:t>
      </w:r>
      <w:r w:rsidRPr="00042094">
        <w:tab/>
        <w:t>General</w:t>
      </w:r>
      <w:bookmarkEnd w:id="111"/>
      <w:bookmarkEnd w:id="112"/>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3" w:name="_Toc73369020"/>
      <w:bookmarkStart w:id="114" w:name="_Toc131567333"/>
      <w:r w:rsidRPr="00042094">
        <w:t>5.4.</w:t>
      </w:r>
      <w:r w:rsidR="00580EC5" w:rsidRPr="00042094">
        <w:t>2</w:t>
      </w:r>
      <w:r w:rsidRPr="00042094">
        <w:tab/>
        <w:t>Information elements coding</w:t>
      </w:r>
      <w:bookmarkEnd w:id="113"/>
      <w:bookmarkEnd w:id="11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t>ProSe identifier</w:t>
            </w:r>
            <w:r w:rsidR="00FD6276" w:rsidRPr="00042094">
              <w:rPr>
                <w:noProof/>
              </w:rPr>
              <w:t>s (</w:t>
            </w:r>
            <w:r w:rsidR="00FD6276" w:rsidRPr="00042094">
              <w:t>octet o70+3 to o74)</w:t>
            </w:r>
            <w:r w:rsidR="00FD6276" w:rsidRPr="00042094">
              <w:rPr>
                <w:noProof/>
              </w:rPr>
              <w:t>:</w:t>
            </w:r>
          </w:p>
          <w:p w14:paraId="213D9FEF" w14:textId="72EB1630"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FC5EC7">
              <w:rPr>
                <w:noProof/>
              </w:rPr>
              <w:t>ProSe identifier to PC5 QoS parameters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r w:rsidRPr="00B840FA">
        <w:rPr>
          <w:lang w:val="fr-FR"/>
        </w:rPr>
        <w:t>Table 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6" w:name="_MCCTEMPBM_CRPT07670006___7"/>
            <w:bookmarkEnd w:id="116"/>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8" w:name="_MCCTEMPBM_CRPT07670008___7"/>
            <w:bookmarkEnd w:id="118"/>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3" w:name="_MCCTEMPBM_CRPT07670013___7"/>
            <w:bookmarkEnd w:id="123"/>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5" w:name="_MCCTEMPBM_CRPT07670015___7"/>
            <w:bookmarkEnd w:id="125"/>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7" w:name="_MCCTEMPBM_CRPT07670017___7"/>
            <w:bookmarkEnd w:id="127"/>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9" w:name="_MCCTEMPBM_CRPT07670019___7"/>
            <w:bookmarkEnd w:id="129"/>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4" w:name="_MCCTEMPBM_CRPT07670024___7"/>
            <w:bookmarkEnd w:id="134"/>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6" w:name="_MCCTEMPBM_CRPT07670026___7"/>
            <w:bookmarkEnd w:id="136"/>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8" w:name="_MCCTEMPBM_CRPT07670028___7"/>
            <w:bookmarkEnd w:id="138"/>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9" w:name="_MCCTEMPBM_CRPT07670029___7"/>
            <w:bookmarkEnd w:id="139"/>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1" w:name="_MCCTEMPBM_CRPT07670031___7"/>
            <w:bookmarkEnd w:id="141"/>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6" w:name="_MCCTEMPBM_CRPT07670036___7"/>
            <w:bookmarkEnd w:id="146"/>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8" w:name="_MCCTEMPBM_CRPT07670038___7"/>
            <w:bookmarkEnd w:id="148"/>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0" w:name="_MCCTEMPBM_CRPT07670040___7"/>
            <w:bookmarkEnd w:id="150"/>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2" w:name="_MCCTEMPBM_CRPT07670042___7"/>
            <w:bookmarkEnd w:id="152"/>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7" w:name="_MCCTEMPBM_CRPT07670047___7"/>
            <w:bookmarkEnd w:id="157"/>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9" w:name="_MCCTEMPBM_CRPT07670049___7"/>
            <w:bookmarkEnd w:id="159"/>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1" w:name="_MCCTEMPBM_CRPT07670051___7"/>
            <w:bookmarkStart w:id="162" w:name="_MCCTEMPBM_CRPT07670052___7"/>
            <w:bookmarkEnd w:id="161"/>
            <w:bookmarkEnd w:id="162"/>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Figure 5.4.2.39: ProSe identifier</w:t>
      </w:r>
      <w:r>
        <w:rPr>
          <w:noProof/>
        </w:rPr>
        <w:t xml:space="preserve"> to destination layer-2 ID for groupcast mapping rules</w:t>
      </w:r>
    </w:p>
    <w:p w14:paraId="1FA26D00" w14:textId="77777777" w:rsidR="00785DC9" w:rsidRDefault="00785DC9" w:rsidP="00785DC9">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Figure 5.4.2.40: ProSe identifier</w:t>
      </w:r>
      <w:r>
        <w:rPr>
          <w:noProof/>
        </w:rPr>
        <w:t xml:space="preserve"> to destination layer-2 ID for groupcast mapping rule</w:t>
      </w:r>
    </w:p>
    <w:p w14:paraId="3455472F" w14:textId="77777777" w:rsidR="00132F8D" w:rsidRDefault="00132F8D" w:rsidP="00132F8D">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r>
        <w:t>Figure 5.4.2.43: ProSe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r>
        <w:t>Figure 5.4.2.44: ProSe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3" w:name="_Toc73369021"/>
      <w:bookmarkStart w:id="164" w:name="_Toc131567334"/>
      <w:r w:rsidRPr="00042094">
        <w:rPr>
          <w:lang w:eastAsia="zh-CN"/>
        </w:rPr>
        <w:t>5.5</w:t>
      </w:r>
      <w:r w:rsidRPr="00042094">
        <w:rPr>
          <w:lang w:eastAsia="zh-CN"/>
        </w:rPr>
        <w:tab/>
        <w:t>Encoding of UE policies for 5G ProSe UE-to-network relay</w:t>
      </w:r>
      <w:bookmarkEnd w:id="163"/>
      <w:r w:rsidR="005E7CBE" w:rsidRPr="00042094">
        <w:rPr>
          <w:lang w:eastAsia="zh-CN"/>
        </w:rPr>
        <w:t xml:space="preserve"> UE</w:t>
      </w:r>
      <w:bookmarkEnd w:id="164"/>
    </w:p>
    <w:p w14:paraId="1459C76F" w14:textId="77777777" w:rsidR="005E7CBE" w:rsidRPr="00042094" w:rsidRDefault="005E7CBE" w:rsidP="005E7CBE">
      <w:pPr>
        <w:pStyle w:val="Heading3"/>
      </w:pPr>
      <w:bookmarkStart w:id="165" w:name="_Toc131567335"/>
      <w:r w:rsidRPr="00042094">
        <w:t>5.5.1</w:t>
      </w:r>
      <w:r w:rsidRPr="00042094">
        <w:tab/>
        <w:t>General</w:t>
      </w:r>
      <w:bookmarkEnd w:id="165"/>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6" w:name="_Toc131567336"/>
      <w:r w:rsidRPr="00042094">
        <w:t>5.5.2</w:t>
      </w:r>
      <w:r w:rsidRPr="00042094">
        <w:tab/>
        <w:t>Information elements coding</w:t>
      </w:r>
      <w:bookmarkEnd w:id="166"/>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7"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7"/>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53346351" w14:textId="5F6CBAB6" w:rsidR="00243740" w:rsidRPr="00042094" w:rsidRDefault="00243740" w:rsidP="00F1415C">
            <w:pPr>
              <w:pStyle w:val="TAL"/>
              <w:rPr>
                <w:lang w:eastAsia="zh-CN"/>
              </w:rPr>
            </w:pPr>
            <w:r w:rsidRPr="00042094">
              <w:t>octet o5</w:t>
            </w:r>
            <w:r>
              <w:t>30</w:t>
            </w:r>
            <w:r w:rsidRPr="00042094">
              <w:t>+</w:t>
            </w:r>
            <w:r>
              <w:t>4</w:t>
            </w:r>
          </w:p>
          <w:p w14:paraId="1BD2EA9B" w14:textId="77777777" w:rsidR="00243740" w:rsidRPr="00042094" w:rsidRDefault="00243740" w:rsidP="00F1415C">
            <w:pPr>
              <w:pStyle w:val="TAL"/>
            </w:pPr>
          </w:p>
          <w:p w14:paraId="057EEE11" w14:textId="6943CF67" w:rsidR="00243740" w:rsidRPr="00042094" w:rsidRDefault="00243740"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16E3A0F7"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F1415C">
        <w:trPr>
          <w:cantSplit/>
          <w:jc w:val="center"/>
        </w:trPr>
        <w:tc>
          <w:tcPr>
            <w:tcW w:w="7083"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F1415C">
        <w:trPr>
          <w:cantSplit/>
          <w:jc w:val="center"/>
        </w:trPr>
        <w:tc>
          <w:tcPr>
            <w:tcW w:w="7083" w:type="dxa"/>
            <w:gridSpan w:val="2"/>
            <w:tcBorders>
              <w:top w:val="nil"/>
              <w:left w:val="single" w:sz="4" w:space="0" w:color="auto"/>
              <w:bottom w:val="nil"/>
              <w:right w:val="single" w:sz="4" w:space="0" w:color="auto"/>
            </w:tcBorders>
          </w:tcPr>
          <w:p w14:paraId="30C17DAC" w14:textId="77777777" w:rsidR="00243740" w:rsidRDefault="00243740" w:rsidP="00F1415C">
            <w:pPr>
              <w:pStyle w:val="TAL"/>
              <w:rPr>
                <w:lang w:eastAsia="zh-CN"/>
              </w:rPr>
            </w:pPr>
            <w:bookmarkStart w:id="168" w:name="OLE_LINK6"/>
            <w:r w:rsidRPr="00042094">
              <w:t>PDNN indicates whether the DNN field is present or not</w:t>
            </w:r>
            <w:r>
              <w:rPr>
                <w:rFonts w:hint="eastAsia"/>
                <w:lang w:eastAsia="zh-CN"/>
              </w:rPr>
              <w:t>, and it shall be set to 1</w:t>
            </w:r>
            <w:bookmarkEnd w:id="168"/>
            <w:r w:rsidRPr="00042094">
              <w:t>.</w:t>
            </w:r>
          </w:p>
          <w:p w14:paraId="09FF0F9F" w14:textId="77777777" w:rsidR="00243740" w:rsidRPr="00042094" w:rsidRDefault="00243740" w:rsidP="00F1415C">
            <w:pPr>
              <w:pStyle w:val="TAL"/>
              <w:rPr>
                <w:lang w:eastAsia="zh-CN"/>
              </w:rPr>
            </w:pPr>
          </w:p>
        </w:tc>
      </w:tr>
      <w:tr w:rsidR="00243740" w:rsidRPr="00042094" w14:paraId="67AC9A6E" w14:textId="77777777" w:rsidTr="00F1415C">
        <w:trPr>
          <w:cantSplit/>
          <w:jc w:val="center"/>
        </w:trPr>
        <w:tc>
          <w:tcPr>
            <w:tcW w:w="7083"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F1415C">
        <w:trPr>
          <w:cantSplit/>
          <w:jc w:val="center"/>
        </w:trPr>
        <w:tc>
          <w:tcPr>
            <w:tcW w:w="7083"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F1415C">
        <w:trPr>
          <w:cantSplit/>
          <w:jc w:val="center"/>
        </w:trPr>
        <w:tc>
          <w:tcPr>
            <w:tcW w:w="7083"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F1415C">
        <w:trPr>
          <w:cantSplit/>
          <w:jc w:val="center"/>
        </w:trPr>
        <w:tc>
          <w:tcPr>
            <w:tcW w:w="156"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F1415C">
        <w:trPr>
          <w:cantSplit/>
          <w:jc w:val="center"/>
        </w:trPr>
        <w:tc>
          <w:tcPr>
            <w:tcW w:w="156"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F1415C">
        <w:trPr>
          <w:cantSplit/>
          <w:jc w:val="center"/>
        </w:trPr>
        <w:tc>
          <w:tcPr>
            <w:tcW w:w="156"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F1415C">
        <w:trPr>
          <w:cantSplit/>
          <w:jc w:val="center"/>
        </w:trPr>
        <w:tc>
          <w:tcPr>
            <w:tcW w:w="7083"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F1415C">
        <w:trPr>
          <w:cantSplit/>
          <w:jc w:val="center"/>
        </w:trPr>
        <w:tc>
          <w:tcPr>
            <w:tcW w:w="7083"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F1415C">
        <w:trPr>
          <w:cantSplit/>
          <w:jc w:val="center"/>
        </w:trPr>
        <w:tc>
          <w:tcPr>
            <w:tcW w:w="7083"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F1415C">
        <w:trPr>
          <w:cantSplit/>
          <w:jc w:val="center"/>
        </w:trPr>
        <w:tc>
          <w:tcPr>
            <w:tcW w:w="156"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F1415C">
        <w:trPr>
          <w:cantSplit/>
          <w:jc w:val="center"/>
        </w:trPr>
        <w:tc>
          <w:tcPr>
            <w:tcW w:w="156"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77777777" w:rsidR="00243740" w:rsidRPr="00042094" w:rsidRDefault="00243740" w:rsidP="00F1415C">
            <w:pPr>
              <w:pStyle w:val="TAL"/>
            </w:pPr>
            <w:r w:rsidRPr="00042094">
              <w:t>SSC mode field is not included (NOTE)</w:t>
            </w:r>
          </w:p>
        </w:tc>
      </w:tr>
      <w:tr w:rsidR="00243740" w:rsidRPr="00042094" w14:paraId="62029305" w14:textId="77777777" w:rsidTr="00F1415C">
        <w:trPr>
          <w:cantSplit/>
          <w:jc w:val="center"/>
        </w:trPr>
        <w:tc>
          <w:tcPr>
            <w:tcW w:w="156"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F1415C">
        <w:trPr>
          <w:cantSplit/>
          <w:jc w:val="center"/>
        </w:trPr>
        <w:tc>
          <w:tcPr>
            <w:tcW w:w="7083"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F1415C">
        <w:trPr>
          <w:cantSplit/>
          <w:jc w:val="center"/>
        </w:trPr>
        <w:tc>
          <w:tcPr>
            <w:tcW w:w="7083"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F1415C">
        <w:trPr>
          <w:cantSplit/>
          <w:jc w:val="center"/>
        </w:trPr>
        <w:tc>
          <w:tcPr>
            <w:tcW w:w="7083"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F1415C">
        <w:trPr>
          <w:cantSplit/>
          <w:jc w:val="center"/>
        </w:trPr>
        <w:tc>
          <w:tcPr>
            <w:tcW w:w="156"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F1415C">
        <w:trPr>
          <w:cantSplit/>
          <w:jc w:val="center"/>
        </w:trPr>
        <w:tc>
          <w:tcPr>
            <w:tcW w:w="156"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77777777" w:rsidR="00243740" w:rsidRPr="00042094" w:rsidRDefault="00243740" w:rsidP="00F1415C">
            <w:pPr>
              <w:pStyle w:val="TAL"/>
            </w:pPr>
            <w:r w:rsidRPr="00042094">
              <w:t>Access type preference field is not included (NOTE)</w:t>
            </w:r>
          </w:p>
        </w:tc>
      </w:tr>
      <w:tr w:rsidR="00243740" w:rsidRPr="00042094" w14:paraId="1091E869" w14:textId="77777777" w:rsidTr="00F1415C">
        <w:trPr>
          <w:cantSplit/>
          <w:jc w:val="center"/>
        </w:trPr>
        <w:tc>
          <w:tcPr>
            <w:tcW w:w="156"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F1415C">
        <w:trPr>
          <w:cantSplit/>
          <w:jc w:val="center"/>
        </w:trPr>
        <w:tc>
          <w:tcPr>
            <w:tcW w:w="7083"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F1415C">
        <w:trPr>
          <w:cantSplit/>
          <w:jc w:val="center"/>
        </w:trPr>
        <w:tc>
          <w:tcPr>
            <w:tcW w:w="7083"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F1415C">
        <w:trPr>
          <w:cantSplit/>
          <w:jc w:val="center"/>
        </w:trPr>
        <w:tc>
          <w:tcPr>
            <w:tcW w:w="7083"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1625CB80"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r>
        <w:t>Figure 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69" w:name="_Toc131567337"/>
      <w:r w:rsidRPr="00042094">
        <w:rPr>
          <w:lang w:eastAsia="zh-CN"/>
        </w:rPr>
        <w:t>5.6</w:t>
      </w:r>
      <w:r w:rsidRPr="00042094">
        <w:rPr>
          <w:lang w:eastAsia="zh-CN"/>
        </w:rPr>
        <w:tab/>
        <w:t>Encoding of UE policies for 5G ProSe remote UE</w:t>
      </w:r>
      <w:bookmarkEnd w:id="169"/>
    </w:p>
    <w:p w14:paraId="220673BC" w14:textId="77777777" w:rsidR="005E7CBE" w:rsidRPr="00042094" w:rsidRDefault="005E7CBE" w:rsidP="005E7CBE">
      <w:pPr>
        <w:pStyle w:val="Heading3"/>
      </w:pPr>
      <w:bookmarkStart w:id="170" w:name="_Toc131567338"/>
      <w:r w:rsidRPr="00042094">
        <w:t>5.6.1</w:t>
      </w:r>
      <w:r w:rsidRPr="00042094">
        <w:tab/>
        <w:t>General</w:t>
      </w:r>
      <w:bookmarkEnd w:id="170"/>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1" w:name="_Toc131567339"/>
      <w:r w:rsidRPr="00042094">
        <w:t>5.6.2</w:t>
      </w:r>
      <w:r w:rsidRPr="00042094">
        <w:tab/>
        <w:t>Information elements coding</w:t>
      </w:r>
      <w:bookmarkEnd w:id="171"/>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If the length of ProSeP info contents field is bigger than indicated in figure 5.6.2.1, receiving entity shall ignore any superfluous octets located at the end of the ProSeP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172"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172"/>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0AB197A" w14:textId="534387F6" w:rsidR="00243740" w:rsidRPr="00042094" w:rsidRDefault="00243740" w:rsidP="00F1415C">
            <w:pPr>
              <w:pStyle w:val="TAL"/>
              <w:rPr>
                <w:lang w:eastAsia="zh-CN"/>
              </w:rPr>
            </w:pPr>
            <w:r w:rsidRPr="00042094">
              <w:t>octet o5</w:t>
            </w:r>
            <w:r>
              <w:t>30</w:t>
            </w:r>
            <w:r w:rsidRPr="00042094">
              <w:t>+</w:t>
            </w:r>
            <w:r>
              <w:t>4</w:t>
            </w:r>
          </w:p>
          <w:p w14:paraId="6EFD46AB" w14:textId="77777777" w:rsidR="00243740" w:rsidRPr="00042094" w:rsidRDefault="00243740" w:rsidP="00F1415C">
            <w:pPr>
              <w:pStyle w:val="TAL"/>
            </w:pPr>
          </w:p>
          <w:p w14:paraId="058CF6F3" w14:textId="60C3C128" w:rsidR="00243740" w:rsidRPr="00042094" w:rsidRDefault="00243740"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1B421D09" w14:textId="77777777" w:rsidR="00243740" w:rsidRDefault="00243740" w:rsidP="00F1415C">
            <w:pPr>
              <w:pStyle w:val="TAL"/>
              <w:rPr>
                <w:lang w:eastAsia="zh-CN"/>
              </w:rPr>
            </w:pPr>
            <w:r w:rsidRPr="00042094">
              <w:t>PDNN indicates whether the DNN field is present or not</w:t>
            </w:r>
            <w:r>
              <w:rPr>
                <w:rFonts w:hint="eastAsia"/>
                <w:lang w:eastAsia="zh-CN"/>
              </w:rPr>
              <w:t>, and it shall be set to 1</w:t>
            </w:r>
            <w:r w:rsidRPr="00042094">
              <w:t>.</w:t>
            </w:r>
          </w:p>
          <w:p w14:paraId="52609DE9" w14:textId="77777777" w:rsidR="00243740" w:rsidRPr="00042094" w:rsidRDefault="00243740"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77777777" w:rsidR="00243740" w:rsidRPr="00042094" w:rsidRDefault="00243740" w:rsidP="00F1415C">
            <w:pPr>
              <w:pStyle w:val="TAL"/>
            </w:pPr>
            <w:r w:rsidRPr="00042094">
              <w:t>SSC mode field is not included (NOTE)</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77777777" w:rsidR="00243740" w:rsidRPr="00042094" w:rsidRDefault="00243740" w:rsidP="00F1415C">
            <w:pPr>
              <w:pStyle w:val="TAL"/>
            </w:pPr>
            <w:r w:rsidRPr="00042094">
              <w:t>Access type preference field is not included (NOTE)</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6CE5716E"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3" w:name="_Toc73369022"/>
      <w:bookmarkStart w:id="174" w:name="_Toc131567340"/>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3"/>
      <w:bookmarkEnd w:id="174"/>
    </w:p>
    <w:p w14:paraId="2F1F0A4D" w14:textId="3045DA5A" w:rsidR="00FE4EB6" w:rsidRDefault="00FE4EB6" w:rsidP="00FE4EB6">
      <w:pPr>
        <w:pStyle w:val="Heading3"/>
      </w:pPr>
      <w:bookmarkStart w:id="175" w:name="_Toc131567341"/>
      <w:r>
        <w:t>5.7.1</w:t>
      </w:r>
      <w:r>
        <w:tab/>
        <w:t>General</w:t>
      </w:r>
      <w:bookmarkEnd w:id="175"/>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6" w:name="_Toc131567342"/>
      <w:r>
        <w:t>5.7.2</w:t>
      </w:r>
      <w:r>
        <w:tab/>
        <w:t>Information elements coding</w:t>
      </w:r>
      <w:bookmarkEnd w:id="176"/>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177" w:name="_Toc131567343"/>
      <w:r>
        <w:rPr>
          <w:lang w:eastAsia="zh-CN"/>
        </w:rPr>
        <w:t>5.8</w:t>
      </w:r>
      <w:r>
        <w:rPr>
          <w:lang w:eastAsia="zh-CN"/>
        </w:rPr>
        <w:tab/>
        <w:t>Encoding of UE policies for 5G ProSe UE-to-UE relay UE</w:t>
      </w:r>
      <w:bookmarkEnd w:id="177"/>
    </w:p>
    <w:p w14:paraId="46020322" w14:textId="77777777" w:rsidR="00FE0810" w:rsidRDefault="00FE0810" w:rsidP="00FE0810">
      <w:pPr>
        <w:pStyle w:val="Heading3"/>
      </w:pPr>
      <w:bookmarkStart w:id="178" w:name="_Toc131567344"/>
      <w:r>
        <w:t>5.8.1</w:t>
      </w:r>
      <w:r>
        <w:tab/>
        <w:t>General</w:t>
      </w:r>
      <w:bookmarkEnd w:id="178"/>
    </w:p>
    <w:p w14:paraId="563F140E" w14:textId="77777777" w:rsidR="00FE0810" w:rsidRDefault="00FE0810" w:rsidP="00FE0810">
      <w:r>
        <w:t xml:space="preserve">The </w:t>
      </w:r>
      <w:r>
        <w:rPr>
          <w:lang w:eastAsia="zh-CN"/>
        </w:rPr>
        <w:t xml:space="preserve">UE policies for 5G ProSe UE-to-UE relay UE are </w:t>
      </w:r>
      <w:r>
        <w:t>coded as shown in figures 5.8.2.1 and table 5.8.2.1.</w:t>
      </w:r>
    </w:p>
    <w:p w14:paraId="4CF13BB8" w14:textId="77777777" w:rsidR="00FE0810" w:rsidRDefault="00FE0810" w:rsidP="00FE0810">
      <w:pPr>
        <w:pStyle w:val="Heading3"/>
      </w:pPr>
      <w:bookmarkStart w:id="179" w:name="_Toc131567345"/>
      <w:r>
        <w:t>5.8.2</w:t>
      </w:r>
      <w:r>
        <w:tab/>
        <w:t>Information elements coding</w:t>
      </w:r>
      <w:bookmarkEnd w:id="179"/>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E0810" w14:paraId="620D4E54" w14:textId="77777777" w:rsidTr="0005615F">
        <w:trPr>
          <w:cantSplit/>
          <w:jc w:val="center"/>
        </w:trPr>
        <w:tc>
          <w:tcPr>
            <w:tcW w:w="708" w:type="dxa"/>
            <w:tcBorders>
              <w:top w:val="nil"/>
              <w:left w:val="nil"/>
              <w:bottom w:val="single" w:sz="4" w:space="0" w:color="auto"/>
              <w:right w:val="nil"/>
            </w:tcBorders>
            <w:hideMark/>
          </w:tcPr>
          <w:p w14:paraId="02331EF6" w14:textId="77777777" w:rsidR="00FE0810" w:rsidRDefault="00FE0810" w:rsidP="0005615F">
            <w:pPr>
              <w:pStyle w:val="TAC"/>
            </w:pPr>
            <w:r>
              <w:t>8</w:t>
            </w:r>
          </w:p>
        </w:tc>
        <w:tc>
          <w:tcPr>
            <w:tcW w:w="709" w:type="dxa"/>
            <w:tcBorders>
              <w:top w:val="nil"/>
              <w:left w:val="nil"/>
              <w:bottom w:val="single" w:sz="4" w:space="0" w:color="auto"/>
              <w:right w:val="nil"/>
            </w:tcBorders>
            <w:hideMark/>
          </w:tcPr>
          <w:p w14:paraId="7E378334" w14:textId="77777777" w:rsidR="00FE0810" w:rsidRDefault="00FE0810" w:rsidP="0005615F">
            <w:pPr>
              <w:pStyle w:val="TAC"/>
            </w:pPr>
            <w:r>
              <w:t>7</w:t>
            </w:r>
          </w:p>
        </w:tc>
        <w:tc>
          <w:tcPr>
            <w:tcW w:w="709" w:type="dxa"/>
            <w:tcBorders>
              <w:top w:val="nil"/>
              <w:left w:val="nil"/>
              <w:bottom w:val="single" w:sz="4" w:space="0" w:color="auto"/>
              <w:right w:val="nil"/>
            </w:tcBorders>
            <w:hideMark/>
          </w:tcPr>
          <w:p w14:paraId="32B158CE" w14:textId="77777777" w:rsidR="00FE0810" w:rsidRDefault="00FE0810" w:rsidP="0005615F">
            <w:pPr>
              <w:pStyle w:val="TAC"/>
            </w:pPr>
            <w:r>
              <w:t>6</w:t>
            </w:r>
          </w:p>
        </w:tc>
        <w:tc>
          <w:tcPr>
            <w:tcW w:w="709" w:type="dxa"/>
            <w:tcBorders>
              <w:top w:val="nil"/>
              <w:left w:val="nil"/>
              <w:bottom w:val="single" w:sz="4" w:space="0" w:color="auto"/>
              <w:right w:val="nil"/>
            </w:tcBorders>
            <w:hideMark/>
          </w:tcPr>
          <w:p w14:paraId="58A8AB6E" w14:textId="77777777" w:rsidR="00FE0810" w:rsidRDefault="00FE0810" w:rsidP="0005615F">
            <w:pPr>
              <w:pStyle w:val="TAC"/>
            </w:pPr>
            <w:r>
              <w:t>5</w:t>
            </w:r>
          </w:p>
        </w:tc>
        <w:tc>
          <w:tcPr>
            <w:tcW w:w="709" w:type="dxa"/>
            <w:hideMark/>
          </w:tcPr>
          <w:p w14:paraId="59C57792" w14:textId="77777777" w:rsidR="00FE0810" w:rsidRDefault="00FE0810" w:rsidP="0005615F">
            <w:pPr>
              <w:pStyle w:val="TAC"/>
            </w:pPr>
            <w:r>
              <w:t>4</w:t>
            </w:r>
          </w:p>
        </w:tc>
        <w:tc>
          <w:tcPr>
            <w:tcW w:w="709" w:type="dxa"/>
            <w:hideMark/>
          </w:tcPr>
          <w:p w14:paraId="0789095D" w14:textId="77777777" w:rsidR="00FE0810" w:rsidRDefault="00FE0810" w:rsidP="0005615F">
            <w:pPr>
              <w:pStyle w:val="TAC"/>
            </w:pPr>
            <w:r>
              <w:t>3</w:t>
            </w:r>
          </w:p>
        </w:tc>
        <w:tc>
          <w:tcPr>
            <w:tcW w:w="709" w:type="dxa"/>
            <w:hideMark/>
          </w:tcPr>
          <w:p w14:paraId="2F38E8C9" w14:textId="77777777" w:rsidR="00FE0810" w:rsidRDefault="00FE0810" w:rsidP="0005615F">
            <w:pPr>
              <w:pStyle w:val="TAC"/>
            </w:pPr>
            <w:r>
              <w:t>2</w:t>
            </w:r>
          </w:p>
        </w:tc>
        <w:tc>
          <w:tcPr>
            <w:tcW w:w="709" w:type="dxa"/>
            <w:hideMark/>
          </w:tcPr>
          <w:p w14:paraId="3547431B" w14:textId="77777777" w:rsidR="00FE0810" w:rsidRDefault="00FE0810" w:rsidP="0005615F">
            <w:pPr>
              <w:pStyle w:val="TAC"/>
            </w:pPr>
            <w:r>
              <w:t>1</w:t>
            </w:r>
          </w:p>
        </w:tc>
        <w:tc>
          <w:tcPr>
            <w:tcW w:w="1134" w:type="dxa"/>
          </w:tcPr>
          <w:p w14:paraId="09E645B8" w14:textId="77777777" w:rsidR="00FE0810" w:rsidRDefault="00FE0810" w:rsidP="0005615F">
            <w:pPr>
              <w:pStyle w:val="TAL"/>
            </w:pPr>
          </w:p>
        </w:tc>
      </w:tr>
      <w:tr w:rsidR="00FE0810" w14:paraId="0CE80041" w14:textId="77777777" w:rsidTr="0005615F">
        <w:trPr>
          <w:trHeight w:val="104"/>
          <w:jc w:val="center"/>
        </w:trPr>
        <w:tc>
          <w:tcPr>
            <w:tcW w:w="708" w:type="dxa"/>
            <w:tcBorders>
              <w:top w:val="single" w:sz="4" w:space="0" w:color="auto"/>
              <w:left w:val="single" w:sz="4" w:space="0" w:color="auto"/>
              <w:bottom w:val="nil"/>
              <w:right w:val="nil"/>
            </w:tcBorders>
            <w:hideMark/>
          </w:tcPr>
          <w:p w14:paraId="3382C5FB" w14:textId="77777777" w:rsidR="00FE0810" w:rsidRDefault="00FE0810" w:rsidP="0005615F">
            <w:pPr>
              <w:pStyle w:val="TAC"/>
            </w:pPr>
            <w:r>
              <w:t>0</w:t>
            </w:r>
          </w:p>
        </w:tc>
        <w:tc>
          <w:tcPr>
            <w:tcW w:w="709" w:type="dxa"/>
            <w:tcBorders>
              <w:top w:val="single" w:sz="4" w:space="0" w:color="auto"/>
              <w:left w:val="nil"/>
              <w:bottom w:val="nil"/>
              <w:right w:val="nil"/>
            </w:tcBorders>
            <w:hideMark/>
          </w:tcPr>
          <w:p w14:paraId="3AF20361" w14:textId="77777777" w:rsidR="00FE0810" w:rsidRDefault="00FE0810" w:rsidP="0005615F">
            <w:pPr>
              <w:pStyle w:val="TAC"/>
            </w:pPr>
            <w:r>
              <w:t>0</w:t>
            </w:r>
          </w:p>
        </w:tc>
        <w:tc>
          <w:tcPr>
            <w:tcW w:w="709" w:type="dxa"/>
            <w:tcBorders>
              <w:top w:val="single" w:sz="4" w:space="0" w:color="auto"/>
              <w:left w:val="nil"/>
              <w:bottom w:val="nil"/>
              <w:right w:val="nil"/>
            </w:tcBorders>
            <w:hideMark/>
          </w:tcPr>
          <w:p w14:paraId="717867DE" w14:textId="77777777" w:rsidR="00FE0810" w:rsidRDefault="00FE0810" w:rsidP="0005615F">
            <w:pPr>
              <w:pStyle w:val="TAC"/>
            </w:pPr>
            <w:r>
              <w:t>0</w:t>
            </w:r>
          </w:p>
        </w:tc>
        <w:tc>
          <w:tcPr>
            <w:tcW w:w="709" w:type="dxa"/>
            <w:tcBorders>
              <w:top w:val="single" w:sz="4" w:space="0" w:color="auto"/>
              <w:left w:val="nil"/>
              <w:bottom w:val="nil"/>
              <w:right w:val="single" w:sz="4" w:space="0" w:color="auto"/>
            </w:tcBorders>
            <w:hideMark/>
          </w:tcPr>
          <w:p w14:paraId="3335A25D" w14:textId="77777777" w:rsidR="00FE0810" w:rsidRDefault="00FE0810" w:rsidP="0005615F">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BA2A739" w14:textId="77777777" w:rsidR="00FE0810" w:rsidRDefault="00FE0810" w:rsidP="0005615F">
            <w:pPr>
              <w:pStyle w:val="TAC"/>
            </w:pPr>
            <w:r>
              <w:t>ProSeP info type = {</w:t>
            </w:r>
            <w:r>
              <w:rPr>
                <w:lang w:eastAsia="zh-CN"/>
              </w:rPr>
              <w:t>UE policies for 5G ProSe UE-to-UE relay UE</w:t>
            </w:r>
            <w:r>
              <w:t>}</w:t>
            </w:r>
          </w:p>
        </w:tc>
        <w:tc>
          <w:tcPr>
            <w:tcW w:w="1134" w:type="dxa"/>
            <w:vMerge w:val="restart"/>
            <w:hideMark/>
          </w:tcPr>
          <w:p w14:paraId="19F5FC98" w14:textId="77777777" w:rsidR="00FE0810" w:rsidRDefault="00FE0810" w:rsidP="0005615F">
            <w:pPr>
              <w:pStyle w:val="TAL"/>
            </w:pPr>
            <w:r>
              <w:t>octet k</w:t>
            </w:r>
          </w:p>
        </w:tc>
      </w:tr>
      <w:tr w:rsidR="00FE0810" w14:paraId="29AB0A49" w14:textId="77777777" w:rsidTr="0005615F">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B5E7775" w14:textId="77777777" w:rsidR="00FE0810" w:rsidRDefault="00FE0810" w:rsidP="0005615F">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19A609" w14:textId="77777777" w:rsidR="00FE0810" w:rsidRDefault="00FE0810" w:rsidP="0005615F">
            <w:pPr>
              <w:spacing w:after="0"/>
              <w:rPr>
                <w:rFonts w:ascii="Arial" w:hAnsi="Arial"/>
                <w:sz w:val="18"/>
              </w:rPr>
            </w:pPr>
          </w:p>
        </w:tc>
        <w:tc>
          <w:tcPr>
            <w:tcW w:w="1134" w:type="dxa"/>
            <w:vMerge/>
            <w:vAlign w:val="center"/>
            <w:hideMark/>
          </w:tcPr>
          <w:p w14:paraId="1D037BA4" w14:textId="77777777" w:rsidR="00FE0810" w:rsidRDefault="00FE0810" w:rsidP="0005615F">
            <w:pPr>
              <w:spacing w:after="0"/>
              <w:rPr>
                <w:rFonts w:ascii="Arial" w:hAnsi="Arial"/>
                <w:sz w:val="18"/>
              </w:rPr>
            </w:pPr>
          </w:p>
        </w:tc>
      </w:tr>
      <w:tr w:rsidR="00FE0810" w14:paraId="7D05B03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B665D8" w14:textId="77777777" w:rsidR="00FE0810" w:rsidRDefault="00FE0810" w:rsidP="0005615F">
            <w:pPr>
              <w:pStyle w:val="TAC"/>
            </w:pPr>
          </w:p>
          <w:p w14:paraId="6D6DC258" w14:textId="77777777" w:rsidR="00FE0810" w:rsidRDefault="00FE0810" w:rsidP="0005615F">
            <w:pPr>
              <w:pStyle w:val="TAC"/>
            </w:pPr>
            <w:r>
              <w:t>Length of ProSeP info contents</w:t>
            </w:r>
          </w:p>
          <w:p w14:paraId="26C5909F" w14:textId="77777777" w:rsidR="00FE0810" w:rsidRDefault="00FE0810" w:rsidP="0005615F">
            <w:pPr>
              <w:pStyle w:val="TAC"/>
            </w:pPr>
          </w:p>
        </w:tc>
        <w:tc>
          <w:tcPr>
            <w:tcW w:w="1134" w:type="dxa"/>
          </w:tcPr>
          <w:p w14:paraId="0449F7E9" w14:textId="77777777" w:rsidR="00FE0810" w:rsidRDefault="00FE0810" w:rsidP="0005615F">
            <w:pPr>
              <w:pStyle w:val="TAL"/>
            </w:pPr>
            <w:r>
              <w:t>octet k+1</w:t>
            </w:r>
          </w:p>
          <w:p w14:paraId="24B85873" w14:textId="77777777" w:rsidR="00FE0810" w:rsidRDefault="00FE0810" w:rsidP="0005615F">
            <w:pPr>
              <w:pStyle w:val="TAL"/>
            </w:pPr>
          </w:p>
          <w:p w14:paraId="4F25ED19" w14:textId="77777777" w:rsidR="00FE0810" w:rsidRDefault="00FE0810" w:rsidP="0005615F">
            <w:pPr>
              <w:pStyle w:val="TAL"/>
            </w:pPr>
            <w:r>
              <w:t>octet k+2</w:t>
            </w:r>
          </w:p>
        </w:tc>
      </w:tr>
      <w:tr w:rsidR="00FE0810" w14:paraId="7950BC1B" w14:textId="77777777" w:rsidTr="0005615F">
        <w:trPr>
          <w:jc w:val="center"/>
        </w:trPr>
        <w:tc>
          <w:tcPr>
            <w:tcW w:w="5671" w:type="dxa"/>
            <w:gridSpan w:val="8"/>
            <w:tcBorders>
              <w:top w:val="nil"/>
              <w:left w:val="single" w:sz="6" w:space="0" w:color="auto"/>
              <w:bottom w:val="single" w:sz="6" w:space="0" w:color="auto"/>
              <w:right w:val="single" w:sz="6" w:space="0" w:color="auto"/>
            </w:tcBorders>
          </w:tcPr>
          <w:p w14:paraId="5E455F61" w14:textId="77777777" w:rsidR="00FE0810" w:rsidRDefault="00FE0810" w:rsidP="0005615F">
            <w:pPr>
              <w:pStyle w:val="TAC"/>
            </w:pPr>
          </w:p>
          <w:p w14:paraId="2668F7C3" w14:textId="77777777" w:rsidR="00FE0810" w:rsidRDefault="00FE0810" w:rsidP="0005615F">
            <w:pPr>
              <w:pStyle w:val="TAC"/>
            </w:pPr>
            <w:r>
              <w:t>Validity timer</w:t>
            </w:r>
          </w:p>
        </w:tc>
        <w:tc>
          <w:tcPr>
            <w:tcW w:w="1134" w:type="dxa"/>
          </w:tcPr>
          <w:p w14:paraId="23F5C06B" w14:textId="77777777" w:rsidR="00FE0810" w:rsidRDefault="00FE0810" w:rsidP="0005615F">
            <w:pPr>
              <w:pStyle w:val="TAL"/>
            </w:pPr>
            <w:r>
              <w:t>octet k+3</w:t>
            </w:r>
          </w:p>
          <w:p w14:paraId="25E394C6" w14:textId="77777777" w:rsidR="00FE0810" w:rsidRDefault="00FE0810" w:rsidP="0005615F">
            <w:pPr>
              <w:pStyle w:val="TAL"/>
            </w:pPr>
          </w:p>
          <w:p w14:paraId="26CF49D8" w14:textId="77777777" w:rsidR="00FE0810" w:rsidRDefault="00FE0810" w:rsidP="0005615F">
            <w:pPr>
              <w:pStyle w:val="TAL"/>
            </w:pPr>
            <w:r>
              <w:t>octet k+7</w:t>
            </w:r>
          </w:p>
        </w:tc>
      </w:tr>
      <w:tr w:rsidR="00FE0810" w14:paraId="4886613A"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4D5371" w14:textId="77777777" w:rsidR="00FE0810" w:rsidRDefault="00FE0810" w:rsidP="0005615F">
            <w:pPr>
              <w:pStyle w:val="TAC"/>
              <w:rPr>
                <w:noProof/>
              </w:rPr>
            </w:pPr>
          </w:p>
          <w:p w14:paraId="1686E4CE" w14:textId="77777777" w:rsidR="00FE0810" w:rsidRDefault="00FE0810" w:rsidP="0005615F">
            <w:pPr>
              <w:pStyle w:val="TAC"/>
            </w:pPr>
            <w:r>
              <w:t>Served by NG-RAN</w:t>
            </w:r>
          </w:p>
        </w:tc>
        <w:tc>
          <w:tcPr>
            <w:tcW w:w="1134" w:type="dxa"/>
            <w:tcBorders>
              <w:top w:val="nil"/>
              <w:left w:val="single" w:sz="4" w:space="0" w:color="auto"/>
              <w:bottom w:val="nil"/>
              <w:right w:val="nil"/>
            </w:tcBorders>
          </w:tcPr>
          <w:p w14:paraId="500462A4" w14:textId="77777777" w:rsidR="00FE0810" w:rsidRDefault="00FE0810" w:rsidP="0005615F">
            <w:pPr>
              <w:pStyle w:val="TAL"/>
            </w:pPr>
            <w:r>
              <w:t>octet k+8</w:t>
            </w:r>
          </w:p>
          <w:p w14:paraId="53490312" w14:textId="77777777" w:rsidR="00FE0810" w:rsidRDefault="00FE0810" w:rsidP="0005615F">
            <w:pPr>
              <w:pStyle w:val="TAL"/>
            </w:pPr>
          </w:p>
          <w:p w14:paraId="3307AD0C" w14:textId="77777777" w:rsidR="00FE0810" w:rsidRDefault="00FE0810" w:rsidP="0005615F">
            <w:pPr>
              <w:pStyle w:val="TAL"/>
            </w:pPr>
            <w:r>
              <w:t>octet o1</w:t>
            </w:r>
          </w:p>
        </w:tc>
      </w:tr>
      <w:tr w:rsidR="00FE0810" w14:paraId="7161A671"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4CCCED" w14:textId="77777777" w:rsidR="00FE0810" w:rsidRDefault="00FE0810" w:rsidP="0005615F">
            <w:pPr>
              <w:pStyle w:val="TAC"/>
              <w:rPr>
                <w:noProof/>
              </w:rPr>
            </w:pPr>
          </w:p>
          <w:p w14:paraId="2B5E9EA7" w14:textId="77777777" w:rsidR="00FE0810" w:rsidRDefault="00FE0810" w:rsidP="0005615F">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67F93E7D" w14:textId="77777777" w:rsidR="00FE0810" w:rsidRDefault="00FE0810" w:rsidP="0005615F">
            <w:pPr>
              <w:pStyle w:val="TAL"/>
              <w:rPr>
                <w:lang w:eastAsia="zh-CN"/>
              </w:rPr>
            </w:pPr>
            <w:r>
              <w:rPr>
                <w:lang w:eastAsia="zh-CN"/>
              </w:rPr>
              <w:t>octet o1+1</w:t>
            </w:r>
          </w:p>
          <w:p w14:paraId="5FDF28BC" w14:textId="77777777" w:rsidR="00FE0810" w:rsidRDefault="00FE0810" w:rsidP="0005615F">
            <w:pPr>
              <w:pStyle w:val="TAL"/>
              <w:rPr>
                <w:lang w:eastAsia="zh-CN"/>
              </w:rPr>
            </w:pPr>
          </w:p>
          <w:p w14:paraId="0F2AA0A6" w14:textId="77777777" w:rsidR="00FE0810" w:rsidRDefault="00FE0810" w:rsidP="0005615F">
            <w:pPr>
              <w:pStyle w:val="TAL"/>
              <w:rPr>
                <w:lang w:eastAsia="zh-CN"/>
              </w:rPr>
            </w:pPr>
            <w:r>
              <w:rPr>
                <w:lang w:eastAsia="zh-CN"/>
              </w:rPr>
              <w:t>octet o2</w:t>
            </w:r>
          </w:p>
        </w:tc>
      </w:tr>
      <w:tr w:rsidR="00FE0810" w14:paraId="52EA7B49"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3B2859" w14:textId="77777777" w:rsidR="00FE0810" w:rsidRDefault="00FE0810" w:rsidP="0005615F">
            <w:pPr>
              <w:pStyle w:val="TAC"/>
              <w:rPr>
                <w:noProof/>
              </w:rPr>
            </w:pPr>
          </w:p>
          <w:p w14:paraId="5A87BC5E" w14:textId="77777777" w:rsidR="00FE0810" w:rsidRDefault="00FE0810" w:rsidP="0005615F">
            <w:pPr>
              <w:pStyle w:val="TAC"/>
              <w:rPr>
                <w:noProof/>
              </w:rPr>
            </w:pPr>
            <w:r>
              <w:t>User info ID for discovery</w:t>
            </w:r>
          </w:p>
        </w:tc>
        <w:tc>
          <w:tcPr>
            <w:tcW w:w="1134" w:type="dxa"/>
            <w:tcBorders>
              <w:top w:val="nil"/>
              <w:left w:val="single" w:sz="4" w:space="0" w:color="auto"/>
              <w:bottom w:val="nil"/>
              <w:right w:val="nil"/>
            </w:tcBorders>
          </w:tcPr>
          <w:p w14:paraId="24523A6A" w14:textId="77777777" w:rsidR="00FE0810" w:rsidRDefault="00FE0810" w:rsidP="0005615F">
            <w:pPr>
              <w:pStyle w:val="TAL"/>
            </w:pPr>
            <w:r>
              <w:t>octet o2+1</w:t>
            </w:r>
          </w:p>
          <w:p w14:paraId="0197CD4D" w14:textId="77777777" w:rsidR="00FE0810" w:rsidRDefault="00FE0810" w:rsidP="0005615F">
            <w:pPr>
              <w:pStyle w:val="TAL"/>
            </w:pPr>
          </w:p>
          <w:p w14:paraId="37ABBFD1" w14:textId="77777777" w:rsidR="00FE0810" w:rsidRDefault="00FE0810" w:rsidP="0005615F">
            <w:pPr>
              <w:pStyle w:val="TAL"/>
            </w:pPr>
            <w:r>
              <w:t>octet o2+6</w:t>
            </w:r>
          </w:p>
        </w:tc>
      </w:tr>
      <w:tr w:rsidR="00FE0810" w14:paraId="66DF77CD"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8873F8" w14:textId="77777777" w:rsidR="00FE0810" w:rsidRDefault="00FE0810" w:rsidP="0005615F">
            <w:pPr>
              <w:pStyle w:val="TAC"/>
              <w:rPr>
                <w:noProof/>
              </w:rPr>
            </w:pPr>
          </w:p>
          <w:p w14:paraId="75D59967" w14:textId="77777777" w:rsidR="00FE0810" w:rsidRDefault="00FE0810" w:rsidP="0005615F">
            <w:pPr>
              <w:pStyle w:val="TAC"/>
              <w:rPr>
                <w:noProof/>
              </w:rPr>
            </w:pPr>
            <w:r>
              <w:rPr>
                <w:noProof/>
              </w:rPr>
              <w:t>RSC info list</w:t>
            </w:r>
          </w:p>
        </w:tc>
        <w:tc>
          <w:tcPr>
            <w:tcW w:w="1134" w:type="dxa"/>
            <w:tcBorders>
              <w:top w:val="nil"/>
              <w:left w:val="single" w:sz="4" w:space="0" w:color="auto"/>
              <w:bottom w:val="nil"/>
              <w:right w:val="nil"/>
            </w:tcBorders>
          </w:tcPr>
          <w:p w14:paraId="1E6AF9FC" w14:textId="77777777" w:rsidR="00FE0810" w:rsidRDefault="00FE0810" w:rsidP="0005615F">
            <w:pPr>
              <w:pStyle w:val="TAL"/>
            </w:pPr>
            <w:r>
              <w:t>octet o2+7</w:t>
            </w:r>
          </w:p>
          <w:p w14:paraId="0904EBE0" w14:textId="77777777" w:rsidR="00FE0810" w:rsidRDefault="00FE0810" w:rsidP="0005615F">
            <w:pPr>
              <w:pStyle w:val="TAL"/>
            </w:pPr>
          </w:p>
          <w:p w14:paraId="1CD9B41D" w14:textId="77777777" w:rsidR="00FE0810" w:rsidRDefault="00FE0810" w:rsidP="0005615F">
            <w:pPr>
              <w:pStyle w:val="TAL"/>
            </w:pPr>
            <w:r>
              <w:t>octet o3</w:t>
            </w:r>
          </w:p>
        </w:tc>
      </w:tr>
    </w:tbl>
    <w:p w14:paraId="2603E750" w14:textId="77777777" w:rsidR="00FE0810" w:rsidRDefault="00FE0810" w:rsidP="00FE0810">
      <w:pPr>
        <w:pStyle w:val="TF"/>
      </w:pPr>
    </w:p>
    <w:p w14:paraId="7ECDBADB" w14:textId="77777777" w:rsidR="00FE0810" w:rsidRDefault="00FE0810" w:rsidP="00FE0810">
      <w:pPr>
        <w:pStyle w:val="TF"/>
      </w:pPr>
      <w:r>
        <w:t>Figure 5.8.2.1: ProSeP Info = {</w:t>
      </w:r>
      <w:r>
        <w:rPr>
          <w:lang w:eastAsia="zh-CN"/>
        </w:rPr>
        <w:t>UE policies for 5G ProSe UE-to-UE relay UE</w:t>
      </w:r>
      <w:r>
        <w:t>}</w:t>
      </w:r>
    </w:p>
    <w:p w14:paraId="358658BF" w14:textId="77777777" w:rsidR="00FE0810" w:rsidRPr="002942D4" w:rsidRDefault="00FE0810" w:rsidP="00FE0810">
      <w:pPr>
        <w:pStyle w:val="EditorsNote"/>
      </w:pPr>
      <w:r w:rsidRPr="002942D4">
        <w:t>Editor’s Note:</w:t>
      </w:r>
      <w:r w:rsidRPr="002942D4">
        <w:tab/>
        <w:t>It is FFS what parameters are needed for the 5G ProSe UE-to-UE relay UE to perform the 5G ProSe direct communication, which will be confirmed by SA2.</w:t>
      </w:r>
    </w:p>
    <w:p w14:paraId="7E077485" w14:textId="77777777" w:rsidR="00FE0810" w:rsidRPr="002942D4" w:rsidRDefault="00FE0810" w:rsidP="00FE0810">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7F0E0A0C" w14:textId="77777777" w:rsidR="00FE0810" w:rsidRDefault="00FE0810" w:rsidP="00FE0810">
      <w:pPr>
        <w:pStyle w:val="TH"/>
      </w:pPr>
      <w:r>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9CD3CA5" w14:textId="77777777" w:rsidTr="0005615F">
        <w:trPr>
          <w:cantSplit/>
          <w:jc w:val="center"/>
        </w:trPr>
        <w:tc>
          <w:tcPr>
            <w:tcW w:w="7094" w:type="dxa"/>
            <w:hideMark/>
          </w:tcPr>
          <w:p w14:paraId="58A478C0" w14:textId="77777777" w:rsidR="00FE0810" w:rsidRDefault="00FE0810" w:rsidP="0005615F">
            <w:pPr>
              <w:pStyle w:val="TAL"/>
            </w:pPr>
            <w:r>
              <w:t>ProSeP info type (bit 1 to 4 of octet k) shall be set to "0110" (</w:t>
            </w:r>
            <w:r>
              <w:rPr>
                <w:lang w:eastAsia="zh-CN"/>
              </w:rPr>
              <w:t>UE policies for 5G ProSe UE-to-UE relay UE</w:t>
            </w:r>
            <w:r>
              <w:t>)</w:t>
            </w:r>
          </w:p>
          <w:p w14:paraId="38B94A79" w14:textId="77777777" w:rsidR="00FE0810" w:rsidRDefault="00FE0810" w:rsidP="0005615F">
            <w:pPr>
              <w:pStyle w:val="TAL"/>
            </w:pPr>
          </w:p>
          <w:p w14:paraId="376ACCF0" w14:textId="77777777" w:rsidR="00FE0810" w:rsidRDefault="00FE0810" w:rsidP="0005615F">
            <w:pPr>
              <w:pStyle w:val="TAL"/>
            </w:pPr>
            <w:r>
              <w:t>Length of ProSeP info contents (octets k+1 to k+2) indicates the length of ProSeP info contents.</w:t>
            </w:r>
          </w:p>
          <w:p w14:paraId="1744E9E2" w14:textId="77777777" w:rsidR="00FE0810" w:rsidRDefault="00FE0810" w:rsidP="0005615F">
            <w:pPr>
              <w:pStyle w:val="TAL"/>
            </w:pPr>
          </w:p>
        </w:tc>
      </w:tr>
      <w:tr w:rsidR="00FE0810" w14:paraId="07378E6B" w14:textId="77777777" w:rsidTr="0005615F">
        <w:trPr>
          <w:cantSplit/>
          <w:jc w:val="center"/>
        </w:trPr>
        <w:tc>
          <w:tcPr>
            <w:tcW w:w="7094" w:type="dxa"/>
            <w:hideMark/>
          </w:tcPr>
          <w:p w14:paraId="619C72F6" w14:textId="77777777" w:rsidR="00FE0810" w:rsidRDefault="00FE0810" w:rsidP="0005615F">
            <w:pPr>
              <w:pStyle w:val="TAL"/>
            </w:pPr>
            <w:r>
              <w:t>Validity timer (octet k+3 to k+7):</w:t>
            </w:r>
          </w:p>
          <w:p w14:paraId="49F32C38" w14:textId="77777777" w:rsidR="00FE0810" w:rsidRDefault="00FE0810" w:rsidP="0005615F">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10F44CEB" w14:textId="77777777" w:rsidR="00FE0810" w:rsidRDefault="00FE0810" w:rsidP="0005615F">
            <w:pPr>
              <w:pStyle w:val="TAL"/>
            </w:pPr>
          </w:p>
        </w:tc>
      </w:tr>
      <w:tr w:rsidR="00FE0810" w14:paraId="19056CDF" w14:textId="77777777" w:rsidTr="0005615F">
        <w:trPr>
          <w:cantSplit/>
          <w:jc w:val="center"/>
        </w:trPr>
        <w:tc>
          <w:tcPr>
            <w:tcW w:w="7094" w:type="dxa"/>
            <w:hideMark/>
          </w:tcPr>
          <w:p w14:paraId="795F5770" w14:textId="77777777" w:rsidR="00FE0810" w:rsidRDefault="00FE0810" w:rsidP="0005615F">
            <w:pPr>
              <w:pStyle w:val="TAL"/>
            </w:pPr>
            <w:r>
              <w:t>Served by NG-RAN (octet k+8 to o1):</w:t>
            </w:r>
          </w:p>
          <w:p w14:paraId="59AA6935" w14:textId="77777777" w:rsidR="00FE0810" w:rsidRDefault="00FE0810" w:rsidP="0005615F">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79930A77" w14:textId="77777777" w:rsidR="00FE0810" w:rsidRDefault="00FE0810" w:rsidP="0005615F">
            <w:pPr>
              <w:pStyle w:val="TAL"/>
            </w:pPr>
          </w:p>
        </w:tc>
      </w:tr>
      <w:tr w:rsidR="00FE0810" w14:paraId="2E3A8911" w14:textId="77777777" w:rsidTr="0005615F">
        <w:trPr>
          <w:cantSplit/>
          <w:jc w:val="center"/>
        </w:trPr>
        <w:tc>
          <w:tcPr>
            <w:tcW w:w="7094" w:type="dxa"/>
          </w:tcPr>
          <w:p w14:paraId="002E6163" w14:textId="77777777" w:rsidR="00FE0810" w:rsidRDefault="00FE0810" w:rsidP="0005615F">
            <w:pPr>
              <w:pStyle w:val="TAL"/>
            </w:pPr>
            <w:r>
              <w:t>Not served by NG-RAN (octet o1+1 to o2):</w:t>
            </w:r>
          </w:p>
          <w:p w14:paraId="0E5AB330" w14:textId="77777777" w:rsidR="00FE0810" w:rsidRDefault="00FE0810" w:rsidP="0005615F">
            <w:pPr>
              <w:pStyle w:val="TAL"/>
            </w:pPr>
            <w:r>
              <w:t>The not served by NG-RAN field is coded according to figure 5.8.2.5 and table 5.8.2.5, and contains configuration parameters for 5G ProSe UE-to-UE relay discovery and communication when the UE is not served by NG-RAN.</w:t>
            </w:r>
          </w:p>
          <w:p w14:paraId="4898EFF6" w14:textId="77777777" w:rsidR="00FE0810" w:rsidRDefault="00FE0810" w:rsidP="0005615F">
            <w:pPr>
              <w:pStyle w:val="TAL"/>
            </w:pPr>
          </w:p>
        </w:tc>
      </w:tr>
      <w:tr w:rsidR="00FE0810" w14:paraId="4098B6CA" w14:textId="77777777" w:rsidTr="0005615F">
        <w:trPr>
          <w:cantSplit/>
          <w:jc w:val="center"/>
        </w:trPr>
        <w:tc>
          <w:tcPr>
            <w:tcW w:w="7094" w:type="dxa"/>
            <w:hideMark/>
          </w:tcPr>
          <w:p w14:paraId="16A90EEB" w14:textId="77777777" w:rsidR="00FE0810" w:rsidRDefault="00FE0810" w:rsidP="0005615F">
            <w:pPr>
              <w:pStyle w:val="TAL"/>
              <w:rPr>
                <w:noProof/>
              </w:rPr>
            </w:pPr>
            <w:r>
              <w:rPr>
                <w:noProof/>
              </w:rPr>
              <w:t>User info ID for discovery (octet o2+1 to o2+6):</w:t>
            </w:r>
          </w:p>
          <w:p w14:paraId="6EAE1A9F" w14:textId="77777777" w:rsidR="00FE0810" w:rsidRDefault="00FE0810" w:rsidP="0005615F">
            <w:pPr>
              <w:pStyle w:val="TAL"/>
            </w:pPr>
            <w:r>
              <w:t>The value of the User info ID parameter is a 48-bit long bit string. The format of the User info ID parameter is out of scope of this specification.</w:t>
            </w:r>
          </w:p>
          <w:p w14:paraId="28402A04" w14:textId="77777777" w:rsidR="00FE0810" w:rsidRDefault="00FE0810" w:rsidP="0005615F">
            <w:pPr>
              <w:pStyle w:val="TAL"/>
            </w:pPr>
          </w:p>
        </w:tc>
      </w:tr>
      <w:tr w:rsidR="00FE0810" w14:paraId="1992A21F" w14:textId="77777777" w:rsidTr="0005615F">
        <w:trPr>
          <w:cantSplit/>
          <w:jc w:val="center"/>
        </w:trPr>
        <w:tc>
          <w:tcPr>
            <w:tcW w:w="7094" w:type="dxa"/>
            <w:hideMark/>
          </w:tcPr>
          <w:p w14:paraId="3DA94D55" w14:textId="77777777" w:rsidR="00FE0810" w:rsidRDefault="00FE0810" w:rsidP="0005615F">
            <w:pPr>
              <w:pStyle w:val="TAL"/>
              <w:rPr>
                <w:noProof/>
              </w:rPr>
            </w:pPr>
            <w:r>
              <w:rPr>
                <w:noProof/>
              </w:rPr>
              <w:t>RSC info list (octet o2+7 to o3):</w:t>
            </w:r>
          </w:p>
          <w:p w14:paraId="23088993" w14:textId="77777777" w:rsidR="00FE0810" w:rsidRDefault="00FE0810" w:rsidP="0005615F">
            <w:pPr>
              <w:pStyle w:val="TAL"/>
            </w:pPr>
            <w:r>
              <w:rPr>
                <w:noProof/>
              </w:rPr>
              <w:t xml:space="preserve">The RSC info list field is </w:t>
            </w:r>
            <w:r>
              <w:t xml:space="preserve">coded according to figure 5.8.2.12 and table 5.8.2.12 and contains the </w:t>
            </w:r>
            <w:r>
              <w:rPr>
                <w:noProof/>
              </w:rPr>
              <w:t>RSCs related paramters</w:t>
            </w:r>
            <w:r>
              <w:t>.</w:t>
            </w:r>
          </w:p>
        </w:tc>
      </w:tr>
      <w:tr w:rsidR="00FE0810" w14:paraId="3BD61991" w14:textId="77777777" w:rsidTr="0005615F">
        <w:trPr>
          <w:cantSplit/>
          <w:jc w:val="center"/>
        </w:trPr>
        <w:tc>
          <w:tcPr>
            <w:tcW w:w="7094" w:type="dxa"/>
          </w:tcPr>
          <w:p w14:paraId="2962514F" w14:textId="77777777" w:rsidR="00FE0810" w:rsidRDefault="00FE0810" w:rsidP="0005615F">
            <w:pPr>
              <w:pStyle w:val="TAL"/>
            </w:pPr>
          </w:p>
        </w:tc>
      </w:tr>
      <w:tr w:rsidR="00FE0810" w14:paraId="4C22B405" w14:textId="77777777" w:rsidTr="0005615F">
        <w:trPr>
          <w:cantSplit/>
          <w:jc w:val="center"/>
        </w:trPr>
        <w:tc>
          <w:tcPr>
            <w:tcW w:w="7094" w:type="dxa"/>
          </w:tcPr>
          <w:p w14:paraId="1F9FAFA9" w14:textId="77777777" w:rsidR="00FE0810" w:rsidRDefault="00FE0810" w:rsidP="0005615F">
            <w:pPr>
              <w:pStyle w:val="TAL"/>
            </w:pPr>
            <w:r>
              <w:t>If the length of ProSeP info contents field is bigger than indicated in figure 5.8.2.1, receiving entity shall ignore any superfluous octets located at the end of the ProSeP info contents.</w:t>
            </w:r>
          </w:p>
        </w:tc>
      </w:tr>
      <w:tr w:rsidR="00FE0810" w14:paraId="26F85BCF" w14:textId="77777777" w:rsidTr="0005615F">
        <w:trPr>
          <w:cantSplit/>
          <w:jc w:val="center"/>
        </w:trPr>
        <w:tc>
          <w:tcPr>
            <w:tcW w:w="7094" w:type="dxa"/>
          </w:tcPr>
          <w:p w14:paraId="6A61048C" w14:textId="77777777" w:rsidR="00FE0810" w:rsidRDefault="00FE0810" w:rsidP="0005615F">
            <w:pPr>
              <w:pStyle w:val="TAL"/>
            </w:pPr>
          </w:p>
        </w:tc>
      </w:tr>
    </w:tbl>
    <w:p w14:paraId="20E6CBB9" w14:textId="77777777" w:rsidR="00FE0810" w:rsidRDefault="00FE0810" w:rsidP="00FE0810">
      <w:pPr>
        <w:pStyle w:val="FP"/>
        <w:rPr>
          <w:lang w:eastAsia="zh-CN"/>
        </w:rPr>
      </w:pPr>
    </w:p>
    <w:p w14:paraId="5122428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6CBFDE4" w14:textId="77777777" w:rsidTr="0005615F">
        <w:trPr>
          <w:cantSplit/>
          <w:jc w:val="center"/>
        </w:trPr>
        <w:tc>
          <w:tcPr>
            <w:tcW w:w="708" w:type="dxa"/>
            <w:hideMark/>
          </w:tcPr>
          <w:p w14:paraId="2A5F62CE" w14:textId="77777777" w:rsidR="00FE0810" w:rsidRDefault="00FE0810" w:rsidP="0005615F">
            <w:pPr>
              <w:pStyle w:val="TAC"/>
            </w:pPr>
            <w:r>
              <w:t>8</w:t>
            </w:r>
          </w:p>
        </w:tc>
        <w:tc>
          <w:tcPr>
            <w:tcW w:w="709" w:type="dxa"/>
            <w:hideMark/>
          </w:tcPr>
          <w:p w14:paraId="285E34EE" w14:textId="77777777" w:rsidR="00FE0810" w:rsidRDefault="00FE0810" w:rsidP="0005615F">
            <w:pPr>
              <w:pStyle w:val="TAC"/>
            </w:pPr>
            <w:r>
              <w:t>7</w:t>
            </w:r>
          </w:p>
        </w:tc>
        <w:tc>
          <w:tcPr>
            <w:tcW w:w="709" w:type="dxa"/>
            <w:hideMark/>
          </w:tcPr>
          <w:p w14:paraId="41215BDD" w14:textId="77777777" w:rsidR="00FE0810" w:rsidRDefault="00FE0810" w:rsidP="0005615F">
            <w:pPr>
              <w:pStyle w:val="TAC"/>
            </w:pPr>
            <w:r>
              <w:t>6</w:t>
            </w:r>
          </w:p>
        </w:tc>
        <w:tc>
          <w:tcPr>
            <w:tcW w:w="709" w:type="dxa"/>
            <w:hideMark/>
          </w:tcPr>
          <w:p w14:paraId="37CDF91D" w14:textId="77777777" w:rsidR="00FE0810" w:rsidRDefault="00FE0810" w:rsidP="0005615F">
            <w:pPr>
              <w:pStyle w:val="TAC"/>
            </w:pPr>
            <w:r>
              <w:t>5</w:t>
            </w:r>
          </w:p>
        </w:tc>
        <w:tc>
          <w:tcPr>
            <w:tcW w:w="709" w:type="dxa"/>
            <w:hideMark/>
          </w:tcPr>
          <w:p w14:paraId="73DAA07A" w14:textId="77777777" w:rsidR="00FE0810" w:rsidRDefault="00FE0810" w:rsidP="0005615F">
            <w:pPr>
              <w:pStyle w:val="TAC"/>
            </w:pPr>
            <w:r>
              <w:t>4</w:t>
            </w:r>
          </w:p>
        </w:tc>
        <w:tc>
          <w:tcPr>
            <w:tcW w:w="709" w:type="dxa"/>
            <w:hideMark/>
          </w:tcPr>
          <w:p w14:paraId="254B6B72" w14:textId="77777777" w:rsidR="00FE0810" w:rsidRDefault="00FE0810" w:rsidP="0005615F">
            <w:pPr>
              <w:pStyle w:val="TAC"/>
            </w:pPr>
            <w:r>
              <w:t>3</w:t>
            </w:r>
          </w:p>
        </w:tc>
        <w:tc>
          <w:tcPr>
            <w:tcW w:w="709" w:type="dxa"/>
            <w:hideMark/>
          </w:tcPr>
          <w:p w14:paraId="5965C975" w14:textId="77777777" w:rsidR="00FE0810" w:rsidRDefault="00FE0810" w:rsidP="0005615F">
            <w:pPr>
              <w:pStyle w:val="TAC"/>
            </w:pPr>
            <w:r>
              <w:t>2</w:t>
            </w:r>
          </w:p>
        </w:tc>
        <w:tc>
          <w:tcPr>
            <w:tcW w:w="709" w:type="dxa"/>
            <w:hideMark/>
          </w:tcPr>
          <w:p w14:paraId="30EE6D90" w14:textId="77777777" w:rsidR="00FE0810" w:rsidRDefault="00FE0810" w:rsidP="0005615F">
            <w:pPr>
              <w:pStyle w:val="TAC"/>
            </w:pPr>
            <w:r>
              <w:t>1</w:t>
            </w:r>
          </w:p>
        </w:tc>
        <w:tc>
          <w:tcPr>
            <w:tcW w:w="1346" w:type="dxa"/>
          </w:tcPr>
          <w:p w14:paraId="45EE01E8" w14:textId="77777777" w:rsidR="00FE0810" w:rsidRDefault="00FE0810" w:rsidP="0005615F">
            <w:pPr>
              <w:pStyle w:val="TAL"/>
            </w:pPr>
          </w:p>
        </w:tc>
      </w:tr>
      <w:tr w:rsidR="00FE0810" w14:paraId="4BC18E4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D80125" w14:textId="77777777" w:rsidR="00FE0810" w:rsidRDefault="00FE0810" w:rsidP="0005615F">
            <w:pPr>
              <w:pStyle w:val="TAC"/>
              <w:rPr>
                <w:noProof/>
              </w:rPr>
            </w:pPr>
          </w:p>
          <w:p w14:paraId="7BB0E92A" w14:textId="77777777" w:rsidR="00FE0810" w:rsidRDefault="00FE0810" w:rsidP="0005615F">
            <w:pPr>
              <w:pStyle w:val="TAC"/>
            </w:pPr>
            <w:r>
              <w:rPr>
                <w:noProof/>
              </w:rPr>
              <w:t>Length of served by NG-RAN</w:t>
            </w:r>
            <w:r>
              <w:t xml:space="preserve"> </w:t>
            </w:r>
            <w:r>
              <w:rPr>
                <w:noProof/>
              </w:rPr>
              <w:t>contents</w:t>
            </w:r>
          </w:p>
        </w:tc>
        <w:tc>
          <w:tcPr>
            <w:tcW w:w="1346" w:type="dxa"/>
          </w:tcPr>
          <w:p w14:paraId="4CEDF2DB" w14:textId="77777777" w:rsidR="00FE0810" w:rsidRDefault="00FE0810" w:rsidP="0005615F">
            <w:pPr>
              <w:pStyle w:val="TAL"/>
            </w:pPr>
            <w:r>
              <w:t>octet k+8</w:t>
            </w:r>
          </w:p>
          <w:p w14:paraId="5F8AAC79" w14:textId="77777777" w:rsidR="00FE0810" w:rsidRDefault="00FE0810" w:rsidP="0005615F">
            <w:pPr>
              <w:pStyle w:val="TAL"/>
            </w:pPr>
          </w:p>
          <w:p w14:paraId="660793E4" w14:textId="77777777" w:rsidR="00FE0810" w:rsidRDefault="00FE0810" w:rsidP="0005615F">
            <w:pPr>
              <w:pStyle w:val="TAL"/>
            </w:pPr>
            <w:r>
              <w:t>octet k+9</w:t>
            </w:r>
          </w:p>
        </w:tc>
      </w:tr>
      <w:tr w:rsidR="00FE0810" w14:paraId="0C7B434F"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C550B" w14:textId="77777777" w:rsidR="00FE0810" w:rsidRDefault="00FE0810" w:rsidP="0005615F">
            <w:pPr>
              <w:pStyle w:val="TAC"/>
            </w:pPr>
          </w:p>
          <w:p w14:paraId="4BD76E9F" w14:textId="77777777" w:rsidR="00FE0810" w:rsidRDefault="00FE0810" w:rsidP="0005615F">
            <w:pPr>
              <w:pStyle w:val="TAC"/>
            </w:pPr>
            <w:r>
              <w:t>Authorized PLMN list for layer-3 relay UE</w:t>
            </w:r>
          </w:p>
        </w:tc>
        <w:tc>
          <w:tcPr>
            <w:tcW w:w="1346" w:type="dxa"/>
            <w:tcBorders>
              <w:top w:val="nil"/>
              <w:left w:val="single" w:sz="6" w:space="0" w:color="auto"/>
              <w:bottom w:val="nil"/>
              <w:right w:val="nil"/>
            </w:tcBorders>
          </w:tcPr>
          <w:p w14:paraId="22BBAB9F" w14:textId="77777777" w:rsidR="00FE0810" w:rsidRDefault="00FE0810" w:rsidP="0005615F">
            <w:pPr>
              <w:pStyle w:val="TAL"/>
            </w:pPr>
            <w:r>
              <w:t>octet (k+10)*</w:t>
            </w:r>
          </w:p>
          <w:p w14:paraId="14B3AEC8" w14:textId="77777777" w:rsidR="00FE0810" w:rsidRDefault="00FE0810" w:rsidP="0005615F">
            <w:pPr>
              <w:pStyle w:val="TAL"/>
            </w:pPr>
          </w:p>
          <w:p w14:paraId="4C44F517" w14:textId="77777777" w:rsidR="00FE0810" w:rsidRDefault="00FE0810" w:rsidP="0005615F">
            <w:pPr>
              <w:pStyle w:val="TAL"/>
            </w:pPr>
            <w:r>
              <w:t>octet o50*</w:t>
            </w:r>
          </w:p>
        </w:tc>
      </w:tr>
      <w:tr w:rsidR="00FE0810" w14:paraId="12296E0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1D9E8" w14:textId="77777777" w:rsidR="00FE0810" w:rsidRDefault="00FE0810" w:rsidP="0005615F">
            <w:pPr>
              <w:pStyle w:val="TAC"/>
            </w:pPr>
          </w:p>
          <w:p w14:paraId="60A17990" w14:textId="77777777" w:rsidR="00FE0810" w:rsidRDefault="00FE0810" w:rsidP="0005615F">
            <w:pPr>
              <w:pStyle w:val="TAC"/>
            </w:pPr>
            <w:r>
              <w:t>Authorized PLMN list for layer-2 relay UE</w:t>
            </w:r>
          </w:p>
        </w:tc>
        <w:tc>
          <w:tcPr>
            <w:tcW w:w="1346" w:type="dxa"/>
            <w:tcBorders>
              <w:top w:val="nil"/>
              <w:left w:val="single" w:sz="6" w:space="0" w:color="auto"/>
              <w:bottom w:val="nil"/>
              <w:right w:val="nil"/>
            </w:tcBorders>
          </w:tcPr>
          <w:p w14:paraId="2DC172E3" w14:textId="77777777" w:rsidR="00FE0810" w:rsidRDefault="00FE0810" w:rsidP="0005615F">
            <w:pPr>
              <w:pStyle w:val="TAL"/>
            </w:pPr>
            <w:r>
              <w:t>octet (o50+1)*</w:t>
            </w:r>
          </w:p>
          <w:p w14:paraId="716145AE" w14:textId="77777777" w:rsidR="00FE0810" w:rsidRDefault="00FE0810" w:rsidP="0005615F">
            <w:pPr>
              <w:pStyle w:val="TAL"/>
            </w:pPr>
          </w:p>
          <w:p w14:paraId="3BBB0E89" w14:textId="77777777" w:rsidR="00FE0810" w:rsidRDefault="00FE0810" w:rsidP="0005615F">
            <w:pPr>
              <w:pStyle w:val="TAL"/>
            </w:pPr>
            <w:r>
              <w:t>octet o1*</w:t>
            </w:r>
          </w:p>
        </w:tc>
      </w:tr>
    </w:tbl>
    <w:p w14:paraId="5A6E7DE5" w14:textId="77777777" w:rsidR="00FE0810" w:rsidRDefault="00FE0810" w:rsidP="00FE0810">
      <w:pPr>
        <w:pStyle w:val="TF"/>
      </w:pPr>
      <w:r>
        <w:t>Figure 5.5.2.2: Served by NG-RAN</w:t>
      </w:r>
    </w:p>
    <w:p w14:paraId="5BE0B05A" w14:textId="77777777" w:rsidR="00FE0810" w:rsidRDefault="00FE0810" w:rsidP="00FE0810">
      <w:pPr>
        <w:pStyle w:val="FP"/>
        <w:rPr>
          <w:lang w:eastAsia="zh-CN"/>
        </w:rPr>
      </w:pPr>
    </w:p>
    <w:p w14:paraId="55DA57B1" w14:textId="77777777" w:rsidR="00FE0810" w:rsidRDefault="00FE0810" w:rsidP="00FE0810">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BA62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46309D4" w14:textId="77777777" w:rsidR="00FE0810" w:rsidRDefault="00FE0810" w:rsidP="0005615F">
            <w:pPr>
              <w:pStyle w:val="TAL"/>
            </w:pPr>
            <w:r>
              <w:t>Authorized PLMN list for layer-3 relay UE:</w:t>
            </w:r>
          </w:p>
          <w:p w14:paraId="567CCC67" w14:textId="77777777" w:rsidR="00FE0810" w:rsidRDefault="00FE0810" w:rsidP="0005615F">
            <w:pPr>
              <w:pStyle w:val="TAL"/>
            </w:pPr>
            <w:r>
              <w:t>The authorized PLMN list for layer-3 UE-to-UE relay UE field is coded according to figure 5.8.2.3 and table 5.8.2.3</w:t>
            </w:r>
            <w:r>
              <w:rPr>
                <w:noProof/>
              </w:rPr>
              <w:t>.</w:t>
            </w:r>
          </w:p>
        </w:tc>
      </w:tr>
      <w:tr w:rsidR="00FE0810" w14:paraId="21D3B76A" w14:textId="77777777" w:rsidTr="0005615F">
        <w:trPr>
          <w:cantSplit/>
          <w:jc w:val="center"/>
        </w:trPr>
        <w:tc>
          <w:tcPr>
            <w:tcW w:w="7094" w:type="dxa"/>
            <w:tcBorders>
              <w:top w:val="nil"/>
              <w:left w:val="single" w:sz="4" w:space="0" w:color="auto"/>
              <w:bottom w:val="nil"/>
              <w:right w:val="single" w:sz="4" w:space="0" w:color="auto"/>
            </w:tcBorders>
          </w:tcPr>
          <w:p w14:paraId="6569AB0B" w14:textId="77777777" w:rsidR="00FE0810" w:rsidRDefault="00FE0810" w:rsidP="0005615F">
            <w:pPr>
              <w:pStyle w:val="TAL"/>
            </w:pPr>
          </w:p>
        </w:tc>
      </w:tr>
      <w:tr w:rsidR="00FE0810" w14:paraId="7F8F4849"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52301EFF" w14:textId="77777777" w:rsidR="00FE0810" w:rsidRDefault="00FE0810" w:rsidP="0005615F">
            <w:pPr>
              <w:pStyle w:val="TAL"/>
            </w:pPr>
            <w:r>
              <w:t>Authorized PLMN list for layer-2 relay UE:</w:t>
            </w:r>
          </w:p>
          <w:p w14:paraId="1B21ED0A" w14:textId="77777777" w:rsidR="00FE0810" w:rsidRDefault="00FE0810" w:rsidP="0005615F">
            <w:pPr>
              <w:pStyle w:val="TAL"/>
            </w:pPr>
            <w:r>
              <w:t>The authorized PLMN list for layer-2 UE-to-UE relay UE field is coded according to figure 5.8.2.3 and table 5.8.2.3</w:t>
            </w:r>
            <w:r>
              <w:rPr>
                <w:noProof/>
              </w:rPr>
              <w:t>.</w:t>
            </w: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r>
        <w:t>Figure 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r>
        <w:t>Figure 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40020DF6" w14:textId="77777777" w:rsidTr="0005615F">
        <w:trPr>
          <w:cantSplit/>
          <w:jc w:val="center"/>
        </w:trPr>
        <w:tc>
          <w:tcPr>
            <w:tcW w:w="708" w:type="dxa"/>
            <w:hideMark/>
          </w:tcPr>
          <w:p w14:paraId="7353F6A1" w14:textId="77777777" w:rsidR="00FE0810" w:rsidRDefault="00FE0810" w:rsidP="0005615F">
            <w:pPr>
              <w:pStyle w:val="TAC"/>
            </w:pPr>
            <w:r>
              <w:t>8</w:t>
            </w:r>
          </w:p>
        </w:tc>
        <w:tc>
          <w:tcPr>
            <w:tcW w:w="709" w:type="dxa"/>
            <w:hideMark/>
          </w:tcPr>
          <w:p w14:paraId="77296A4F" w14:textId="77777777" w:rsidR="00FE0810" w:rsidRDefault="00FE0810" w:rsidP="0005615F">
            <w:pPr>
              <w:pStyle w:val="TAC"/>
            </w:pPr>
            <w:r>
              <w:t>7</w:t>
            </w:r>
          </w:p>
        </w:tc>
        <w:tc>
          <w:tcPr>
            <w:tcW w:w="709" w:type="dxa"/>
            <w:hideMark/>
          </w:tcPr>
          <w:p w14:paraId="0AE0413A" w14:textId="77777777" w:rsidR="00FE0810" w:rsidRDefault="00FE0810" w:rsidP="0005615F">
            <w:pPr>
              <w:pStyle w:val="TAC"/>
            </w:pPr>
            <w:r>
              <w:t>6</w:t>
            </w:r>
          </w:p>
        </w:tc>
        <w:tc>
          <w:tcPr>
            <w:tcW w:w="709" w:type="dxa"/>
            <w:hideMark/>
          </w:tcPr>
          <w:p w14:paraId="58331088" w14:textId="77777777" w:rsidR="00FE0810" w:rsidRDefault="00FE0810" w:rsidP="0005615F">
            <w:pPr>
              <w:pStyle w:val="TAC"/>
            </w:pPr>
            <w:r>
              <w:t>5</w:t>
            </w:r>
          </w:p>
        </w:tc>
        <w:tc>
          <w:tcPr>
            <w:tcW w:w="709" w:type="dxa"/>
            <w:hideMark/>
          </w:tcPr>
          <w:p w14:paraId="3A0E0FAB" w14:textId="77777777" w:rsidR="00FE0810" w:rsidRDefault="00FE0810" w:rsidP="0005615F">
            <w:pPr>
              <w:pStyle w:val="TAC"/>
            </w:pPr>
            <w:r>
              <w:t>4</w:t>
            </w:r>
          </w:p>
        </w:tc>
        <w:tc>
          <w:tcPr>
            <w:tcW w:w="709" w:type="dxa"/>
            <w:hideMark/>
          </w:tcPr>
          <w:p w14:paraId="487BD9EE" w14:textId="77777777" w:rsidR="00FE0810" w:rsidRDefault="00FE0810" w:rsidP="0005615F">
            <w:pPr>
              <w:pStyle w:val="TAC"/>
            </w:pPr>
            <w:r>
              <w:t>3</w:t>
            </w:r>
          </w:p>
        </w:tc>
        <w:tc>
          <w:tcPr>
            <w:tcW w:w="709" w:type="dxa"/>
            <w:hideMark/>
          </w:tcPr>
          <w:p w14:paraId="52644BE3" w14:textId="77777777" w:rsidR="00FE0810" w:rsidRDefault="00FE0810" w:rsidP="0005615F">
            <w:pPr>
              <w:pStyle w:val="TAC"/>
            </w:pPr>
            <w:r>
              <w:t>2</w:t>
            </w:r>
          </w:p>
        </w:tc>
        <w:tc>
          <w:tcPr>
            <w:tcW w:w="709" w:type="dxa"/>
            <w:hideMark/>
          </w:tcPr>
          <w:p w14:paraId="6CC027CB" w14:textId="77777777" w:rsidR="00FE0810" w:rsidRDefault="00FE0810" w:rsidP="0005615F">
            <w:pPr>
              <w:pStyle w:val="TAC"/>
            </w:pPr>
            <w:r>
              <w:t>1</w:t>
            </w:r>
          </w:p>
        </w:tc>
        <w:tc>
          <w:tcPr>
            <w:tcW w:w="1416" w:type="dxa"/>
          </w:tcPr>
          <w:p w14:paraId="22C378E7" w14:textId="77777777" w:rsidR="00FE0810" w:rsidRDefault="00FE0810" w:rsidP="0005615F">
            <w:pPr>
              <w:pStyle w:val="TAL"/>
            </w:pPr>
          </w:p>
        </w:tc>
      </w:tr>
      <w:tr w:rsidR="00FE0810" w14:paraId="56AF0E5B"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E5A41" w14:textId="77777777" w:rsidR="00FE0810" w:rsidRDefault="00FE0810" w:rsidP="0005615F">
            <w:pPr>
              <w:pStyle w:val="TAC"/>
            </w:pPr>
          </w:p>
          <w:p w14:paraId="523938D1" w14:textId="77777777" w:rsidR="00FE0810" w:rsidRDefault="00FE0810" w:rsidP="0005615F">
            <w:pPr>
              <w:pStyle w:val="TAC"/>
            </w:pPr>
            <w:r>
              <w:t>Length of not served by NG-RAN contents</w:t>
            </w:r>
          </w:p>
        </w:tc>
        <w:tc>
          <w:tcPr>
            <w:tcW w:w="1416" w:type="dxa"/>
            <w:tcBorders>
              <w:top w:val="nil"/>
              <w:left w:val="single" w:sz="6" w:space="0" w:color="auto"/>
              <w:bottom w:val="nil"/>
              <w:right w:val="nil"/>
            </w:tcBorders>
          </w:tcPr>
          <w:p w14:paraId="78459585" w14:textId="77777777" w:rsidR="00FE0810" w:rsidRDefault="00FE0810" w:rsidP="0005615F">
            <w:pPr>
              <w:pStyle w:val="TAL"/>
            </w:pPr>
            <w:r>
              <w:t>octet o1+1</w:t>
            </w:r>
          </w:p>
          <w:p w14:paraId="2086093A" w14:textId="77777777" w:rsidR="00FE0810" w:rsidRDefault="00FE0810" w:rsidP="0005615F">
            <w:pPr>
              <w:pStyle w:val="TAL"/>
            </w:pPr>
          </w:p>
          <w:p w14:paraId="511CBDED" w14:textId="77777777" w:rsidR="00FE0810" w:rsidRDefault="00FE0810" w:rsidP="0005615F">
            <w:pPr>
              <w:pStyle w:val="TAL"/>
            </w:pPr>
            <w:r>
              <w:t>octet o1+2</w:t>
            </w:r>
          </w:p>
        </w:tc>
      </w:tr>
      <w:tr w:rsidR="00FE0810" w14:paraId="4C4404F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68A0F" w14:textId="77777777" w:rsidR="00FE0810" w:rsidRDefault="00FE0810" w:rsidP="0005615F">
            <w:pPr>
              <w:pStyle w:val="TAC"/>
            </w:pPr>
          </w:p>
          <w:p w14:paraId="1FAB227D" w14:textId="77777777" w:rsidR="00FE0810" w:rsidRDefault="00FE0810" w:rsidP="0005615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356E25E" w14:textId="77777777" w:rsidR="00FE0810" w:rsidRDefault="00FE0810" w:rsidP="0005615F">
            <w:pPr>
              <w:pStyle w:val="TAL"/>
              <w:rPr>
                <w:lang w:eastAsia="zh-CN"/>
              </w:rPr>
            </w:pPr>
            <w:r>
              <w:t>octet o1+3</w:t>
            </w:r>
          </w:p>
          <w:p w14:paraId="3736D22B" w14:textId="77777777" w:rsidR="00FE0810" w:rsidRDefault="00FE0810" w:rsidP="0005615F">
            <w:pPr>
              <w:pStyle w:val="TAL"/>
              <w:rPr>
                <w:lang w:eastAsia="zh-CN"/>
              </w:rPr>
            </w:pPr>
          </w:p>
          <w:p w14:paraId="4D2980EE" w14:textId="77777777" w:rsidR="00FE0810" w:rsidRDefault="00FE0810" w:rsidP="0005615F">
            <w:pPr>
              <w:pStyle w:val="TAL"/>
              <w:rPr>
                <w:lang w:eastAsia="zh-CN"/>
              </w:rPr>
            </w:pPr>
            <w:r>
              <w:t>octet o</w:t>
            </w:r>
            <w:r>
              <w:rPr>
                <w:lang w:eastAsia="zh-CN"/>
              </w:rPr>
              <w:t>51</w:t>
            </w:r>
          </w:p>
        </w:tc>
      </w:tr>
      <w:tr w:rsidR="00FE0810" w14:paraId="4DB1C52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FAE7A" w14:textId="77777777" w:rsidR="00FE0810" w:rsidRDefault="00FE0810" w:rsidP="0005615F">
            <w:pPr>
              <w:pStyle w:val="TAC"/>
            </w:pPr>
          </w:p>
          <w:p w14:paraId="05557F5A" w14:textId="77777777" w:rsidR="00FE0810" w:rsidRDefault="00FE0810" w:rsidP="0005615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3C034AEE" w14:textId="77777777" w:rsidR="00FE0810" w:rsidRDefault="00FE0810" w:rsidP="0005615F">
            <w:pPr>
              <w:pStyle w:val="TAL"/>
              <w:rPr>
                <w:lang w:eastAsia="zh-CN"/>
              </w:rPr>
            </w:pPr>
            <w:r>
              <w:t>octet o51+1</w:t>
            </w:r>
          </w:p>
          <w:p w14:paraId="655E5EE1" w14:textId="77777777" w:rsidR="00FE0810" w:rsidRDefault="00FE0810" w:rsidP="0005615F">
            <w:pPr>
              <w:pStyle w:val="TAL"/>
              <w:rPr>
                <w:lang w:eastAsia="zh-CN"/>
              </w:rPr>
            </w:pPr>
          </w:p>
          <w:p w14:paraId="706AD672" w14:textId="77777777" w:rsidR="00FE0810" w:rsidRDefault="00FE0810" w:rsidP="0005615F">
            <w:pPr>
              <w:pStyle w:val="TAL"/>
            </w:pPr>
            <w:r>
              <w:t>octet o10</w:t>
            </w:r>
          </w:p>
        </w:tc>
      </w:tr>
      <w:tr w:rsidR="00FE0810" w14:paraId="4BA8047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E55F2E" w14:textId="77777777" w:rsidR="00FE0810" w:rsidRDefault="00FE0810" w:rsidP="0005615F">
            <w:pPr>
              <w:pStyle w:val="TAC"/>
            </w:pPr>
          </w:p>
          <w:p w14:paraId="758144C5" w14:textId="77777777" w:rsidR="00FE0810" w:rsidRDefault="00FE0810" w:rsidP="0005615F">
            <w:pPr>
              <w:pStyle w:val="TAC"/>
            </w:pPr>
            <w:r>
              <w:t>Default PC5 DRX configuration for UE-to-UE relay discovery</w:t>
            </w:r>
          </w:p>
        </w:tc>
        <w:tc>
          <w:tcPr>
            <w:tcW w:w="1416" w:type="dxa"/>
            <w:tcBorders>
              <w:top w:val="nil"/>
              <w:left w:val="single" w:sz="6" w:space="0" w:color="auto"/>
              <w:bottom w:val="nil"/>
              <w:right w:val="nil"/>
            </w:tcBorders>
          </w:tcPr>
          <w:p w14:paraId="7B382A55" w14:textId="77777777" w:rsidR="00FE0810" w:rsidRDefault="00FE0810" w:rsidP="0005615F">
            <w:pPr>
              <w:pStyle w:val="TAL"/>
            </w:pPr>
            <w:r>
              <w:t>octet o10+1</w:t>
            </w:r>
          </w:p>
          <w:p w14:paraId="34BCE6F5" w14:textId="77777777" w:rsidR="00FE0810" w:rsidRDefault="00FE0810" w:rsidP="0005615F">
            <w:pPr>
              <w:pStyle w:val="TAL"/>
            </w:pPr>
          </w:p>
          <w:p w14:paraId="4DF50405" w14:textId="77777777" w:rsidR="00FE0810" w:rsidRDefault="00FE0810" w:rsidP="0005615F">
            <w:pPr>
              <w:pStyle w:val="TAL"/>
            </w:pPr>
            <w:r>
              <w:t>octet o</w:t>
            </w:r>
            <w:r>
              <w:rPr>
                <w:lang w:eastAsia="zh-CN"/>
              </w:rPr>
              <w:t>2</w:t>
            </w:r>
          </w:p>
        </w:tc>
      </w:tr>
    </w:tbl>
    <w:p w14:paraId="07BF279D" w14:textId="77777777" w:rsidR="00FE0810" w:rsidRDefault="00FE0810" w:rsidP="00FE0810">
      <w:pPr>
        <w:pStyle w:val="TF"/>
        <w:rPr>
          <w:noProof/>
        </w:rPr>
      </w:pPr>
      <w:r>
        <w:t>Figure 5.8.2.5: Not served by NG-RAN</w:t>
      </w:r>
    </w:p>
    <w:p w14:paraId="4B5F6D3A" w14:textId="77777777" w:rsidR="00FE0810" w:rsidRDefault="00FE0810" w:rsidP="00FE0810">
      <w:pPr>
        <w:pStyle w:val="FP"/>
        <w:rPr>
          <w:lang w:eastAsia="zh-CN"/>
        </w:rPr>
      </w:pPr>
    </w:p>
    <w:p w14:paraId="26EE36F1" w14:textId="77777777" w:rsidR="00FE0810" w:rsidRDefault="00FE0810" w:rsidP="00FE0810">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FA48AA7"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BBE9278" w14:textId="77777777" w:rsidR="00FE0810" w:rsidRDefault="00FE0810" w:rsidP="0005615F">
            <w:pPr>
              <w:pStyle w:val="TAL"/>
            </w:pPr>
            <w:r>
              <w:t>NR radio parameters per geographical area list for UE-to-UE relay discovery (octet o1+3 to o51):</w:t>
            </w:r>
          </w:p>
          <w:p w14:paraId="7905D40A" w14:textId="77777777" w:rsidR="00FE0810" w:rsidRDefault="00FE0810" w:rsidP="0005615F">
            <w:pPr>
              <w:pStyle w:val="TAL"/>
            </w:pPr>
            <w:r>
              <w:t>The NR radio parameters per geographical area list for UE-to-UE relay discovery field is coded according to figure 5.8.2.6 and table 5.8.2.6.</w:t>
            </w:r>
          </w:p>
        </w:tc>
      </w:tr>
      <w:tr w:rsidR="00FE0810" w14:paraId="3C7AA349" w14:textId="77777777" w:rsidTr="0005615F">
        <w:trPr>
          <w:cantSplit/>
          <w:jc w:val="center"/>
        </w:trPr>
        <w:tc>
          <w:tcPr>
            <w:tcW w:w="7094" w:type="dxa"/>
            <w:tcBorders>
              <w:top w:val="nil"/>
              <w:left w:val="single" w:sz="4" w:space="0" w:color="auto"/>
              <w:bottom w:val="nil"/>
              <w:right w:val="single" w:sz="4" w:space="0" w:color="auto"/>
            </w:tcBorders>
          </w:tcPr>
          <w:p w14:paraId="16680ECC" w14:textId="77777777" w:rsidR="00FE0810" w:rsidRDefault="00FE0810" w:rsidP="0005615F">
            <w:pPr>
              <w:pStyle w:val="TAL"/>
            </w:pPr>
            <w:r>
              <w:t>NR radio parameters per geographical area list for UE-to-UE relay communication (octet o51+1 to o2):</w:t>
            </w:r>
          </w:p>
          <w:p w14:paraId="310C71C4" w14:textId="77777777" w:rsidR="00FE0810" w:rsidRDefault="00FE0810" w:rsidP="0005615F">
            <w:pPr>
              <w:pStyle w:val="TAL"/>
              <w:rPr>
                <w:lang w:eastAsia="zh-CN"/>
              </w:rPr>
            </w:pPr>
            <w:r>
              <w:t>The NR radio parameters per geographical area list for UE-to-UE relay communication field is coded according to figure 5.8.2.7 and table 5.8.2.7.</w:t>
            </w:r>
          </w:p>
          <w:p w14:paraId="457534E2" w14:textId="77777777" w:rsidR="00FE0810" w:rsidRDefault="00FE0810" w:rsidP="0005615F">
            <w:pPr>
              <w:pStyle w:val="TAL"/>
            </w:pPr>
          </w:p>
        </w:tc>
      </w:tr>
      <w:tr w:rsidR="00FE0810" w14:paraId="6D5E079C" w14:textId="77777777" w:rsidTr="0005615F">
        <w:trPr>
          <w:cantSplit/>
          <w:jc w:val="center"/>
        </w:trPr>
        <w:tc>
          <w:tcPr>
            <w:tcW w:w="7094" w:type="dxa"/>
            <w:tcBorders>
              <w:top w:val="nil"/>
              <w:left w:val="single" w:sz="4" w:space="0" w:color="auto"/>
              <w:bottom w:val="nil"/>
              <w:right w:val="single" w:sz="4" w:space="0" w:color="auto"/>
            </w:tcBorders>
          </w:tcPr>
          <w:p w14:paraId="47D6F18C" w14:textId="77777777" w:rsidR="00FE0810" w:rsidRDefault="00FE0810" w:rsidP="0005615F">
            <w:pPr>
              <w:pStyle w:val="TAL"/>
              <w:rPr>
                <w:lang w:eastAsia="zh-CN"/>
              </w:rPr>
            </w:pPr>
            <w:r>
              <w:t>Default PC5 DRX configuration for UE-to-UE relay discovery</w:t>
            </w:r>
            <w:r>
              <w:rPr>
                <w:lang w:eastAsia="zh-CN"/>
              </w:rPr>
              <w:t xml:space="preserve"> (octet o10+1 to o2):</w:t>
            </w:r>
          </w:p>
          <w:p w14:paraId="1BFD7362" w14:textId="77777777" w:rsidR="00FE0810" w:rsidRDefault="00FE0810" w:rsidP="0005615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6540432D" w14:textId="77777777" w:rsidR="00FE0810" w:rsidRDefault="00FE0810" w:rsidP="0005615F">
            <w:pPr>
              <w:pStyle w:val="TAL"/>
            </w:pPr>
          </w:p>
        </w:tc>
      </w:tr>
      <w:tr w:rsidR="00FE0810" w14:paraId="60A6A1E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4B56EBF3" w14:textId="77777777" w:rsidR="00FE0810" w:rsidRDefault="00FE0810" w:rsidP="0005615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r>
        <w:t>Figure 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r>
        <w:t>Figure 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r>
        <w:t>Figure 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r>
        <w:t>Figure 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r>
        <w:t>Figure 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r>
        <w:t>Figure 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77777777" w:rsidR="00FE0810" w:rsidRDefault="00FE0810" w:rsidP="0005615F">
            <w:pPr>
              <w:pStyle w:val="TAL"/>
            </w:pPr>
            <w:r>
              <w:t>octet o2</w:t>
            </w:r>
          </w:p>
        </w:tc>
      </w:tr>
    </w:tbl>
    <w:p w14:paraId="33A92414" w14:textId="77777777" w:rsidR="00FE0810" w:rsidRDefault="00FE0810" w:rsidP="00FE0810">
      <w:pPr>
        <w:pStyle w:val="TF"/>
      </w:pPr>
      <w:r>
        <w:t>Figure 5.8.2.11a: Default PC5 DRX configuration for UE-to-UE relay discovery</w:t>
      </w:r>
    </w:p>
    <w:p w14:paraId="7AD9DF9D" w14:textId="77777777" w:rsidR="00FE0810" w:rsidRDefault="00FE0810" w:rsidP="00FE0810">
      <w:pPr>
        <w:pStyle w:val="FP"/>
        <w:rPr>
          <w:lang w:eastAsia="zh-CN"/>
        </w:rPr>
      </w:pPr>
    </w:p>
    <w:p w14:paraId="13648DC3" w14:textId="77777777" w:rsidR="00FE0810" w:rsidRDefault="00FE0810" w:rsidP="00FE0810">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35C1C1BA" w14:textId="77777777" w:rsidTr="0005615F">
        <w:trPr>
          <w:gridAfter w:val="1"/>
          <w:wAfter w:w="8" w:type="dxa"/>
          <w:cantSplit/>
          <w:jc w:val="center"/>
        </w:trPr>
        <w:tc>
          <w:tcPr>
            <w:tcW w:w="708" w:type="dxa"/>
            <w:gridSpan w:val="2"/>
            <w:hideMark/>
          </w:tcPr>
          <w:p w14:paraId="2E4A362F" w14:textId="77777777" w:rsidR="00FE0810" w:rsidRDefault="00FE0810" w:rsidP="0005615F">
            <w:pPr>
              <w:pStyle w:val="TAC"/>
            </w:pPr>
            <w:r>
              <w:t>8</w:t>
            </w:r>
          </w:p>
        </w:tc>
        <w:tc>
          <w:tcPr>
            <w:tcW w:w="709" w:type="dxa"/>
            <w:hideMark/>
          </w:tcPr>
          <w:p w14:paraId="700D7593" w14:textId="77777777" w:rsidR="00FE0810" w:rsidRDefault="00FE0810" w:rsidP="0005615F">
            <w:pPr>
              <w:pStyle w:val="TAC"/>
            </w:pPr>
            <w:r>
              <w:t>7</w:t>
            </w:r>
          </w:p>
        </w:tc>
        <w:tc>
          <w:tcPr>
            <w:tcW w:w="709" w:type="dxa"/>
            <w:hideMark/>
          </w:tcPr>
          <w:p w14:paraId="4F6473B3" w14:textId="77777777" w:rsidR="00FE0810" w:rsidRDefault="00FE0810" w:rsidP="0005615F">
            <w:pPr>
              <w:pStyle w:val="TAC"/>
            </w:pPr>
            <w:r>
              <w:t>6</w:t>
            </w:r>
          </w:p>
        </w:tc>
        <w:tc>
          <w:tcPr>
            <w:tcW w:w="709" w:type="dxa"/>
            <w:hideMark/>
          </w:tcPr>
          <w:p w14:paraId="5BB77810" w14:textId="77777777" w:rsidR="00FE0810" w:rsidRDefault="00FE0810" w:rsidP="0005615F">
            <w:pPr>
              <w:pStyle w:val="TAC"/>
            </w:pPr>
            <w:r>
              <w:t>5</w:t>
            </w:r>
          </w:p>
        </w:tc>
        <w:tc>
          <w:tcPr>
            <w:tcW w:w="709" w:type="dxa"/>
            <w:hideMark/>
          </w:tcPr>
          <w:p w14:paraId="2885D614" w14:textId="77777777" w:rsidR="00FE0810" w:rsidRDefault="00FE0810" w:rsidP="0005615F">
            <w:pPr>
              <w:pStyle w:val="TAC"/>
            </w:pPr>
            <w:r>
              <w:t>4</w:t>
            </w:r>
          </w:p>
        </w:tc>
        <w:tc>
          <w:tcPr>
            <w:tcW w:w="709" w:type="dxa"/>
            <w:hideMark/>
          </w:tcPr>
          <w:p w14:paraId="3172960F" w14:textId="77777777" w:rsidR="00FE0810" w:rsidRDefault="00FE0810" w:rsidP="0005615F">
            <w:pPr>
              <w:pStyle w:val="TAC"/>
            </w:pPr>
            <w:r>
              <w:t>3</w:t>
            </w:r>
          </w:p>
        </w:tc>
        <w:tc>
          <w:tcPr>
            <w:tcW w:w="709" w:type="dxa"/>
            <w:hideMark/>
          </w:tcPr>
          <w:p w14:paraId="13F37A4B" w14:textId="77777777" w:rsidR="00FE0810" w:rsidRDefault="00FE0810" w:rsidP="0005615F">
            <w:pPr>
              <w:pStyle w:val="TAC"/>
            </w:pPr>
            <w:r>
              <w:t>2</w:t>
            </w:r>
          </w:p>
        </w:tc>
        <w:tc>
          <w:tcPr>
            <w:tcW w:w="709" w:type="dxa"/>
            <w:hideMark/>
          </w:tcPr>
          <w:p w14:paraId="7EA7559A" w14:textId="77777777" w:rsidR="00FE0810" w:rsidRDefault="00FE0810" w:rsidP="0005615F">
            <w:pPr>
              <w:pStyle w:val="TAC"/>
            </w:pPr>
            <w:r>
              <w:t>1</w:t>
            </w:r>
          </w:p>
        </w:tc>
        <w:tc>
          <w:tcPr>
            <w:tcW w:w="1346" w:type="dxa"/>
            <w:gridSpan w:val="2"/>
          </w:tcPr>
          <w:p w14:paraId="748BE449" w14:textId="77777777" w:rsidR="00FE0810" w:rsidRDefault="00FE0810" w:rsidP="0005615F">
            <w:pPr>
              <w:pStyle w:val="TAL"/>
            </w:pPr>
          </w:p>
        </w:tc>
      </w:tr>
      <w:tr w:rsidR="00FE0810" w14:paraId="08DACB0B"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31C420" w14:textId="77777777" w:rsidR="00FE0810" w:rsidRDefault="00FE0810" w:rsidP="0005615F">
            <w:pPr>
              <w:pStyle w:val="TAC"/>
              <w:rPr>
                <w:noProof/>
              </w:rPr>
            </w:pPr>
          </w:p>
          <w:p w14:paraId="413DEB5F" w14:textId="77777777" w:rsidR="00FE0810" w:rsidRDefault="00FE0810" w:rsidP="0005615F">
            <w:pPr>
              <w:pStyle w:val="TAC"/>
            </w:pPr>
            <w:r>
              <w:rPr>
                <w:noProof/>
              </w:rPr>
              <w:t>Length of RSC info list</w:t>
            </w:r>
            <w:r>
              <w:t xml:space="preserve"> </w:t>
            </w:r>
            <w:r>
              <w:rPr>
                <w:noProof/>
              </w:rPr>
              <w:t>contents</w:t>
            </w:r>
          </w:p>
        </w:tc>
        <w:tc>
          <w:tcPr>
            <w:tcW w:w="1346" w:type="dxa"/>
            <w:gridSpan w:val="2"/>
          </w:tcPr>
          <w:p w14:paraId="7F7B7CFD" w14:textId="77777777" w:rsidR="00FE0810" w:rsidRDefault="00FE0810" w:rsidP="0005615F">
            <w:pPr>
              <w:pStyle w:val="TAL"/>
            </w:pPr>
            <w:r>
              <w:t>octet o2+7</w:t>
            </w:r>
          </w:p>
          <w:p w14:paraId="3F77022D" w14:textId="77777777" w:rsidR="00FE0810" w:rsidRDefault="00FE0810" w:rsidP="0005615F">
            <w:pPr>
              <w:pStyle w:val="TAL"/>
            </w:pPr>
          </w:p>
          <w:p w14:paraId="539B5362" w14:textId="77777777" w:rsidR="00FE0810" w:rsidRDefault="00FE0810" w:rsidP="0005615F">
            <w:pPr>
              <w:pStyle w:val="TAL"/>
            </w:pPr>
            <w:r>
              <w:t>octet o2+8</w:t>
            </w:r>
          </w:p>
        </w:tc>
      </w:tr>
      <w:tr w:rsidR="00FE0810" w14:paraId="2078026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C22D0" w14:textId="77777777" w:rsidR="00FE0810" w:rsidRDefault="00FE0810" w:rsidP="0005615F">
            <w:pPr>
              <w:pStyle w:val="TAC"/>
            </w:pPr>
          </w:p>
          <w:p w14:paraId="02C059C9" w14:textId="77777777" w:rsidR="00FE0810" w:rsidRDefault="00FE0810" w:rsidP="0005615F">
            <w:pPr>
              <w:pStyle w:val="TAC"/>
            </w:pPr>
            <w:r>
              <w:t>RSC info 1</w:t>
            </w:r>
          </w:p>
        </w:tc>
        <w:tc>
          <w:tcPr>
            <w:tcW w:w="1346" w:type="dxa"/>
            <w:gridSpan w:val="2"/>
            <w:tcBorders>
              <w:top w:val="nil"/>
              <w:left w:val="single" w:sz="6" w:space="0" w:color="auto"/>
              <w:bottom w:val="nil"/>
              <w:right w:val="nil"/>
            </w:tcBorders>
          </w:tcPr>
          <w:p w14:paraId="28412DCB" w14:textId="77777777" w:rsidR="00FE0810" w:rsidRDefault="00FE0810" w:rsidP="0005615F">
            <w:pPr>
              <w:pStyle w:val="TAL"/>
            </w:pPr>
            <w:r>
              <w:t>octet o2+9</w:t>
            </w:r>
          </w:p>
          <w:p w14:paraId="678679F2" w14:textId="77777777" w:rsidR="00FE0810" w:rsidRDefault="00FE0810" w:rsidP="0005615F">
            <w:pPr>
              <w:pStyle w:val="TAL"/>
            </w:pPr>
          </w:p>
          <w:p w14:paraId="2D012869" w14:textId="77777777" w:rsidR="00FE0810" w:rsidRDefault="00FE0810" w:rsidP="0005615F">
            <w:pPr>
              <w:pStyle w:val="TAL"/>
            </w:pPr>
            <w:r>
              <w:t>octet o</w:t>
            </w:r>
            <w:r>
              <w:rPr>
                <w:rFonts w:hint="eastAsia"/>
                <w:lang w:eastAsia="zh-CN"/>
              </w:rPr>
              <w:t>6</w:t>
            </w:r>
          </w:p>
        </w:tc>
      </w:tr>
      <w:tr w:rsidR="00FE0810" w14:paraId="66027D03"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014DD0" w14:textId="77777777" w:rsidR="00FE0810" w:rsidRDefault="00FE0810" w:rsidP="0005615F">
            <w:pPr>
              <w:pStyle w:val="TAC"/>
            </w:pPr>
          </w:p>
          <w:p w14:paraId="4812EBF8" w14:textId="77777777" w:rsidR="00FE0810" w:rsidRDefault="00FE0810" w:rsidP="0005615F">
            <w:pPr>
              <w:pStyle w:val="TAC"/>
            </w:pPr>
            <w:r>
              <w:t>RSC info 2</w:t>
            </w:r>
          </w:p>
        </w:tc>
        <w:tc>
          <w:tcPr>
            <w:tcW w:w="1346" w:type="dxa"/>
            <w:gridSpan w:val="2"/>
            <w:tcBorders>
              <w:top w:val="nil"/>
              <w:left w:val="single" w:sz="6" w:space="0" w:color="auto"/>
              <w:bottom w:val="nil"/>
              <w:right w:val="nil"/>
            </w:tcBorders>
          </w:tcPr>
          <w:p w14:paraId="18F366E8" w14:textId="77777777" w:rsidR="00FE0810" w:rsidRDefault="00FE0810" w:rsidP="0005615F">
            <w:pPr>
              <w:pStyle w:val="TAL"/>
            </w:pPr>
            <w:r>
              <w:t>octet (o</w:t>
            </w:r>
            <w:r>
              <w:rPr>
                <w:rFonts w:hint="eastAsia"/>
                <w:lang w:eastAsia="zh-CN"/>
              </w:rPr>
              <w:t>6</w:t>
            </w:r>
            <w:r>
              <w:t>+1)*</w:t>
            </w:r>
          </w:p>
          <w:p w14:paraId="4CBF95A4" w14:textId="77777777" w:rsidR="00FE0810" w:rsidRDefault="00FE0810" w:rsidP="0005615F">
            <w:pPr>
              <w:pStyle w:val="TAL"/>
            </w:pPr>
          </w:p>
          <w:p w14:paraId="6CDC99BB" w14:textId="77777777" w:rsidR="00FE0810" w:rsidRDefault="00FE0810" w:rsidP="0005615F">
            <w:pPr>
              <w:pStyle w:val="TAL"/>
            </w:pPr>
            <w:r>
              <w:t xml:space="preserve">octet </w:t>
            </w:r>
            <w:r>
              <w:rPr>
                <w:rFonts w:hint="eastAsia"/>
                <w:lang w:eastAsia="zh-CN"/>
              </w:rPr>
              <w:t>o7</w:t>
            </w:r>
            <w:r>
              <w:t>*</w:t>
            </w:r>
          </w:p>
        </w:tc>
      </w:tr>
      <w:tr w:rsidR="00FE0810" w14:paraId="3F20237B"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2D374" w14:textId="77777777" w:rsidR="00FE0810" w:rsidRDefault="00FE0810" w:rsidP="0005615F">
            <w:pPr>
              <w:pStyle w:val="TAC"/>
            </w:pPr>
          </w:p>
          <w:p w14:paraId="1DF6CA2E"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1FB713AA" w14:textId="77777777" w:rsidR="00FE0810" w:rsidRDefault="00FE0810" w:rsidP="0005615F">
            <w:pPr>
              <w:pStyle w:val="TAL"/>
            </w:pPr>
            <w:r>
              <w:t>octet (o7+1)*</w:t>
            </w:r>
          </w:p>
          <w:p w14:paraId="4D7A2923" w14:textId="77777777" w:rsidR="00FE0810" w:rsidRDefault="00FE0810" w:rsidP="0005615F">
            <w:pPr>
              <w:pStyle w:val="TAL"/>
            </w:pPr>
          </w:p>
          <w:p w14:paraId="62890F63" w14:textId="77777777" w:rsidR="00FE0810" w:rsidRDefault="00FE0810" w:rsidP="0005615F">
            <w:pPr>
              <w:pStyle w:val="TAL"/>
            </w:pPr>
            <w:r>
              <w:t>octet o8*</w:t>
            </w:r>
          </w:p>
        </w:tc>
      </w:tr>
      <w:tr w:rsidR="00FE0810" w14:paraId="7144F9A4"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FDE958" w14:textId="77777777" w:rsidR="00FE0810" w:rsidRDefault="00FE0810" w:rsidP="0005615F">
            <w:pPr>
              <w:pStyle w:val="TAC"/>
            </w:pPr>
          </w:p>
          <w:p w14:paraId="7DEDAFA1" w14:textId="77777777" w:rsidR="00FE0810" w:rsidRDefault="00FE0810" w:rsidP="0005615F">
            <w:pPr>
              <w:pStyle w:val="TAC"/>
            </w:pPr>
            <w:r>
              <w:t xml:space="preserve">RSC info </w:t>
            </w:r>
            <w:r>
              <w:rPr>
                <w:noProof/>
              </w:rPr>
              <w:t>n</w:t>
            </w:r>
          </w:p>
        </w:tc>
        <w:tc>
          <w:tcPr>
            <w:tcW w:w="1346" w:type="dxa"/>
            <w:gridSpan w:val="2"/>
            <w:tcBorders>
              <w:top w:val="nil"/>
              <w:left w:val="single" w:sz="6" w:space="0" w:color="auto"/>
              <w:bottom w:val="nil"/>
              <w:right w:val="nil"/>
            </w:tcBorders>
          </w:tcPr>
          <w:p w14:paraId="2277AB73" w14:textId="77777777" w:rsidR="00FE0810" w:rsidRDefault="00FE0810" w:rsidP="0005615F">
            <w:pPr>
              <w:pStyle w:val="TAL"/>
            </w:pPr>
            <w:r>
              <w:t>octet (o8+1)*</w:t>
            </w:r>
          </w:p>
          <w:p w14:paraId="63F92D46" w14:textId="77777777" w:rsidR="00FE0810" w:rsidRDefault="00FE0810" w:rsidP="0005615F">
            <w:pPr>
              <w:pStyle w:val="TAL"/>
            </w:pPr>
          </w:p>
          <w:p w14:paraId="694AAFBE" w14:textId="77777777" w:rsidR="00FE0810" w:rsidRDefault="00FE0810" w:rsidP="0005615F">
            <w:pPr>
              <w:pStyle w:val="TAL"/>
            </w:pPr>
            <w:r>
              <w:t>octet o3*</w:t>
            </w:r>
          </w:p>
        </w:tc>
      </w:tr>
    </w:tbl>
    <w:p w14:paraId="7E29FED0" w14:textId="77777777" w:rsidR="00FE0810" w:rsidRDefault="00FE0810" w:rsidP="00FE0810">
      <w:pPr>
        <w:pStyle w:val="TF"/>
      </w:pPr>
      <w:r>
        <w:t>Figure 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0810" w14:paraId="39943ACF" w14:textId="77777777" w:rsidTr="0005615F">
        <w:trPr>
          <w:gridAfter w:val="1"/>
          <w:wAfter w:w="8" w:type="dxa"/>
          <w:cantSplit/>
          <w:jc w:val="center"/>
        </w:trPr>
        <w:tc>
          <w:tcPr>
            <w:tcW w:w="708" w:type="dxa"/>
            <w:gridSpan w:val="2"/>
            <w:hideMark/>
          </w:tcPr>
          <w:p w14:paraId="6C5BC118" w14:textId="77777777" w:rsidR="00FE0810" w:rsidRDefault="00FE0810" w:rsidP="0005615F">
            <w:pPr>
              <w:pStyle w:val="TAC"/>
            </w:pPr>
            <w:r>
              <w:t>8</w:t>
            </w:r>
          </w:p>
        </w:tc>
        <w:tc>
          <w:tcPr>
            <w:tcW w:w="709" w:type="dxa"/>
            <w:gridSpan w:val="2"/>
            <w:hideMark/>
          </w:tcPr>
          <w:p w14:paraId="170B9BA0" w14:textId="77777777" w:rsidR="00FE0810" w:rsidRDefault="00FE0810" w:rsidP="0005615F">
            <w:pPr>
              <w:pStyle w:val="TAC"/>
            </w:pPr>
            <w:r>
              <w:t>7</w:t>
            </w:r>
          </w:p>
        </w:tc>
        <w:tc>
          <w:tcPr>
            <w:tcW w:w="709" w:type="dxa"/>
            <w:gridSpan w:val="2"/>
            <w:hideMark/>
          </w:tcPr>
          <w:p w14:paraId="335DFDCD" w14:textId="77777777" w:rsidR="00FE0810" w:rsidRDefault="00FE0810" w:rsidP="0005615F">
            <w:pPr>
              <w:pStyle w:val="TAC"/>
            </w:pPr>
            <w:r>
              <w:t>6</w:t>
            </w:r>
          </w:p>
        </w:tc>
        <w:tc>
          <w:tcPr>
            <w:tcW w:w="709" w:type="dxa"/>
            <w:gridSpan w:val="2"/>
            <w:hideMark/>
          </w:tcPr>
          <w:p w14:paraId="37DE6F8C" w14:textId="77777777" w:rsidR="00FE0810" w:rsidRDefault="00FE0810" w:rsidP="0005615F">
            <w:pPr>
              <w:pStyle w:val="TAC"/>
            </w:pPr>
            <w:r>
              <w:t>5</w:t>
            </w:r>
          </w:p>
        </w:tc>
        <w:tc>
          <w:tcPr>
            <w:tcW w:w="709" w:type="dxa"/>
            <w:gridSpan w:val="2"/>
            <w:hideMark/>
          </w:tcPr>
          <w:p w14:paraId="6B6A3209" w14:textId="77777777" w:rsidR="00FE0810" w:rsidRDefault="00FE0810" w:rsidP="0005615F">
            <w:pPr>
              <w:pStyle w:val="TAC"/>
            </w:pPr>
            <w:r>
              <w:t>4</w:t>
            </w:r>
          </w:p>
        </w:tc>
        <w:tc>
          <w:tcPr>
            <w:tcW w:w="709" w:type="dxa"/>
            <w:gridSpan w:val="2"/>
            <w:hideMark/>
          </w:tcPr>
          <w:p w14:paraId="640E7DDA" w14:textId="77777777" w:rsidR="00FE0810" w:rsidRDefault="00FE0810" w:rsidP="0005615F">
            <w:pPr>
              <w:pStyle w:val="TAC"/>
            </w:pPr>
            <w:r>
              <w:t>3</w:t>
            </w:r>
          </w:p>
        </w:tc>
        <w:tc>
          <w:tcPr>
            <w:tcW w:w="709" w:type="dxa"/>
            <w:gridSpan w:val="2"/>
            <w:hideMark/>
          </w:tcPr>
          <w:p w14:paraId="1AFEF455" w14:textId="77777777" w:rsidR="00FE0810" w:rsidRDefault="00FE0810" w:rsidP="0005615F">
            <w:pPr>
              <w:pStyle w:val="TAC"/>
            </w:pPr>
            <w:r>
              <w:t>2</w:t>
            </w:r>
          </w:p>
        </w:tc>
        <w:tc>
          <w:tcPr>
            <w:tcW w:w="709" w:type="dxa"/>
            <w:hideMark/>
          </w:tcPr>
          <w:p w14:paraId="41F01614" w14:textId="77777777" w:rsidR="00FE0810" w:rsidRDefault="00FE0810" w:rsidP="0005615F">
            <w:pPr>
              <w:pStyle w:val="TAC"/>
            </w:pPr>
            <w:r>
              <w:t>1</w:t>
            </w:r>
          </w:p>
        </w:tc>
        <w:tc>
          <w:tcPr>
            <w:tcW w:w="1346" w:type="dxa"/>
            <w:gridSpan w:val="2"/>
          </w:tcPr>
          <w:p w14:paraId="328BD5C2" w14:textId="77777777" w:rsidR="00FE0810" w:rsidRDefault="00FE0810" w:rsidP="0005615F">
            <w:pPr>
              <w:pStyle w:val="TAL"/>
            </w:pPr>
          </w:p>
        </w:tc>
      </w:tr>
      <w:tr w:rsidR="00FE0810" w14:paraId="402FFF01" w14:textId="77777777" w:rsidTr="0005615F">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6A0EE0C" w14:textId="77777777" w:rsidR="00FE0810" w:rsidRDefault="00FE0810" w:rsidP="0005615F">
            <w:pPr>
              <w:pStyle w:val="TAC"/>
              <w:rPr>
                <w:noProof/>
              </w:rPr>
            </w:pPr>
          </w:p>
          <w:p w14:paraId="66D8E37A" w14:textId="77777777" w:rsidR="00FE0810" w:rsidRDefault="00FE0810" w:rsidP="0005615F">
            <w:pPr>
              <w:pStyle w:val="TAC"/>
            </w:pPr>
            <w:r>
              <w:rPr>
                <w:noProof/>
              </w:rPr>
              <w:t>Length of RSC info</w:t>
            </w:r>
            <w:r>
              <w:t xml:space="preserve"> </w:t>
            </w:r>
            <w:r>
              <w:rPr>
                <w:noProof/>
              </w:rPr>
              <w:t>contents</w:t>
            </w:r>
          </w:p>
        </w:tc>
        <w:tc>
          <w:tcPr>
            <w:tcW w:w="1346" w:type="dxa"/>
            <w:gridSpan w:val="2"/>
          </w:tcPr>
          <w:p w14:paraId="299BA41A" w14:textId="77777777" w:rsidR="00FE0810" w:rsidRDefault="00FE0810" w:rsidP="0005615F">
            <w:pPr>
              <w:pStyle w:val="TAL"/>
            </w:pPr>
            <w:r>
              <w:t>octet o30</w:t>
            </w:r>
          </w:p>
          <w:p w14:paraId="52F338AF" w14:textId="77777777" w:rsidR="00FE0810" w:rsidRDefault="00FE0810" w:rsidP="0005615F">
            <w:pPr>
              <w:pStyle w:val="TAL"/>
            </w:pPr>
          </w:p>
          <w:p w14:paraId="57D2771A" w14:textId="77777777" w:rsidR="00FE0810" w:rsidRDefault="00FE0810" w:rsidP="0005615F">
            <w:pPr>
              <w:pStyle w:val="TAL"/>
            </w:pPr>
            <w:r>
              <w:t>octet o30+1</w:t>
            </w:r>
          </w:p>
        </w:tc>
      </w:tr>
      <w:tr w:rsidR="00FE0810" w14:paraId="71A8D987" w14:textId="77777777" w:rsidTr="0005615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C56AC0C" w14:textId="77777777" w:rsidR="00FE0810" w:rsidRDefault="00FE0810" w:rsidP="0005615F">
            <w:pPr>
              <w:pStyle w:val="TAC"/>
              <w:rPr>
                <w:lang w:eastAsia="zh-CN"/>
              </w:rPr>
            </w:pPr>
            <w:r>
              <w:rPr>
                <w:lang w:eastAsia="zh-CN"/>
              </w:rPr>
              <w:t>0</w:t>
            </w:r>
          </w:p>
          <w:p w14:paraId="7413044D"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8E3CE" w14:textId="77777777" w:rsidR="00FE0810" w:rsidRDefault="00FE0810" w:rsidP="0005615F">
            <w:pPr>
              <w:pStyle w:val="TAC"/>
              <w:rPr>
                <w:lang w:eastAsia="zh-CN"/>
              </w:rPr>
            </w:pPr>
            <w:r>
              <w:rPr>
                <w:lang w:eastAsia="zh-CN"/>
              </w:rPr>
              <w:t>0</w:t>
            </w:r>
          </w:p>
          <w:p w14:paraId="3C68039E"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5F9D8F" w14:textId="77777777" w:rsidR="00FE0810" w:rsidRDefault="00FE0810" w:rsidP="0005615F">
            <w:pPr>
              <w:pStyle w:val="TAC"/>
              <w:rPr>
                <w:lang w:eastAsia="zh-CN"/>
              </w:rPr>
            </w:pPr>
            <w:r>
              <w:rPr>
                <w:lang w:eastAsia="zh-CN"/>
              </w:rPr>
              <w:t>0</w:t>
            </w:r>
          </w:p>
          <w:p w14:paraId="582C7CFF"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C41AD4" w14:textId="77777777" w:rsidR="00FE0810" w:rsidRDefault="00FE0810" w:rsidP="0005615F">
            <w:pPr>
              <w:pStyle w:val="TAC"/>
              <w:rPr>
                <w:lang w:eastAsia="zh-CN"/>
              </w:rPr>
            </w:pPr>
            <w:r>
              <w:rPr>
                <w:lang w:eastAsia="zh-CN"/>
              </w:rPr>
              <w:t>0</w:t>
            </w:r>
          </w:p>
          <w:p w14:paraId="274608D7"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CDE111" w14:textId="77777777" w:rsidR="00FE0810" w:rsidRDefault="00FE0810" w:rsidP="0005615F">
            <w:pPr>
              <w:pStyle w:val="TAC"/>
              <w:rPr>
                <w:lang w:eastAsia="zh-CN"/>
              </w:rPr>
            </w:pPr>
            <w:r>
              <w:rPr>
                <w:lang w:eastAsia="zh-CN"/>
              </w:rPr>
              <w:t>0</w:t>
            </w:r>
          </w:p>
          <w:p w14:paraId="29403586"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52222F" w14:textId="77777777" w:rsidR="00FE0810" w:rsidRDefault="00FE0810" w:rsidP="0005615F">
            <w:pPr>
              <w:pStyle w:val="TAC"/>
              <w:rPr>
                <w:lang w:eastAsia="zh-CN"/>
              </w:rPr>
            </w:pPr>
            <w:r>
              <w:rPr>
                <w:lang w:eastAsia="zh-CN"/>
              </w:rPr>
              <w:t>0</w:t>
            </w:r>
          </w:p>
          <w:p w14:paraId="2CF62A02" w14:textId="77777777" w:rsidR="00FE0810" w:rsidRDefault="00FE0810" w:rsidP="0005615F">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AB66CC2" w14:textId="77777777" w:rsidR="00FE0810" w:rsidRDefault="00FE0810" w:rsidP="0005615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3774D1B" w14:textId="77777777" w:rsidR="00FE0810" w:rsidRDefault="00FE0810" w:rsidP="0005615F">
            <w:pPr>
              <w:pStyle w:val="TAL"/>
              <w:rPr>
                <w:lang w:eastAsia="zh-CN"/>
              </w:rPr>
            </w:pPr>
            <w:r>
              <w:rPr>
                <w:lang w:eastAsia="zh-CN"/>
              </w:rPr>
              <w:t>octet o30+2</w:t>
            </w:r>
          </w:p>
          <w:p w14:paraId="52D5DDBF" w14:textId="77777777" w:rsidR="00FE0810" w:rsidRDefault="00FE0810" w:rsidP="0005615F">
            <w:pPr>
              <w:pStyle w:val="TAL"/>
              <w:rPr>
                <w:lang w:eastAsia="zh-CN"/>
              </w:rPr>
            </w:pPr>
          </w:p>
        </w:tc>
      </w:tr>
      <w:tr w:rsidR="00FE0810" w14:paraId="1361B785" w14:textId="77777777" w:rsidTr="0005615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ADF485" w14:textId="77777777" w:rsidR="00FE0810" w:rsidRDefault="00FE0810" w:rsidP="0005615F">
            <w:pPr>
              <w:pStyle w:val="TAC"/>
            </w:pPr>
          </w:p>
          <w:p w14:paraId="2D8A827C" w14:textId="77777777" w:rsidR="00FE0810" w:rsidRDefault="00FE0810" w:rsidP="0005615F">
            <w:pPr>
              <w:pStyle w:val="TAC"/>
            </w:pPr>
            <w:r>
              <w:t>RSC list</w:t>
            </w:r>
          </w:p>
        </w:tc>
        <w:tc>
          <w:tcPr>
            <w:tcW w:w="1346" w:type="dxa"/>
            <w:gridSpan w:val="2"/>
            <w:tcBorders>
              <w:top w:val="nil"/>
              <w:left w:val="single" w:sz="6" w:space="0" w:color="auto"/>
              <w:bottom w:val="nil"/>
              <w:right w:val="nil"/>
            </w:tcBorders>
          </w:tcPr>
          <w:p w14:paraId="35BCA5BD" w14:textId="77777777" w:rsidR="00FE0810" w:rsidRDefault="00FE0810" w:rsidP="0005615F">
            <w:pPr>
              <w:pStyle w:val="TAL"/>
            </w:pPr>
            <w:r>
              <w:t>octet o30+3</w:t>
            </w:r>
          </w:p>
          <w:p w14:paraId="212F2392" w14:textId="77777777" w:rsidR="00FE0810" w:rsidRDefault="00FE0810" w:rsidP="0005615F">
            <w:pPr>
              <w:pStyle w:val="TAL"/>
            </w:pPr>
          </w:p>
          <w:p w14:paraId="28745EB3" w14:textId="77777777" w:rsidR="00FE0810" w:rsidRDefault="00FE0810" w:rsidP="0005615F">
            <w:pPr>
              <w:pStyle w:val="TAL"/>
            </w:pPr>
            <w:r>
              <w:t>octet o31</w:t>
            </w:r>
          </w:p>
        </w:tc>
      </w:tr>
    </w:tbl>
    <w:p w14:paraId="26CA2F87" w14:textId="77777777" w:rsidR="00FE0810" w:rsidRDefault="00FE0810" w:rsidP="00FE0810">
      <w:pPr>
        <w:pStyle w:val="TF"/>
      </w:pPr>
      <w:r>
        <w:t>Figure 5.8.2.13: RSC info</w:t>
      </w:r>
    </w:p>
    <w:p w14:paraId="358E0916" w14:textId="77777777" w:rsidR="00FE0810" w:rsidRPr="00DD1DD7" w:rsidRDefault="00FE0810" w:rsidP="00FE0810">
      <w:pPr>
        <w:pStyle w:val="FP"/>
      </w:pPr>
    </w:p>
    <w:p w14:paraId="24FF6FEE" w14:textId="77777777" w:rsidR="00FE0810" w:rsidRDefault="00FE0810" w:rsidP="00FE0810">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CDDCFAE"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675B641" w14:textId="77777777" w:rsidR="00FE0810" w:rsidRDefault="00FE0810" w:rsidP="0005615F">
            <w:pPr>
              <w:pStyle w:val="TAL"/>
            </w:pPr>
          </w:p>
        </w:tc>
      </w:tr>
      <w:tr w:rsidR="00FE0810" w14:paraId="0BA2072A" w14:textId="77777777" w:rsidTr="0005615F">
        <w:trPr>
          <w:cantSplit/>
          <w:jc w:val="center"/>
        </w:trPr>
        <w:tc>
          <w:tcPr>
            <w:tcW w:w="7094" w:type="dxa"/>
            <w:tcBorders>
              <w:top w:val="nil"/>
              <w:left w:val="single" w:sz="4" w:space="0" w:color="auto"/>
              <w:bottom w:val="nil"/>
              <w:right w:val="single" w:sz="4" w:space="0" w:color="auto"/>
            </w:tcBorders>
            <w:hideMark/>
          </w:tcPr>
          <w:p w14:paraId="047507A1" w14:textId="77777777" w:rsidR="00FE0810" w:rsidRDefault="00FE0810" w:rsidP="0005615F">
            <w:pPr>
              <w:pStyle w:val="TAL"/>
              <w:rPr>
                <w:lang w:eastAsia="zh-CN"/>
              </w:rPr>
            </w:pPr>
            <w:r>
              <w:rPr>
                <w:lang w:eastAsia="zh-CN"/>
              </w:rPr>
              <w:t>Layer indication (LI) (octet o30+2 bit 1 to 2):</w:t>
            </w:r>
          </w:p>
          <w:p w14:paraId="18B24E8F" w14:textId="77777777" w:rsidR="00FE0810" w:rsidRDefault="00FE0810" w:rsidP="0005615F">
            <w:pPr>
              <w:pStyle w:val="TAL"/>
              <w:rPr>
                <w:lang w:eastAsia="zh-CN"/>
              </w:rPr>
            </w:pPr>
            <w:r>
              <w:rPr>
                <w:lang w:eastAsia="zh-CN"/>
              </w:rPr>
              <w:t>Bits</w:t>
            </w:r>
          </w:p>
          <w:p w14:paraId="0B7C77BA" w14:textId="77777777" w:rsidR="00FE0810" w:rsidRDefault="00FE0810" w:rsidP="0005615F">
            <w:pPr>
              <w:pStyle w:val="TAL"/>
              <w:rPr>
                <w:lang w:eastAsia="zh-CN"/>
              </w:rPr>
            </w:pPr>
            <w:r>
              <w:rPr>
                <w:lang w:eastAsia="zh-CN"/>
              </w:rPr>
              <w:t>2 1</w:t>
            </w:r>
          </w:p>
          <w:p w14:paraId="4109E1C1" w14:textId="77777777" w:rsidR="00FE0810" w:rsidRDefault="00FE0810" w:rsidP="0005615F">
            <w:pPr>
              <w:pStyle w:val="TAL"/>
              <w:rPr>
                <w:lang w:eastAsia="zh-CN"/>
              </w:rPr>
            </w:pPr>
            <w:r>
              <w:rPr>
                <w:lang w:eastAsia="zh-CN"/>
              </w:rPr>
              <w:t>0 1</w:t>
            </w:r>
            <w:r>
              <w:rPr>
                <w:lang w:eastAsia="zh-CN"/>
              </w:rPr>
              <w:tab/>
              <w:t>Layer 3</w:t>
            </w:r>
          </w:p>
          <w:p w14:paraId="33267205" w14:textId="77777777" w:rsidR="00FE0810" w:rsidRDefault="00FE0810" w:rsidP="0005615F">
            <w:pPr>
              <w:pStyle w:val="TAL"/>
              <w:rPr>
                <w:lang w:eastAsia="zh-CN"/>
              </w:rPr>
            </w:pPr>
            <w:r>
              <w:rPr>
                <w:lang w:eastAsia="zh-CN"/>
              </w:rPr>
              <w:t>1 0</w:t>
            </w:r>
            <w:r>
              <w:rPr>
                <w:lang w:eastAsia="zh-CN"/>
              </w:rPr>
              <w:tab/>
              <w:t>Layer 2</w:t>
            </w:r>
          </w:p>
          <w:p w14:paraId="64F0F98A" w14:textId="77777777" w:rsidR="00FE0810" w:rsidRDefault="00FE0810" w:rsidP="0005615F">
            <w:pPr>
              <w:pStyle w:val="TAL"/>
              <w:rPr>
                <w:lang w:eastAsia="zh-CN"/>
              </w:rPr>
            </w:pPr>
          </w:p>
        </w:tc>
      </w:tr>
      <w:tr w:rsidR="00FE0810" w14:paraId="0BBF500B" w14:textId="77777777" w:rsidTr="0005615F">
        <w:trPr>
          <w:cantSplit/>
          <w:jc w:val="center"/>
        </w:trPr>
        <w:tc>
          <w:tcPr>
            <w:tcW w:w="7094" w:type="dxa"/>
            <w:tcBorders>
              <w:top w:val="nil"/>
              <w:left w:val="single" w:sz="4" w:space="0" w:color="auto"/>
              <w:bottom w:val="nil"/>
              <w:right w:val="single" w:sz="4" w:space="0" w:color="auto"/>
            </w:tcBorders>
          </w:tcPr>
          <w:p w14:paraId="61F99C8A" w14:textId="77777777" w:rsidR="00FE0810" w:rsidRDefault="00FE0810" w:rsidP="0005615F">
            <w:pPr>
              <w:pStyle w:val="TAL"/>
              <w:rPr>
                <w:lang w:val="en-US" w:eastAsia="zh-CN"/>
              </w:rPr>
            </w:pPr>
            <w:r>
              <w:rPr>
                <w:lang w:eastAsia="zh-CN"/>
              </w:rPr>
              <w:t>The other values are reserved.</w:t>
            </w:r>
          </w:p>
          <w:p w14:paraId="3FF74282" w14:textId="77777777" w:rsidR="00FE0810" w:rsidRPr="002B71FC" w:rsidRDefault="00FE0810" w:rsidP="0005615F">
            <w:pPr>
              <w:pStyle w:val="TAL"/>
              <w:rPr>
                <w:lang w:val="en-US" w:eastAsia="zh-CN"/>
              </w:rPr>
            </w:pPr>
          </w:p>
        </w:tc>
      </w:tr>
      <w:tr w:rsidR="00FE0810" w14:paraId="091EA261" w14:textId="77777777" w:rsidTr="0005615F">
        <w:trPr>
          <w:cantSplit/>
          <w:jc w:val="center"/>
        </w:trPr>
        <w:tc>
          <w:tcPr>
            <w:tcW w:w="7094" w:type="dxa"/>
            <w:tcBorders>
              <w:top w:val="nil"/>
              <w:left w:val="single" w:sz="4" w:space="0" w:color="auto"/>
              <w:bottom w:val="nil"/>
              <w:right w:val="single" w:sz="4" w:space="0" w:color="auto"/>
            </w:tcBorders>
          </w:tcPr>
          <w:p w14:paraId="456E6F2B" w14:textId="77777777" w:rsidR="00FE0810" w:rsidRDefault="00FE0810" w:rsidP="0005615F">
            <w:pPr>
              <w:pStyle w:val="TAL"/>
            </w:pPr>
            <w:r>
              <w:t>RSC list (octet o30+3 to o31):</w:t>
            </w:r>
          </w:p>
          <w:p w14:paraId="38AB8ECD" w14:textId="77777777" w:rsidR="00FE0810" w:rsidRDefault="00FE0810" w:rsidP="0005615F">
            <w:pPr>
              <w:pStyle w:val="TAL"/>
            </w:pPr>
            <w:r>
              <w:t>The RSC list field is coded according to figure 5.8.2.14 and table 5.8.2.14.</w:t>
            </w:r>
          </w:p>
          <w:p w14:paraId="28922192" w14:textId="77777777" w:rsidR="00FE0810" w:rsidRPr="009669EE" w:rsidRDefault="00FE0810" w:rsidP="0005615F">
            <w:pPr>
              <w:pStyle w:val="TAL"/>
              <w:rPr>
                <w:lang w:eastAsia="zh-CN"/>
              </w:rPr>
            </w:pPr>
          </w:p>
        </w:tc>
      </w:tr>
      <w:tr w:rsidR="00FE0810" w14:paraId="21A252EA"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77480986" w14:textId="77777777" w:rsidR="00FE0810" w:rsidRDefault="00FE0810" w:rsidP="0005615F">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r>
        <w:t>Figure 5.8.2.14: RSC list</w:t>
      </w:r>
    </w:p>
    <w:p w14:paraId="51CAE06A" w14:textId="77777777" w:rsidR="00FE0810" w:rsidRDefault="00FE0810" w:rsidP="00FE0810">
      <w:pPr>
        <w:pStyle w:val="FP"/>
        <w:rPr>
          <w:lang w:eastAsia="zh-CN"/>
        </w:rPr>
      </w:pPr>
    </w:p>
    <w:p w14:paraId="6F102A22" w14:textId="77777777" w:rsidR="00FE0810" w:rsidRDefault="00FE0810" w:rsidP="00FE0810">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FDDB663"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2D3C35" w14:textId="77777777" w:rsidR="00FE0810" w:rsidRDefault="00FE0810" w:rsidP="0005615F">
            <w:pPr>
              <w:pStyle w:val="TAL"/>
            </w:pPr>
            <w:r>
              <w:t>RSC (octet o52+5 to o52+7):</w:t>
            </w:r>
          </w:p>
          <w:p w14:paraId="146B9FCA" w14:textId="77777777" w:rsidR="00FE0810" w:rsidRDefault="00FE0810" w:rsidP="0005615F">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77777777" w:rsidR="00FE0810" w:rsidRDefault="00FE0810" w:rsidP="00FE0810">
      <w:pPr>
        <w:pStyle w:val="FP"/>
        <w:rPr>
          <w:lang w:eastAsia="zh-CN"/>
        </w:rPr>
      </w:pPr>
    </w:p>
    <w:p w14:paraId="15317D55" w14:textId="77777777" w:rsidR="00FE0810" w:rsidRDefault="00FE0810" w:rsidP="00FE0810">
      <w:pPr>
        <w:pStyle w:val="Heading2"/>
        <w:rPr>
          <w:lang w:eastAsia="zh-CN"/>
        </w:rPr>
      </w:pPr>
      <w:bookmarkStart w:id="180" w:name="_Toc131567346"/>
      <w:r>
        <w:rPr>
          <w:lang w:eastAsia="zh-CN"/>
        </w:rPr>
        <w:t>5.9</w:t>
      </w:r>
      <w:r>
        <w:rPr>
          <w:lang w:eastAsia="zh-CN"/>
        </w:rPr>
        <w:tab/>
        <w:t>Encoding of UE policies for 5G ProSe end UE</w:t>
      </w:r>
      <w:bookmarkEnd w:id="180"/>
    </w:p>
    <w:p w14:paraId="26A1D490" w14:textId="77777777" w:rsidR="00FE0810" w:rsidRDefault="00FE0810" w:rsidP="00FE0810">
      <w:pPr>
        <w:pStyle w:val="Heading3"/>
      </w:pPr>
      <w:bookmarkStart w:id="181" w:name="_Toc131567347"/>
      <w:r>
        <w:t>5.9.1</w:t>
      </w:r>
      <w:r>
        <w:tab/>
        <w:t>General</w:t>
      </w:r>
      <w:bookmarkEnd w:id="181"/>
    </w:p>
    <w:p w14:paraId="29645202" w14:textId="77777777" w:rsidR="00FE0810" w:rsidRDefault="00FE0810" w:rsidP="00FE0810">
      <w:r>
        <w:t xml:space="preserve">The </w:t>
      </w:r>
      <w:r>
        <w:rPr>
          <w:lang w:eastAsia="zh-CN"/>
        </w:rPr>
        <w:t xml:space="preserve">UE policies for 5G ProSe end UE are </w:t>
      </w:r>
      <w:r>
        <w:t>coded as shown in figures 5.9.2.1 and table 5.9.2.1.</w:t>
      </w:r>
    </w:p>
    <w:p w14:paraId="08AAEB53" w14:textId="77777777" w:rsidR="00FE0810" w:rsidRDefault="00FE0810" w:rsidP="00FE0810">
      <w:pPr>
        <w:pStyle w:val="Heading3"/>
      </w:pPr>
      <w:bookmarkStart w:id="182" w:name="_Toc131567348"/>
      <w:r>
        <w:t>5.9.2</w:t>
      </w:r>
      <w:r>
        <w:tab/>
        <w:t>Information elements coding</w:t>
      </w:r>
      <w:bookmarkEnd w:id="182"/>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E0810" w14:paraId="76A466BA" w14:textId="77777777" w:rsidTr="0005615F">
        <w:trPr>
          <w:cantSplit/>
          <w:jc w:val="center"/>
        </w:trPr>
        <w:tc>
          <w:tcPr>
            <w:tcW w:w="708" w:type="dxa"/>
            <w:tcBorders>
              <w:top w:val="nil"/>
              <w:left w:val="nil"/>
              <w:bottom w:val="single" w:sz="4" w:space="0" w:color="auto"/>
              <w:right w:val="nil"/>
            </w:tcBorders>
            <w:hideMark/>
          </w:tcPr>
          <w:p w14:paraId="01948761" w14:textId="77777777" w:rsidR="00FE0810" w:rsidRDefault="00FE0810" w:rsidP="0005615F">
            <w:pPr>
              <w:pStyle w:val="TAC"/>
            </w:pPr>
            <w:r>
              <w:t>8</w:t>
            </w:r>
          </w:p>
        </w:tc>
        <w:tc>
          <w:tcPr>
            <w:tcW w:w="709" w:type="dxa"/>
            <w:tcBorders>
              <w:top w:val="nil"/>
              <w:left w:val="nil"/>
              <w:bottom w:val="single" w:sz="4" w:space="0" w:color="auto"/>
              <w:right w:val="nil"/>
            </w:tcBorders>
            <w:hideMark/>
          </w:tcPr>
          <w:p w14:paraId="3A1A483D" w14:textId="77777777" w:rsidR="00FE0810" w:rsidRDefault="00FE0810" w:rsidP="0005615F">
            <w:pPr>
              <w:pStyle w:val="TAC"/>
            </w:pPr>
            <w:r>
              <w:t>7</w:t>
            </w:r>
          </w:p>
        </w:tc>
        <w:tc>
          <w:tcPr>
            <w:tcW w:w="709" w:type="dxa"/>
            <w:tcBorders>
              <w:top w:val="nil"/>
              <w:left w:val="nil"/>
              <w:bottom w:val="single" w:sz="4" w:space="0" w:color="auto"/>
              <w:right w:val="nil"/>
            </w:tcBorders>
            <w:hideMark/>
          </w:tcPr>
          <w:p w14:paraId="1D522840" w14:textId="77777777" w:rsidR="00FE0810" w:rsidRDefault="00FE0810" w:rsidP="0005615F">
            <w:pPr>
              <w:pStyle w:val="TAC"/>
            </w:pPr>
            <w:r>
              <w:t>6</w:t>
            </w:r>
          </w:p>
        </w:tc>
        <w:tc>
          <w:tcPr>
            <w:tcW w:w="709" w:type="dxa"/>
            <w:tcBorders>
              <w:top w:val="nil"/>
              <w:left w:val="nil"/>
              <w:bottom w:val="single" w:sz="4" w:space="0" w:color="auto"/>
              <w:right w:val="nil"/>
            </w:tcBorders>
            <w:hideMark/>
          </w:tcPr>
          <w:p w14:paraId="73DEE741" w14:textId="77777777" w:rsidR="00FE0810" w:rsidRDefault="00FE0810" w:rsidP="0005615F">
            <w:pPr>
              <w:pStyle w:val="TAC"/>
            </w:pPr>
            <w:r>
              <w:t>5</w:t>
            </w:r>
          </w:p>
        </w:tc>
        <w:tc>
          <w:tcPr>
            <w:tcW w:w="709" w:type="dxa"/>
            <w:hideMark/>
          </w:tcPr>
          <w:p w14:paraId="495A97CE" w14:textId="77777777" w:rsidR="00FE0810" w:rsidRDefault="00FE0810" w:rsidP="0005615F">
            <w:pPr>
              <w:pStyle w:val="TAC"/>
            </w:pPr>
            <w:r>
              <w:t>4</w:t>
            </w:r>
          </w:p>
        </w:tc>
        <w:tc>
          <w:tcPr>
            <w:tcW w:w="709" w:type="dxa"/>
            <w:hideMark/>
          </w:tcPr>
          <w:p w14:paraId="337EA8F5" w14:textId="77777777" w:rsidR="00FE0810" w:rsidRDefault="00FE0810" w:rsidP="0005615F">
            <w:pPr>
              <w:pStyle w:val="TAC"/>
            </w:pPr>
            <w:r>
              <w:t>3</w:t>
            </w:r>
          </w:p>
        </w:tc>
        <w:tc>
          <w:tcPr>
            <w:tcW w:w="709" w:type="dxa"/>
            <w:hideMark/>
          </w:tcPr>
          <w:p w14:paraId="1D2480CB" w14:textId="77777777" w:rsidR="00FE0810" w:rsidRDefault="00FE0810" w:rsidP="0005615F">
            <w:pPr>
              <w:pStyle w:val="TAC"/>
            </w:pPr>
            <w:r>
              <w:t>2</w:t>
            </w:r>
          </w:p>
        </w:tc>
        <w:tc>
          <w:tcPr>
            <w:tcW w:w="709" w:type="dxa"/>
            <w:hideMark/>
          </w:tcPr>
          <w:p w14:paraId="1C6DB1A8" w14:textId="77777777" w:rsidR="00FE0810" w:rsidRDefault="00FE0810" w:rsidP="0005615F">
            <w:pPr>
              <w:pStyle w:val="TAC"/>
            </w:pPr>
            <w:r>
              <w:t>1</w:t>
            </w:r>
          </w:p>
        </w:tc>
        <w:tc>
          <w:tcPr>
            <w:tcW w:w="1134" w:type="dxa"/>
          </w:tcPr>
          <w:p w14:paraId="37453F91" w14:textId="77777777" w:rsidR="00FE0810" w:rsidRDefault="00FE0810" w:rsidP="0005615F">
            <w:pPr>
              <w:pStyle w:val="TAL"/>
            </w:pPr>
          </w:p>
        </w:tc>
      </w:tr>
      <w:tr w:rsidR="00FE0810" w14:paraId="0DAB582A" w14:textId="77777777" w:rsidTr="0005615F">
        <w:trPr>
          <w:trHeight w:val="104"/>
          <w:jc w:val="center"/>
        </w:trPr>
        <w:tc>
          <w:tcPr>
            <w:tcW w:w="708" w:type="dxa"/>
            <w:tcBorders>
              <w:top w:val="single" w:sz="4" w:space="0" w:color="auto"/>
              <w:left w:val="single" w:sz="4" w:space="0" w:color="auto"/>
              <w:bottom w:val="nil"/>
              <w:right w:val="nil"/>
            </w:tcBorders>
            <w:hideMark/>
          </w:tcPr>
          <w:p w14:paraId="1C05F199" w14:textId="77777777" w:rsidR="00FE0810" w:rsidRDefault="00FE0810" w:rsidP="0005615F">
            <w:pPr>
              <w:pStyle w:val="TAC"/>
            </w:pPr>
            <w:r>
              <w:t>0</w:t>
            </w:r>
          </w:p>
        </w:tc>
        <w:tc>
          <w:tcPr>
            <w:tcW w:w="709" w:type="dxa"/>
            <w:tcBorders>
              <w:top w:val="single" w:sz="4" w:space="0" w:color="auto"/>
              <w:left w:val="nil"/>
              <w:bottom w:val="nil"/>
            </w:tcBorders>
            <w:hideMark/>
          </w:tcPr>
          <w:p w14:paraId="2B123028" w14:textId="77777777" w:rsidR="00FE0810" w:rsidRDefault="00FE0810" w:rsidP="0005615F">
            <w:pPr>
              <w:pStyle w:val="TAC"/>
            </w:pPr>
            <w:r>
              <w:t>0</w:t>
            </w:r>
          </w:p>
        </w:tc>
        <w:tc>
          <w:tcPr>
            <w:tcW w:w="709" w:type="dxa"/>
            <w:tcBorders>
              <w:top w:val="single" w:sz="4" w:space="0" w:color="auto"/>
              <w:left w:val="nil"/>
              <w:bottom w:val="nil"/>
            </w:tcBorders>
            <w:hideMark/>
          </w:tcPr>
          <w:p w14:paraId="73CE437F" w14:textId="77777777" w:rsidR="00FE0810" w:rsidRDefault="00FE0810" w:rsidP="0005615F">
            <w:pPr>
              <w:pStyle w:val="TAC"/>
            </w:pPr>
            <w:r>
              <w:t>0</w:t>
            </w:r>
          </w:p>
        </w:tc>
        <w:tc>
          <w:tcPr>
            <w:tcW w:w="709" w:type="dxa"/>
            <w:tcBorders>
              <w:top w:val="single" w:sz="4" w:space="0" w:color="auto"/>
              <w:left w:val="nil"/>
              <w:bottom w:val="nil"/>
              <w:right w:val="single" w:sz="4" w:space="0" w:color="auto"/>
            </w:tcBorders>
            <w:hideMark/>
          </w:tcPr>
          <w:p w14:paraId="4B005E97" w14:textId="77777777" w:rsidR="00FE0810" w:rsidRDefault="00FE0810" w:rsidP="0005615F">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8399FA5" w14:textId="77777777" w:rsidR="00FE0810" w:rsidRDefault="00FE0810" w:rsidP="0005615F">
            <w:pPr>
              <w:pStyle w:val="TAC"/>
            </w:pPr>
            <w:r>
              <w:t>ProSeP info type = {</w:t>
            </w:r>
            <w:r>
              <w:rPr>
                <w:lang w:eastAsia="zh-CN"/>
              </w:rPr>
              <w:t>UE policies for 5G ProSe end UE</w:t>
            </w:r>
            <w:r>
              <w:t>}</w:t>
            </w:r>
          </w:p>
        </w:tc>
        <w:tc>
          <w:tcPr>
            <w:tcW w:w="1134" w:type="dxa"/>
            <w:vMerge w:val="restart"/>
            <w:hideMark/>
          </w:tcPr>
          <w:p w14:paraId="05AE6026" w14:textId="77777777" w:rsidR="00FE0810" w:rsidRDefault="00FE0810" w:rsidP="0005615F">
            <w:pPr>
              <w:pStyle w:val="TAL"/>
            </w:pPr>
            <w:r>
              <w:t>octet k</w:t>
            </w:r>
          </w:p>
        </w:tc>
      </w:tr>
      <w:tr w:rsidR="00FE0810" w14:paraId="455BE2F8" w14:textId="77777777" w:rsidTr="0005615F">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1620C3E" w14:textId="77777777" w:rsidR="00FE0810" w:rsidRDefault="00FE0810" w:rsidP="0005615F">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297C56DB" w14:textId="77777777" w:rsidR="00FE0810" w:rsidRDefault="00FE0810" w:rsidP="0005615F">
            <w:pPr>
              <w:spacing w:after="0"/>
              <w:rPr>
                <w:rFonts w:ascii="Arial" w:hAnsi="Arial"/>
                <w:sz w:val="18"/>
              </w:rPr>
            </w:pPr>
          </w:p>
        </w:tc>
        <w:tc>
          <w:tcPr>
            <w:tcW w:w="1134" w:type="dxa"/>
            <w:vMerge/>
            <w:vAlign w:val="center"/>
            <w:hideMark/>
          </w:tcPr>
          <w:p w14:paraId="221CC91B" w14:textId="77777777" w:rsidR="00FE0810" w:rsidRDefault="00FE0810" w:rsidP="0005615F">
            <w:pPr>
              <w:spacing w:after="0"/>
              <w:rPr>
                <w:rFonts w:ascii="Arial" w:hAnsi="Arial"/>
                <w:sz w:val="18"/>
              </w:rPr>
            </w:pPr>
          </w:p>
        </w:tc>
      </w:tr>
      <w:tr w:rsidR="00FE0810" w14:paraId="6C2B77B0"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1F113B" w14:textId="77777777" w:rsidR="00FE0810" w:rsidRDefault="00FE0810" w:rsidP="0005615F">
            <w:pPr>
              <w:pStyle w:val="TAC"/>
            </w:pPr>
          </w:p>
          <w:p w14:paraId="4FE4F161" w14:textId="77777777" w:rsidR="00FE0810" w:rsidRDefault="00FE0810" w:rsidP="0005615F">
            <w:pPr>
              <w:pStyle w:val="TAC"/>
            </w:pPr>
            <w:r>
              <w:t>Length of ProSeP info contents</w:t>
            </w:r>
          </w:p>
          <w:p w14:paraId="1D0CF447" w14:textId="77777777" w:rsidR="00FE0810" w:rsidRDefault="00FE0810" w:rsidP="0005615F">
            <w:pPr>
              <w:pStyle w:val="TAC"/>
            </w:pPr>
          </w:p>
        </w:tc>
        <w:tc>
          <w:tcPr>
            <w:tcW w:w="1134" w:type="dxa"/>
          </w:tcPr>
          <w:p w14:paraId="1503F9B3" w14:textId="77777777" w:rsidR="00FE0810" w:rsidRDefault="00FE0810" w:rsidP="0005615F">
            <w:pPr>
              <w:pStyle w:val="TAL"/>
            </w:pPr>
            <w:r>
              <w:t>octet k+1</w:t>
            </w:r>
          </w:p>
          <w:p w14:paraId="548EFA74" w14:textId="77777777" w:rsidR="00FE0810" w:rsidRDefault="00FE0810" w:rsidP="0005615F">
            <w:pPr>
              <w:pStyle w:val="TAL"/>
            </w:pPr>
          </w:p>
          <w:p w14:paraId="0C2B1759" w14:textId="77777777" w:rsidR="00FE0810" w:rsidRDefault="00FE0810" w:rsidP="0005615F">
            <w:pPr>
              <w:pStyle w:val="TAL"/>
            </w:pPr>
            <w:r>
              <w:t>octet k+2</w:t>
            </w:r>
          </w:p>
        </w:tc>
      </w:tr>
      <w:tr w:rsidR="00FE0810" w14:paraId="0731E620" w14:textId="77777777" w:rsidTr="0005615F">
        <w:trPr>
          <w:jc w:val="center"/>
        </w:trPr>
        <w:tc>
          <w:tcPr>
            <w:tcW w:w="5671" w:type="dxa"/>
            <w:gridSpan w:val="8"/>
            <w:tcBorders>
              <w:top w:val="nil"/>
              <w:left w:val="single" w:sz="6" w:space="0" w:color="auto"/>
              <w:bottom w:val="single" w:sz="6" w:space="0" w:color="auto"/>
              <w:right w:val="single" w:sz="6" w:space="0" w:color="auto"/>
            </w:tcBorders>
          </w:tcPr>
          <w:p w14:paraId="5A9B8A48" w14:textId="77777777" w:rsidR="00FE0810" w:rsidRDefault="00FE0810" w:rsidP="0005615F">
            <w:pPr>
              <w:pStyle w:val="TAC"/>
            </w:pPr>
          </w:p>
          <w:p w14:paraId="1C14C300" w14:textId="77777777" w:rsidR="00FE0810" w:rsidRDefault="00FE0810" w:rsidP="0005615F">
            <w:pPr>
              <w:pStyle w:val="TAC"/>
            </w:pPr>
            <w:r>
              <w:t>Validity timer</w:t>
            </w:r>
          </w:p>
        </w:tc>
        <w:tc>
          <w:tcPr>
            <w:tcW w:w="1134" w:type="dxa"/>
          </w:tcPr>
          <w:p w14:paraId="63899E7B" w14:textId="77777777" w:rsidR="00FE0810" w:rsidRDefault="00FE0810" w:rsidP="0005615F">
            <w:pPr>
              <w:pStyle w:val="TAL"/>
            </w:pPr>
            <w:r>
              <w:t>octet k+3</w:t>
            </w:r>
          </w:p>
          <w:p w14:paraId="3191B977" w14:textId="77777777" w:rsidR="00FE0810" w:rsidRDefault="00FE0810" w:rsidP="0005615F">
            <w:pPr>
              <w:pStyle w:val="TAL"/>
            </w:pPr>
          </w:p>
          <w:p w14:paraId="3E84C978" w14:textId="77777777" w:rsidR="00FE0810" w:rsidRDefault="00FE0810" w:rsidP="0005615F">
            <w:pPr>
              <w:pStyle w:val="TAL"/>
            </w:pPr>
            <w:r>
              <w:t>octet k+7</w:t>
            </w:r>
          </w:p>
        </w:tc>
      </w:tr>
      <w:tr w:rsidR="00FE0810" w14:paraId="517BA52E"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611D3" w14:textId="77777777" w:rsidR="00FE0810" w:rsidRDefault="00FE0810" w:rsidP="0005615F">
            <w:pPr>
              <w:pStyle w:val="TAC"/>
              <w:rPr>
                <w:noProof/>
              </w:rPr>
            </w:pPr>
          </w:p>
          <w:p w14:paraId="20F687F9" w14:textId="77777777" w:rsidR="00FE0810" w:rsidRDefault="00FE0810" w:rsidP="0005615F">
            <w:pPr>
              <w:pStyle w:val="TAC"/>
            </w:pPr>
            <w:r>
              <w:t>Served by NG-RAN</w:t>
            </w:r>
          </w:p>
        </w:tc>
        <w:tc>
          <w:tcPr>
            <w:tcW w:w="1134" w:type="dxa"/>
            <w:tcBorders>
              <w:top w:val="nil"/>
              <w:left w:val="single" w:sz="4" w:space="0" w:color="auto"/>
              <w:bottom w:val="nil"/>
              <w:right w:val="nil"/>
            </w:tcBorders>
          </w:tcPr>
          <w:p w14:paraId="2CCB1767" w14:textId="77777777" w:rsidR="00FE0810" w:rsidRDefault="00FE0810" w:rsidP="0005615F">
            <w:pPr>
              <w:pStyle w:val="TAL"/>
            </w:pPr>
            <w:r>
              <w:t>octet k+8</w:t>
            </w:r>
          </w:p>
          <w:p w14:paraId="064D89E3" w14:textId="77777777" w:rsidR="00FE0810" w:rsidRDefault="00FE0810" w:rsidP="0005615F">
            <w:pPr>
              <w:pStyle w:val="TAL"/>
            </w:pPr>
          </w:p>
          <w:p w14:paraId="67AF772B" w14:textId="77777777" w:rsidR="00FE0810" w:rsidRDefault="00FE0810" w:rsidP="0005615F">
            <w:pPr>
              <w:pStyle w:val="TAL"/>
            </w:pPr>
            <w:r>
              <w:t>octet o1</w:t>
            </w:r>
          </w:p>
        </w:tc>
      </w:tr>
      <w:tr w:rsidR="00FE0810" w14:paraId="00ACC91A"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7CB985" w14:textId="77777777" w:rsidR="00FE0810" w:rsidRDefault="00FE0810" w:rsidP="0005615F">
            <w:pPr>
              <w:pStyle w:val="TAC"/>
              <w:rPr>
                <w:noProof/>
              </w:rPr>
            </w:pPr>
          </w:p>
          <w:p w14:paraId="3EE5D4B2" w14:textId="77777777" w:rsidR="00FE0810" w:rsidRDefault="00FE0810" w:rsidP="0005615F">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21D7F0B" w14:textId="77777777" w:rsidR="00FE0810" w:rsidRDefault="00FE0810" w:rsidP="0005615F">
            <w:pPr>
              <w:pStyle w:val="TAL"/>
              <w:rPr>
                <w:lang w:eastAsia="zh-CN"/>
              </w:rPr>
            </w:pPr>
            <w:r>
              <w:rPr>
                <w:lang w:eastAsia="zh-CN"/>
              </w:rPr>
              <w:t>octet o1+1</w:t>
            </w:r>
          </w:p>
          <w:p w14:paraId="109F7C53" w14:textId="77777777" w:rsidR="00FE0810" w:rsidRDefault="00FE0810" w:rsidP="0005615F">
            <w:pPr>
              <w:pStyle w:val="TAL"/>
              <w:rPr>
                <w:lang w:eastAsia="zh-CN"/>
              </w:rPr>
            </w:pPr>
          </w:p>
          <w:p w14:paraId="51713FE3" w14:textId="77777777" w:rsidR="00FE0810" w:rsidRDefault="00FE0810" w:rsidP="0005615F">
            <w:pPr>
              <w:pStyle w:val="TAL"/>
              <w:rPr>
                <w:lang w:eastAsia="zh-CN"/>
              </w:rPr>
            </w:pPr>
            <w:r>
              <w:rPr>
                <w:lang w:eastAsia="zh-CN"/>
              </w:rPr>
              <w:t>octet o2</w:t>
            </w:r>
          </w:p>
        </w:tc>
      </w:tr>
      <w:tr w:rsidR="00FE0810" w14:paraId="1D305240"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AB918E" w14:textId="77777777" w:rsidR="00FE0810" w:rsidRDefault="00FE0810" w:rsidP="0005615F">
            <w:pPr>
              <w:pStyle w:val="TAC"/>
              <w:rPr>
                <w:noProof/>
              </w:rPr>
            </w:pPr>
          </w:p>
          <w:p w14:paraId="73FBEDBE" w14:textId="77777777" w:rsidR="00FE0810" w:rsidRDefault="00FE0810" w:rsidP="0005615F">
            <w:pPr>
              <w:pStyle w:val="TAC"/>
              <w:rPr>
                <w:noProof/>
              </w:rPr>
            </w:pPr>
            <w:r>
              <w:t>User info ID for discovery</w:t>
            </w:r>
          </w:p>
        </w:tc>
        <w:tc>
          <w:tcPr>
            <w:tcW w:w="1134" w:type="dxa"/>
            <w:tcBorders>
              <w:top w:val="nil"/>
              <w:left w:val="single" w:sz="4" w:space="0" w:color="auto"/>
              <w:bottom w:val="nil"/>
              <w:right w:val="nil"/>
            </w:tcBorders>
          </w:tcPr>
          <w:p w14:paraId="22DC92D4" w14:textId="77777777" w:rsidR="00FE0810" w:rsidRDefault="00FE0810" w:rsidP="0005615F">
            <w:pPr>
              <w:pStyle w:val="TAL"/>
            </w:pPr>
            <w:r>
              <w:t>octet o2+1</w:t>
            </w:r>
          </w:p>
          <w:p w14:paraId="02F98BC9" w14:textId="77777777" w:rsidR="00FE0810" w:rsidRDefault="00FE0810" w:rsidP="0005615F">
            <w:pPr>
              <w:pStyle w:val="TAL"/>
            </w:pPr>
          </w:p>
          <w:p w14:paraId="3A745D69" w14:textId="77777777" w:rsidR="00FE0810" w:rsidRDefault="00FE0810" w:rsidP="0005615F">
            <w:pPr>
              <w:pStyle w:val="TAL"/>
            </w:pPr>
            <w:r>
              <w:t>octet o2+6</w:t>
            </w:r>
          </w:p>
        </w:tc>
      </w:tr>
      <w:tr w:rsidR="00FE0810" w14:paraId="127FB0F4" w14:textId="77777777" w:rsidTr="0005615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D02835" w14:textId="77777777" w:rsidR="00FE0810" w:rsidRDefault="00FE0810" w:rsidP="0005615F">
            <w:pPr>
              <w:pStyle w:val="TAC"/>
              <w:rPr>
                <w:noProof/>
              </w:rPr>
            </w:pPr>
          </w:p>
          <w:p w14:paraId="09A3539F" w14:textId="77777777" w:rsidR="00FE0810" w:rsidRDefault="00FE0810" w:rsidP="0005615F">
            <w:pPr>
              <w:pStyle w:val="TAC"/>
              <w:rPr>
                <w:noProof/>
              </w:rPr>
            </w:pPr>
            <w:r>
              <w:rPr>
                <w:noProof/>
              </w:rPr>
              <w:t>RSC info list</w:t>
            </w:r>
          </w:p>
        </w:tc>
        <w:tc>
          <w:tcPr>
            <w:tcW w:w="1134" w:type="dxa"/>
            <w:tcBorders>
              <w:top w:val="nil"/>
              <w:left w:val="single" w:sz="4" w:space="0" w:color="auto"/>
              <w:bottom w:val="nil"/>
              <w:right w:val="nil"/>
            </w:tcBorders>
          </w:tcPr>
          <w:p w14:paraId="59CBB07C" w14:textId="77777777" w:rsidR="00FE0810" w:rsidRDefault="00FE0810" w:rsidP="0005615F">
            <w:pPr>
              <w:pStyle w:val="TAL"/>
            </w:pPr>
            <w:r>
              <w:t>octet o2+7</w:t>
            </w:r>
          </w:p>
          <w:p w14:paraId="763E67F3" w14:textId="77777777" w:rsidR="00FE0810" w:rsidRDefault="00FE0810" w:rsidP="0005615F">
            <w:pPr>
              <w:pStyle w:val="TAL"/>
            </w:pPr>
          </w:p>
          <w:p w14:paraId="5326CC7D" w14:textId="77777777" w:rsidR="00FE0810" w:rsidRDefault="00FE0810" w:rsidP="0005615F">
            <w:pPr>
              <w:pStyle w:val="TAL"/>
            </w:pPr>
            <w:r>
              <w:t>octet l</w:t>
            </w:r>
          </w:p>
        </w:tc>
      </w:tr>
    </w:tbl>
    <w:p w14:paraId="47B43670" w14:textId="77777777" w:rsidR="00FE0810" w:rsidRDefault="00FE0810" w:rsidP="00FE0810">
      <w:pPr>
        <w:pStyle w:val="NF"/>
      </w:pPr>
    </w:p>
    <w:p w14:paraId="6799508F" w14:textId="77777777" w:rsidR="00FE0810" w:rsidRDefault="00FE0810" w:rsidP="00FE0810">
      <w:pPr>
        <w:pStyle w:val="TF"/>
      </w:pPr>
      <w:r>
        <w:t>Figure 5.9.2.1: ProSeP Info = {</w:t>
      </w:r>
      <w:r>
        <w:rPr>
          <w:lang w:eastAsia="zh-CN"/>
        </w:rPr>
        <w:t>UE policies for 5G ProSe end UE</w:t>
      </w:r>
      <w:r>
        <w:t>}</w:t>
      </w:r>
    </w:p>
    <w:p w14:paraId="7FB47109" w14:textId="77777777" w:rsidR="00FE0810" w:rsidRPr="002942D4" w:rsidRDefault="00FE0810" w:rsidP="00FE0810">
      <w:pPr>
        <w:pStyle w:val="EditorsNote"/>
      </w:pPr>
      <w:r w:rsidRPr="002942D4">
        <w:t>Editor’s Note:</w:t>
      </w:r>
      <w:r w:rsidRPr="002942D4">
        <w:tab/>
        <w:t xml:space="preserve">It is FFS what parameters are needed for the 5G ProSe </w:t>
      </w:r>
      <w:r>
        <w:t>end</w:t>
      </w:r>
      <w:r w:rsidRPr="002942D4">
        <w:t xml:space="preserve"> UE to perform the 5G ProSe direct communication, which will be confirmed by SA2.</w:t>
      </w:r>
    </w:p>
    <w:p w14:paraId="48616679" w14:textId="77777777" w:rsidR="00FE0810" w:rsidRPr="002942D4" w:rsidRDefault="00FE0810" w:rsidP="00FE0810">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5BA501B4" w14:textId="77777777" w:rsidR="00FE0810" w:rsidRPr="00DD6F15" w:rsidRDefault="00FE0810" w:rsidP="00FE0810">
      <w:pPr>
        <w:pStyle w:val="TF"/>
      </w:pPr>
    </w:p>
    <w:p w14:paraId="643F36BF" w14:textId="77777777" w:rsidR="00FE0810" w:rsidRDefault="00FE0810" w:rsidP="00FE0810">
      <w:pPr>
        <w:pStyle w:val="TH"/>
      </w:pPr>
      <w:r>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EFFF6AF"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8242DDA" w14:textId="77777777" w:rsidR="00FE0810" w:rsidRDefault="00FE0810" w:rsidP="0005615F">
            <w:pPr>
              <w:pStyle w:val="TAL"/>
            </w:pPr>
            <w:r>
              <w:t>ProSeP info type (bit 1 to 4 of octet k) shall be set to “0111” (</w:t>
            </w:r>
            <w:r>
              <w:rPr>
                <w:lang w:eastAsia="zh-CN"/>
              </w:rPr>
              <w:t>UE policies for 5G ProSe end UE</w:t>
            </w:r>
            <w:r>
              <w:t>)</w:t>
            </w:r>
          </w:p>
        </w:tc>
      </w:tr>
      <w:tr w:rsidR="00FE0810" w14:paraId="33E2FB72" w14:textId="77777777" w:rsidTr="0005615F">
        <w:trPr>
          <w:cantSplit/>
          <w:jc w:val="center"/>
        </w:trPr>
        <w:tc>
          <w:tcPr>
            <w:tcW w:w="7094" w:type="dxa"/>
            <w:tcBorders>
              <w:top w:val="nil"/>
              <w:left w:val="single" w:sz="4" w:space="0" w:color="auto"/>
              <w:bottom w:val="nil"/>
              <w:right w:val="single" w:sz="4" w:space="0" w:color="auto"/>
            </w:tcBorders>
            <w:hideMark/>
          </w:tcPr>
          <w:p w14:paraId="4CA78665" w14:textId="77777777" w:rsidR="00FE0810" w:rsidRDefault="00FE0810" w:rsidP="0005615F">
            <w:pPr>
              <w:pStyle w:val="TAL"/>
            </w:pPr>
          </w:p>
          <w:p w14:paraId="51DB9CF8" w14:textId="77777777" w:rsidR="00FE0810" w:rsidRDefault="00FE0810" w:rsidP="0005615F">
            <w:pPr>
              <w:pStyle w:val="TAL"/>
            </w:pPr>
            <w:r>
              <w:t>Length of ProSeP info contents (octets k+1 to k+2) indicates the length of ProSeP info contents.</w:t>
            </w:r>
          </w:p>
          <w:p w14:paraId="7121AC7C" w14:textId="77777777" w:rsidR="00FE0810" w:rsidRDefault="00FE0810" w:rsidP="0005615F">
            <w:pPr>
              <w:pStyle w:val="TAL"/>
            </w:pPr>
          </w:p>
        </w:tc>
      </w:tr>
      <w:tr w:rsidR="00FE0810" w14:paraId="371766D9" w14:textId="77777777" w:rsidTr="0005615F">
        <w:trPr>
          <w:cantSplit/>
          <w:jc w:val="center"/>
        </w:trPr>
        <w:tc>
          <w:tcPr>
            <w:tcW w:w="7094" w:type="dxa"/>
            <w:tcBorders>
              <w:top w:val="nil"/>
              <w:left w:val="single" w:sz="4" w:space="0" w:color="auto"/>
              <w:bottom w:val="nil"/>
              <w:right w:val="single" w:sz="4" w:space="0" w:color="auto"/>
            </w:tcBorders>
            <w:hideMark/>
          </w:tcPr>
          <w:p w14:paraId="25D51B8F" w14:textId="77777777" w:rsidR="00FE0810" w:rsidRDefault="00FE0810" w:rsidP="0005615F">
            <w:pPr>
              <w:pStyle w:val="TAL"/>
            </w:pPr>
            <w:r>
              <w:t>Validity timer (octet k+3 to k+7):</w:t>
            </w:r>
          </w:p>
          <w:p w14:paraId="7B8EF9F0" w14:textId="77777777" w:rsidR="00FE0810" w:rsidRDefault="00FE0810" w:rsidP="0005615F">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FE0810" w14:paraId="5482BF5A" w14:textId="77777777" w:rsidTr="0005615F">
        <w:trPr>
          <w:cantSplit/>
          <w:jc w:val="center"/>
        </w:trPr>
        <w:tc>
          <w:tcPr>
            <w:tcW w:w="7094" w:type="dxa"/>
            <w:tcBorders>
              <w:top w:val="nil"/>
              <w:left w:val="single" w:sz="4" w:space="0" w:color="auto"/>
              <w:bottom w:val="nil"/>
              <w:right w:val="single" w:sz="4" w:space="0" w:color="auto"/>
            </w:tcBorders>
          </w:tcPr>
          <w:p w14:paraId="17D153A6" w14:textId="77777777" w:rsidR="00FE0810" w:rsidRDefault="00FE0810" w:rsidP="0005615F">
            <w:pPr>
              <w:pStyle w:val="TAL"/>
            </w:pPr>
          </w:p>
        </w:tc>
      </w:tr>
      <w:tr w:rsidR="00FE0810" w14:paraId="4988957D" w14:textId="77777777" w:rsidTr="0005615F">
        <w:trPr>
          <w:cantSplit/>
          <w:jc w:val="center"/>
        </w:trPr>
        <w:tc>
          <w:tcPr>
            <w:tcW w:w="7094" w:type="dxa"/>
            <w:tcBorders>
              <w:top w:val="nil"/>
              <w:left w:val="single" w:sz="4" w:space="0" w:color="auto"/>
              <w:bottom w:val="nil"/>
              <w:right w:val="single" w:sz="4" w:space="0" w:color="auto"/>
            </w:tcBorders>
            <w:hideMark/>
          </w:tcPr>
          <w:p w14:paraId="36F3B471" w14:textId="77777777" w:rsidR="00FE0810" w:rsidRDefault="00FE0810" w:rsidP="0005615F">
            <w:pPr>
              <w:pStyle w:val="TAL"/>
            </w:pPr>
            <w:r>
              <w:t>Served by NG-RAN (octet k+8 to o1):</w:t>
            </w:r>
          </w:p>
          <w:p w14:paraId="3E5E173C" w14:textId="77777777" w:rsidR="00FE0810" w:rsidRDefault="00FE0810" w:rsidP="0005615F">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3AAE3DE0" w14:textId="77777777" w:rsidR="00FE0810" w:rsidRDefault="00FE0810" w:rsidP="0005615F">
            <w:pPr>
              <w:pStyle w:val="TAL"/>
            </w:pPr>
          </w:p>
        </w:tc>
      </w:tr>
      <w:tr w:rsidR="00FE0810" w14:paraId="5785BDDF" w14:textId="77777777" w:rsidTr="0005615F">
        <w:trPr>
          <w:cantSplit/>
          <w:jc w:val="center"/>
        </w:trPr>
        <w:tc>
          <w:tcPr>
            <w:tcW w:w="7094" w:type="dxa"/>
            <w:tcBorders>
              <w:top w:val="nil"/>
              <w:left w:val="single" w:sz="4" w:space="0" w:color="auto"/>
              <w:bottom w:val="nil"/>
              <w:right w:val="single" w:sz="4" w:space="0" w:color="auto"/>
            </w:tcBorders>
          </w:tcPr>
          <w:p w14:paraId="17DBB175" w14:textId="77777777" w:rsidR="00FE0810" w:rsidRDefault="00FE0810" w:rsidP="0005615F">
            <w:pPr>
              <w:pStyle w:val="TAL"/>
            </w:pPr>
            <w:r>
              <w:t>Not served by NG-RAN (octet o1+1 to o2):</w:t>
            </w:r>
          </w:p>
          <w:p w14:paraId="62338F32" w14:textId="77777777" w:rsidR="00FE0810" w:rsidRDefault="00FE0810" w:rsidP="0005615F">
            <w:pPr>
              <w:pStyle w:val="TAL"/>
            </w:pPr>
            <w:r>
              <w:t>The not served by NG-RAN field is coded according to figure 5.9.2.5 and table 5.9.2.5, and contains configuration parameters for 5G ProSe UE-to-UE relay discovery and communication when the UE is not served by NG-RAN.</w:t>
            </w:r>
          </w:p>
          <w:p w14:paraId="6F096C1E" w14:textId="77777777" w:rsidR="00FE0810" w:rsidRDefault="00FE0810" w:rsidP="0005615F">
            <w:pPr>
              <w:pStyle w:val="TAL"/>
            </w:pPr>
          </w:p>
        </w:tc>
      </w:tr>
      <w:tr w:rsidR="00FE0810" w14:paraId="3848A594" w14:textId="77777777" w:rsidTr="0005615F">
        <w:trPr>
          <w:cantSplit/>
          <w:jc w:val="center"/>
        </w:trPr>
        <w:tc>
          <w:tcPr>
            <w:tcW w:w="7094" w:type="dxa"/>
            <w:tcBorders>
              <w:top w:val="nil"/>
              <w:left w:val="single" w:sz="4" w:space="0" w:color="auto"/>
              <w:bottom w:val="nil"/>
              <w:right w:val="single" w:sz="4" w:space="0" w:color="auto"/>
            </w:tcBorders>
            <w:hideMark/>
          </w:tcPr>
          <w:p w14:paraId="40D20155" w14:textId="77777777" w:rsidR="00FE0810" w:rsidRDefault="00FE0810" w:rsidP="0005615F">
            <w:pPr>
              <w:pStyle w:val="TAL"/>
              <w:rPr>
                <w:noProof/>
              </w:rPr>
            </w:pPr>
            <w:r>
              <w:rPr>
                <w:noProof/>
              </w:rPr>
              <w:t>User info ID for discovery (octet o2+1 to o+6):</w:t>
            </w:r>
          </w:p>
          <w:p w14:paraId="5389F43E" w14:textId="77777777" w:rsidR="00FE0810" w:rsidRDefault="00FE0810" w:rsidP="0005615F">
            <w:pPr>
              <w:pStyle w:val="TAL"/>
            </w:pPr>
            <w:r>
              <w:t>The value of the User info ID parameter is a 48-bit long bit string. The format of the User info ID parameter is out of scope of this specification.</w:t>
            </w:r>
          </w:p>
          <w:p w14:paraId="6E6BCA9C" w14:textId="77777777" w:rsidR="00FE0810" w:rsidRDefault="00FE0810" w:rsidP="0005615F">
            <w:pPr>
              <w:pStyle w:val="TAL"/>
            </w:pPr>
          </w:p>
        </w:tc>
      </w:tr>
      <w:tr w:rsidR="00FE0810" w14:paraId="067A964D" w14:textId="77777777" w:rsidTr="0005615F">
        <w:trPr>
          <w:cantSplit/>
          <w:jc w:val="center"/>
        </w:trPr>
        <w:tc>
          <w:tcPr>
            <w:tcW w:w="7094" w:type="dxa"/>
            <w:tcBorders>
              <w:top w:val="nil"/>
              <w:left w:val="single" w:sz="4" w:space="0" w:color="auto"/>
              <w:bottom w:val="nil"/>
              <w:right w:val="single" w:sz="4" w:space="0" w:color="auto"/>
            </w:tcBorders>
            <w:hideMark/>
          </w:tcPr>
          <w:p w14:paraId="5604EF9D" w14:textId="77777777" w:rsidR="00FE0810" w:rsidRDefault="00FE0810" w:rsidP="0005615F">
            <w:pPr>
              <w:pStyle w:val="TAL"/>
              <w:rPr>
                <w:noProof/>
              </w:rPr>
            </w:pPr>
            <w:r>
              <w:rPr>
                <w:noProof/>
              </w:rPr>
              <w:t>RSC info list (octet o2+7 to l):</w:t>
            </w:r>
          </w:p>
          <w:p w14:paraId="16693381" w14:textId="77777777" w:rsidR="00FE0810" w:rsidRDefault="00FE0810" w:rsidP="0005615F">
            <w:pPr>
              <w:pStyle w:val="TAL"/>
            </w:pPr>
            <w:r>
              <w:rPr>
                <w:noProof/>
              </w:rPr>
              <w:t xml:space="preserve">The RSC info list field is </w:t>
            </w:r>
            <w:r>
              <w:t xml:space="preserve">coded according to figure 5.9.2.12 and table 5.9.2.12 and contains the </w:t>
            </w:r>
            <w:r>
              <w:rPr>
                <w:noProof/>
              </w:rPr>
              <w:t>RSCs related paramters</w:t>
            </w:r>
            <w:r>
              <w:t>.</w:t>
            </w:r>
          </w:p>
          <w:p w14:paraId="5CE98AB1" w14:textId="77777777" w:rsidR="00FE0810" w:rsidRDefault="00FE0810" w:rsidP="0005615F">
            <w:pPr>
              <w:pStyle w:val="TAL"/>
            </w:pPr>
          </w:p>
        </w:tc>
      </w:tr>
      <w:tr w:rsidR="00FE0810" w14:paraId="0AF293BB"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7E4ADF7" w14:textId="77777777" w:rsidR="00FE0810" w:rsidRPr="00776A2A" w:rsidRDefault="00FE0810" w:rsidP="0005615F">
            <w:pPr>
              <w:pStyle w:val="TAL"/>
            </w:pPr>
            <w:r>
              <w:t>If the length of ProSeP info contents field is bigger than indicated in figure 5.9.2.1, receiving entity shall ignore any superfluous octets located at the end of the ProSeP info contents.</w:t>
            </w:r>
          </w:p>
        </w:tc>
      </w:tr>
    </w:tbl>
    <w:p w14:paraId="171A2CDA" w14:textId="77777777" w:rsidR="00FE0810" w:rsidRDefault="00FE0810" w:rsidP="00FE0810">
      <w:pPr>
        <w:pStyle w:val="FP"/>
        <w:rPr>
          <w:lang w:eastAsia="zh-CN"/>
        </w:rPr>
      </w:pPr>
    </w:p>
    <w:p w14:paraId="6237585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9422636" w14:textId="77777777" w:rsidTr="0005615F">
        <w:trPr>
          <w:cantSplit/>
          <w:jc w:val="center"/>
        </w:trPr>
        <w:tc>
          <w:tcPr>
            <w:tcW w:w="708" w:type="dxa"/>
            <w:hideMark/>
          </w:tcPr>
          <w:p w14:paraId="00452E2B" w14:textId="77777777" w:rsidR="00FE0810" w:rsidRDefault="00FE0810" w:rsidP="0005615F">
            <w:pPr>
              <w:pStyle w:val="TAC"/>
            </w:pPr>
            <w:r>
              <w:t>8</w:t>
            </w:r>
          </w:p>
        </w:tc>
        <w:tc>
          <w:tcPr>
            <w:tcW w:w="709" w:type="dxa"/>
            <w:hideMark/>
          </w:tcPr>
          <w:p w14:paraId="7908E74F" w14:textId="77777777" w:rsidR="00FE0810" w:rsidRDefault="00FE0810" w:rsidP="0005615F">
            <w:pPr>
              <w:pStyle w:val="TAC"/>
            </w:pPr>
            <w:r>
              <w:t>7</w:t>
            </w:r>
          </w:p>
        </w:tc>
        <w:tc>
          <w:tcPr>
            <w:tcW w:w="709" w:type="dxa"/>
            <w:hideMark/>
          </w:tcPr>
          <w:p w14:paraId="659EAAAC" w14:textId="77777777" w:rsidR="00FE0810" w:rsidRDefault="00FE0810" w:rsidP="0005615F">
            <w:pPr>
              <w:pStyle w:val="TAC"/>
            </w:pPr>
            <w:r>
              <w:t>6</w:t>
            </w:r>
          </w:p>
        </w:tc>
        <w:tc>
          <w:tcPr>
            <w:tcW w:w="709" w:type="dxa"/>
            <w:hideMark/>
          </w:tcPr>
          <w:p w14:paraId="13068325" w14:textId="77777777" w:rsidR="00FE0810" w:rsidRDefault="00FE0810" w:rsidP="0005615F">
            <w:pPr>
              <w:pStyle w:val="TAC"/>
            </w:pPr>
            <w:r>
              <w:t>5</w:t>
            </w:r>
          </w:p>
        </w:tc>
        <w:tc>
          <w:tcPr>
            <w:tcW w:w="709" w:type="dxa"/>
            <w:hideMark/>
          </w:tcPr>
          <w:p w14:paraId="7BE1E32D" w14:textId="77777777" w:rsidR="00FE0810" w:rsidRDefault="00FE0810" w:rsidP="0005615F">
            <w:pPr>
              <w:pStyle w:val="TAC"/>
            </w:pPr>
            <w:r>
              <w:t>4</w:t>
            </w:r>
          </w:p>
        </w:tc>
        <w:tc>
          <w:tcPr>
            <w:tcW w:w="709" w:type="dxa"/>
            <w:hideMark/>
          </w:tcPr>
          <w:p w14:paraId="23D53328" w14:textId="77777777" w:rsidR="00FE0810" w:rsidRDefault="00FE0810" w:rsidP="0005615F">
            <w:pPr>
              <w:pStyle w:val="TAC"/>
            </w:pPr>
            <w:r>
              <w:t>3</w:t>
            </w:r>
          </w:p>
        </w:tc>
        <w:tc>
          <w:tcPr>
            <w:tcW w:w="709" w:type="dxa"/>
            <w:hideMark/>
          </w:tcPr>
          <w:p w14:paraId="4518381C" w14:textId="77777777" w:rsidR="00FE0810" w:rsidRDefault="00FE0810" w:rsidP="0005615F">
            <w:pPr>
              <w:pStyle w:val="TAC"/>
            </w:pPr>
            <w:r>
              <w:t>2</w:t>
            </w:r>
          </w:p>
        </w:tc>
        <w:tc>
          <w:tcPr>
            <w:tcW w:w="709" w:type="dxa"/>
            <w:hideMark/>
          </w:tcPr>
          <w:p w14:paraId="4D2D54F3" w14:textId="77777777" w:rsidR="00FE0810" w:rsidRDefault="00FE0810" w:rsidP="0005615F">
            <w:pPr>
              <w:pStyle w:val="TAC"/>
            </w:pPr>
            <w:r>
              <w:t>1</w:t>
            </w:r>
          </w:p>
        </w:tc>
        <w:tc>
          <w:tcPr>
            <w:tcW w:w="1346" w:type="dxa"/>
          </w:tcPr>
          <w:p w14:paraId="5F20D2C1" w14:textId="77777777" w:rsidR="00FE0810" w:rsidRDefault="00FE0810" w:rsidP="0005615F">
            <w:pPr>
              <w:pStyle w:val="TAL"/>
            </w:pPr>
          </w:p>
        </w:tc>
      </w:tr>
      <w:tr w:rsidR="00FE0810" w14:paraId="335A2ED7"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C08EE7" w14:textId="77777777" w:rsidR="00FE0810" w:rsidRDefault="00FE0810" w:rsidP="0005615F">
            <w:pPr>
              <w:pStyle w:val="TAC"/>
              <w:rPr>
                <w:noProof/>
              </w:rPr>
            </w:pPr>
          </w:p>
          <w:p w14:paraId="7B3710FA" w14:textId="77777777" w:rsidR="00FE0810" w:rsidRDefault="00FE0810" w:rsidP="0005615F">
            <w:pPr>
              <w:pStyle w:val="TAC"/>
            </w:pPr>
            <w:r>
              <w:rPr>
                <w:noProof/>
              </w:rPr>
              <w:t>Length of served by NG-RAN</w:t>
            </w:r>
            <w:r>
              <w:t xml:space="preserve"> </w:t>
            </w:r>
            <w:r>
              <w:rPr>
                <w:noProof/>
              </w:rPr>
              <w:t>contents</w:t>
            </w:r>
          </w:p>
        </w:tc>
        <w:tc>
          <w:tcPr>
            <w:tcW w:w="1346" w:type="dxa"/>
          </w:tcPr>
          <w:p w14:paraId="0A933797" w14:textId="77777777" w:rsidR="00FE0810" w:rsidRDefault="00FE0810" w:rsidP="0005615F">
            <w:pPr>
              <w:pStyle w:val="TAL"/>
            </w:pPr>
            <w:r>
              <w:t>octet k+8</w:t>
            </w:r>
          </w:p>
          <w:p w14:paraId="4CC85D91" w14:textId="77777777" w:rsidR="00FE0810" w:rsidRDefault="00FE0810" w:rsidP="0005615F">
            <w:pPr>
              <w:pStyle w:val="TAL"/>
            </w:pPr>
          </w:p>
          <w:p w14:paraId="3DBA68FB" w14:textId="77777777" w:rsidR="00FE0810" w:rsidRDefault="00FE0810" w:rsidP="0005615F">
            <w:pPr>
              <w:pStyle w:val="TAL"/>
            </w:pPr>
            <w:r>
              <w:t>octet k+9</w:t>
            </w:r>
          </w:p>
        </w:tc>
      </w:tr>
      <w:tr w:rsidR="00FE0810" w14:paraId="7031FD1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C3B6CA" w14:textId="77777777" w:rsidR="00FE0810" w:rsidRDefault="00FE0810" w:rsidP="0005615F">
            <w:pPr>
              <w:pStyle w:val="TAC"/>
              <w:rPr>
                <w:lang w:eastAsia="zh-CN"/>
              </w:rPr>
            </w:pPr>
            <w:r>
              <w:rPr>
                <w:lang w:eastAsia="zh-CN"/>
              </w:rPr>
              <w:t>0</w:t>
            </w:r>
          </w:p>
          <w:p w14:paraId="60481E3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9BB7AEB" w14:textId="77777777" w:rsidR="00FE0810" w:rsidRDefault="00FE0810" w:rsidP="0005615F">
            <w:pPr>
              <w:pStyle w:val="TAC"/>
              <w:rPr>
                <w:lang w:eastAsia="zh-CN"/>
              </w:rPr>
            </w:pPr>
            <w:r>
              <w:rPr>
                <w:lang w:eastAsia="zh-CN"/>
              </w:rPr>
              <w:t>0</w:t>
            </w:r>
          </w:p>
          <w:p w14:paraId="386774E5"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3FC41C4" w14:textId="77777777" w:rsidR="00FE0810" w:rsidRDefault="00FE0810" w:rsidP="0005615F">
            <w:pPr>
              <w:pStyle w:val="TAC"/>
              <w:rPr>
                <w:lang w:eastAsia="zh-CN"/>
              </w:rPr>
            </w:pPr>
            <w:r>
              <w:rPr>
                <w:lang w:eastAsia="zh-CN"/>
              </w:rPr>
              <w:t>0</w:t>
            </w:r>
          </w:p>
          <w:p w14:paraId="2F73EE78"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D904B96" w14:textId="77777777" w:rsidR="00FE0810" w:rsidRDefault="00FE0810" w:rsidP="0005615F">
            <w:pPr>
              <w:pStyle w:val="TAC"/>
              <w:rPr>
                <w:lang w:eastAsia="zh-CN"/>
              </w:rPr>
            </w:pPr>
            <w:r>
              <w:rPr>
                <w:lang w:eastAsia="zh-CN"/>
              </w:rPr>
              <w:t>0</w:t>
            </w:r>
          </w:p>
          <w:p w14:paraId="73B072BC"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32E8DCF" w14:textId="77777777" w:rsidR="00FE0810" w:rsidRDefault="00FE0810" w:rsidP="0005615F">
            <w:pPr>
              <w:pStyle w:val="TAC"/>
              <w:rPr>
                <w:lang w:eastAsia="zh-CN"/>
              </w:rPr>
            </w:pPr>
            <w:r>
              <w:rPr>
                <w:lang w:eastAsia="zh-CN"/>
              </w:rPr>
              <w:t>0</w:t>
            </w:r>
          </w:p>
          <w:p w14:paraId="3C030D40"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C201BED" w14:textId="77777777" w:rsidR="00FE0810" w:rsidRDefault="00FE0810" w:rsidP="0005615F">
            <w:pPr>
              <w:pStyle w:val="TAC"/>
              <w:rPr>
                <w:lang w:eastAsia="zh-CN"/>
              </w:rPr>
            </w:pPr>
            <w:r>
              <w:rPr>
                <w:lang w:eastAsia="zh-CN"/>
              </w:rPr>
              <w:t>0</w:t>
            </w:r>
          </w:p>
          <w:p w14:paraId="56DC3E78"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A556699" w14:textId="77777777" w:rsidR="00FE0810" w:rsidRDefault="00FE0810" w:rsidP="0005615F">
            <w:pPr>
              <w:pStyle w:val="TAC"/>
              <w:rPr>
                <w:lang w:eastAsia="zh-CN"/>
              </w:rPr>
            </w:pPr>
            <w:r>
              <w:rPr>
                <w:lang w:eastAsia="zh-CN"/>
              </w:rPr>
              <w:t>0</w:t>
            </w:r>
          </w:p>
          <w:p w14:paraId="194DCFBB" w14:textId="77777777" w:rsidR="00FE0810" w:rsidRDefault="00FE0810" w:rsidP="0005615F">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926EBBC" w14:textId="77777777" w:rsidR="00FE0810" w:rsidRDefault="00FE0810" w:rsidP="0005615F">
            <w:pPr>
              <w:pStyle w:val="TAC"/>
            </w:pPr>
            <w:r>
              <w:t>L3EI</w:t>
            </w:r>
          </w:p>
        </w:tc>
        <w:tc>
          <w:tcPr>
            <w:tcW w:w="1346" w:type="dxa"/>
            <w:tcBorders>
              <w:top w:val="nil"/>
              <w:left w:val="single" w:sz="6" w:space="0" w:color="auto"/>
              <w:bottom w:val="nil"/>
              <w:right w:val="nil"/>
            </w:tcBorders>
          </w:tcPr>
          <w:p w14:paraId="452E6AFB" w14:textId="77777777" w:rsidR="00FE0810" w:rsidRDefault="00FE0810" w:rsidP="0005615F">
            <w:pPr>
              <w:pStyle w:val="TAL"/>
            </w:pPr>
            <w:r>
              <w:t>octet (k+10)*</w:t>
            </w:r>
          </w:p>
          <w:p w14:paraId="20CAF74D" w14:textId="77777777" w:rsidR="00FE0810" w:rsidRDefault="00FE0810" w:rsidP="0005615F">
            <w:pPr>
              <w:pStyle w:val="TAL"/>
            </w:pPr>
          </w:p>
          <w:p w14:paraId="257E0FD4" w14:textId="77777777" w:rsidR="00FE0810" w:rsidRDefault="00FE0810" w:rsidP="0005615F">
            <w:pPr>
              <w:pStyle w:val="TAL"/>
            </w:pPr>
          </w:p>
        </w:tc>
      </w:tr>
      <w:tr w:rsidR="00FE0810" w14:paraId="732CA33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C7940E" w14:textId="77777777" w:rsidR="00FE0810" w:rsidRDefault="00FE0810" w:rsidP="0005615F">
            <w:pPr>
              <w:pStyle w:val="TAC"/>
            </w:pPr>
          </w:p>
          <w:p w14:paraId="2B87AD30" w14:textId="77777777" w:rsidR="00FE0810" w:rsidRDefault="00FE0810" w:rsidP="0005615F">
            <w:pPr>
              <w:pStyle w:val="TAC"/>
            </w:pPr>
            <w:r>
              <w:t>Authorized PLMN list for layer-2 end UE</w:t>
            </w:r>
          </w:p>
        </w:tc>
        <w:tc>
          <w:tcPr>
            <w:tcW w:w="1346" w:type="dxa"/>
            <w:tcBorders>
              <w:top w:val="nil"/>
              <w:left w:val="single" w:sz="6" w:space="0" w:color="auto"/>
              <w:bottom w:val="nil"/>
              <w:right w:val="nil"/>
            </w:tcBorders>
          </w:tcPr>
          <w:p w14:paraId="0F0BC496" w14:textId="77777777" w:rsidR="00FE0810" w:rsidRDefault="00FE0810" w:rsidP="0005615F">
            <w:pPr>
              <w:pStyle w:val="TAL"/>
            </w:pPr>
            <w:r>
              <w:t>octet (k+11)*</w:t>
            </w:r>
          </w:p>
          <w:p w14:paraId="5181602B" w14:textId="77777777" w:rsidR="00FE0810" w:rsidRDefault="00FE0810" w:rsidP="0005615F">
            <w:pPr>
              <w:pStyle w:val="TAL"/>
            </w:pPr>
          </w:p>
          <w:p w14:paraId="6B533BDE" w14:textId="77777777" w:rsidR="00FE0810" w:rsidRDefault="00FE0810" w:rsidP="0005615F">
            <w:pPr>
              <w:pStyle w:val="TAL"/>
            </w:pPr>
            <w:r>
              <w:t>octet o1*</w:t>
            </w:r>
          </w:p>
        </w:tc>
      </w:tr>
    </w:tbl>
    <w:p w14:paraId="127E60A8" w14:textId="77777777" w:rsidR="00FE0810" w:rsidRDefault="00FE0810" w:rsidP="00FE0810">
      <w:pPr>
        <w:pStyle w:val="TF"/>
      </w:pPr>
      <w:r>
        <w:t>Figure 5.9.2.2: Served by NG-RAN</w:t>
      </w:r>
    </w:p>
    <w:p w14:paraId="154EC142" w14:textId="77777777" w:rsidR="00FE0810" w:rsidRDefault="00FE0810" w:rsidP="00FE0810">
      <w:pPr>
        <w:pStyle w:val="FP"/>
        <w:rPr>
          <w:lang w:eastAsia="zh-CN"/>
        </w:rPr>
      </w:pPr>
    </w:p>
    <w:p w14:paraId="0958CB9C" w14:textId="77777777" w:rsidR="00FE0810" w:rsidRDefault="00FE0810" w:rsidP="00FE0810">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78B80E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2E87CFDA" w14:textId="77777777" w:rsidR="00FE0810" w:rsidRDefault="00FE0810" w:rsidP="0005615F">
            <w:pPr>
              <w:pStyle w:val="TAL"/>
            </w:pPr>
            <w:r>
              <w:t>Layer-3 end UE authorization indication (L3EI) (octet k+10, bit 1):</w:t>
            </w:r>
          </w:p>
          <w:p w14:paraId="2B3DB02B" w14:textId="77777777" w:rsidR="00FE0810" w:rsidRDefault="00FE0810" w:rsidP="0005615F">
            <w:pPr>
              <w:pStyle w:val="TAL"/>
              <w:rPr>
                <w:noProof/>
              </w:rPr>
            </w:pPr>
            <w:r>
              <w:t>The layer-3 end UE authorization indication field indicates whether the UE is authorized to act as a layer-3 end UE</w:t>
            </w:r>
            <w:r>
              <w:rPr>
                <w:noProof/>
              </w:rPr>
              <w:t>.</w:t>
            </w:r>
          </w:p>
          <w:p w14:paraId="789C3084" w14:textId="77777777" w:rsidR="00FE0810" w:rsidRDefault="00FE0810" w:rsidP="0005615F">
            <w:pPr>
              <w:pStyle w:val="TAL"/>
              <w:rPr>
                <w:noProof/>
              </w:rPr>
            </w:pPr>
            <w:r>
              <w:rPr>
                <w:noProof/>
              </w:rPr>
              <w:t>Bits</w:t>
            </w:r>
          </w:p>
          <w:p w14:paraId="1AFE426C" w14:textId="77777777" w:rsidR="00FE0810" w:rsidRDefault="00FE0810" w:rsidP="0005615F">
            <w:pPr>
              <w:pStyle w:val="TAL"/>
              <w:rPr>
                <w:noProof/>
              </w:rPr>
            </w:pPr>
            <w:r>
              <w:rPr>
                <w:noProof/>
              </w:rPr>
              <w:t>1</w:t>
            </w:r>
          </w:p>
          <w:p w14:paraId="2746F67D" w14:textId="77777777" w:rsidR="00FE0810" w:rsidRDefault="00FE0810" w:rsidP="0005615F">
            <w:pPr>
              <w:pStyle w:val="TAL"/>
            </w:pPr>
            <w:r>
              <w:rPr>
                <w:noProof/>
              </w:rPr>
              <w:t>0</w:t>
            </w:r>
            <w:r>
              <w:rPr>
                <w:noProof/>
              </w:rPr>
              <w:tab/>
              <w:t xml:space="preserve">Not </w:t>
            </w:r>
            <w:r>
              <w:t>authorized to act as a layer-3 end UE</w:t>
            </w:r>
          </w:p>
          <w:p w14:paraId="686AD74C" w14:textId="77777777" w:rsidR="00FE0810" w:rsidRDefault="00FE0810" w:rsidP="0005615F">
            <w:pPr>
              <w:pStyle w:val="TAL"/>
            </w:pPr>
            <w:r>
              <w:t>1</w:t>
            </w:r>
            <w:r>
              <w:tab/>
              <w:t>Authorized to act as a layer-3 end UE</w:t>
            </w:r>
          </w:p>
          <w:p w14:paraId="65D28029" w14:textId="77777777" w:rsidR="00FE0810" w:rsidRDefault="00FE0810" w:rsidP="0005615F">
            <w:pPr>
              <w:pStyle w:val="TAL"/>
            </w:pPr>
          </w:p>
        </w:tc>
      </w:tr>
      <w:tr w:rsidR="00FE0810" w14:paraId="4EECCFE2"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DD2038" w14:textId="77777777" w:rsidR="00FE0810" w:rsidRDefault="00FE0810" w:rsidP="0005615F">
            <w:pPr>
              <w:pStyle w:val="TAL"/>
            </w:pPr>
            <w:r>
              <w:t>Authorized PLMN list for layer-2 end UE (octet k+11 to o1):</w:t>
            </w:r>
          </w:p>
          <w:p w14:paraId="4729D950" w14:textId="77777777" w:rsidR="00FE0810" w:rsidRDefault="00FE0810" w:rsidP="0005615F">
            <w:pPr>
              <w:pStyle w:val="TAL"/>
              <w:rPr>
                <w:noProof/>
              </w:rPr>
            </w:pPr>
            <w:r>
              <w:t>The authorized PLMN list for layer-2 end UE field is coded according to figure 5.9.2.3 and table 5.9.2.3</w:t>
            </w:r>
            <w:r>
              <w:rPr>
                <w:noProof/>
              </w:rPr>
              <w:t>.</w:t>
            </w:r>
          </w:p>
          <w:p w14:paraId="2B82AB27" w14:textId="77777777" w:rsidR="00FE0810" w:rsidRDefault="00FE0810" w:rsidP="0005615F">
            <w:pPr>
              <w:pStyle w:val="TAL"/>
            </w:pPr>
          </w:p>
        </w:tc>
      </w:tr>
    </w:tbl>
    <w:p w14:paraId="6DEFED56" w14:textId="77777777" w:rsidR="00FE0810" w:rsidRDefault="00FE0810" w:rsidP="00FE0810">
      <w:pPr>
        <w:pStyle w:val="FP"/>
        <w:rPr>
          <w:lang w:eastAsia="zh-CN"/>
        </w:rPr>
      </w:pPr>
    </w:p>
    <w:p w14:paraId="2870ED1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662AC82D" w14:textId="77777777" w:rsidTr="0005615F">
        <w:trPr>
          <w:gridAfter w:val="1"/>
          <w:wAfter w:w="8" w:type="dxa"/>
          <w:cantSplit/>
          <w:jc w:val="center"/>
        </w:trPr>
        <w:tc>
          <w:tcPr>
            <w:tcW w:w="708" w:type="dxa"/>
            <w:gridSpan w:val="2"/>
            <w:hideMark/>
          </w:tcPr>
          <w:p w14:paraId="0F442DC0" w14:textId="77777777" w:rsidR="00FE0810" w:rsidRDefault="00FE0810" w:rsidP="0005615F">
            <w:pPr>
              <w:pStyle w:val="TAC"/>
            </w:pPr>
            <w:r>
              <w:t>8</w:t>
            </w:r>
          </w:p>
        </w:tc>
        <w:tc>
          <w:tcPr>
            <w:tcW w:w="709" w:type="dxa"/>
            <w:hideMark/>
          </w:tcPr>
          <w:p w14:paraId="459BE089" w14:textId="77777777" w:rsidR="00FE0810" w:rsidRDefault="00FE0810" w:rsidP="0005615F">
            <w:pPr>
              <w:pStyle w:val="TAC"/>
            </w:pPr>
            <w:r>
              <w:t>7</w:t>
            </w:r>
          </w:p>
        </w:tc>
        <w:tc>
          <w:tcPr>
            <w:tcW w:w="709" w:type="dxa"/>
            <w:hideMark/>
          </w:tcPr>
          <w:p w14:paraId="0801D40B" w14:textId="77777777" w:rsidR="00FE0810" w:rsidRDefault="00FE0810" w:rsidP="0005615F">
            <w:pPr>
              <w:pStyle w:val="TAC"/>
            </w:pPr>
            <w:r>
              <w:t>6</w:t>
            </w:r>
          </w:p>
        </w:tc>
        <w:tc>
          <w:tcPr>
            <w:tcW w:w="709" w:type="dxa"/>
            <w:hideMark/>
          </w:tcPr>
          <w:p w14:paraId="49306F88" w14:textId="77777777" w:rsidR="00FE0810" w:rsidRDefault="00FE0810" w:rsidP="0005615F">
            <w:pPr>
              <w:pStyle w:val="TAC"/>
            </w:pPr>
            <w:r>
              <w:t>5</w:t>
            </w:r>
          </w:p>
        </w:tc>
        <w:tc>
          <w:tcPr>
            <w:tcW w:w="709" w:type="dxa"/>
            <w:hideMark/>
          </w:tcPr>
          <w:p w14:paraId="62337D76" w14:textId="77777777" w:rsidR="00FE0810" w:rsidRDefault="00FE0810" w:rsidP="0005615F">
            <w:pPr>
              <w:pStyle w:val="TAC"/>
            </w:pPr>
            <w:r>
              <w:t>4</w:t>
            </w:r>
          </w:p>
        </w:tc>
        <w:tc>
          <w:tcPr>
            <w:tcW w:w="709" w:type="dxa"/>
            <w:hideMark/>
          </w:tcPr>
          <w:p w14:paraId="6C60F586" w14:textId="77777777" w:rsidR="00FE0810" w:rsidRDefault="00FE0810" w:rsidP="0005615F">
            <w:pPr>
              <w:pStyle w:val="TAC"/>
            </w:pPr>
            <w:r>
              <w:t>3</w:t>
            </w:r>
          </w:p>
        </w:tc>
        <w:tc>
          <w:tcPr>
            <w:tcW w:w="709" w:type="dxa"/>
            <w:hideMark/>
          </w:tcPr>
          <w:p w14:paraId="5EB817D4" w14:textId="77777777" w:rsidR="00FE0810" w:rsidRDefault="00FE0810" w:rsidP="0005615F">
            <w:pPr>
              <w:pStyle w:val="TAC"/>
            </w:pPr>
            <w:r>
              <w:t>2</w:t>
            </w:r>
          </w:p>
        </w:tc>
        <w:tc>
          <w:tcPr>
            <w:tcW w:w="709" w:type="dxa"/>
            <w:hideMark/>
          </w:tcPr>
          <w:p w14:paraId="57770D7C" w14:textId="77777777" w:rsidR="00FE0810" w:rsidRDefault="00FE0810" w:rsidP="0005615F">
            <w:pPr>
              <w:pStyle w:val="TAC"/>
            </w:pPr>
            <w:r>
              <w:t>1</w:t>
            </w:r>
          </w:p>
        </w:tc>
        <w:tc>
          <w:tcPr>
            <w:tcW w:w="1346" w:type="dxa"/>
            <w:gridSpan w:val="2"/>
          </w:tcPr>
          <w:p w14:paraId="0D4D365A" w14:textId="77777777" w:rsidR="00FE0810" w:rsidRDefault="00FE0810" w:rsidP="0005615F">
            <w:pPr>
              <w:pStyle w:val="TAL"/>
            </w:pPr>
          </w:p>
        </w:tc>
      </w:tr>
      <w:tr w:rsidR="00FE0810" w14:paraId="23E4DE30"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4E4A01" w14:textId="77777777" w:rsidR="00FE0810" w:rsidRDefault="00FE0810" w:rsidP="0005615F">
            <w:pPr>
              <w:pStyle w:val="TAC"/>
              <w:rPr>
                <w:noProof/>
              </w:rPr>
            </w:pPr>
          </w:p>
          <w:p w14:paraId="6079D22A"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gridSpan w:val="2"/>
          </w:tcPr>
          <w:p w14:paraId="3C80923D" w14:textId="77777777" w:rsidR="00FE0810" w:rsidRDefault="00FE0810" w:rsidP="0005615F">
            <w:pPr>
              <w:pStyle w:val="TAL"/>
            </w:pPr>
            <w:r>
              <w:t>octet k+11</w:t>
            </w:r>
          </w:p>
          <w:p w14:paraId="2B77071A" w14:textId="77777777" w:rsidR="00FE0810" w:rsidRDefault="00FE0810" w:rsidP="0005615F">
            <w:pPr>
              <w:pStyle w:val="TAL"/>
            </w:pPr>
          </w:p>
          <w:p w14:paraId="10583B3A" w14:textId="77777777" w:rsidR="00FE0810" w:rsidRDefault="00FE0810" w:rsidP="0005615F">
            <w:pPr>
              <w:pStyle w:val="TAL"/>
            </w:pPr>
            <w:r>
              <w:t>octet k+12</w:t>
            </w:r>
          </w:p>
        </w:tc>
      </w:tr>
      <w:tr w:rsidR="00FE0810" w14:paraId="564C06D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2CA12B" w14:textId="77777777" w:rsidR="00FE0810" w:rsidRDefault="00FE0810" w:rsidP="0005615F">
            <w:pPr>
              <w:pStyle w:val="TAC"/>
            </w:pPr>
          </w:p>
          <w:p w14:paraId="312FBE45" w14:textId="77777777" w:rsidR="00FE0810" w:rsidRDefault="00FE0810" w:rsidP="0005615F">
            <w:pPr>
              <w:pStyle w:val="TAC"/>
            </w:pPr>
            <w:r>
              <w:t>Authorized PLMN 1</w:t>
            </w:r>
          </w:p>
        </w:tc>
        <w:tc>
          <w:tcPr>
            <w:tcW w:w="1346" w:type="dxa"/>
            <w:gridSpan w:val="2"/>
            <w:tcBorders>
              <w:top w:val="nil"/>
              <w:left w:val="single" w:sz="6" w:space="0" w:color="auto"/>
              <w:bottom w:val="nil"/>
              <w:right w:val="nil"/>
            </w:tcBorders>
          </w:tcPr>
          <w:p w14:paraId="0FA33A21" w14:textId="77777777" w:rsidR="00FE0810" w:rsidRDefault="00FE0810" w:rsidP="0005615F">
            <w:pPr>
              <w:pStyle w:val="TAL"/>
            </w:pPr>
            <w:r>
              <w:t>octet (k+13)*</w:t>
            </w:r>
          </w:p>
          <w:p w14:paraId="03F9CE65" w14:textId="77777777" w:rsidR="00FE0810" w:rsidRDefault="00FE0810" w:rsidP="0005615F">
            <w:pPr>
              <w:pStyle w:val="TAL"/>
            </w:pPr>
          </w:p>
          <w:p w14:paraId="216FBA55" w14:textId="77777777" w:rsidR="00FE0810" w:rsidRDefault="00FE0810" w:rsidP="0005615F">
            <w:pPr>
              <w:pStyle w:val="TAL"/>
            </w:pPr>
            <w:r>
              <w:t>octet (k+15)*</w:t>
            </w:r>
          </w:p>
        </w:tc>
      </w:tr>
      <w:tr w:rsidR="00FE0810" w14:paraId="714D3C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AFA6F9" w14:textId="77777777" w:rsidR="00FE0810" w:rsidRDefault="00FE0810" w:rsidP="0005615F">
            <w:pPr>
              <w:pStyle w:val="TAC"/>
            </w:pPr>
          </w:p>
          <w:p w14:paraId="16A566C4" w14:textId="77777777" w:rsidR="00FE0810" w:rsidRDefault="00FE0810" w:rsidP="0005615F">
            <w:pPr>
              <w:pStyle w:val="TAC"/>
            </w:pPr>
            <w:r>
              <w:t>Authorized PLMN 2</w:t>
            </w:r>
          </w:p>
        </w:tc>
        <w:tc>
          <w:tcPr>
            <w:tcW w:w="1346" w:type="dxa"/>
            <w:gridSpan w:val="2"/>
            <w:tcBorders>
              <w:top w:val="nil"/>
              <w:left w:val="single" w:sz="6" w:space="0" w:color="auto"/>
              <w:bottom w:val="nil"/>
              <w:right w:val="nil"/>
            </w:tcBorders>
          </w:tcPr>
          <w:p w14:paraId="62642B8B" w14:textId="77777777" w:rsidR="00FE0810" w:rsidRDefault="00FE0810" w:rsidP="0005615F">
            <w:pPr>
              <w:pStyle w:val="TAL"/>
            </w:pPr>
            <w:r>
              <w:t>octet (k+16)*</w:t>
            </w:r>
          </w:p>
          <w:p w14:paraId="37E75222" w14:textId="77777777" w:rsidR="00FE0810" w:rsidRDefault="00FE0810" w:rsidP="0005615F">
            <w:pPr>
              <w:pStyle w:val="TAL"/>
            </w:pPr>
          </w:p>
          <w:p w14:paraId="4046A5A3" w14:textId="77777777" w:rsidR="00FE0810" w:rsidRDefault="00FE0810" w:rsidP="0005615F">
            <w:pPr>
              <w:pStyle w:val="TAL"/>
            </w:pPr>
            <w:r>
              <w:t>octet (k+18)*</w:t>
            </w:r>
          </w:p>
        </w:tc>
      </w:tr>
      <w:tr w:rsidR="00FE0810" w14:paraId="23E54A7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12FB42" w14:textId="77777777" w:rsidR="00FE0810" w:rsidRDefault="00FE0810" w:rsidP="0005615F">
            <w:pPr>
              <w:pStyle w:val="TAC"/>
            </w:pPr>
          </w:p>
          <w:p w14:paraId="623DE386"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7B4E6FA1" w14:textId="77777777" w:rsidR="00FE0810" w:rsidRDefault="00FE0810" w:rsidP="0005615F">
            <w:pPr>
              <w:pStyle w:val="TAL"/>
            </w:pPr>
            <w:r>
              <w:t>octet (k+19)*</w:t>
            </w:r>
          </w:p>
          <w:p w14:paraId="0B1D7F88" w14:textId="77777777" w:rsidR="00FE0810" w:rsidRDefault="00FE0810" w:rsidP="0005615F">
            <w:pPr>
              <w:pStyle w:val="TAL"/>
            </w:pPr>
          </w:p>
          <w:p w14:paraId="05B24A9E" w14:textId="77777777" w:rsidR="00FE0810" w:rsidRDefault="00FE0810" w:rsidP="0005615F">
            <w:pPr>
              <w:pStyle w:val="TAL"/>
            </w:pPr>
            <w:r>
              <w:t>octet (o50-3)*</w:t>
            </w:r>
          </w:p>
        </w:tc>
      </w:tr>
      <w:tr w:rsidR="00FE0810" w14:paraId="411C5FB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5AFFC" w14:textId="77777777" w:rsidR="00FE0810" w:rsidRDefault="00FE0810" w:rsidP="0005615F">
            <w:pPr>
              <w:pStyle w:val="TAC"/>
            </w:pPr>
          </w:p>
          <w:p w14:paraId="0E1D35B6" w14:textId="77777777" w:rsidR="00FE0810" w:rsidRDefault="00FE0810" w:rsidP="0005615F">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11A22E75" w14:textId="77777777" w:rsidR="00FE0810" w:rsidRDefault="00FE0810" w:rsidP="0005615F">
            <w:pPr>
              <w:pStyle w:val="TAL"/>
            </w:pPr>
            <w:r>
              <w:t>octet (o50-2)*</w:t>
            </w:r>
          </w:p>
          <w:p w14:paraId="15DCFFD8" w14:textId="77777777" w:rsidR="00FE0810" w:rsidRDefault="00FE0810" w:rsidP="0005615F">
            <w:pPr>
              <w:pStyle w:val="TAL"/>
            </w:pPr>
          </w:p>
          <w:p w14:paraId="5A4FC3EE" w14:textId="77777777" w:rsidR="00FE0810" w:rsidRDefault="00FE0810" w:rsidP="0005615F">
            <w:pPr>
              <w:pStyle w:val="TAL"/>
            </w:pPr>
            <w:r>
              <w:t>octet o50*</w:t>
            </w:r>
          </w:p>
        </w:tc>
      </w:tr>
    </w:tbl>
    <w:p w14:paraId="78910303" w14:textId="77777777" w:rsidR="00FE0810" w:rsidRDefault="00FE0810" w:rsidP="00FE0810">
      <w:pPr>
        <w:pStyle w:val="TF"/>
      </w:pPr>
      <w:r>
        <w:t>Figure 5.9.2.3: Authorized PLMN list</w:t>
      </w:r>
    </w:p>
    <w:p w14:paraId="6E2D7CE1" w14:textId="77777777" w:rsidR="00FE0810" w:rsidRDefault="00FE0810" w:rsidP="00FE0810">
      <w:pPr>
        <w:pStyle w:val="FP"/>
        <w:rPr>
          <w:lang w:eastAsia="zh-CN"/>
        </w:rPr>
      </w:pPr>
    </w:p>
    <w:p w14:paraId="621CA811" w14:textId="77777777" w:rsidR="00FE0810" w:rsidRDefault="00FE0810" w:rsidP="00FE0810">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D635C6"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0687669" w14:textId="77777777" w:rsidR="00FE0810" w:rsidRDefault="00FE0810" w:rsidP="0005615F">
            <w:pPr>
              <w:pStyle w:val="TAL"/>
            </w:pPr>
            <w:r>
              <w:t>Authorized PLMN:</w:t>
            </w:r>
          </w:p>
          <w:p w14:paraId="429352A4" w14:textId="77777777" w:rsidR="00FE0810" w:rsidRDefault="00FE0810" w:rsidP="0005615F">
            <w:pPr>
              <w:pStyle w:val="TAL"/>
            </w:pPr>
            <w:r>
              <w:t>The authorized PLMN field is coded according to figure 5.9.2.4 and table 5.9.2.4.</w:t>
            </w:r>
          </w:p>
        </w:tc>
      </w:tr>
    </w:tbl>
    <w:p w14:paraId="3CD9A6C6" w14:textId="77777777" w:rsidR="00FE0810" w:rsidRDefault="00FE0810" w:rsidP="00FE0810">
      <w:pPr>
        <w:pStyle w:val="FP"/>
        <w:rPr>
          <w:lang w:eastAsia="zh-CN"/>
        </w:rPr>
      </w:pPr>
    </w:p>
    <w:p w14:paraId="04DFDC7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71642585" w14:textId="77777777" w:rsidTr="0005615F">
        <w:trPr>
          <w:cantSplit/>
          <w:jc w:val="center"/>
        </w:trPr>
        <w:tc>
          <w:tcPr>
            <w:tcW w:w="708" w:type="dxa"/>
            <w:hideMark/>
          </w:tcPr>
          <w:p w14:paraId="1B196F3D" w14:textId="77777777" w:rsidR="00FE0810" w:rsidRDefault="00FE0810" w:rsidP="0005615F">
            <w:pPr>
              <w:pStyle w:val="TAC"/>
            </w:pPr>
            <w:r>
              <w:t>8</w:t>
            </w:r>
          </w:p>
        </w:tc>
        <w:tc>
          <w:tcPr>
            <w:tcW w:w="709" w:type="dxa"/>
            <w:hideMark/>
          </w:tcPr>
          <w:p w14:paraId="39CD3EDE" w14:textId="77777777" w:rsidR="00FE0810" w:rsidRDefault="00FE0810" w:rsidP="0005615F">
            <w:pPr>
              <w:pStyle w:val="TAC"/>
            </w:pPr>
            <w:r>
              <w:t>7</w:t>
            </w:r>
          </w:p>
        </w:tc>
        <w:tc>
          <w:tcPr>
            <w:tcW w:w="709" w:type="dxa"/>
            <w:hideMark/>
          </w:tcPr>
          <w:p w14:paraId="11F19DF9" w14:textId="77777777" w:rsidR="00FE0810" w:rsidRDefault="00FE0810" w:rsidP="0005615F">
            <w:pPr>
              <w:pStyle w:val="TAC"/>
            </w:pPr>
            <w:r>
              <w:t>6</w:t>
            </w:r>
          </w:p>
        </w:tc>
        <w:tc>
          <w:tcPr>
            <w:tcW w:w="709" w:type="dxa"/>
            <w:hideMark/>
          </w:tcPr>
          <w:p w14:paraId="7D460C54" w14:textId="77777777" w:rsidR="00FE0810" w:rsidRDefault="00FE0810" w:rsidP="0005615F">
            <w:pPr>
              <w:pStyle w:val="TAC"/>
            </w:pPr>
            <w:r>
              <w:t>5</w:t>
            </w:r>
          </w:p>
        </w:tc>
        <w:tc>
          <w:tcPr>
            <w:tcW w:w="709" w:type="dxa"/>
            <w:hideMark/>
          </w:tcPr>
          <w:p w14:paraId="0353FF89" w14:textId="77777777" w:rsidR="00FE0810" w:rsidRDefault="00FE0810" w:rsidP="0005615F">
            <w:pPr>
              <w:pStyle w:val="TAC"/>
            </w:pPr>
            <w:r>
              <w:t>4</w:t>
            </w:r>
          </w:p>
        </w:tc>
        <w:tc>
          <w:tcPr>
            <w:tcW w:w="709" w:type="dxa"/>
            <w:hideMark/>
          </w:tcPr>
          <w:p w14:paraId="487ED88D" w14:textId="77777777" w:rsidR="00FE0810" w:rsidRDefault="00FE0810" w:rsidP="0005615F">
            <w:pPr>
              <w:pStyle w:val="TAC"/>
            </w:pPr>
            <w:r>
              <w:t>3</w:t>
            </w:r>
          </w:p>
        </w:tc>
        <w:tc>
          <w:tcPr>
            <w:tcW w:w="709" w:type="dxa"/>
            <w:hideMark/>
          </w:tcPr>
          <w:p w14:paraId="45467264" w14:textId="77777777" w:rsidR="00FE0810" w:rsidRDefault="00FE0810" w:rsidP="0005615F">
            <w:pPr>
              <w:pStyle w:val="TAC"/>
            </w:pPr>
            <w:r>
              <w:t>2</w:t>
            </w:r>
          </w:p>
        </w:tc>
        <w:tc>
          <w:tcPr>
            <w:tcW w:w="709" w:type="dxa"/>
            <w:hideMark/>
          </w:tcPr>
          <w:p w14:paraId="3A9F36A7" w14:textId="77777777" w:rsidR="00FE0810" w:rsidRDefault="00FE0810" w:rsidP="0005615F">
            <w:pPr>
              <w:pStyle w:val="TAC"/>
            </w:pPr>
            <w:r>
              <w:t>1</w:t>
            </w:r>
          </w:p>
        </w:tc>
        <w:tc>
          <w:tcPr>
            <w:tcW w:w="1416" w:type="dxa"/>
          </w:tcPr>
          <w:p w14:paraId="090073B9" w14:textId="77777777" w:rsidR="00FE0810" w:rsidRDefault="00FE0810" w:rsidP="0005615F">
            <w:pPr>
              <w:pStyle w:val="TAL"/>
            </w:pPr>
          </w:p>
        </w:tc>
      </w:tr>
      <w:tr w:rsidR="00FE0810" w14:paraId="42D552B8"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004AB1"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83E2703"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336B9F91" w14:textId="77777777" w:rsidR="00FE0810" w:rsidRDefault="00FE0810" w:rsidP="0005615F">
            <w:pPr>
              <w:pStyle w:val="TAL"/>
            </w:pPr>
            <w:r>
              <w:t>octet k+16</w:t>
            </w:r>
          </w:p>
        </w:tc>
      </w:tr>
      <w:tr w:rsidR="00FE0810" w14:paraId="710105D8"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CD33CE8"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ED43E84"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4F6F0433" w14:textId="77777777" w:rsidR="00FE0810" w:rsidRDefault="00FE0810" w:rsidP="0005615F">
            <w:pPr>
              <w:pStyle w:val="TAL"/>
            </w:pPr>
            <w:r>
              <w:t>octet k+17</w:t>
            </w:r>
          </w:p>
        </w:tc>
      </w:tr>
      <w:tr w:rsidR="00FE0810" w14:paraId="26458F50"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4A3032"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27CA66"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4D8C9BE5" w14:textId="77777777" w:rsidR="00FE0810" w:rsidRDefault="00FE0810" w:rsidP="0005615F">
            <w:pPr>
              <w:pStyle w:val="TAL"/>
            </w:pPr>
            <w:r>
              <w:t>octet k+18</w:t>
            </w:r>
          </w:p>
        </w:tc>
      </w:tr>
    </w:tbl>
    <w:p w14:paraId="5597B1D9" w14:textId="77777777" w:rsidR="00FE0810" w:rsidRDefault="00FE0810" w:rsidP="00FE0810">
      <w:pPr>
        <w:pStyle w:val="TF"/>
      </w:pPr>
      <w:r>
        <w:t>Figure 5.9.2.4: PLMN ID</w:t>
      </w:r>
    </w:p>
    <w:p w14:paraId="378EBE1B" w14:textId="77777777" w:rsidR="00FE0810" w:rsidRDefault="00FE0810" w:rsidP="00FE0810">
      <w:pPr>
        <w:pStyle w:val="FP"/>
        <w:rPr>
          <w:lang w:eastAsia="zh-CN"/>
        </w:rPr>
      </w:pPr>
    </w:p>
    <w:p w14:paraId="7A1FD757" w14:textId="77777777" w:rsidR="00FE0810" w:rsidRDefault="00FE0810" w:rsidP="00FE0810">
      <w:pPr>
        <w:pStyle w:val="TH"/>
      </w:pPr>
      <w:r>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DF5E81D"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951406" w14:textId="77777777" w:rsidR="00FE0810" w:rsidRDefault="00FE0810" w:rsidP="0005615F">
            <w:pPr>
              <w:pStyle w:val="TAL"/>
            </w:pPr>
            <w:r>
              <w:t>Mobile country code (MCC) (octet k+16, octet k+17 bit 1 to 4):</w:t>
            </w:r>
          </w:p>
          <w:p w14:paraId="1C2E07EB" w14:textId="77777777" w:rsidR="00FE0810" w:rsidRDefault="00FE0810" w:rsidP="0005615F">
            <w:pPr>
              <w:pStyle w:val="TAL"/>
            </w:pPr>
            <w:r>
              <w:t>The MCC field is coded as in ITU-T Recommendation E.212 [5], annex A.</w:t>
            </w:r>
          </w:p>
          <w:p w14:paraId="2CF27EC4" w14:textId="77777777" w:rsidR="00FE0810" w:rsidRDefault="00FE0810" w:rsidP="0005615F">
            <w:pPr>
              <w:pStyle w:val="TAL"/>
            </w:pPr>
          </w:p>
        </w:tc>
      </w:tr>
      <w:tr w:rsidR="00FE0810" w14:paraId="626584EA"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0DD6823F" w14:textId="77777777" w:rsidR="00FE0810" w:rsidRDefault="00FE0810" w:rsidP="0005615F">
            <w:pPr>
              <w:pStyle w:val="TAL"/>
            </w:pPr>
            <w:r>
              <w:t>Mobile network code (MNC) (octet k+17 bit 5 to 8, octet k+18):</w:t>
            </w:r>
          </w:p>
          <w:p w14:paraId="794F58F7"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414F0C4" w14:textId="77777777" w:rsidR="00FE0810" w:rsidRDefault="00FE0810" w:rsidP="0005615F">
            <w:pPr>
              <w:pStyle w:val="TAL"/>
            </w:pPr>
          </w:p>
        </w:tc>
      </w:tr>
    </w:tbl>
    <w:p w14:paraId="6BA8ECA2" w14:textId="77777777" w:rsidR="00FE0810" w:rsidRDefault="00FE0810" w:rsidP="00FE0810">
      <w:pPr>
        <w:pStyle w:val="FP"/>
        <w:rPr>
          <w:lang w:eastAsia="zh-CN"/>
        </w:rPr>
      </w:pPr>
    </w:p>
    <w:p w14:paraId="4A8AE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67A008EE" w14:textId="77777777" w:rsidTr="0005615F">
        <w:trPr>
          <w:cantSplit/>
          <w:jc w:val="center"/>
        </w:trPr>
        <w:tc>
          <w:tcPr>
            <w:tcW w:w="708" w:type="dxa"/>
            <w:hideMark/>
          </w:tcPr>
          <w:p w14:paraId="4D74D649" w14:textId="77777777" w:rsidR="00FE0810" w:rsidRDefault="00FE0810" w:rsidP="0005615F">
            <w:pPr>
              <w:pStyle w:val="TAC"/>
            </w:pPr>
            <w:r>
              <w:t>8</w:t>
            </w:r>
          </w:p>
        </w:tc>
        <w:tc>
          <w:tcPr>
            <w:tcW w:w="709" w:type="dxa"/>
            <w:hideMark/>
          </w:tcPr>
          <w:p w14:paraId="164D82E4" w14:textId="77777777" w:rsidR="00FE0810" w:rsidRDefault="00FE0810" w:rsidP="0005615F">
            <w:pPr>
              <w:pStyle w:val="TAC"/>
            </w:pPr>
            <w:r>
              <w:t>7</w:t>
            </w:r>
          </w:p>
        </w:tc>
        <w:tc>
          <w:tcPr>
            <w:tcW w:w="709" w:type="dxa"/>
            <w:hideMark/>
          </w:tcPr>
          <w:p w14:paraId="36A32C89" w14:textId="77777777" w:rsidR="00FE0810" w:rsidRDefault="00FE0810" w:rsidP="0005615F">
            <w:pPr>
              <w:pStyle w:val="TAC"/>
            </w:pPr>
            <w:r>
              <w:t>6</w:t>
            </w:r>
          </w:p>
        </w:tc>
        <w:tc>
          <w:tcPr>
            <w:tcW w:w="709" w:type="dxa"/>
            <w:hideMark/>
          </w:tcPr>
          <w:p w14:paraId="2CF05717" w14:textId="77777777" w:rsidR="00FE0810" w:rsidRDefault="00FE0810" w:rsidP="0005615F">
            <w:pPr>
              <w:pStyle w:val="TAC"/>
            </w:pPr>
            <w:r>
              <w:t>5</w:t>
            </w:r>
          </w:p>
        </w:tc>
        <w:tc>
          <w:tcPr>
            <w:tcW w:w="709" w:type="dxa"/>
            <w:hideMark/>
          </w:tcPr>
          <w:p w14:paraId="1B49E699" w14:textId="77777777" w:rsidR="00FE0810" w:rsidRDefault="00FE0810" w:rsidP="0005615F">
            <w:pPr>
              <w:pStyle w:val="TAC"/>
            </w:pPr>
            <w:r>
              <w:t>4</w:t>
            </w:r>
          </w:p>
        </w:tc>
        <w:tc>
          <w:tcPr>
            <w:tcW w:w="709" w:type="dxa"/>
            <w:hideMark/>
          </w:tcPr>
          <w:p w14:paraId="7D203BDE" w14:textId="77777777" w:rsidR="00FE0810" w:rsidRDefault="00FE0810" w:rsidP="0005615F">
            <w:pPr>
              <w:pStyle w:val="TAC"/>
            </w:pPr>
            <w:r>
              <w:t>3</w:t>
            </w:r>
          </w:p>
        </w:tc>
        <w:tc>
          <w:tcPr>
            <w:tcW w:w="709" w:type="dxa"/>
            <w:hideMark/>
          </w:tcPr>
          <w:p w14:paraId="58A5AE01" w14:textId="77777777" w:rsidR="00FE0810" w:rsidRDefault="00FE0810" w:rsidP="0005615F">
            <w:pPr>
              <w:pStyle w:val="TAC"/>
            </w:pPr>
            <w:r>
              <w:t>2</w:t>
            </w:r>
          </w:p>
        </w:tc>
        <w:tc>
          <w:tcPr>
            <w:tcW w:w="709" w:type="dxa"/>
            <w:hideMark/>
          </w:tcPr>
          <w:p w14:paraId="67114E07" w14:textId="77777777" w:rsidR="00FE0810" w:rsidRDefault="00FE0810" w:rsidP="0005615F">
            <w:pPr>
              <w:pStyle w:val="TAC"/>
            </w:pPr>
            <w:r>
              <w:t>1</w:t>
            </w:r>
          </w:p>
        </w:tc>
        <w:tc>
          <w:tcPr>
            <w:tcW w:w="1416" w:type="dxa"/>
          </w:tcPr>
          <w:p w14:paraId="1DEB5170" w14:textId="77777777" w:rsidR="00FE0810" w:rsidRDefault="00FE0810" w:rsidP="0005615F">
            <w:pPr>
              <w:pStyle w:val="TAL"/>
            </w:pPr>
          </w:p>
        </w:tc>
      </w:tr>
      <w:tr w:rsidR="00FE0810" w14:paraId="4C4D1C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38B1A" w14:textId="77777777" w:rsidR="00FE0810" w:rsidRDefault="00FE0810" w:rsidP="0005615F">
            <w:pPr>
              <w:pStyle w:val="TAC"/>
            </w:pPr>
          </w:p>
          <w:p w14:paraId="2E7C027E" w14:textId="77777777" w:rsidR="00FE0810" w:rsidRDefault="00FE0810" w:rsidP="0005615F">
            <w:pPr>
              <w:pStyle w:val="TAC"/>
            </w:pPr>
            <w:r>
              <w:t>Length of not served by NG-RAN contents</w:t>
            </w:r>
          </w:p>
        </w:tc>
        <w:tc>
          <w:tcPr>
            <w:tcW w:w="1416" w:type="dxa"/>
            <w:tcBorders>
              <w:top w:val="nil"/>
              <w:left w:val="single" w:sz="6" w:space="0" w:color="auto"/>
              <w:bottom w:val="nil"/>
              <w:right w:val="nil"/>
            </w:tcBorders>
          </w:tcPr>
          <w:p w14:paraId="66786F64" w14:textId="77777777" w:rsidR="00FE0810" w:rsidRDefault="00FE0810" w:rsidP="0005615F">
            <w:pPr>
              <w:pStyle w:val="TAL"/>
            </w:pPr>
            <w:r>
              <w:t>octet o1+1</w:t>
            </w:r>
          </w:p>
          <w:p w14:paraId="35564FF2" w14:textId="77777777" w:rsidR="00FE0810" w:rsidRDefault="00FE0810" w:rsidP="0005615F">
            <w:pPr>
              <w:pStyle w:val="TAL"/>
            </w:pPr>
          </w:p>
          <w:p w14:paraId="4B45B567" w14:textId="77777777" w:rsidR="00FE0810" w:rsidRDefault="00FE0810" w:rsidP="0005615F">
            <w:pPr>
              <w:pStyle w:val="TAL"/>
            </w:pPr>
            <w:r>
              <w:t>octet o1+2</w:t>
            </w:r>
          </w:p>
        </w:tc>
      </w:tr>
      <w:tr w:rsidR="00FE0810" w14:paraId="563C4F4E"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DF751" w14:textId="77777777" w:rsidR="00FE0810" w:rsidRDefault="00FE0810" w:rsidP="0005615F">
            <w:pPr>
              <w:pStyle w:val="TAC"/>
            </w:pPr>
          </w:p>
          <w:p w14:paraId="40E5BD5C" w14:textId="77777777" w:rsidR="00FE0810" w:rsidRDefault="00FE0810" w:rsidP="0005615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89E5195" w14:textId="77777777" w:rsidR="00FE0810" w:rsidRDefault="00FE0810" w:rsidP="0005615F">
            <w:pPr>
              <w:pStyle w:val="TAL"/>
              <w:rPr>
                <w:lang w:eastAsia="zh-CN"/>
              </w:rPr>
            </w:pPr>
            <w:r>
              <w:t>octet o1+3</w:t>
            </w:r>
          </w:p>
          <w:p w14:paraId="7CAC8ED3" w14:textId="77777777" w:rsidR="00FE0810" w:rsidRDefault="00FE0810" w:rsidP="0005615F">
            <w:pPr>
              <w:pStyle w:val="TAL"/>
              <w:rPr>
                <w:lang w:eastAsia="zh-CN"/>
              </w:rPr>
            </w:pPr>
          </w:p>
          <w:p w14:paraId="02F042B8" w14:textId="77777777" w:rsidR="00FE0810" w:rsidRDefault="00FE0810" w:rsidP="0005615F">
            <w:pPr>
              <w:pStyle w:val="TAL"/>
              <w:rPr>
                <w:lang w:eastAsia="zh-CN"/>
              </w:rPr>
            </w:pPr>
            <w:r>
              <w:t>octet o</w:t>
            </w:r>
            <w:r>
              <w:rPr>
                <w:lang w:eastAsia="zh-CN"/>
              </w:rPr>
              <w:t>51</w:t>
            </w:r>
          </w:p>
        </w:tc>
      </w:tr>
      <w:tr w:rsidR="00FE0810" w14:paraId="69AA556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BB4199" w14:textId="77777777" w:rsidR="00FE0810" w:rsidRDefault="00FE0810" w:rsidP="0005615F">
            <w:pPr>
              <w:pStyle w:val="TAC"/>
            </w:pPr>
          </w:p>
          <w:p w14:paraId="44D06864" w14:textId="77777777" w:rsidR="00FE0810" w:rsidRDefault="00FE0810" w:rsidP="0005615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A41AE0E" w14:textId="77777777" w:rsidR="00FE0810" w:rsidRDefault="00FE0810" w:rsidP="0005615F">
            <w:pPr>
              <w:pStyle w:val="TAL"/>
              <w:rPr>
                <w:lang w:eastAsia="zh-CN"/>
              </w:rPr>
            </w:pPr>
            <w:r>
              <w:t>octet o51+1</w:t>
            </w:r>
          </w:p>
          <w:p w14:paraId="14BF0DE1" w14:textId="77777777" w:rsidR="00FE0810" w:rsidRDefault="00FE0810" w:rsidP="0005615F">
            <w:pPr>
              <w:pStyle w:val="TAL"/>
              <w:rPr>
                <w:lang w:eastAsia="zh-CN"/>
              </w:rPr>
            </w:pPr>
          </w:p>
          <w:p w14:paraId="00842C76" w14:textId="77777777" w:rsidR="00FE0810" w:rsidRDefault="00FE0810" w:rsidP="0005615F">
            <w:pPr>
              <w:pStyle w:val="TAL"/>
            </w:pPr>
            <w:r>
              <w:t>octet o10</w:t>
            </w:r>
          </w:p>
        </w:tc>
      </w:tr>
      <w:tr w:rsidR="00FE0810" w14:paraId="29DDF7D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9C1708" w14:textId="77777777" w:rsidR="00FE0810" w:rsidRDefault="00FE0810" w:rsidP="0005615F">
            <w:pPr>
              <w:pStyle w:val="TAC"/>
            </w:pPr>
          </w:p>
          <w:p w14:paraId="6D2C6A71" w14:textId="77777777" w:rsidR="00FE0810" w:rsidRDefault="00FE0810" w:rsidP="0005615F">
            <w:pPr>
              <w:pStyle w:val="TAC"/>
            </w:pPr>
            <w:r>
              <w:t>Default PC5 DRX configuration for UE-to-UE relay discovery</w:t>
            </w:r>
          </w:p>
        </w:tc>
        <w:tc>
          <w:tcPr>
            <w:tcW w:w="1416" w:type="dxa"/>
            <w:tcBorders>
              <w:top w:val="nil"/>
              <w:left w:val="single" w:sz="6" w:space="0" w:color="auto"/>
              <w:bottom w:val="nil"/>
              <w:right w:val="nil"/>
            </w:tcBorders>
          </w:tcPr>
          <w:p w14:paraId="5BFC5767" w14:textId="77777777" w:rsidR="00FE0810" w:rsidRDefault="00FE0810" w:rsidP="0005615F">
            <w:pPr>
              <w:pStyle w:val="TAL"/>
            </w:pPr>
            <w:r>
              <w:t>octet o10+1</w:t>
            </w:r>
          </w:p>
          <w:p w14:paraId="7AB1E90D" w14:textId="77777777" w:rsidR="00FE0810" w:rsidRDefault="00FE0810" w:rsidP="0005615F">
            <w:pPr>
              <w:pStyle w:val="TAL"/>
            </w:pPr>
          </w:p>
          <w:p w14:paraId="16468160" w14:textId="77777777" w:rsidR="00FE0810" w:rsidRDefault="00FE0810" w:rsidP="0005615F">
            <w:pPr>
              <w:pStyle w:val="TAL"/>
            </w:pPr>
            <w:r>
              <w:t>octet o</w:t>
            </w:r>
            <w:r>
              <w:rPr>
                <w:lang w:eastAsia="zh-CN"/>
              </w:rPr>
              <w:t>2</w:t>
            </w:r>
          </w:p>
        </w:tc>
      </w:tr>
    </w:tbl>
    <w:p w14:paraId="437A0D9C" w14:textId="77777777" w:rsidR="00FE0810" w:rsidRDefault="00FE0810" w:rsidP="00FE0810">
      <w:pPr>
        <w:pStyle w:val="TF"/>
        <w:rPr>
          <w:noProof/>
        </w:rPr>
      </w:pPr>
      <w:r>
        <w:t>Figure 5.9.2.5: Not served by NG-RAN</w:t>
      </w:r>
    </w:p>
    <w:p w14:paraId="3C68E1FA" w14:textId="77777777" w:rsidR="00FE0810" w:rsidRDefault="00FE0810" w:rsidP="00FE0810">
      <w:pPr>
        <w:pStyle w:val="FP"/>
        <w:rPr>
          <w:lang w:eastAsia="zh-CN"/>
        </w:rPr>
      </w:pPr>
    </w:p>
    <w:p w14:paraId="1EB21887" w14:textId="77777777" w:rsidR="00FE0810" w:rsidRDefault="00FE0810" w:rsidP="00FE0810">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EA712C"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163AB51" w14:textId="77777777" w:rsidR="00FE0810" w:rsidRDefault="00FE0810" w:rsidP="0005615F">
            <w:pPr>
              <w:pStyle w:val="TAL"/>
            </w:pPr>
            <w:r>
              <w:t>NR radio parameters per geographical area list for UE-to-UE relay discovery (octet o1+3 to o51):</w:t>
            </w:r>
          </w:p>
          <w:p w14:paraId="57B005B6" w14:textId="77777777" w:rsidR="00FE0810" w:rsidRDefault="00FE0810" w:rsidP="0005615F">
            <w:pPr>
              <w:pStyle w:val="TAL"/>
            </w:pPr>
            <w:r>
              <w:t>The NR radio parameters per geographical area list for UE-to-UE relay discovery field is coded according to figure 5.9.2.6 and table 5.9.2.6.</w:t>
            </w:r>
          </w:p>
          <w:p w14:paraId="16D7F54E" w14:textId="77777777" w:rsidR="00FE0810" w:rsidRDefault="00FE0810" w:rsidP="0005615F">
            <w:pPr>
              <w:pStyle w:val="TAL"/>
            </w:pPr>
          </w:p>
        </w:tc>
      </w:tr>
      <w:tr w:rsidR="00FE0810" w14:paraId="69318648" w14:textId="77777777" w:rsidTr="0005615F">
        <w:trPr>
          <w:cantSplit/>
          <w:jc w:val="center"/>
        </w:trPr>
        <w:tc>
          <w:tcPr>
            <w:tcW w:w="7094" w:type="dxa"/>
            <w:tcBorders>
              <w:top w:val="nil"/>
              <w:left w:val="single" w:sz="4" w:space="0" w:color="auto"/>
              <w:bottom w:val="nil"/>
              <w:right w:val="single" w:sz="4" w:space="0" w:color="auto"/>
            </w:tcBorders>
          </w:tcPr>
          <w:p w14:paraId="3E049BE5" w14:textId="77777777" w:rsidR="00FE0810" w:rsidRDefault="00FE0810" w:rsidP="0005615F">
            <w:pPr>
              <w:pStyle w:val="TAL"/>
            </w:pPr>
            <w:r>
              <w:t>NR radio parameters per geographical area list for UE-to-UE relay communication (octet o51+1 to o2):</w:t>
            </w:r>
          </w:p>
          <w:p w14:paraId="51DD8438" w14:textId="77777777" w:rsidR="00FE0810" w:rsidRDefault="00FE0810" w:rsidP="0005615F">
            <w:pPr>
              <w:pStyle w:val="TAL"/>
              <w:rPr>
                <w:lang w:eastAsia="zh-CN"/>
              </w:rPr>
            </w:pPr>
            <w:r>
              <w:t>The NR radio parameters per geographical area list for UE-to-UE relay communication field is coded according to figure 5.9.2.7 and table 5.9.2.7.</w:t>
            </w:r>
          </w:p>
          <w:p w14:paraId="3A2644FE" w14:textId="77777777" w:rsidR="00FE0810" w:rsidRDefault="00FE0810" w:rsidP="0005615F">
            <w:pPr>
              <w:pStyle w:val="TAL"/>
            </w:pPr>
          </w:p>
        </w:tc>
      </w:tr>
      <w:tr w:rsidR="00FE0810" w14:paraId="46C88808" w14:textId="77777777" w:rsidTr="0005615F">
        <w:trPr>
          <w:cantSplit/>
          <w:jc w:val="center"/>
        </w:trPr>
        <w:tc>
          <w:tcPr>
            <w:tcW w:w="7094" w:type="dxa"/>
            <w:tcBorders>
              <w:top w:val="nil"/>
              <w:left w:val="single" w:sz="4" w:space="0" w:color="auto"/>
              <w:bottom w:val="nil"/>
              <w:right w:val="single" w:sz="4" w:space="0" w:color="auto"/>
            </w:tcBorders>
          </w:tcPr>
          <w:p w14:paraId="2BF97956" w14:textId="77777777" w:rsidR="00FE0810" w:rsidRDefault="00FE0810" w:rsidP="0005615F">
            <w:pPr>
              <w:pStyle w:val="TAL"/>
              <w:rPr>
                <w:lang w:eastAsia="zh-CN"/>
              </w:rPr>
            </w:pPr>
            <w:r>
              <w:t>Default PC5 DRX configuration for UE-to-UE relay discovery</w:t>
            </w:r>
            <w:r>
              <w:rPr>
                <w:lang w:eastAsia="zh-CN"/>
              </w:rPr>
              <w:t xml:space="preserve"> (octet o10+1 to o2):</w:t>
            </w:r>
          </w:p>
          <w:p w14:paraId="1CB0916A" w14:textId="77777777" w:rsidR="00FE0810" w:rsidRDefault="00FE0810" w:rsidP="0005615F">
            <w:pPr>
              <w:pStyle w:val="TAL"/>
              <w:rPr>
                <w:lang w:eastAsia="zh-CN"/>
              </w:rPr>
            </w:pPr>
            <w:r>
              <w:t>The default PC5 DRX configuration for UE-to-UE relay discovery</w:t>
            </w:r>
            <w:r>
              <w:rPr>
                <w:lang w:eastAsia="zh-CN"/>
              </w:rPr>
              <w:t xml:space="preserve"> field is coded according to figure 5.9.2.11a and table 5.9.2.11a.</w:t>
            </w:r>
          </w:p>
          <w:p w14:paraId="3CC759B0" w14:textId="77777777" w:rsidR="00FE0810" w:rsidRDefault="00FE0810" w:rsidP="0005615F">
            <w:pPr>
              <w:pStyle w:val="TAL"/>
            </w:pPr>
          </w:p>
        </w:tc>
      </w:tr>
      <w:tr w:rsidR="00FE0810" w14:paraId="1F6D57F6"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1617859B" w14:textId="77777777" w:rsidR="00FE0810" w:rsidRDefault="00FE0810" w:rsidP="0005615F">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40D44B3D" w14:textId="77777777" w:rsidR="00FE0810" w:rsidRDefault="00FE0810" w:rsidP="00FE0810">
      <w:pPr>
        <w:pStyle w:val="FP"/>
        <w:rPr>
          <w:lang w:eastAsia="zh-CN"/>
        </w:rPr>
      </w:pPr>
    </w:p>
    <w:p w14:paraId="2B5738F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7777777" w:rsidR="00FE0810" w:rsidRDefault="00FE0810" w:rsidP="00FE0810">
      <w:pPr>
        <w:pStyle w:val="TF"/>
      </w:pPr>
      <w:r>
        <w:t>Figure 5.9.2.6: NR radio parameters per geographical area list for UE-to-UE relay discovery</w:t>
      </w:r>
    </w:p>
    <w:p w14:paraId="0CFE78A8" w14:textId="77777777" w:rsidR="00FE0810" w:rsidRDefault="00FE0810" w:rsidP="00FE0810">
      <w:pPr>
        <w:pStyle w:val="FP"/>
        <w:rPr>
          <w:lang w:eastAsia="zh-CN"/>
        </w:rPr>
      </w:pPr>
    </w:p>
    <w:p w14:paraId="19677BCE" w14:textId="77777777" w:rsidR="00FE0810" w:rsidRDefault="00FE0810" w:rsidP="00FE0810">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7777777" w:rsidR="00FE0810" w:rsidRDefault="00FE0810" w:rsidP="0005615F">
            <w:pPr>
              <w:pStyle w:val="TAL"/>
              <w:rPr>
                <w:noProof/>
              </w:rPr>
            </w:pPr>
            <w:r>
              <w:t>The radio parameters per geographical area info field is coded according to figure 5.9.2.8 and table 5.9.2.8</w:t>
            </w:r>
            <w:r>
              <w:rPr>
                <w:noProof/>
              </w:rPr>
              <w:t>.</w:t>
            </w:r>
          </w:p>
        </w:tc>
      </w:tr>
    </w:tbl>
    <w:p w14:paraId="242F0312" w14:textId="77777777" w:rsidR="00FE0810" w:rsidRDefault="00FE0810" w:rsidP="00FE0810">
      <w:pPr>
        <w:pStyle w:val="FP"/>
        <w:rPr>
          <w:lang w:eastAsia="zh-CN"/>
        </w:rPr>
      </w:pPr>
    </w:p>
    <w:p w14:paraId="3A957D3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77777777" w:rsidR="00FE0810" w:rsidRDefault="00FE0810" w:rsidP="00FE0810">
      <w:pPr>
        <w:pStyle w:val="TF"/>
      </w:pPr>
      <w:r>
        <w:t>Figure 5.9.2.7: NR radio parameters per geographical area list for UE-to-UE relay communication</w:t>
      </w:r>
    </w:p>
    <w:p w14:paraId="6D0428A2" w14:textId="77777777" w:rsidR="00FE0810" w:rsidRDefault="00FE0810" w:rsidP="00FE0810">
      <w:pPr>
        <w:pStyle w:val="FP"/>
        <w:rPr>
          <w:lang w:eastAsia="zh-CN"/>
        </w:rPr>
      </w:pPr>
    </w:p>
    <w:p w14:paraId="5397D366" w14:textId="77777777" w:rsidR="00FE0810" w:rsidRDefault="00FE0810" w:rsidP="00FE0810">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7777777" w:rsidR="00FE0810" w:rsidRDefault="00FE0810" w:rsidP="0005615F">
            <w:pPr>
              <w:pStyle w:val="TAL"/>
              <w:rPr>
                <w:noProof/>
              </w:rPr>
            </w:pPr>
            <w:r>
              <w:t>The radio parameters per geographical area info field is coded according to figure 5.9.2.8 and table 5.9.2.8</w:t>
            </w:r>
            <w:r>
              <w:rPr>
                <w:noProof/>
              </w:rPr>
              <w:t>.</w:t>
            </w:r>
          </w:p>
        </w:tc>
      </w:tr>
    </w:tbl>
    <w:p w14:paraId="30102DBC" w14:textId="77777777" w:rsidR="00FE0810" w:rsidRDefault="00FE0810" w:rsidP="00FE0810">
      <w:pPr>
        <w:pStyle w:val="FP"/>
        <w:rPr>
          <w:lang w:eastAsia="zh-CN"/>
        </w:rPr>
      </w:pPr>
    </w:p>
    <w:p w14:paraId="77B7653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77777777" w:rsidR="00FE0810" w:rsidRDefault="00FE0810" w:rsidP="00FE0810">
      <w:pPr>
        <w:pStyle w:val="TF"/>
      </w:pPr>
      <w:r>
        <w:t>Figure 5.9.2.8: Radio parameters per geographical area info</w:t>
      </w:r>
    </w:p>
    <w:p w14:paraId="1058BDC9" w14:textId="77777777" w:rsidR="00FE0810" w:rsidRDefault="00FE0810" w:rsidP="00FE0810">
      <w:pPr>
        <w:pStyle w:val="FP"/>
        <w:rPr>
          <w:lang w:eastAsia="zh-CN"/>
        </w:rPr>
      </w:pPr>
    </w:p>
    <w:p w14:paraId="3775823D" w14:textId="77777777" w:rsidR="00FE0810" w:rsidRDefault="00FE0810" w:rsidP="00FE0810">
      <w:pPr>
        <w:pStyle w:val="TH"/>
      </w:pPr>
      <w:r>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00C180C1" w14:textId="77777777" w:rsidR="00FE0810" w:rsidRDefault="00FE0810" w:rsidP="0005615F">
            <w:pPr>
              <w:pStyle w:val="TAL"/>
              <w:rPr>
                <w:noProof/>
              </w:rPr>
            </w:pPr>
            <w:r>
              <w:t>The geographical area field is coded according to figure 5.9.2.9 and table 5.9.2.9</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38FF9282" w14:textId="77777777" w:rsidR="00FE0810" w:rsidRDefault="00FE0810" w:rsidP="00FE0810">
      <w:pPr>
        <w:pStyle w:val="FP"/>
        <w:rPr>
          <w:lang w:eastAsia="zh-CN"/>
        </w:rPr>
      </w:pPr>
    </w:p>
    <w:p w14:paraId="3FA44E82"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77777777" w:rsidR="00FE0810" w:rsidRDefault="00FE0810" w:rsidP="00FE0810">
      <w:pPr>
        <w:pStyle w:val="TF"/>
      </w:pPr>
      <w:r>
        <w:t>Figure 5.9.2.9: Geographical area</w:t>
      </w:r>
    </w:p>
    <w:p w14:paraId="4934A85F" w14:textId="77777777" w:rsidR="00FE0810" w:rsidRDefault="00FE0810" w:rsidP="00FE0810">
      <w:pPr>
        <w:pStyle w:val="FP"/>
        <w:rPr>
          <w:lang w:eastAsia="zh-CN"/>
        </w:rPr>
      </w:pPr>
    </w:p>
    <w:p w14:paraId="042C2F23" w14:textId="77777777" w:rsidR="00FE0810" w:rsidRDefault="00FE0810" w:rsidP="00FE0810">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77777777" w:rsidR="00FE0810" w:rsidRDefault="00FE0810" w:rsidP="0005615F">
            <w:pPr>
              <w:pStyle w:val="TAL"/>
            </w:pPr>
            <w:r>
              <w:rPr>
                <w:noProof/>
              </w:rPr>
              <w:t xml:space="preserve">The </w:t>
            </w:r>
            <w:r>
              <w:t>coordinate</w:t>
            </w:r>
            <w:r>
              <w:rPr>
                <w:noProof/>
              </w:rPr>
              <w:t xml:space="preserve"> </w:t>
            </w:r>
            <w:r>
              <w:t>field is coded according to figure 5.9.2.10 and table 5.9.2.10.</w:t>
            </w:r>
          </w:p>
        </w:tc>
      </w:tr>
    </w:tbl>
    <w:p w14:paraId="7D8BBED3" w14:textId="77777777" w:rsidR="00FE0810" w:rsidRDefault="00FE0810" w:rsidP="00FE0810">
      <w:pPr>
        <w:pStyle w:val="FP"/>
        <w:rPr>
          <w:lang w:eastAsia="zh-CN"/>
        </w:rPr>
      </w:pPr>
    </w:p>
    <w:p w14:paraId="7524B15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77777777" w:rsidR="00FE0810" w:rsidRDefault="00FE0810" w:rsidP="00FE0810">
      <w:pPr>
        <w:pStyle w:val="TF"/>
      </w:pPr>
      <w:r>
        <w:t>Figure 5.9.2.10: Coordinate area</w:t>
      </w:r>
    </w:p>
    <w:p w14:paraId="361530F7" w14:textId="77777777" w:rsidR="00FE0810" w:rsidRDefault="00FE0810" w:rsidP="00FE0810">
      <w:pPr>
        <w:pStyle w:val="FP"/>
        <w:rPr>
          <w:lang w:eastAsia="zh-CN"/>
        </w:rPr>
      </w:pPr>
    </w:p>
    <w:p w14:paraId="66044B8B" w14:textId="77777777" w:rsidR="00FE0810" w:rsidRDefault="00FE0810" w:rsidP="00FE0810">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C2880B4" w14:textId="77777777" w:rsidR="00FE0810" w:rsidRDefault="00FE0810" w:rsidP="00FE0810">
      <w:pPr>
        <w:pStyle w:val="FP"/>
        <w:rPr>
          <w:lang w:eastAsia="zh-CN"/>
        </w:rPr>
      </w:pPr>
    </w:p>
    <w:p w14:paraId="48DE54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77777777" w:rsidR="00FE0810" w:rsidRDefault="00FE0810" w:rsidP="00FE0810">
      <w:pPr>
        <w:pStyle w:val="TF"/>
      </w:pPr>
      <w:r>
        <w:t>Figure 5.9.2.11: Radio parameters</w:t>
      </w:r>
    </w:p>
    <w:p w14:paraId="0C757734" w14:textId="77777777" w:rsidR="00FE0810" w:rsidRDefault="00FE0810" w:rsidP="00FE0810">
      <w:pPr>
        <w:pStyle w:val="FP"/>
        <w:rPr>
          <w:lang w:eastAsia="zh-CN"/>
        </w:rPr>
      </w:pPr>
    </w:p>
    <w:p w14:paraId="116AB938" w14:textId="77777777" w:rsidR="00FE0810" w:rsidRDefault="00FE0810" w:rsidP="00FE0810">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688C7B3" w14:textId="77777777" w:rsidR="00FE0810" w:rsidRDefault="00FE0810" w:rsidP="00FE0810">
      <w:pPr>
        <w:pStyle w:val="FP"/>
        <w:rPr>
          <w:lang w:eastAsia="zh-CN"/>
        </w:rPr>
      </w:pPr>
    </w:p>
    <w:p w14:paraId="28621338"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77777777" w:rsidR="00FE0810" w:rsidRDefault="00FE0810" w:rsidP="0005615F">
            <w:pPr>
              <w:pStyle w:val="TAL"/>
            </w:pPr>
            <w:r>
              <w:t>octet o2</w:t>
            </w:r>
          </w:p>
        </w:tc>
      </w:tr>
    </w:tbl>
    <w:p w14:paraId="053C07B6" w14:textId="77777777" w:rsidR="00FE0810" w:rsidRDefault="00FE0810" w:rsidP="00FE0810">
      <w:pPr>
        <w:pStyle w:val="TF"/>
      </w:pPr>
      <w:r>
        <w:t>Figure 5.9.2.11a: Default PC5 DRX configuration for UE-to-UE relay discovery</w:t>
      </w:r>
    </w:p>
    <w:p w14:paraId="6B008497" w14:textId="77777777" w:rsidR="00FE0810" w:rsidRDefault="00FE0810" w:rsidP="00FE0810">
      <w:pPr>
        <w:pStyle w:val="FP"/>
        <w:rPr>
          <w:lang w:eastAsia="zh-CN"/>
        </w:rPr>
      </w:pPr>
    </w:p>
    <w:p w14:paraId="0DEB8CE5" w14:textId="77777777" w:rsidR="00FE0810" w:rsidRDefault="00FE0810" w:rsidP="00FE0810">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FE0810">
      <w:pPr>
        <w:pStyle w:val="FP"/>
        <w:rPr>
          <w:lang w:eastAsia="zh-CN"/>
        </w:rPr>
      </w:pPr>
    </w:p>
    <w:p w14:paraId="7EB27BAF" w14:textId="77777777" w:rsidR="00FE0810" w:rsidRDefault="00FE0810" w:rsidP="00FE0810">
      <w:pPr>
        <w:pStyle w:val="TH"/>
      </w:pPr>
    </w:p>
    <w:p w14:paraId="203FE85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16AE5B7" w14:textId="77777777" w:rsidTr="0005615F">
        <w:trPr>
          <w:gridAfter w:val="1"/>
          <w:wAfter w:w="8" w:type="dxa"/>
          <w:cantSplit/>
          <w:jc w:val="center"/>
        </w:trPr>
        <w:tc>
          <w:tcPr>
            <w:tcW w:w="708" w:type="dxa"/>
            <w:gridSpan w:val="2"/>
            <w:hideMark/>
          </w:tcPr>
          <w:p w14:paraId="4EC0ACD1" w14:textId="77777777" w:rsidR="00FE0810" w:rsidRDefault="00FE0810" w:rsidP="0005615F">
            <w:pPr>
              <w:pStyle w:val="TAC"/>
            </w:pPr>
            <w:r>
              <w:t>8</w:t>
            </w:r>
          </w:p>
        </w:tc>
        <w:tc>
          <w:tcPr>
            <w:tcW w:w="709" w:type="dxa"/>
            <w:hideMark/>
          </w:tcPr>
          <w:p w14:paraId="50B2A0A5" w14:textId="77777777" w:rsidR="00FE0810" w:rsidRDefault="00FE0810" w:rsidP="0005615F">
            <w:pPr>
              <w:pStyle w:val="TAC"/>
            </w:pPr>
            <w:r>
              <w:t>7</w:t>
            </w:r>
          </w:p>
        </w:tc>
        <w:tc>
          <w:tcPr>
            <w:tcW w:w="709" w:type="dxa"/>
            <w:hideMark/>
          </w:tcPr>
          <w:p w14:paraId="6FC9C829" w14:textId="77777777" w:rsidR="00FE0810" w:rsidRDefault="00FE0810" w:rsidP="0005615F">
            <w:pPr>
              <w:pStyle w:val="TAC"/>
            </w:pPr>
            <w:r>
              <w:t>6</w:t>
            </w:r>
          </w:p>
        </w:tc>
        <w:tc>
          <w:tcPr>
            <w:tcW w:w="709" w:type="dxa"/>
            <w:hideMark/>
          </w:tcPr>
          <w:p w14:paraId="2B10AE27" w14:textId="77777777" w:rsidR="00FE0810" w:rsidRDefault="00FE0810" w:rsidP="0005615F">
            <w:pPr>
              <w:pStyle w:val="TAC"/>
            </w:pPr>
            <w:r>
              <w:t>5</w:t>
            </w:r>
          </w:p>
        </w:tc>
        <w:tc>
          <w:tcPr>
            <w:tcW w:w="709" w:type="dxa"/>
            <w:hideMark/>
          </w:tcPr>
          <w:p w14:paraId="39F5DF51" w14:textId="77777777" w:rsidR="00FE0810" w:rsidRDefault="00FE0810" w:rsidP="0005615F">
            <w:pPr>
              <w:pStyle w:val="TAC"/>
            </w:pPr>
            <w:r>
              <w:t>4</w:t>
            </w:r>
          </w:p>
        </w:tc>
        <w:tc>
          <w:tcPr>
            <w:tcW w:w="709" w:type="dxa"/>
            <w:hideMark/>
          </w:tcPr>
          <w:p w14:paraId="2884F567" w14:textId="77777777" w:rsidR="00FE0810" w:rsidRDefault="00FE0810" w:rsidP="0005615F">
            <w:pPr>
              <w:pStyle w:val="TAC"/>
            </w:pPr>
            <w:r>
              <w:t>3</w:t>
            </w:r>
          </w:p>
        </w:tc>
        <w:tc>
          <w:tcPr>
            <w:tcW w:w="709" w:type="dxa"/>
            <w:hideMark/>
          </w:tcPr>
          <w:p w14:paraId="0FC73521" w14:textId="77777777" w:rsidR="00FE0810" w:rsidRDefault="00FE0810" w:rsidP="0005615F">
            <w:pPr>
              <w:pStyle w:val="TAC"/>
            </w:pPr>
            <w:r>
              <w:t>2</w:t>
            </w:r>
          </w:p>
        </w:tc>
        <w:tc>
          <w:tcPr>
            <w:tcW w:w="709" w:type="dxa"/>
            <w:hideMark/>
          </w:tcPr>
          <w:p w14:paraId="684DFC1E" w14:textId="77777777" w:rsidR="00FE0810" w:rsidRDefault="00FE0810" w:rsidP="0005615F">
            <w:pPr>
              <w:pStyle w:val="TAC"/>
            </w:pPr>
            <w:r>
              <w:t>1</w:t>
            </w:r>
          </w:p>
        </w:tc>
        <w:tc>
          <w:tcPr>
            <w:tcW w:w="1346" w:type="dxa"/>
            <w:gridSpan w:val="2"/>
          </w:tcPr>
          <w:p w14:paraId="12CDEF88" w14:textId="77777777" w:rsidR="00FE0810" w:rsidRDefault="00FE0810" w:rsidP="0005615F">
            <w:pPr>
              <w:pStyle w:val="TAL"/>
            </w:pPr>
          </w:p>
        </w:tc>
      </w:tr>
      <w:tr w:rsidR="00FE0810" w14:paraId="46A3C810"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B3E85" w14:textId="77777777" w:rsidR="00FE0810" w:rsidRDefault="00FE0810" w:rsidP="0005615F">
            <w:pPr>
              <w:pStyle w:val="TAC"/>
              <w:rPr>
                <w:noProof/>
              </w:rPr>
            </w:pPr>
          </w:p>
          <w:p w14:paraId="4D9A787E" w14:textId="77777777" w:rsidR="00FE0810" w:rsidRDefault="00FE0810" w:rsidP="0005615F">
            <w:pPr>
              <w:pStyle w:val="TAC"/>
            </w:pPr>
            <w:r>
              <w:rPr>
                <w:noProof/>
              </w:rPr>
              <w:t>Length of RSC info list</w:t>
            </w:r>
            <w:r>
              <w:t xml:space="preserve"> </w:t>
            </w:r>
            <w:r>
              <w:rPr>
                <w:noProof/>
              </w:rPr>
              <w:t>contents</w:t>
            </w:r>
          </w:p>
        </w:tc>
        <w:tc>
          <w:tcPr>
            <w:tcW w:w="1346" w:type="dxa"/>
            <w:gridSpan w:val="2"/>
          </w:tcPr>
          <w:p w14:paraId="3A0D48AC" w14:textId="77777777" w:rsidR="00FE0810" w:rsidRDefault="00FE0810" w:rsidP="0005615F">
            <w:pPr>
              <w:pStyle w:val="TAL"/>
            </w:pPr>
            <w:r>
              <w:t>octet o2+7</w:t>
            </w:r>
          </w:p>
          <w:p w14:paraId="2AA9D297" w14:textId="77777777" w:rsidR="00FE0810" w:rsidRDefault="00FE0810" w:rsidP="0005615F">
            <w:pPr>
              <w:pStyle w:val="TAL"/>
            </w:pPr>
          </w:p>
          <w:p w14:paraId="5000B81B" w14:textId="77777777" w:rsidR="00FE0810" w:rsidRDefault="00FE0810" w:rsidP="0005615F">
            <w:pPr>
              <w:pStyle w:val="TAL"/>
            </w:pPr>
            <w:r>
              <w:t>octet o2+8</w:t>
            </w:r>
          </w:p>
        </w:tc>
      </w:tr>
      <w:tr w:rsidR="00FE0810" w14:paraId="3F69C2ED"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3EE901" w14:textId="77777777" w:rsidR="00FE0810" w:rsidRDefault="00FE0810" w:rsidP="0005615F">
            <w:pPr>
              <w:pStyle w:val="TAC"/>
            </w:pPr>
          </w:p>
          <w:p w14:paraId="4C7D8103" w14:textId="77777777" w:rsidR="00FE0810" w:rsidRDefault="00FE0810" w:rsidP="0005615F">
            <w:pPr>
              <w:pStyle w:val="TAC"/>
            </w:pPr>
            <w:r>
              <w:t>RSC info 1</w:t>
            </w:r>
          </w:p>
        </w:tc>
        <w:tc>
          <w:tcPr>
            <w:tcW w:w="1346" w:type="dxa"/>
            <w:gridSpan w:val="2"/>
            <w:tcBorders>
              <w:top w:val="nil"/>
              <w:left w:val="single" w:sz="6" w:space="0" w:color="auto"/>
              <w:bottom w:val="nil"/>
              <w:right w:val="nil"/>
            </w:tcBorders>
          </w:tcPr>
          <w:p w14:paraId="05CB2C08" w14:textId="77777777" w:rsidR="00FE0810" w:rsidRDefault="00FE0810" w:rsidP="0005615F">
            <w:pPr>
              <w:pStyle w:val="TAL"/>
            </w:pPr>
            <w:r>
              <w:t>octet o2+9</w:t>
            </w:r>
          </w:p>
          <w:p w14:paraId="5E64DD83" w14:textId="77777777" w:rsidR="00FE0810" w:rsidRDefault="00FE0810" w:rsidP="0005615F">
            <w:pPr>
              <w:pStyle w:val="TAL"/>
            </w:pPr>
          </w:p>
          <w:p w14:paraId="5E92C3AE" w14:textId="77777777" w:rsidR="00FE0810" w:rsidRDefault="00FE0810" w:rsidP="0005615F">
            <w:pPr>
              <w:pStyle w:val="TAL"/>
            </w:pPr>
            <w:r>
              <w:t>octet o</w:t>
            </w:r>
            <w:r>
              <w:rPr>
                <w:rFonts w:hint="eastAsia"/>
                <w:lang w:eastAsia="zh-CN"/>
              </w:rPr>
              <w:t>6</w:t>
            </w:r>
          </w:p>
        </w:tc>
      </w:tr>
      <w:tr w:rsidR="00FE0810" w14:paraId="4CFB7B33"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67DA55" w14:textId="77777777" w:rsidR="00FE0810" w:rsidRDefault="00FE0810" w:rsidP="0005615F">
            <w:pPr>
              <w:pStyle w:val="TAC"/>
            </w:pPr>
          </w:p>
          <w:p w14:paraId="462FDFB9" w14:textId="77777777" w:rsidR="00FE0810" w:rsidRDefault="00FE0810" w:rsidP="0005615F">
            <w:pPr>
              <w:pStyle w:val="TAC"/>
            </w:pPr>
            <w:r>
              <w:t>RSC info 2</w:t>
            </w:r>
          </w:p>
        </w:tc>
        <w:tc>
          <w:tcPr>
            <w:tcW w:w="1346" w:type="dxa"/>
            <w:gridSpan w:val="2"/>
            <w:tcBorders>
              <w:top w:val="nil"/>
              <w:left w:val="single" w:sz="6" w:space="0" w:color="auto"/>
              <w:bottom w:val="nil"/>
              <w:right w:val="nil"/>
            </w:tcBorders>
          </w:tcPr>
          <w:p w14:paraId="35A684D0" w14:textId="77777777" w:rsidR="00FE0810" w:rsidRDefault="00FE0810" w:rsidP="0005615F">
            <w:pPr>
              <w:pStyle w:val="TAL"/>
            </w:pPr>
            <w:r>
              <w:t>octet (o</w:t>
            </w:r>
            <w:r>
              <w:rPr>
                <w:rFonts w:hint="eastAsia"/>
                <w:lang w:eastAsia="zh-CN"/>
              </w:rPr>
              <w:t>6</w:t>
            </w:r>
            <w:r>
              <w:t>+1)*</w:t>
            </w:r>
          </w:p>
          <w:p w14:paraId="5041F9C7" w14:textId="77777777" w:rsidR="00FE0810" w:rsidRDefault="00FE0810" w:rsidP="0005615F">
            <w:pPr>
              <w:pStyle w:val="TAL"/>
            </w:pPr>
          </w:p>
          <w:p w14:paraId="0E181572" w14:textId="77777777" w:rsidR="00FE0810" w:rsidRDefault="00FE0810" w:rsidP="0005615F">
            <w:pPr>
              <w:pStyle w:val="TAL"/>
            </w:pPr>
            <w:r>
              <w:t xml:space="preserve">octet </w:t>
            </w:r>
            <w:r>
              <w:rPr>
                <w:rFonts w:hint="eastAsia"/>
                <w:lang w:eastAsia="zh-CN"/>
              </w:rPr>
              <w:t>o7</w:t>
            </w:r>
            <w:r>
              <w:t>*</w:t>
            </w:r>
          </w:p>
        </w:tc>
      </w:tr>
      <w:tr w:rsidR="00FE0810" w14:paraId="39970331"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223A0" w14:textId="77777777" w:rsidR="00FE0810" w:rsidRDefault="00FE0810" w:rsidP="0005615F">
            <w:pPr>
              <w:pStyle w:val="TAC"/>
            </w:pPr>
          </w:p>
          <w:p w14:paraId="5B0D91A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3298CBE5" w14:textId="77777777" w:rsidR="00FE0810" w:rsidRDefault="00FE0810" w:rsidP="0005615F">
            <w:pPr>
              <w:pStyle w:val="TAL"/>
            </w:pPr>
            <w:r>
              <w:t>octet (o7+1)*</w:t>
            </w:r>
          </w:p>
          <w:p w14:paraId="2AD2D414" w14:textId="77777777" w:rsidR="00FE0810" w:rsidRDefault="00FE0810" w:rsidP="0005615F">
            <w:pPr>
              <w:pStyle w:val="TAL"/>
            </w:pPr>
          </w:p>
          <w:p w14:paraId="751ECC78" w14:textId="77777777" w:rsidR="00FE0810" w:rsidRDefault="00FE0810" w:rsidP="0005615F">
            <w:pPr>
              <w:pStyle w:val="TAL"/>
            </w:pPr>
            <w:r>
              <w:t>octet o8*</w:t>
            </w:r>
          </w:p>
        </w:tc>
      </w:tr>
      <w:tr w:rsidR="00FE0810" w14:paraId="4B34511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24258" w14:textId="77777777" w:rsidR="00FE0810" w:rsidRDefault="00FE0810" w:rsidP="0005615F">
            <w:pPr>
              <w:pStyle w:val="TAC"/>
            </w:pPr>
          </w:p>
          <w:p w14:paraId="6198181D" w14:textId="77777777" w:rsidR="00FE0810" w:rsidRDefault="00FE0810" w:rsidP="0005615F">
            <w:pPr>
              <w:pStyle w:val="TAC"/>
            </w:pPr>
            <w:r>
              <w:t xml:space="preserve">RSC info </w:t>
            </w:r>
            <w:r>
              <w:rPr>
                <w:noProof/>
              </w:rPr>
              <w:t>n</w:t>
            </w:r>
          </w:p>
        </w:tc>
        <w:tc>
          <w:tcPr>
            <w:tcW w:w="1346" w:type="dxa"/>
            <w:gridSpan w:val="2"/>
            <w:tcBorders>
              <w:top w:val="nil"/>
              <w:left w:val="single" w:sz="6" w:space="0" w:color="auto"/>
              <w:bottom w:val="nil"/>
              <w:right w:val="nil"/>
            </w:tcBorders>
          </w:tcPr>
          <w:p w14:paraId="22E1EAFA" w14:textId="77777777" w:rsidR="00FE0810" w:rsidRDefault="00FE0810" w:rsidP="0005615F">
            <w:pPr>
              <w:pStyle w:val="TAL"/>
            </w:pPr>
            <w:r>
              <w:t>octet (o8+1)*</w:t>
            </w:r>
          </w:p>
          <w:p w14:paraId="50003583" w14:textId="77777777" w:rsidR="00FE0810" w:rsidRDefault="00FE0810" w:rsidP="0005615F">
            <w:pPr>
              <w:pStyle w:val="TAL"/>
            </w:pPr>
          </w:p>
          <w:p w14:paraId="3311C160" w14:textId="77777777" w:rsidR="00FE0810" w:rsidRDefault="00FE0810" w:rsidP="0005615F">
            <w:pPr>
              <w:pStyle w:val="TAL"/>
            </w:pPr>
            <w:r>
              <w:t>octet o3*</w:t>
            </w:r>
          </w:p>
        </w:tc>
      </w:tr>
    </w:tbl>
    <w:p w14:paraId="31180207" w14:textId="77777777" w:rsidR="00FE0810" w:rsidRDefault="00FE0810" w:rsidP="00FE0810">
      <w:pPr>
        <w:pStyle w:val="TF"/>
      </w:pPr>
      <w:r>
        <w:t>Figure 5.9.2.12: RSC info list</w:t>
      </w:r>
    </w:p>
    <w:p w14:paraId="01128723" w14:textId="77777777" w:rsidR="00FE0810" w:rsidRDefault="00FE0810" w:rsidP="00FE0810">
      <w:pPr>
        <w:pStyle w:val="FP"/>
        <w:rPr>
          <w:lang w:eastAsia="zh-CN"/>
        </w:rPr>
      </w:pPr>
    </w:p>
    <w:p w14:paraId="3ED6ECDB" w14:textId="77777777" w:rsidR="00FE0810" w:rsidRDefault="00FE0810" w:rsidP="00FE0810">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77777777" w:rsidR="00FE0810" w:rsidRDefault="00FE0810" w:rsidP="0005615F">
            <w:pPr>
              <w:pStyle w:val="TAL"/>
            </w:pPr>
            <w:r>
              <w:t>The RSC info field is coded according to figure 5.9.2.13 and table 5.9.2.13.</w:t>
            </w:r>
          </w:p>
        </w:tc>
      </w:tr>
    </w:tbl>
    <w:p w14:paraId="07759D89" w14:textId="77777777" w:rsidR="00FE0810" w:rsidRDefault="00FE0810" w:rsidP="00FE0810">
      <w:pPr>
        <w:pStyle w:val="FP"/>
        <w:rPr>
          <w:lang w:eastAsia="zh-CN"/>
        </w:rPr>
      </w:pPr>
    </w:p>
    <w:p w14:paraId="46294CC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0810" w14:paraId="52A0983F" w14:textId="77777777" w:rsidTr="0005615F">
        <w:trPr>
          <w:gridAfter w:val="1"/>
          <w:wAfter w:w="8" w:type="dxa"/>
          <w:cantSplit/>
          <w:jc w:val="center"/>
        </w:trPr>
        <w:tc>
          <w:tcPr>
            <w:tcW w:w="708" w:type="dxa"/>
            <w:gridSpan w:val="2"/>
            <w:hideMark/>
          </w:tcPr>
          <w:p w14:paraId="3973A7D1" w14:textId="77777777" w:rsidR="00FE0810" w:rsidRDefault="00FE0810" w:rsidP="0005615F">
            <w:pPr>
              <w:pStyle w:val="TAC"/>
            </w:pPr>
            <w:r>
              <w:t>8</w:t>
            </w:r>
          </w:p>
        </w:tc>
        <w:tc>
          <w:tcPr>
            <w:tcW w:w="709" w:type="dxa"/>
            <w:gridSpan w:val="2"/>
            <w:hideMark/>
          </w:tcPr>
          <w:p w14:paraId="24F9CCE0" w14:textId="77777777" w:rsidR="00FE0810" w:rsidRDefault="00FE0810" w:rsidP="0005615F">
            <w:pPr>
              <w:pStyle w:val="TAC"/>
            </w:pPr>
            <w:r>
              <w:t>7</w:t>
            </w:r>
          </w:p>
        </w:tc>
        <w:tc>
          <w:tcPr>
            <w:tcW w:w="709" w:type="dxa"/>
            <w:gridSpan w:val="2"/>
            <w:hideMark/>
          </w:tcPr>
          <w:p w14:paraId="1E357FF3" w14:textId="77777777" w:rsidR="00FE0810" w:rsidRDefault="00FE0810" w:rsidP="0005615F">
            <w:pPr>
              <w:pStyle w:val="TAC"/>
            </w:pPr>
            <w:r>
              <w:t>6</w:t>
            </w:r>
          </w:p>
        </w:tc>
        <w:tc>
          <w:tcPr>
            <w:tcW w:w="709" w:type="dxa"/>
            <w:gridSpan w:val="2"/>
            <w:hideMark/>
          </w:tcPr>
          <w:p w14:paraId="057A4733" w14:textId="77777777" w:rsidR="00FE0810" w:rsidRDefault="00FE0810" w:rsidP="0005615F">
            <w:pPr>
              <w:pStyle w:val="TAC"/>
            </w:pPr>
            <w:r>
              <w:t>5</w:t>
            </w:r>
          </w:p>
        </w:tc>
        <w:tc>
          <w:tcPr>
            <w:tcW w:w="709" w:type="dxa"/>
            <w:gridSpan w:val="2"/>
            <w:hideMark/>
          </w:tcPr>
          <w:p w14:paraId="3F0A32AA" w14:textId="77777777" w:rsidR="00FE0810" w:rsidRDefault="00FE0810" w:rsidP="0005615F">
            <w:pPr>
              <w:pStyle w:val="TAC"/>
            </w:pPr>
            <w:r>
              <w:t>4</w:t>
            </w:r>
          </w:p>
        </w:tc>
        <w:tc>
          <w:tcPr>
            <w:tcW w:w="709" w:type="dxa"/>
            <w:gridSpan w:val="2"/>
            <w:hideMark/>
          </w:tcPr>
          <w:p w14:paraId="05467403" w14:textId="77777777" w:rsidR="00FE0810" w:rsidRDefault="00FE0810" w:rsidP="0005615F">
            <w:pPr>
              <w:pStyle w:val="TAC"/>
            </w:pPr>
            <w:r>
              <w:t>3</w:t>
            </w:r>
          </w:p>
        </w:tc>
        <w:tc>
          <w:tcPr>
            <w:tcW w:w="709" w:type="dxa"/>
            <w:gridSpan w:val="2"/>
            <w:hideMark/>
          </w:tcPr>
          <w:p w14:paraId="7ADD38CE" w14:textId="77777777" w:rsidR="00FE0810" w:rsidRDefault="00FE0810" w:rsidP="0005615F">
            <w:pPr>
              <w:pStyle w:val="TAC"/>
            </w:pPr>
            <w:r>
              <w:t>2</w:t>
            </w:r>
          </w:p>
        </w:tc>
        <w:tc>
          <w:tcPr>
            <w:tcW w:w="709" w:type="dxa"/>
            <w:hideMark/>
          </w:tcPr>
          <w:p w14:paraId="13D92D00" w14:textId="77777777" w:rsidR="00FE0810" w:rsidRDefault="00FE0810" w:rsidP="0005615F">
            <w:pPr>
              <w:pStyle w:val="TAC"/>
            </w:pPr>
            <w:r>
              <w:t>1</w:t>
            </w:r>
          </w:p>
        </w:tc>
        <w:tc>
          <w:tcPr>
            <w:tcW w:w="1346" w:type="dxa"/>
            <w:gridSpan w:val="2"/>
          </w:tcPr>
          <w:p w14:paraId="0DA01DB6" w14:textId="77777777" w:rsidR="00FE0810" w:rsidRDefault="00FE0810" w:rsidP="0005615F">
            <w:pPr>
              <w:pStyle w:val="TAL"/>
            </w:pPr>
          </w:p>
        </w:tc>
      </w:tr>
      <w:tr w:rsidR="00FE0810" w14:paraId="1998D623" w14:textId="77777777" w:rsidTr="0005615F">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5FD8D83" w14:textId="77777777" w:rsidR="00FE0810" w:rsidRDefault="00FE0810" w:rsidP="0005615F">
            <w:pPr>
              <w:pStyle w:val="TAC"/>
              <w:rPr>
                <w:noProof/>
              </w:rPr>
            </w:pPr>
          </w:p>
          <w:p w14:paraId="1B2AD89F" w14:textId="77777777" w:rsidR="00FE0810" w:rsidRDefault="00FE0810" w:rsidP="0005615F">
            <w:pPr>
              <w:pStyle w:val="TAC"/>
            </w:pPr>
            <w:r>
              <w:rPr>
                <w:noProof/>
              </w:rPr>
              <w:t>Length of RSC info</w:t>
            </w:r>
            <w:r>
              <w:t xml:space="preserve"> </w:t>
            </w:r>
            <w:r>
              <w:rPr>
                <w:noProof/>
              </w:rPr>
              <w:t>contents</w:t>
            </w:r>
          </w:p>
        </w:tc>
        <w:tc>
          <w:tcPr>
            <w:tcW w:w="1346" w:type="dxa"/>
            <w:gridSpan w:val="2"/>
          </w:tcPr>
          <w:p w14:paraId="55C51351" w14:textId="77777777" w:rsidR="00FE0810" w:rsidRDefault="00FE0810" w:rsidP="0005615F">
            <w:pPr>
              <w:pStyle w:val="TAL"/>
            </w:pPr>
            <w:r>
              <w:t>octet o30</w:t>
            </w:r>
          </w:p>
          <w:p w14:paraId="0482F62D" w14:textId="77777777" w:rsidR="00FE0810" w:rsidRDefault="00FE0810" w:rsidP="0005615F">
            <w:pPr>
              <w:pStyle w:val="TAL"/>
            </w:pPr>
          </w:p>
          <w:p w14:paraId="2F2AD778" w14:textId="77777777" w:rsidR="00FE0810" w:rsidRDefault="00FE0810" w:rsidP="0005615F">
            <w:pPr>
              <w:pStyle w:val="TAL"/>
            </w:pPr>
            <w:r>
              <w:t>octet o30+1</w:t>
            </w:r>
          </w:p>
        </w:tc>
      </w:tr>
      <w:tr w:rsidR="00FE0810" w14:paraId="44819EA4" w14:textId="77777777" w:rsidTr="0005615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75BB164" w14:textId="77777777" w:rsidR="00FE0810" w:rsidRDefault="00FE0810" w:rsidP="0005615F">
            <w:pPr>
              <w:pStyle w:val="TAC"/>
              <w:rPr>
                <w:lang w:eastAsia="zh-CN"/>
              </w:rPr>
            </w:pPr>
            <w:r>
              <w:rPr>
                <w:lang w:eastAsia="zh-CN"/>
              </w:rPr>
              <w:t>0</w:t>
            </w:r>
          </w:p>
          <w:p w14:paraId="33B11768"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DBAE99" w14:textId="77777777" w:rsidR="00FE0810" w:rsidRDefault="00FE0810" w:rsidP="0005615F">
            <w:pPr>
              <w:pStyle w:val="TAC"/>
              <w:rPr>
                <w:lang w:eastAsia="zh-CN"/>
              </w:rPr>
            </w:pPr>
            <w:r>
              <w:rPr>
                <w:lang w:eastAsia="zh-CN"/>
              </w:rPr>
              <w:t>0</w:t>
            </w:r>
          </w:p>
          <w:p w14:paraId="25C5F7CE"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C0539B" w14:textId="77777777" w:rsidR="00FE0810" w:rsidRDefault="00FE0810" w:rsidP="0005615F">
            <w:pPr>
              <w:pStyle w:val="TAC"/>
              <w:rPr>
                <w:lang w:eastAsia="zh-CN"/>
              </w:rPr>
            </w:pPr>
            <w:r>
              <w:rPr>
                <w:lang w:eastAsia="zh-CN"/>
              </w:rPr>
              <w:t>0</w:t>
            </w:r>
          </w:p>
          <w:p w14:paraId="0B543CE0"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B00F81" w14:textId="77777777" w:rsidR="00FE0810" w:rsidRDefault="00FE0810" w:rsidP="0005615F">
            <w:pPr>
              <w:pStyle w:val="TAC"/>
              <w:rPr>
                <w:lang w:eastAsia="zh-CN"/>
              </w:rPr>
            </w:pPr>
            <w:r>
              <w:rPr>
                <w:lang w:eastAsia="zh-CN"/>
              </w:rPr>
              <w:t>0</w:t>
            </w:r>
          </w:p>
          <w:p w14:paraId="324F8F32"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354802" w14:textId="77777777" w:rsidR="00FE0810" w:rsidRDefault="00FE0810" w:rsidP="0005615F">
            <w:pPr>
              <w:pStyle w:val="TAC"/>
              <w:rPr>
                <w:lang w:eastAsia="zh-CN"/>
              </w:rPr>
            </w:pPr>
            <w:r>
              <w:rPr>
                <w:lang w:eastAsia="zh-CN"/>
              </w:rPr>
              <w:t>0</w:t>
            </w:r>
          </w:p>
          <w:p w14:paraId="64183C35" w14:textId="77777777" w:rsidR="00FE0810" w:rsidRDefault="00FE0810" w:rsidP="0005615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CAA209" w14:textId="77777777" w:rsidR="00FE0810" w:rsidRDefault="00FE0810" w:rsidP="0005615F">
            <w:pPr>
              <w:pStyle w:val="TAC"/>
              <w:rPr>
                <w:lang w:eastAsia="zh-CN"/>
              </w:rPr>
            </w:pPr>
            <w:r>
              <w:rPr>
                <w:lang w:eastAsia="zh-CN"/>
              </w:rPr>
              <w:t>0</w:t>
            </w:r>
          </w:p>
          <w:p w14:paraId="48B6F282" w14:textId="77777777" w:rsidR="00FE0810" w:rsidRDefault="00FE0810" w:rsidP="0005615F">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D824AC1" w14:textId="77777777" w:rsidR="00FE0810" w:rsidRDefault="00FE0810" w:rsidP="0005615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A7AACAB" w14:textId="77777777" w:rsidR="00FE0810" w:rsidRDefault="00FE0810" w:rsidP="0005615F">
            <w:pPr>
              <w:pStyle w:val="TAL"/>
              <w:rPr>
                <w:lang w:eastAsia="zh-CN"/>
              </w:rPr>
            </w:pPr>
            <w:r>
              <w:rPr>
                <w:lang w:eastAsia="zh-CN"/>
              </w:rPr>
              <w:t>octet o30+2</w:t>
            </w:r>
          </w:p>
          <w:p w14:paraId="4F3F252A" w14:textId="77777777" w:rsidR="00FE0810" w:rsidRDefault="00FE0810" w:rsidP="0005615F">
            <w:pPr>
              <w:pStyle w:val="TAL"/>
              <w:rPr>
                <w:lang w:eastAsia="zh-CN"/>
              </w:rPr>
            </w:pPr>
          </w:p>
        </w:tc>
      </w:tr>
      <w:tr w:rsidR="00FE0810" w14:paraId="5CA9924B" w14:textId="77777777" w:rsidTr="0005615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AFC003" w14:textId="77777777" w:rsidR="00FE0810" w:rsidRDefault="00FE0810" w:rsidP="0005615F">
            <w:pPr>
              <w:pStyle w:val="TAC"/>
            </w:pPr>
          </w:p>
          <w:p w14:paraId="60660309" w14:textId="77777777" w:rsidR="00FE0810" w:rsidRDefault="00FE0810" w:rsidP="0005615F">
            <w:pPr>
              <w:pStyle w:val="TAC"/>
            </w:pPr>
            <w:r>
              <w:t>RSC list</w:t>
            </w:r>
          </w:p>
        </w:tc>
        <w:tc>
          <w:tcPr>
            <w:tcW w:w="1346" w:type="dxa"/>
            <w:gridSpan w:val="2"/>
            <w:tcBorders>
              <w:top w:val="nil"/>
              <w:left w:val="single" w:sz="6" w:space="0" w:color="auto"/>
              <w:bottom w:val="nil"/>
              <w:right w:val="nil"/>
            </w:tcBorders>
          </w:tcPr>
          <w:p w14:paraId="448F6934" w14:textId="77777777" w:rsidR="00FE0810" w:rsidRDefault="00FE0810" w:rsidP="0005615F">
            <w:pPr>
              <w:pStyle w:val="TAL"/>
            </w:pPr>
            <w:r>
              <w:t>octet o30+3</w:t>
            </w:r>
          </w:p>
          <w:p w14:paraId="4CC3D02C" w14:textId="77777777" w:rsidR="00FE0810" w:rsidRDefault="00FE0810" w:rsidP="0005615F">
            <w:pPr>
              <w:pStyle w:val="TAL"/>
            </w:pPr>
          </w:p>
          <w:p w14:paraId="0F16117D" w14:textId="77777777" w:rsidR="00FE0810" w:rsidRDefault="00FE0810" w:rsidP="0005615F">
            <w:pPr>
              <w:pStyle w:val="TAL"/>
            </w:pPr>
            <w:r>
              <w:t>octet o31</w:t>
            </w:r>
          </w:p>
        </w:tc>
      </w:tr>
    </w:tbl>
    <w:p w14:paraId="705E35B0" w14:textId="77777777" w:rsidR="00FE0810" w:rsidRDefault="00FE0810" w:rsidP="00FE0810">
      <w:pPr>
        <w:pStyle w:val="TF"/>
      </w:pPr>
      <w:r>
        <w:t>Figure 5.9.2.13: RSC info</w:t>
      </w:r>
    </w:p>
    <w:p w14:paraId="693E9719" w14:textId="77777777" w:rsidR="00FE0810" w:rsidRPr="00DD1DD7" w:rsidRDefault="00FE0810" w:rsidP="00FE0810">
      <w:pPr>
        <w:pStyle w:val="FP"/>
      </w:pPr>
    </w:p>
    <w:p w14:paraId="21378528" w14:textId="77777777" w:rsidR="00FE0810" w:rsidRDefault="00FE0810" w:rsidP="00FE0810">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74AF007"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9FC18A9" w14:textId="77777777" w:rsidR="00FE0810" w:rsidRDefault="00FE0810" w:rsidP="0005615F">
            <w:pPr>
              <w:pStyle w:val="TAL"/>
            </w:pPr>
          </w:p>
        </w:tc>
      </w:tr>
      <w:tr w:rsidR="00FE0810" w14:paraId="02A3C442" w14:textId="77777777" w:rsidTr="0005615F">
        <w:trPr>
          <w:cantSplit/>
          <w:jc w:val="center"/>
        </w:trPr>
        <w:tc>
          <w:tcPr>
            <w:tcW w:w="7094" w:type="dxa"/>
            <w:tcBorders>
              <w:top w:val="nil"/>
              <w:left w:val="single" w:sz="4" w:space="0" w:color="auto"/>
              <w:bottom w:val="nil"/>
              <w:right w:val="single" w:sz="4" w:space="0" w:color="auto"/>
            </w:tcBorders>
            <w:hideMark/>
          </w:tcPr>
          <w:p w14:paraId="60E6EDD8" w14:textId="77777777" w:rsidR="00FE0810" w:rsidRDefault="00FE0810" w:rsidP="0005615F">
            <w:pPr>
              <w:pStyle w:val="TAL"/>
              <w:rPr>
                <w:lang w:eastAsia="zh-CN"/>
              </w:rPr>
            </w:pPr>
            <w:r>
              <w:rPr>
                <w:lang w:eastAsia="zh-CN"/>
              </w:rPr>
              <w:t>Layer indication (LI) (octet o30+2 bit 1 to 2):</w:t>
            </w:r>
          </w:p>
          <w:p w14:paraId="163F653E" w14:textId="77777777" w:rsidR="00FE0810" w:rsidRDefault="00FE0810" w:rsidP="0005615F">
            <w:pPr>
              <w:pStyle w:val="TAL"/>
              <w:rPr>
                <w:lang w:eastAsia="zh-CN"/>
              </w:rPr>
            </w:pPr>
            <w:r>
              <w:rPr>
                <w:lang w:eastAsia="zh-CN"/>
              </w:rPr>
              <w:t>Bits</w:t>
            </w:r>
          </w:p>
          <w:p w14:paraId="191BB2F9" w14:textId="77777777" w:rsidR="00FE0810" w:rsidRDefault="00FE0810" w:rsidP="0005615F">
            <w:pPr>
              <w:pStyle w:val="TAL"/>
              <w:rPr>
                <w:lang w:eastAsia="zh-CN"/>
              </w:rPr>
            </w:pPr>
            <w:r>
              <w:rPr>
                <w:lang w:eastAsia="zh-CN"/>
              </w:rPr>
              <w:t>2 1</w:t>
            </w:r>
          </w:p>
          <w:p w14:paraId="56ADBDD1" w14:textId="77777777" w:rsidR="00FE0810" w:rsidRDefault="00FE0810" w:rsidP="0005615F">
            <w:pPr>
              <w:pStyle w:val="TAL"/>
              <w:rPr>
                <w:lang w:eastAsia="zh-CN"/>
              </w:rPr>
            </w:pPr>
            <w:r>
              <w:rPr>
                <w:lang w:eastAsia="zh-CN"/>
              </w:rPr>
              <w:t>0 1</w:t>
            </w:r>
            <w:r>
              <w:rPr>
                <w:lang w:eastAsia="zh-CN"/>
              </w:rPr>
              <w:tab/>
              <w:t>Layer 3</w:t>
            </w:r>
          </w:p>
          <w:p w14:paraId="6257E014" w14:textId="77777777" w:rsidR="00FE0810" w:rsidRDefault="00FE0810" w:rsidP="0005615F">
            <w:pPr>
              <w:pStyle w:val="TAL"/>
              <w:rPr>
                <w:lang w:eastAsia="zh-CN"/>
              </w:rPr>
            </w:pPr>
            <w:r>
              <w:rPr>
                <w:lang w:eastAsia="zh-CN"/>
              </w:rPr>
              <w:t>1 0</w:t>
            </w:r>
            <w:r>
              <w:rPr>
                <w:lang w:eastAsia="zh-CN"/>
              </w:rPr>
              <w:tab/>
              <w:t>Layer 2</w:t>
            </w:r>
          </w:p>
          <w:p w14:paraId="603C4158" w14:textId="77777777" w:rsidR="00FE0810" w:rsidRDefault="00FE0810" w:rsidP="0005615F">
            <w:pPr>
              <w:pStyle w:val="TAL"/>
              <w:rPr>
                <w:lang w:eastAsia="zh-CN"/>
              </w:rPr>
            </w:pPr>
          </w:p>
        </w:tc>
      </w:tr>
      <w:tr w:rsidR="00FE0810" w14:paraId="7E756C54" w14:textId="77777777" w:rsidTr="0005615F">
        <w:trPr>
          <w:cantSplit/>
          <w:jc w:val="center"/>
        </w:trPr>
        <w:tc>
          <w:tcPr>
            <w:tcW w:w="7094" w:type="dxa"/>
            <w:tcBorders>
              <w:top w:val="nil"/>
              <w:left w:val="single" w:sz="4" w:space="0" w:color="auto"/>
              <w:bottom w:val="nil"/>
              <w:right w:val="single" w:sz="4" w:space="0" w:color="auto"/>
            </w:tcBorders>
          </w:tcPr>
          <w:p w14:paraId="5FACD20B" w14:textId="77777777" w:rsidR="00FE0810" w:rsidRDefault="00FE0810" w:rsidP="0005615F">
            <w:pPr>
              <w:pStyle w:val="TAL"/>
              <w:rPr>
                <w:lang w:val="en-US" w:eastAsia="zh-CN"/>
              </w:rPr>
            </w:pPr>
            <w:r>
              <w:rPr>
                <w:lang w:eastAsia="zh-CN"/>
              </w:rPr>
              <w:t>The other values are reserved.</w:t>
            </w:r>
          </w:p>
          <w:p w14:paraId="0402E770" w14:textId="77777777" w:rsidR="00FE0810" w:rsidRPr="002B71FC" w:rsidRDefault="00FE0810" w:rsidP="0005615F">
            <w:pPr>
              <w:pStyle w:val="TAL"/>
              <w:rPr>
                <w:lang w:val="en-US" w:eastAsia="zh-CN"/>
              </w:rPr>
            </w:pPr>
          </w:p>
        </w:tc>
      </w:tr>
      <w:tr w:rsidR="00FE0810" w14:paraId="3C92C436" w14:textId="77777777" w:rsidTr="0005615F">
        <w:trPr>
          <w:cantSplit/>
          <w:jc w:val="center"/>
        </w:trPr>
        <w:tc>
          <w:tcPr>
            <w:tcW w:w="7094" w:type="dxa"/>
            <w:tcBorders>
              <w:top w:val="nil"/>
              <w:left w:val="single" w:sz="4" w:space="0" w:color="auto"/>
              <w:bottom w:val="nil"/>
              <w:right w:val="single" w:sz="4" w:space="0" w:color="auto"/>
            </w:tcBorders>
          </w:tcPr>
          <w:p w14:paraId="79C9DF01" w14:textId="77777777" w:rsidR="00FE0810" w:rsidRDefault="00FE0810" w:rsidP="0005615F">
            <w:pPr>
              <w:pStyle w:val="TAL"/>
            </w:pPr>
            <w:r>
              <w:t>RSC list (octet o30+3 to o31):</w:t>
            </w:r>
          </w:p>
          <w:p w14:paraId="507D1961" w14:textId="77777777" w:rsidR="00FE0810" w:rsidRDefault="00FE0810" w:rsidP="0005615F">
            <w:pPr>
              <w:pStyle w:val="TAL"/>
            </w:pPr>
            <w:r>
              <w:t>The RSC list field is coded according to figure 5.9.2.14 and table 5.9.2.14.</w:t>
            </w:r>
          </w:p>
          <w:p w14:paraId="6A438D5B" w14:textId="77777777" w:rsidR="00FE0810" w:rsidRPr="009669EE" w:rsidRDefault="00FE0810" w:rsidP="0005615F">
            <w:pPr>
              <w:pStyle w:val="TAL"/>
              <w:rPr>
                <w:lang w:eastAsia="zh-CN"/>
              </w:rPr>
            </w:pPr>
          </w:p>
        </w:tc>
      </w:tr>
      <w:tr w:rsidR="00FE0810" w14:paraId="30732D9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57E1186" w14:textId="77777777" w:rsidR="00FE0810" w:rsidRDefault="00FE0810" w:rsidP="0005615F">
            <w:pPr>
              <w:pStyle w:val="TAL"/>
            </w:pPr>
          </w:p>
        </w:tc>
      </w:tr>
    </w:tbl>
    <w:p w14:paraId="4DA84FD2" w14:textId="77777777" w:rsidR="00FE0810" w:rsidRDefault="00FE0810" w:rsidP="00FE0810">
      <w:pPr>
        <w:pStyle w:val="FP"/>
        <w:rPr>
          <w:lang w:eastAsia="zh-CN"/>
        </w:rPr>
      </w:pPr>
    </w:p>
    <w:p w14:paraId="4D0B08F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77777777" w:rsidR="00FE0810" w:rsidRDefault="00FE0810" w:rsidP="00FE0810">
      <w:pPr>
        <w:pStyle w:val="TF"/>
      </w:pPr>
      <w:r>
        <w:t>Figure 5.9.2.14: RSC list</w:t>
      </w:r>
    </w:p>
    <w:p w14:paraId="4A349D17" w14:textId="77777777" w:rsidR="00FE0810" w:rsidRDefault="00FE0810" w:rsidP="00FE0810">
      <w:pPr>
        <w:pStyle w:val="FP"/>
        <w:rPr>
          <w:lang w:eastAsia="zh-CN"/>
        </w:rPr>
      </w:pPr>
    </w:p>
    <w:p w14:paraId="5F7B4B61" w14:textId="77777777" w:rsidR="00FE0810" w:rsidRDefault="00FE0810" w:rsidP="00FE0810">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E4DEB03"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07A1C8" w14:textId="77777777" w:rsidR="00FE0810" w:rsidRDefault="00FE0810" w:rsidP="0005615F">
            <w:pPr>
              <w:pStyle w:val="TAL"/>
            </w:pPr>
            <w:r>
              <w:t>RSC (octet o52+5 to o52+7):</w:t>
            </w:r>
          </w:p>
          <w:p w14:paraId="77D62B74" w14:textId="77777777" w:rsidR="00FE0810" w:rsidRDefault="00FE0810" w:rsidP="0005615F">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B42E446" w14:textId="48D5049E" w:rsidR="00054A22" w:rsidRPr="00042094" w:rsidRDefault="00080512" w:rsidP="005160C1">
      <w:pPr>
        <w:pStyle w:val="Heading8"/>
      </w:pPr>
      <w:r w:rsidRPr="00042094">
        <w:br w:type="page"/>
      </w:r>
      <w:bookmarkStart w:id="183" w:name="_Toc73369024"/>
      <w:bookmarkStart w:id="184" w:name="_Toc131567349"/>
      <w:r w:rsidRPr="00042094">
        <w:t xml:space="preserve">Annex </w:t>
      </w:r>
      <w:r w:rsidR="00E4629C" w:rsidRPr="00042094">
        <w:t>A</w:t>
      </w:r>
      <w:r w:rsidRPr="00042094">
        <w:t xml:space="preserve"> (informative):</w:t>
      </w:r>
      <w:r w:rsidRPr="00042094">
        <w:br/>
        <w:t>Change history</w:t>
      </w:r>
      <w:bookmarkStart w:id="185" w:name="historyclause"/>
      <w:bookmarkEnd w:id="183"/>
      <w:bookmarkEnd w:id="184"/>
      <w:bookmarkEnd w:id="1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000000"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000000"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000000"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000000"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000000" w:rsidP="00BA44BD">
            <w:pPr>
              <w:overflowPunct/>
              <w:autoSpaceDE/>
              <w:autoSpaceDN/>
              <w:adjustRightInd/>
              <w:spacing w:after="0"/>
              <w:jc w:val="center"/>
              <w:textAlignment w:val="auto"/>
              <w:rPr>
                <w:rFonts w:ascii="Arial" w:hAnsi="Arial" w:cs="Arial"/>
                <w:sz w:val="16"/>
                <w:szCs w:val="16"/>
              </w:rPr>
            </w:pPr>
            <w:hyperlink r:id="rId15" w:history="1">
              <w:r w:rsidR="00B71050"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Coding apsects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000000" w:rsidP="00BA44BD">
            <w:pPr>
              <w:overflowPunct/>
              <w:autoSpaceDE/>
              <w:autoSpaceDN/>
              <w:adjustRightInd/>
              <w:spacing w:after="0"/>
              <w:jc w:val="center"/>
              <w:textAlignment w:val="auto"/>
              <w:rPr>
                <w:rFonts w:ascii="Arial" w:hAnsi="Arial" w:cs="Arial"/>
                <w:sz w:val="16"/>
                <w:szCs w:val="16"/>
              </w:rPr>
            </w:pPr>
            <w:hyperlink r:id="rId16" w:history="1">
              <w:r w:rsidR="005A6649"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bl>
    <w:p w14:paraId="44DCEB5C" w14:textId="188513B6" w:rsidR="00703739" w:rsidRPr="00042094" w:rsidRDefault="00703739" w:rsidP="001925D5"/>
    <w:sectPr w:rsidR="00703739" w:rsidRPr="000420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0417F" w14:textId="77777777" w:rsidR="00A77586" w:rsidRDefault="00A77586">
      <w:r>
        <w:separator/>
      </w:r>
    </w:p>
  </w:endnote>
  <w:endnote w:type="continuationSeparator" w:id="0">
    <w:p w14:paraId="461262B5" w14:textId="77777777" w:rsidR="00A77586" w:rsidRDefault="00A7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7D528" w14:textId="77777777" w:rsidR="00A77586" w:rsidRDefault="00A77586">
      <w:r>
        <w:separator/>
      </w:r>
    </w:p>
  </w:footnote>
  <w:footnote w:type="continuationSeparator" w:id="0">
    <w:p w14:paraId="7FB94E0B" w14:textId="77777777" w:rsidR="00A77586" w:rsidRDefault="00A77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639FA2F9"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64CF">
      <w:rPr>
        <w:rFonts w:ascii="Arial" w:hAnsi="Arial" w:cs="Arial"/>
        <w:b/>
        <w:noProof/>
        <w:sz w:val="18"/>
        <w:szCs w:val="18"/>
      </w:rPr>
      <w:t>3GPP TS 24.555 V18.0.0 (2023-03)</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62D642BE"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64CF">
      <w:rPr>
        <w:rFonts w:ascii="Arial" w:hAnsi="Arial" w:cs="Arial"/>
        <w:b/>
        <w:noProof/>
        <w:sz w:val="18"/>
        <w:szCs w:val="18"/>
      </w:rPr>
      <w:t>Release 1</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5CBA"/>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84230"/>
    <w:rsid w:val="001925D5"/>
    <w:rsid w:val="00195DD0"/>
    <w:rsid w:val="001967C3"/>
    <w:rsid w:val="00196A4B"/>
    <w:rsid w:val="001A3C4C"/>
    <w:rsid w:val="001A4C42"/>
    <w:rsid w:val="001A4D4D"/>
    <w:rsid w:val="001A7420"/>
    <w:rsid w:val="001B0EFC"/>
    <w:rsid w:val="001B6637"/>
    <w:rsid w:val="001C21C3"/>
    <w:rsid w:val="001C2625"/>
    <w:rsid w:val="001C60B7"/>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664CF"/>
    <w:rsid w:val="00366FE9"/>
    <w:rsid w:val="0037271C"/>
    <w:rsid w:val="003765B8"/>
    <w:rsid w:val="00381693"/>
    <w:rsid w:val="00383E4D"/>
    <w:rsid w:val="00390C17"/>
    <w:rsid w:val="00390F30"/>
    <w:rsid w:val="00391095"/>
    <w:rsid w:val="00392DDA"/>
    <w:rsid w:val="003A4C54"/>
    <w:rsid w:val="003B28BE"/>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5A44"/>
    <w:rsid w:val="00456C16"/>
    <w:rsid w:val="00464986"/>
    <w:rsid w:val="00465515"/>
    <w:rsid w:val="00466361"/>
    <w:rsid w:val="00467252"/>
    <w:rsid w:val="00470AAF"/>
    <w:rsid w:val="004741DD"/>
    <w:rsid w:val="004755F0"/>
    <w:rsid w:val="00476F2D"/>
    <w:rsid w:val="004776EC"/>
    <w:rsid w:val="004825F5"/>
    <w:rsid w:val="004927CB"/>
    <w:rsid w:val="00492B84"/>
    <w:rsid w:val="004957FA"/>
    <w:rsid w:val="00495B46"/>
    <w:rsid w:val="004B17EC"/>
    <w:rsid w:val="004B703E"/>
    <w:rsid w:val="004C05D4"/>
    <w:rsid w:val="004C2AC7"/>
    <w:rsid w:val="004C50C8"/>
    <w:rsid w:val="004D3578"/>
    <w:rsid w:val="004D6044"/>
    <w:rsid w:val="004D61F6"/>
    <w:rsid w:val="004E213A"/>
    <w:rsid w:val="004E6B3B"/>
    <w:rsid w:val="004F0988"/>
    <w:rsid w:val="004F3340"/>
    <w:rsid w:val="004F7BF5"/>
    <w:rsid w:val="005101E6"/>
    <w:rsid w:val="00511104"/>
    <w:rsid w:val="005160C1"/>
    <w:rsid w:val="0052189C"/>
    <w:rsid w:val="0053388B"/>
    <w:rsid w:val="00533FEB"/>
    <w:rsid w:val="005344AD"/>
    <w:rsid w:val="00535773"/>
    <w:rsid w:val="00541B4A"/>
    <w:rsid w:val="00541C00"/>
    <w:rsid w:val="00543E6C"/>
    <w:rsid w:val="00550F7D"/>
    <w:rsid w:val="00553056"/>
    <w:rsid w:val="00553CC3"/>
    <w:rsid w:val="00564584"/>
    <w:rsid w:val="00564666"/>
    <w:rsid w:val="00565087"/>
    <w:rsid w:val="00571CE4"/>
    <w:rsid w:val="00571EC1"/>
    <w:rsid w:val="00572186"/>
    <w:rsid w:val="00572530"/>
    <w:rsid w:val="00580EC5"/>
    <w:rsid w:val="0059111D"/>
    <w:rsid w:val="0059149F"/>
    <w:rsid w:val="00592635"/>
    <w:rsid w:val="00596EA2"/>
    <w:rsid w:val="00597B11"/>
    <w:rsid w:val="005A0928"/>
    <w:rsid w:val="005A6649"/>
    <w:rsid w:val="005A67EB"/>
    <w:rsid w:val="005A6BDF"/>
    <w:rsid w:val="005B1D9F"/>
    <w:rsid w:val="005B291A"/>
    <w:rsid w:val="005B2E2D"/>
    <w:rsid w:val="005B535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77386"/>
    <w:rsid w:val="0068042C"/>
    <w:rsid w:val="00681641"/>
    <w:rsid w:val="00683C4E"/>
    <w:rsid w:val="006A323F"/>
    <w:rsid w:val="006B2059"/>
    <w:rsid w:val="006B30D0"/>
    <w:rsid w:val="006C199F"/>
    <w:rsid w:val="006C3D95"/>
    <w:rsid w:val="006D169A"/>
    <w:rsid w:val="006D2211"/>
    <w:rsid w:val="006D6574"/>
    <w:rsid w:val="006E174E"/>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63565"/>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F04F1"/>
    <w:rsid w:val="007F0F4A"/>
    <w:rsid w:val="007F462F"/>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A5C62"/>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524D5"/>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076B"/>
    <w:rsid w:val="00A53724"/>
    <w:rsid w:val="00A538CA"/>
    <w:rsid w:val="00A53D4E"/>
    <w:rsid w:val="00A557BC"/>
    <w:rsid w:val="00A56066"/>
    <w:rsid w:val="00A73129"/>
    <w:rsid w:val="00A77586"/>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71050"/>
    <w:rsid w:val="00B816CB"/>
    <w:rsid w:val="00B840FA"/>
    <w:rsid w:val="00B84FF2"/>
    <w:rsid w:val="00B93086"/>
    <w:rsid w:val="00BA19ED"/>
    <w:rsid w:val="00BA2CC3"/>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2CB8"/>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598F"/>
    <w:rsid w:val="00D532A9"/>
    <w:rsid w:val="00D57972"/>
    <w:rsid w:val="00D65353"/>
    <w:rsid w:val="00D65E0B"/>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DF7D29"/>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519"/>
    <w:rsid w:val="00EE2C9A"/>
    <w:rsid w:val="00EF46CE"/>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rsid w:val="00FE0810"/>
    <w:pPr>
      <w:spacing w:after="120"/>
    </w:pPr>
    <w:rPr>
      <w:rFonts w:ascii="Arial" w:eastAsiaTheme="minorEastAsia" w:hAnsi="Arial"/>
      <w:lang w:val="en-GB" w:eastAsia="en-US"/>
    </w:rPr>
  </w:style>
  <w:style w:type="paragraph" w:customStyle="1" w:styleId="tdoc-header">
    <w:name w:val="tdoc-header"/>
    <w:rsid w:val="00FE0810"/>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28568</Words>
  <Characters>162838</Characters>
  <Application>Microsoft Office Word</Application>
  <DocSecurity>0</DocSecurity>
  <Lines>1356</Lines>
  <Paragraphs>382</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191024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24.555_CR0029R1_(Rel-17)_5G_ProSe</cp:lastModifiedBy>
  <cp:revision>7</cp:revision>
  <cp:lastPrinted>2019-02-25T14:05:00Z</cp:lastPrinted>
  <dcterms:created xsi:type="dcterms:W3CDTF">2023-04-05T04:06:00Z</dcterms:created>
  <dcterms:modified xsi:type="dcterms:W3CDTF">2023-04-05T04:24:00Z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