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7A3BDCA8"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16327B">
              <w:t>17</w:t>
            </w:r>
            <w:r w:rsidR="005E13D9" w:rsidRPr="00D23FC9">
              <w:t>.</w:t>
            </w:r>
            <w:r w:rsidR="00AC5424">
              <w:t>0</w:t>
            </w:r>
            <w:r w:rsidR="005E13D9" w:rsidRPr="00D23FC9">
              <w:t>.0</w:t>
            </w:r>
            <w:bookmarkEnd w:id="3"/>
            <w:r w:rsidRPr="00D23FC9">
              <w:t xml:space="preserve"> </w:t>
            </w:r>
            <w:r w:rsidRPr="00D23FC9">
              <w:rPr>
                <w:sz w:val="32"/>
              </w:rPr>
              <w:t>(</w:t>
            </w:r>
            <w:bookmarkStart w:id="4" w:name="issueDate"/>
            <w:r w:rsidR="005E13D9" w:rsidRPr="00D23FC9">
              <w:rPr>
                <w:sz w:val="32"/>
              </w:rPr>
              <w:t>202</w:t>
            </w:r>
            <w:r w:rsidR="00E56D77">
              <w:rPr>
                <w:sz w:val="32"/>
              </w:rPr>
              <w:t>2</w:t>
            </w:r>
            <w:r w:rsidRPr="00D23FC9">
              <w:rPr>
                <w:sz w:val="32"/>
              </w:rPr>
              <w:t>-</w:t>
            </w:r>
            <w:r w:rsidR="00AC5424">
              <w:rPr>
                <w:sz w:val="32"/>
              </w:rPr>
              <w:t>0</w:t>
            </w:r>
            <w:bookmarkEnd w:id="4"/>
            <w:r w:rsidR="00AC5424">
              <w:rPr>
                <w:sz w:val="32"/>
              </w:rPr>
              <w:t>3</w:t>
            </w:r>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6"/>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8"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0"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17543E4D"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w:t>
            </w:r>
            <w:bookmarkEnd w:id="13"/>
            <w:r w:rsidR="00AC5424">
              <w:rPr>
                <w:noProof/>
                <w:sz w:val="18"/>
              </w:rPr>
              <w:t>2</w:t>
            </w:r>
            <w:r w:rsidRPr="00D23FC9">
              <w:rPr>
                <w:noProof/>
                <w:sz w:val="18"/>
              </w:rPr>
              <w:t>, 3GPP</w:t>
            </w:r>
            <w:r w:rsidRPr="003F0803">
              <w:rPr>
                <w:noProof/>
                <w:sz w:val="18"/>
              </w:rPr>
              <w:t xml:space="preserve"> Organizational Partners (ARIB, ATIS, CCSA, ETSI, TSDSI, TTA, TTC).</w:t>
            </w:r>
            <w:bookmarkStart w:id="14" w:name="copyrightaddon"/>
            <w:bookmarkEnd w:id="14"/>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2"/>
          </w:p>
          <w:p w14:paraId="7B449026" w14:textId="77777777" w:rsidR="00E16509" w:rsidRPr="003F0803" w:rsidRDefault="00E16509" w:rsidP="00133525"/>
        </w:tc>
      </w:tr>
      <w:bookmarkEnd w:id="10"/>
    </w:tbl>
    <w:p w14:paraId="0C1B9310" w14:textId="77777777" w:rsidR="00080512" w:rsidRPr="004D3578" w:rsidRDefault="00080512">
      <w:pPr>
        <w:pStyle w:val="TT"/>
      </w:pPr>
      <w:r w:rsidRPr="004D3578">
        <w:br w:type="page"/>
      </w:r>
      <w:bookmarkStart w:id="15" w:name="tableOfContents"/>
      <w:bookmarkEnd w:id="15"/>
      <w:r w:rsidRPr="004D3578">
        <w:lastRenderedPageBreak/>
        <w:t>Contents</w:t>
      </w:r>
    </w:p>
    <w:p w14:paraId="694125F3" w14:textId="6A09E9F8" w:rsidR="00156958"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56958">
        <w:t>Foreword</w:t>
      </w:r>
      <w:r w:rsidR="00156958">
        <w:tab/>
      </w:r>
      <w:r w:rsidR="00156958">
        <w:fldChar w:fldCharType="begin" w:fldLock="1"/>
      </w:r>
      <w:r w:rsidR="00156958">
        <w:instrText xml:space="preserve"> PAGEREF _Toc97286364 \h </w:instrText>
      </w:r>
      <w:r w:rsidR="00156958">
        <w:fldChar w:fldCharType="separate"/>
      </w:r>
      <w:r w:rsidR="00156958">
        <w:t>4</w:t>
      </w:r>
      <w:r w:rsidR="00156958">
        <w:fldChar w:fldCharType="end"/>
      </w:r>
    </w:p>
    <w:p w14:paraId="0359D663" w14:textId="0423611F" w:rsidR="00156958" w:rsidRDefault="0015695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_Toc97286365 \h </w:instrText>
      </w:r>
      <w:r>
        <w:fldChar w:fldCharType="separate"/>
      </w:r>
      <w:r>
        <w:t>6</w:t>
      </w:r>
      <w:r>
        <w:fldChar w:fldCharType="end"/>
      </w:r>
    </w:p>
    <w:p w14:paraId="28825827" w14:textId="434BE61C" w:rsidR="00156958" w:rsidRDefault="0015695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_Toc97286366 \h </w:instrText>
      </w:r>
      <w:r>
        <w:fldChar w:fldCharType="separate"/>
      </w:r>
      <w:r>
        <w:t>6</w:t>
      </w:r>
      <w:r>
        <w:fldChar w:fldCharType="end"/>
      </w:r>
    </w:p>
    <w:p w14:paraId="2B7C8EE2" w14:textId="27ED9569" w:rsidR="00156958" w:rsidRDefault="0015695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_Toc97286367 \h </w:instrText>
      </w:r>
      <w:r>
        <w:fldChar w:fldCharType="separate"/>
      </w:r>
      <w:r>
        <w:t>6</w:t>
      </w:r>
      <w:r>
        <w:fldChar w:fldCharType="end"/>
      </w:r>
    </w:p>
    <w:p w14:paraId="64824F36" w14:textId="4BF7118B" w:rsidR="00156958" w:rsidRDefault="0015695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_Toc97286368 \h </w:instrText>
      </w:r>
      <w:r>
        <w:fldChar w:fldCharType="separate"/>
      </w:r>
      <w:r>
        <w:t>6</w:t>
      </w:r>
      <w:r>
        <w:fldChar w:fldCharType="end"/>
      </w:r>
    </w:p>
    <w:p w14:paraId="7625C605" w14:textId="48EFEC6B" w:rsidR="00156958" w:rsidRDefault="0015695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_Toc97286369 \h </w:instrText>
      </w:r>
      <w:r>
        <w:fldChar w:fldCharType="separate"/>
      </w:r>
      <w:r>
        <w:t>7</w:t>
      </w:r>
      <w:r>
        <w:fldChar w:fldCharType="end"/>
      </w:r>
    </w:p>
    <w:p w14:paraId="222AB43D" w14:textId="48AFF9CE" w:rsidR="00156958" w:rsidRDefault="0015695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5G ProSe</w:t>
      </w:r>
      <w:r>
        <w:tab/>
      </w:r>
      <w:r>
        <w:fldChar w:fldCharType="begin" w:fldLock="1"/>
      </w:r>
      <w:r>
        <w:instrText xml:space="preserve"> PAGEREF _Toc97286370 \h </w:instrText>
      </w:r>
      <w:r>
        <w:fldChar w:fldCharType="separate"/>
      </w:r>
      <w:r>
        <w:t>7</w:t>
      </w:r>
      <w:r>
        <w:fldChar w:fldCharType="end"/>
      </w:r>
    </w:p>
    <w:p w14:paraId="5B515CE7" w14:textId="3DAA3FD0" w:rsidR="00156958" w:rsidRDefault="0015695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_Toc97286371 \h </w:instrText>
      </w:r>
      <w:r>
        <w:fldChar w:fldCharType="separate"/>
      </w:r>
      <w:r>
        <w:t>7</w:t>
      </w:r>
      <w:r>
        <w:fldChar w:fldCharType="end"/>
      </w:r>
    </w:p>
    <w:p w14:paraId="5B65F477" w14:textId="21934D40" w:rsidR="00156958" w:rsidRDefault="00156958">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5G ProSe direct discovery</w:t>
      </w:r>
      <w:r>
        <w:tab/>
      </w:r>
      <w:r>
        <w:fldChar w:fldCharType="begin" w:fldLock="1"/>
      </w:r>
      <w:r>
        <w:instrText xml:space="preserve"> PAGEREF _Toc97286372 \h </w:instrText>
      </w:r>
      <w:r>
        <w:fldChar w:fldCharType="separate"/>
      </w:r>
      <w:r>
        <w:t>7</w:t>
      </w:r>
      <w:r>
        <w:fldChar w:fldCharType="end"/>
      </w:r>
    </w:p>
    <w:p w14:paraId="71605E4E" w14:textId="4CAF1D5E" w:rsidR="00156958" w:rsidRDefault="0015695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5G ProSe direct communications</w:t>
      </w:r>
      <w:r>
        <w:tab/>
      </w:r>
      <w:r>
        <w:fldChar w:fldCharType="begin" w:fldLock="1"/>
      </w:r>
      <w:r>
        <w:instrText xml:space="preserve"> PAGEREF _Toc97286373 \h </w:instrText>
      </w:r>
      <w:r>
        <w:fldChar w:fldCharType="separate"/>
      </w:r>
      <w:r>
        <w:t>7</w:t>
      </w:r>
      <w:r>
        <w:fldChar w:fldCharType="end"/>
      </w:r>
    </w:p>
    <w:p w14:paraId="190ED7D1" w14:textId="353D8EBC" w:rsidR="00156958" w:rsidRDefault="0015695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UE policies for 5G ProSe UE-to-network relay</w:t>
      </w:r>
      <w:r>
        <w:tab/>
      </w:r>
      <w:r>
        <w:fldChar w:fldCharType="begin" w:fldLock="1"/>
      </w:r>
      <w:r>
        <w:instrText xml:space="preserve"> PAGEREF _Toc97286374 \h </w:instrText>
      </w:r>
      <w:r>
        <w:fldChar w:fldCharType="separate"/>
      </w:r>
      <w:r>
        <w:t>7</w:t>
      </w:r>
      <w:r>
        <w:fldChar w:fldCharType="end"/>
      </w:r>
    </w:p>
    <w:p w14:paraId="697A1B9B" w14:textId="2A3BC964" w:rsidR="00156958" w:rsidRDefault="0015695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5G ProSe</w:t>
      </w:r>
      <w:r>
        <w:tab/>
      </w:r>
      <w:r>
        <w:fldChar w:fldCharType="begin" w:fldLock="1"/>
      </w:r>
      <w:r>
        <w:instrText xml:space="preserve"> PAGEREF _Toc97286375 \h </w:instrText>
      </w:r>
      <w:r>
        <w:fldChar w:fldCharType="separate"/>
      </w:r>
      <w:r>
        <w:t>7</w:t>
      </w:r>
      <w:r>
        <w:fldChar w:fldCharType="end"/>
      </w:r>
    </w:p>
    <w:p w14:paraId="0C81E95F" w14:textId="50FAA1D2" w:rsidR="00156958" w:rsidRDefault="00156958">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_Toc97286376 \h </w:instrText>
      </w:r>
      <w:r>
        <w:fldChar w:fldCharType="separate"/>
      </w:r>
      <w:r>
        <w:t>7</w:t>
      </w:r>
      <w:r>
        <w:fldChar w:fldCharType="end"/>
      </w:r>
    </w:p>
    <w:p w14:paraId="6EE28FBD" w14:textId="423B7BAC" w:rsidR="00156958" w:rsidRDefault="00156958">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5G ProSe policy UE policy part</w:t>
      </w:r>
      <w:r>
        <w:tab/>
      </w:r>
      <w:r>
        <w:fldChar w:fldCharType="begin" w:fldLock="1"/>
      </w:r>
      <w:r>
        <w:instrText xml:space="preserve"> PAGEREF _Toc97286377 \h </w:instrText>
      </w:r>
      <w:r>
        <w:fldChar w:fldCharType="separate"/>
      </w:r>
      <w:r>
        <w:t>7</w:t>
      </w:r>
      <w:r>
        <w:fldChar w:fldCharType="end"/>
      </w:r>
    </w:p>
    <w:p w14:paraId="04B148A4" w14:textId="24417B74" w:rsidR="00156958" w:rsidRDefault="00156958">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5G ProSe direct discovery</w:t>
      </w:r>
      <w:r>
        <w:tab/>
      </w:r>
      <w:r>
        <w:fldChar w:fldCharType="begin" w:fldLock="1"/>
      </w:r>
      <w:r>
        <w:instrText xml:space="preserve"> PAGEREF _Toc97286378 \h </w:instrText>
      </w:r>
      <w:r>
        <w:fldChar w:fldCharType="separate"/>
      </w:r>
      <w:r>
        <w:t>9</w:t>
      </w:r>
      <w:r>
        <w:fldChar w:fldCharType="end"/>
      </w:r>
    </w:p>
    <w:p w14:paraId="203C5C2D" w14:textId="7CCB52FD" w:rsidR="00156958" w:rsidRDefault="0015695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_Toc97286379 \h </w:instrText>
      </w:r>
      <w:r>
        <w:fldChar w:fldCharType="separate"/>
      </w:r>
      <w:r>
        <w:t>9</w:t>
      </w:r>
      <w:r>
        <w:fldChar w:fldCharType="end"/>
      </w:r>
    </w:p>
    <w:p w14:paraId="46A8DE59" w14:textId="17CE5F6C" w:rsidR="00156958" w:rsidRDefault="0015695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_Toc97286380 \h </w:instrText>
      </w:r>
      <w:r>
        <w:fldChar w:fldCharType="separate"/>
      </w:r>
      <w:r>
        <w:t>10</w:t>
      </w:r>
      <w:r>
        <w:fldChar w:fldCharType="end"/>
      </w:r>
    </w:p>
    <w:p w14:paraId="5766D86B" w14:textId="55EE69A7" w:rsidR="00156958" w:rsidRDefault="00156958">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5G ProSe direct communications</w:t>
      </w:r>
      <w:r>
        <w:tab/>
      </w:r>
      <w:r>
        <w:fldChar w:fldCharType="begin" w:fldLock="1"/>
      </w:r>
      <w:r>
        <w:instrText xml:space="preserve"> PAGEREF _Toc97286381 \h </w:instrText>
      </w:r>
      <w:r>
        <w:fldChar w:fldCharType="separate"/>
      </w:r>
      <w:r>
        <w:t>19</w:t>
      </w:r>
      <w:r>
        <w:fldChar w:fldCharType="end"/>
      </w:r>
    </w:p>
    <w:p w14:paraId="1F8963C7" w14:textId="46922345" w:rsidR="00156958" w:rsidRDefault="0015695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_Toc97286382 \h </w:instrText>
      </w:r>
      <w:r>
        <w:fldChar w:fldCharType="separate"/>
      </w:r>
      <w:r>
        <w:t>19</w:t>
      </w:r>
      <w:r>
        <w:fldChar w:fldCharType="end"/>
      </w:r>
    </w:p>
    <w:p w14:paraId="74C59A23" w14:textId="1E7D03A1" w:rsidR="00156958" w:rsidRDefault="0015695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_Toc97286383 \h </w:instrText>
      </w:r>
      <w:r>
        <w:fldChar w:fldCharType="separate"/>
      </w:r>
      <w:r>
        <w:t>20</w:t>
      </w:r>
      <w:r>
        <w:fldChar w:fldCharType="end"/>
      </w:r>
    </w:p>
    <w:p w14:paraId="5BB7308B" w14:textId="27EDC6BB" w:rsidR="00156958" w:rsidRDefault="00156958">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Encoding of UE policies for 5G ProSe UE-to-network relay UE</w:t>
      </w:r>
      <w:r>
        <w:tab/>
      </w:r>
      <w:r>
        <w:fldChar w:fldCharType="begin" w:fldLock="1"/>
      </w:r>
      <w:r>
        <w:instrText xml:space="preserve"> PAGEREF _Toc97286384 \h </w:instrText>
      </w:r>
      <w:r>
        <w:fldChar w:fldCharType="separate"/>
      </w:r>
      <w:r>
        <w:t>56</w:t>
      </w:r>
      <w:r>
        <w:fldChar w:fldCharType="end"/>
      </w:r>
    </w:p>
    <w:p w14:paraId="1DCE19D8" w14:textId="34AB1CE2" w:rsidR="00156958" w:rsidRDefault="0015695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_Toc97286385 \h </w:instrText>
      </w:r>
      <w:r>
        <w:fldChar w:fldCharType="separate"/>
      </w:r>
      <w:r>
        <w:t>56</w:t>
      </w:r>
      <w:r>
        <w:fldChar w:fldCharType="end"/>
      </w:r>
    </w:p>
    <w:p w14:paraId="06C222AD" w14:textId="62698CDC" w:rsidR="00156958" w:rsidRDefault="0015695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_Toc97286386 \h </w:instrText>
      </w:r>
      <w:r>
        <w:fldChar w:fldCharType="separate"/>
      </w:r>
      <w:r>
        <w:t>57</w:t>
      </w:r>
      <w:r>
        <w:fldChar w:fldCharType="end"/>
      </w:r>
    </w:p>
    <w:p w14:paraId="60B90AF5" w14:textId="26B5F68E" w:rsidR="00156958" w:rsidRDefault="00156958">
      <w:pPr>
        <w:pStyle w:val="TOC2"/>
        <w:rPr>
          <w:rFonts w:asciiTheme="minorHAnsi" w:eastAsiaTheme="minorEastAsia" w:hAnsiTheme="minorHAnsi" w:cstheme="minorBidi"/>
          <w:sz w:val="22"/>
          <w:szCs w:val="22"/>
          <w:lang w:eastAsia="en-GB"/>
        </w:rPr>
      </w:pPr>
      <w:r>
        <w:rPr>
          <w:lang w:eastAsia="zh-CN"/>
        </w:rPr>
        <w:t>5.6</w:t>
      </w:r>
      <w:r>
        <w:rPr>
          <w:rFonts w:asciiTheme="minorHAnsi" w:eastAsiaTheme="minorEastAsia" w:hAnsiTheme="minorHAnsi" w:cstheme="minorBidi"/>
          <w:sz w:val="22"/>
          <w:szCs w:val="22"/>
          <w:lang w:eastAsia="en-GB"/>
        </w:rPr>
        <w:tab/>
      </w:r>
      <w:r>
        <w:rPr>
          <w:lang w:eastAsia="zh-CN"/>
        </w:rPr>
        <w:t>Encoding of UE policies for 5G ProSe remote UE</w:t>
      </w:r>
      <w:r>
        <w:tab/>
      </w:r>
      <w:r>
        <w:fldChar w:fldCharType="begin" w:fldLock="1"/>
      </w:r>
      <w:r>
        <w:instrText xml:space="preserve"> PAGEREF _Toc97286387 \h </w:instrText>
      </w:r>
      <w:r>
        <w:fldChar w:fldCharType="separate"/>
      </w:r>
      <w:r>
        <w:t>71</w:t>
      </w:r>
      <w:r>
        <w:fldChar w:fldCharType="end"/>
      </w:r>
    </w:p>
    <w:p w14:paraId="35E6371D" w14:textId="6C1E1E1B" w:rsidR="00156958" w:rsidRDefault="0015695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_Toc97286388 \h </w:instrText>
      </w:r>
      <w:r>
        <w:fldChar w:fldCharType="separate"/>
      </w:r>
      <w:r>
        <w:t>71</w:t>
      </w:r>
      <w:r>
        <w:fldChar w:fldCharType="end"/>
      </w:r>
    </w:p>
    <w:p w14:paraId="5BDD32C5" w14:textId="134B6D35" w:rsidR="00156958" w:rsidRDefault="0015695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_Toc97286389 \h </w:instrText>
      </w:r>
      <w:r>
        <w:fldChar w:fldCharType="separate"/>
      </w:r>
      <w:r>
        <w:t>72</w:t>
      </w:r>
      <w:r>
        <w:fldChar w:fldCharType="end"/>
      </w:r>
    </w:p>
    <w:p w14:paraId="4FF1843C" w14:textId="5FEB8CA5" w:rsidR="00156958" w:rsidRDefault="00156958">
      <w:pPr>
        <w:pStyle w:val="TOC2"/>
        <w:rPr>
          <w:rFonts w:asciiTheme="minorHAnsi" w:eastAsiaTheme="minorEastAsia" w:hAnsiTheme="minorHAnsi" w:cstheme="minorBidi"/>
          <w:sz w:val="22"/>
          <w:szCs w:val="22"/>
          <w:lang w:eastAsia="en-GB"/>
        </w:rPr>
      </w:pPr>
      <w:r>
        <w:rPr>
          <w:lang w:eastAsia="zh-CN"/>
        </w:rPr>
        <w:t>5.7</w:t>
      </w:r>
      <w:r>
        <w:rPr>
          <w:rFonts w:asciiTheme="minorHAnsi" w:eastAsiaTheme="minorEastAsia" w:hAnsiTheme="minorHAnsi" w:cstheme="minorBidi"/>
          <w:sz w:val="22"/>
          <w:szCs w:val="22"/>
          <w:lang w:eastAsia="en-GB"/>
        </w:rPr>
        <w:tab/>
      </w:r>
      <w:r>
        <w:rPr>
          <w:lang w:eastAsia="zh-CN"/>
        </w:rPr>
        <w:t>Encoding of UE policies for 5G ProSe usage reporting configuration and rules</w:t>
      </w:r>
      <w:r>
        <w:tab/>
      </w:r>
      <w:r>
        <w:fldChar w:fldCharType="begin" w:fldLock="1"/>
      </w:r>
      <w:r>
        <w:instrText xml:space="preserve"> PAGEREF _Toc97286390 \h </w:instrText>
      </w:r>
      <w:r>
        <w:fldChar w:fldCharType="separate"/>
      </w:r>
      <w:r>
        <w:t>83</w:t>
      </w:r>
      <w:r>
        <w:fldChar w:fldCharType="end"/>
      </w:r>
    </w:p>
    <w:p w14:paraId="7F6AD55F" w14:textId="27EBA88F" w:rsidR="00156958" w:rsidRDefault="00156958">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_Toc97286391 \h </w:instrText>
      </w:r>
      <w:r>
        <w:fldChar w:fldCharType="separate"/>
      </w:r>
      <w:r>
        <w:t>84</w:t>
      </w:r>
      <w:r>
        <w:fldChar w:fldCharType="end"/>
      </w:r>
    </w:p>
    <w:p w14:paraId="6F015FA4" w14:textId="4088AD13"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Heading1"/>
      </w:pPr>
      <w:bookmarkStart w:id="16" w:name="foreword"/>
      <w:bookmarkStart w:id="17" w:name="_Toc73369001"/>
      <w:bookmarkStart w:id="18" w:name="_Toc97286364"/>
      <w:bookmarkEnd w:id="16"/>
      <w:r w:rsidRPr="004D3578">
        <w:lastRenderedPageBreak/>
        <w:t>Foreword</w:t>
      </w:r>
      <w:bookmarkEnd w:id="17"/>
      <w:bookmarkEnd w:id="18"/>
    </w:p>
    <w:p w14:paraId="07717BC1" w14:textId="77777777"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65319CC0" w:rsidR="008C384C" w:rsidRDefault="008C384C" w:rsidP="00774DA4">
      <w:pPr>
        <w:pStyle w:val="EX"/>
      </w:pPr>
      <w:r w:rsidRPr="008C384C">
        <w:rPr>
          <w:b/>
        </w:rPr>
        <w:t>shall</w:t>
      </w:r>
      <w:r w:rsidR="00156958">
        <w:tab/>
      </w:r>
      <w:r>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Default="008C384C" w:rsidP="00774DA4">
      <w:pPr>
        <w:pStyle w:val="EX"/>
      </w:pPr>
      <w:r w:rsidRPr="008C384C">
        <w:rPr>
          <w:b/>
        </w:rPr>
        <w:t>should</w:t>
      </w:r>
      <w:r w:rsidR="00156958">
        <w:tab/>
      </w:r>
      <w:r>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0E5ACD91" w:rsidR="008C384C" w:rsidRDefault="008C384C" w:rsidP="00774DA4">
      <w:pPr>
        <w:pStyle w:val="EX"/>
      </w:pPr>
      <w:r w:rsidRPr="00774DA4">
        <w:rPr>
          <w:b/>
        </w:rPr>
        <w:t>may</w:t>
      </w:r>
      <w:r w:rsidR="00156958">
        <w:tab/>
      </w:r>
      <w:r>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52B809EB" w:rsidR="008C384C" w:rsidRDefault="008C384C" w:rsidP="00774DA4">
      <w:pPr>
        <w:pStyle w:val="EX"/>
      </w:pPr>
      <w:r w:rsidRPr="00774DA4">
        <w:rPr>
          <w:b/>
        </w:rPr>
        <w:t>can</w:t>
      </w:r>
      <w:r w:rsidR="00156958">
        <w:tab/>
      </w:r>
      <w:r>
        <w:t>indicates</w:t>
      </w:r>
      <w:r w:rsidR="00774DA4">
        <w:t xml:space="preserve"> that something is possible</w:t>
      </w:r>
    </w:p>
    <w:p w14:paraId="321CF30A" w14:textId="29122650" w:rsidR="00774DA4" w:rsidRDefault="00774DA4" w:rsidP="00774DA4">
      <w:pPr>
        <w:pStyle w:val="EX"/>
      </w:pPr>
      <w:r w:rsidRPr="00774DA4">
        <w:rPr>
          <w:b/>
        </w:rPr>
        <w:t>cannot</w:t>
      </w:r>
      <w:r w:rsidR="00156958">
        <w:tab/>
      </w:r>
      <w:r>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1FF6DE3C" w:rsidR="00774DA4" w:rsidRDefault="00774DA4" w:rsidP="00774DA4">
      <w:pPr>
        <w:pStyle w:val="EX"/>
      </w:pPr>
      <w:r w:rsidRPr="00774DA4">
        <w:rPr>
          <w:b/>
        </w:rPr>
        <w:t>will</w:t>
      </w:r>
      <w:r w:rsidR="0015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27A56258" w:rsidR="00774DA4" w:rsidRDefault="00774DA4" w:rsidP="00774DA4">
      <w:pPr>
        <w:pStyle w:val="EX"/>
      </w:pPr>
      <w:r w:rsidRPr="00774DA4">
        <w:rPr>
          <w:b/>
        </w:rPr>
        <w:t>will</w:t>
      </w:r>
      <w:r>
        <w:rPr>
          <w:b/>
        </w:rPr>
        <w:t xml:space="preserve"> not</w:t>
      </w:r>
      <w:r w:rsidR="0015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Heading1"/>
      </w:pPr>
      <w:bookmarkStart w:id="20" w:name="introduction"/>
      <w:bookmarkEnd w:id="20"/>
      <w:r w:rsidRPr="004D3578">
        <w:br w:type="page"/>
      </w:r>
      <w:bookmarkStart w:id="21" w:name="scope"/>
      <w:bookmarkStart w:id="22" w:name="_Toc73369002"/>
      <w:bookmarkStart w:id="23" w:name="_Toc97286365"/>
      <w:bookmarkEnd w:id="21"/>
      <w:r w:rsidRPr="004D3578">
        <w:lastRenderedPageBreak/>
        <w:t>1</w:t>
      </w:r>
      <w:r w:rsidRPr="004D3578">
        <w:tab/>
        <w:t>Scope</w:t>
      </w:r>
      <w:bookmarkEnd w:id="22"/>
      <w:bookmarkEnd w:id="23"/>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Heading1"/>
      </w:pPr>
      <w:bookmarkStart w:id="24" w:name="references"/>
      <w:bookmarkStart w:id="25" w:name="_Toc73369003"/>
      <w:bookmarkStart w:id="26" w:name="_Toc97286366"/>
      <w:bookmarkEnd w:id="24"/>
      <w:r w:rsidRPr="004D3578">
        <w:t>2</w:t>
      </w:r>
      <w:r w:rsidRPr="004D3578">
        <w:tab/>
        <w:t>References</w:t>
      </w:r>
      <w:bookmarkEnd w:id="25"/>
      <w:bookmarkEnd w:id="26"/>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"A Universally Unique IDentifier (UUID) URN Namespace"</w:t>
      </w:r>
      <w:r>
        <w:rPr>
          <w:lang w:val="en-US"/>
        </w:rPr>
        <w:t>.</w:t>
      </w:r>
    </w:p>
    <w:p w14:paraId="7BDF7213" w14:textId="77777777" w:rsidR="00080512" w:rsidRPr="004D3578" w:rsidRDefault="00080512">
      <w:pPr>
        <w:pStyle w:val="Heading1"/>
      </w:pPr>
      <w:bookmarkStart w:id="27" w:name="definitions"/>
      <w:bookmarkStart w:id="28" w:name="_Toc73369004"/>
      <w:bookmarkStart w:id="29" w:name="_Toc97286367"/>
      <w:bookmarkEnd w:id="27"/>
      <w:r w:rsidRPr="004D3578">
        <w:t>3</w:t>
      </w:r>
      <w:r w:rsidRPr="004D3578">
        <w:tab/>
        <w:t>Definitions</w:t>
      </w:r>
      <w:r w:rsidR="00602AEA">
        <w:t xml:space="preserve"> of terms, symbols and abbreviations</w:t>
      </w:r>
      <w:bookmarkEnd w:id="28"/>
      <w:bookmarkEnd w:id="29"/>
    </w:p>
    <w:p w14:paraId="4628328C" w14:textId="77777777" w:rsidR="00080512" w:rsidRPr="004D3578" w:rsidRDefault="00080512">
      <w:pPr>
        <w:pStyle w:val="Heading2"/>
      </w:pPr>
      <w:bookmarkStart w:id="30" w:name="_Toc73369005"/>
      <w:bookmarkStart w:id="31" w:name="_Toc97286368"/>
      <w:r w:rsidRPr="004D3578">
        <w:t>3.1</w:t>
      </w:r>
      <w:r w:rsidRPr="004D3578">
        <w:tab/>
      </w:r>
      <w:r w:rsidR="002B6339">
        <w:t>Terms</w:t>
      </w:r>
      <w:bookmarkEnd w:id="30"/>
      <w:bookmarkEnd w:id="31"/>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Heading2"/>
      </w:pPr>
      <w:bookmarkStart w:id="32" w:name="_Toc73369006"/>
      <w:bookmarkStart w:id="33" w:name="_Toc97286369"/>
      <w:r w:rsidRPr="004D3578">
        <w:lastRenderedPageBreak/>
        <w:t>3.</w:t>
      </w:r>
      <w:r w:rsidR="0068042C">
        <w:t>2</w:t>
      </w:r>
      <w:r w:rsidRPr="004D3578">
        <w:tab/>
        <w:t>Abbreviations</w:t>
      </w:r>
      <w:bookmarkEnd w:id="32"/>
      <w:bookmarkEnd w:id="33"/>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End w:id="34"/>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Heading1"/>
      </w:pPr>
      <w:bookmarkStart w:id="35" w:name="_Toc4488078"/>
      <w:bookmarkStart w:id="36" w:name="_Toc8882537"/>
      <w:bookmarkStart w:id="37" w:name="_Toc18597365"/>
      <w:bookmarkStart w:id="38" w:name="_Toc73369007"/>
      <w:bookmarkStart w:id="39" w:name="_Toc97286370"/>
      <w:r w:rsidRPr="004D3578">
        <w:t>4</w:t>
      </w:r>
      <w:r w:rsidRPr="004D3578">
        <w:tab/>
      </w:r>
      <w:r>
        <w:t>Descriptions of UE policies</w:t>
      </w:r>
      <w:r w:rsidRPr="00385E68">
        <w:t xml:space="preserve"> for</w:t>
      </w:r>
      <w:r>
        <w:t xml:space="preserve"> </w:t>
      </w:r>
      <w:bookmarkEnd w:id="35"/>
      <w:bookmarkEnd w:id="36"/>
      <w:bookmarkEnd w:id="37"/>
      <w:r>
        <w:t>5G ProSe</w:t>
      </w:r>
      <w:bookmarkEnd w:id="38"/>
      <w:bookmarkEnd w:id="39"/>
    </w:p>
    <w:p w14:paraId="12143BED" w14:textId="77777777" w:rsidR="009D411E"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97286371"/>
      <w:r w:rsidRPr="004D3578">
        <w:t>4.1</w:t>
      </w:r>
      <w:r w:rsidRPr="004D3578">
        <w:tab/>
      </w:r>
      <w:r>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97286372"/>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97286373"/>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8"/>
      <w:bookmarkEnd w:id="59"/>
      <w:bookmarkEnd w:id="60"/>
      <w:bookmarkEnd w:id="61"/>
      <w:bookmarkEnd w:id="62"/>
      <w:bookmarkEnd w:id="63"/>
      <w:r>
        <w:rPr>
          <w:lang w:eastAsia="zh-CN"/>
        </w:rPr>
        <w:t>5G ProSe direct communications</w:t>
      </w:r>
      <w:bookmarkEnd w:id="64"/>
      <w:bookmarkEnd w:id="65"/>
    </w:p>
    <w:p w14:paraId="5E8D4102" w14:textId="77777777" w:rsidR="00A557BC" w:rsidRPr="00A557BC" w:rsidRDefault="00A557BC" w:rsidP="00813C82">
      <w:bookmarkStart w:id="66" w:name="_Toc8882543"/>
      <w:bookmarkStart w:id="6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6"/>
      <w:bookmarkEnd w:id="67"/>
    </w:p>
    <w:p w14:paraId="6C03D94B" w14:textId="77777777" w:rsidR="00852D75" w:rsidRDefault="00852D75" w:rsidP="00852D75">
      <w:pPr>
        <w:pStyle w:val="Heading2"/>
        <w:rPr>
          <w:lang w:eastAsia="zh-CN"/>
        </w:rPr>
      </w:pPr>
      <w:bookmarkStart w:id="68" w:name="_Toc73369011"/>
      <w:bookmarkStart w:id="69" w:name="_Toc97286374"/>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8"/>
      <w:bookmarkEnd w:id="69"/>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Heading1"/>
      </w:pPr>
      <w:bookmarkStart w:id="70" w:name="_Toc73369012"/>
      <w:bookmarkStart w:id="71" w:name="_Toc97286375"/>
      <w:r>
        <w:t>5</w:t>
      </w:r>
      <w:r w:rsidRPr="004D3578">
        <w:tab/>
      </w:r>
      <w:r>
        <w:t>Encoding of UE policies</w:t>
      </w:r>
      <w:r w:rsidRPr="00385E68">
        <w:t xml:space="preserve"> for</w:t>
      </w:r>
      <w:r>
        <w:t xml:space="preserve"> 5G ProSe</w:t>
      </w:r>
      <w:bookmarkEnd w:id="70"/>
      <w:bookmarkEnd w:id="71"/>
    </w:p>
    <w:p w14:paraId="27EA4816" w14:textId="77777777" w:rsidR="009D411E" w:rsidRDefault="009D411E" w:rsidP="009D411E">
      <w:pPr>
        <w:pStyle w:val="Heading2"/>
        <w:rPr>
          <w:lang w:eastAsia="zh-CN"/>
        </w:rPr>
      </w:pPr>
      <w:bookmarkStart w:id="72" w:name="_Toc4488094"/>
      <w:bookmarkStart w:id="73" w:name="_Toc8882545"/>
      <w:bookmarkStart w:id="74" w:name="_Toc23343275"/>
      <w:bookmarkStart w:id="75" w:name="_Toc26193828"/>
      <w:bookmarkStart w:id="76" w:name="_Toc34382709"/>
      <w:bookmarkStart w:id="77" w:name="_Toc34387363"/>
      <w:bookmarkStart w:id="78" w:name="_Toc45282413"/>
      <w:bookmarkStart w:id="79" w:name="_Toc51867018"/>
      <w:bookmarkStart w:id="80" w:name="_Toc73369013"/>
      <w:bookmarkStart w:id="81" w:name="_Toc97286376"/>
      <w:r>
        <w:rPr>
          <w:lang w:eastAsia="zh-CN"/>
        </w:rPr>
        <w:t>5</w:t>
      </w:r>
      <w:r>
        <w:rPr>
          <w:rFonts w:hint="eastAsia"/>
          <w:lang w:eastAsia="zh-CN"/>
        </w:rPr>
        <w:t>.1</w:t>
      </w:r>
      <w:r>
        <w:rPr>
          <w:lang w:eastAsia="zh-CN"/>
        </w:rPr>
        <w:tab/>
        <w:t>Overview</w:t>
      </w:r>
      <w:bookmarkEnd w:id="72"/>
      <w:bookmarkEnd w:id="73"/>
      <w:bookmarkEnd w:id="74"/>
      <w:bookmarkEnd w:id="75"/>
      <w:bookmarkEnd w:id="76"/>
      <w:bookmarkEnd w:id="77"/>
      <w:bookmarkEnd w:id="78"/>
      <w:bookmarkEnd w:id="79"/>
      <w:bookmarkEnd w:id="80"/>
      <w:bookmarkEnd w:id="81"/>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Heading2"/>
        <w:rPr>
          <w:lang w:eastAsia="zh-CN"/>
        </w:rPr>
      </w:pPr>
      <w:bookmarkStart w:id="82" w:name="_Toc23343276"/>
      <w:bookmarkStart w:id="83" w:name="_Toc26193829"/>
      <w:bookmarkStart w:id="84" w:name="_Toc34382710"/>
      <w:bookmarkStart w:id="85" w:name="_Toc34387364"/>
      <w:bookmarkStart w:id="86" w:name="_Toc45282414"/>
      <w:bookmarkStart w:id="87" w:name="_Toc51867019"/>
      <w:bookmarkStart w:id="88" w:name="_Toc73369014"/>
      <w:bookmarkStart w:id="89" w:name="_Toc97286377"/>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2"/>
      <w:bookmarkEnd w:id="83"/>
      <w:bookmarkEnd w:id="84"/>
      <w:bookmarkEnd w:id="85"/>
      <w:bookmarkEnd w:id="86"/>
      <w:bookmarkEnd w:id="87"/>
      <w:bookmarkEnd w:id="88"/>
      <w:bookmarkEnd w:id="89"/>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40B8C59" w14:textId="2167D21B" w:rsidR="00B816CB" w:rsidRPr="00B816CB" w:rsidRDefault="0010424F" w:rsidP="00F37B05">
      <w:r>
        <w:lastRenderedPageBreak/>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bookmarkStart w:id="90"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bookmarkEnd w:id="90"/>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bookmarkStart w:id="91" w:name="_MCCTEMPBM_CRPT07670001___7" w:colFirst="1" w:colLast="1"/>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bookmarkEnd w:id="91"/>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Heading2"/>
        <w:rPr>
          <w:lang w:eastAsia="zh-CN"/>
        </w:rPr>
      </w:pPr>
      <w:bookmarkStart w:id="92" w:name="_Toc73369015"/>
      <w:bookmarkStart w:id="93" w:name="_Toc97286378"/>
      <w:r>
        <w:rPr>
          <w:lang w:eastAsia="zh-CN"/>
        </w:rPr>
        <w:t>5.3</w:t>
      </w:r>
      <w:r>
        <w:rPr>
          <w:lang w:eastAsia="zh-CN"/>
        </w:rPr>
        <w:tab/>
        <w:t>Encoding of UE policies for 5G ProSe direct discovery</w:t>
      </w:r>
      <w:bookmarkEnd w:id="92"/>
      <w:bookmarkEnd w:id="93"/>
    </w:p>
    <w:p w14:paraId="782799BA" w14:textId="77777777" w:rsidR="001E6A97" w:rsidRDefault="001E6A97" w:rsidP="001E6A97">
      <w:pPr>
        <w:pStyle w:val="Heading3"/>
      </w:pPr>
      <w:bookmarkStart w:id="94" w:name="_Toc8882547"/>
      <w:bookmarkStart w:id="95" w:name="_Toc23343279"/>
      <w:bookmarkStart w:id="96" w:name="_Toc26193832"/>
      <w:bookmarkStart w:id="97" w:name="_Toc34382713"/>
      <w:bookmarkStart w:id="98" w:name="_Toc34387367"/>
      <w:bookmarkStart w:id="99" w:name="_Toc45282417"/>
      <w:bookmarkStart w:id="100" w:name="_Toc51867022"/>
      <w:bookmarkStart w:id="101" w:name="_Toc68196475"/>
      <w:bookmarkStart w:id="102" w:name="_Toc73369016"/>
      <w:bookmarkStart w:id="103" w:name="_Toc97286379"/>
      <w:r>
        <w:t>5.3.1</w:t>
      </w:r>
      <w:r>
        <w:tab/>
        <w:t>General</w:t>
      </w:r>
      <w:bookmarkEnd w:id="94"/>
      <w:bookmarkEnd w:id="95"/>
      <w:bookmarkEnd w:id="96"/>
      <w:bookmarkEnd w:id="97"/>
      <w:bookmarkEnd w:id="98"/>
      <w:bookmarkEnd w:id="99"/>
      <w:bookmarkEnd w:id="100"/>
      <w:bookmarkEnd w:id="101"/>
      <w:bookmarkEnd w:id="102"/>
      <w:bookmarkEnd w:id="103"/>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Heading3"/>
      </w:pPr>
      <w:bookmarkStart w:id="104" w:name="_Toc73369017"/>
      <w:bookmarkStart w:id="105" w:name="_Toc97286380"/>
      <w:r>
        <w:lastRenderedPageBreak/>
        <w:t>5.3.</w:t>
      </w:r>
      <w:r w:rsidR="00580EC5">
        <w:t>2</w:t>
      </w:r>
      <w:r>
        <w:tab/>
        <w:t>Information elements coding</w:t>
      </w:r>
      <w:bookmarkEnd w:id="104"/>
      <w:bookmarkEnd w:id="10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3627A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bookmarkStart w:id="106" w:name="_MCCTEMPBM_CRPT07670002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bookmarkEnd w:id="106"/>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59D6DD75" w:rsidR="001E6A97" w:rsidRDefault="001E6A97">
            <w:pPr>
              <w:pStyle w:val="TAL"/>
            </w:pPr>
            <w:r>
              <w:t xml:space="preserve">octet </w:t>
            </w:r>
            <w:r w:rsidR="002875F2">
              <w:t>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2BE8D85C" w14:textId="629CAA25" w:rsidR="001E6A97" w:rsidRDefault="001E6A97" w:rsidP="001E6A97">
      <w:pPr>
        <w:pStyle w:val="TH"/>
      </w:pPr>
      <w:r>
        <w:lastRenderedPageBreak/>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lastRenderedPageBreak/>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lastRenderedPageBreak/>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lastRenderedPageBreak/>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lastRenderedPageBreak/>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lastRenderedPageBreak/>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lastRenderedPageBreak/>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Pr="00156958" w:rsidRDefault="001E6A97">
            <w:pPr>
              <w:pStyle w:val="TAL"/>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lastRenderedPageBreak/>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r w:rsidRPr="009F5F3F">
              <w:t>ProSe identifier</w:t>
            </w:r>
            <w:r w:rsidR="001E6A97">
              <w:t>:</w:t>
            </w:r>
          </w:p>
          <w:p w14:paraId="73680944" w14:textId="29BB055C" w:rsidR="001E6A97" w:rsidRDefault="00066354"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bookmarkStart w:id="107" w:name="_MCCTEMPBM_CRPT07670003___7"/>
            <w:bookmarkEnd w:id="107"/>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1808F250" w:rsidR="001E6A97" w:rsidRDefault="001E6A97">
            <w:pPr>
              <w:pStyle w:val="TAL"/>
            </w:pPr>
            <w:r>
              <w:t xml:space="preserve">octet </w:t>
            </w:r>
            <w:r w:rsidR="002875F2">
              <w:t>l</w:t>
            </w:r>
            <w:r>
              <w:t>*</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lastRenderedPageBreak/>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156958" w:rsidRDefault="001E6A97">
            <w:pPr>
              <w:pStyle w:val="TAC"/>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Heading2"/>
        <w:rPr>
          <w:lang w:eastAsia="zh-CN"/>
        </w:rPr>
      </w:pPr>
      <w:bookmarkStart w:id="108" w:name="_Toc73369018"/>
      <w:bookmarkStart w:id="109" w:name="_Toc97286381"/>
      <w:r>
        <w:rPr>
          <w:lang w:eastAsia="zh-CN"/>
        </w:rPr>
        <w:t>5.4</w:t>
      </w:r>
      <w:r>
        <w:rPr>
          <w:lang w:eastAsia="zh-CN"/>
        </w:rPr>
        <w:tab/>
        <w:t>Encoding of UE policies for 5G ProSe direct communications</w:t>
      </w:r>
      <w:bookmarkEnd w:id="108"/>
      <w:bookmarkEnd w:id="109"/>
    </w:p>
    <w:p w14:paraId="2158437A" w14:textId="77777777" w:rsidR="00FD6276" w:rsidRDefault="00FD6276" w:rsidP="00FD6276">
      <w:pPr>
        <w:pStyle w:val="Heading3"/>
      </w:pPr>
      <w:bookmarkStart w:id="110" w:name="_Toc73369019"/>
      <w:bookmarkStart w:id="111" w:name="_Toc97286382"/>
      <w:r>
        <w:t>5.4.1</w:t>
      </w:r>
      <w:r>
        <w:tab/>
        <w:t>General</w:t>
      </w:r>
      <w:bookmarkEnd w:id="110"/>
      <w:bookmarkEnd w:id="111"/>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Heading3"/>
      </w:pPr>
      <w:bookmarkStart w:id="112" w:name="_Toc73369020"/>
      <w:bookmarkStart w:id="113" w:name="_Toc97286383"/>
      <w:r>
        <w:lastRenderedPageBreak/>
        <w:t>5.4.</w:t>
      </w:r>
      <w:r w:rsidR="00580EC5">
        <w:t>2</w:t>
      </w:r>
      <w:r>
        <w:tab/>
        <w:t>Information elements coding</w:t>
      </w:r>
      <w:bookmarkEnd w:id="112"/>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bookmarkStart w:id="114" w:name="_MCCTEMPBM_CRPT07670004___7" w:colFirst="1" w:colLast="1"/>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bookmarkEnd w:id="114"/>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lastRenderedPageBreak/>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26A13E05" w:rsidR="00FD6276" w:rsidRDefault="00FD6276" w:rsidP="00611DCB">
            <w:pPr>
              <w:pStyle w:val="TAL"/>
            </w:pPr>
            <w:r>
              <w:t>The 5G ProSe direct communication in NR-PC5 field is coded according to figure 5.4.</w:t>
            </w:r>
            <w:r w:rsidR="00611DCB">
              <w:t>2</w:t>
            </w:r>
            <w:r>
              <w:t>.1</w:t>
            </w:r>
            <w:r w:rsidR="00A14696">
              <w:t>6</w:t>
            </w:r>
            <w:r>
              <w:t xml:space="preserve"> and table 5.4.</w:t>
            </w:r>
            <w:r w:rsidR="00611DCB">
              <w:t>2</w:t>
            </w:r>
            <w:r>
              <w:t>.1</w:t>
            </w:r>
            <w:r w:rsidR="00A14696">
              <w:t>6</w:t>
            </w:r>
            <w:r>
              <w:t>,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156958" w:rsidRDefault="00FD6276">
            <w:pPr>
              <w:pStyle w:val="TAC"/>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156958" w:rsidRDefault="00FD6276">
            <w:pPr>
              <w:pStyle w:val="TAC"/>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1299FF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w:t>
            </w:r>
            <w:r w:rsidR="00A14696">
              <w:t>15</w:t>
            </w:r>
            <w:r>
              <w:t xml:space="preserve"> and table 5.4.</w:t>
            </w:r>
            <w:r w:rsidR="00611DCB">
              <w:t>2</w:t>
            </w:r>
            <w:r>
              <w:t>.</w:t>
            </w:r>
            <w:r w:rsidR="00A14696">
              <w:t>15</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r w:rsidRPr="00611DCB">
              <w:t>ProSe identifier</w:t>
            </w:r>
            <w:r w:rsidR="00FD6276">
              <w:t>:</w:t>
            </w:r>
          </w:p>
          <w:p w14:paraId="452C8147" w14:textId="38511AD2" w:rsidR="00FD6276" w:rsidRDefault="00FA0636"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bookmarkStart w:id="115" w:name="_MCCTEMPBM_CRPT07670005___7"/>
            <w:bookmarkEnd w:id="115"/>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Pr="00156958" w:rsidRDefault="00FD6276">
            <w:pPr>
              <w:pStyle w:val="TAC"/>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38E4B6D2" w:rsidR="00FD6276" w:rsidRDefault="00FD6276" w:rsidP="00FD6276">
      <w:pPr>
        <w:pStyle w:val="TF"/>
        <w:rPr>
          <w:noProof/>
          <w:lang w:val="en-US"/>
        </w:rPr>
      </w:pPr>
      <w:r>
        <w:t>Figure 5.4.</w:t>
      </w:r>
      <w:r w:rsidR="00611DCB">
        <w:t>2</w:t>
      </w:r>
      <w:r>
        <w:t>.1</w:t>
      </w:r>
      <w:r w:rsidR="00A14696">
        <w:t>6</w:t>
      </w:r>
      <w:r>
        <w:t xml:space="preserve">: </w:t>
      </w:r>
      <w:r>
        <w:rPr>
          <w:noProof/>
          <w:lang w:val="en-US"/>
        </w:rPr>
        <w:t>5G ProSe direct communication over PC5 in NR-PC5</w:t>
      </w:r>
    </w:p>
    <w:p w14:paraId="5DCFF209" w14:textId="389FC9F6" w:rsidR="00FD6276" w:rsidRDefault="00FD6276" w:rsidP="00FD6276">
      <w:pPr>
        <w:pStyle w:val="TH"/>
      </w:pPr>
      <w:r>
        <w:lastRenderedPageBreak/>
        <w:t>Table 5.4.</w:t>
      </w:r>
      <w:r w:rsidR="00611DCB">
        <w:t>2</w:t>
      </w:r>
      <w:r>
        <w:t>.1</w:t>
      </w:r>
      <w:r w:rsidR="00A14696">
        <w:t>6</w:t>
      </w:r>
      <w:r>
        <w:t xml:space="preserve">: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12AEECC"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w:t>
            </w:r>
            <w:r w:rsidR="00A14696">
              <w:t>7</w:t>
            </w:r>
            <w:r>
              <w:t xml:space="preserve"> and table 5.4.</w:t>
            </w:r>
            <w:r w:rsidR="00611DCB">
              <w:t>2</w:t>
            </w:r>
            <w:r>
              <w:t>.1</w:t>
            </w:r>
            <w:r w:rsidR="00A14696">
              <w:t>7</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5994A0D6"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w:t>
            </w:r>
            <w:r w:rsidR="00A14696">
              <w:t>2</w:t>
            </w:r>
            <w:r>
              <w:t xml:space="preserve"> and table 5.4.</w:t>
            </w:r>
            <w:r w:rsidR="00611DCB">
              <w:t>2</w:t>
            </w:r>
            <w:r>
              <w:t>.2</w:t>
            </w:r>
            <w:r w:rsidR="00A14696">
              <w:t>2</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184460FB"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w:t>
            </w:r>
            <w:r w:rsidR="00A14696">
              <w:t>4</w:t>
            </w:r>
            <w:r>
              <w:t xml:space="preserve"> and table 5.4.</w:t>
            </w:r>
            <w:r w:rsidR="00611DCB">
              <w:t>2</w:t>
            </w:r>
            <w:r>
              <w:t>.2</w:t>
            </w:r>
            <w:r w:rsidR="00A14696">
              <w:t>4</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1E32A5AE"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w:t>
            </w:r>
            <w:r w:rsidR="00A14696">
              <w:t>6</w:t>
            </w:r>
            <w:r>
              <w:t xml:space="preserve"> and table 5.4.</w:t>
            </w:r>
            <w:r w:rsidR="00611DCB">
              <w:t>2</w:t>
            </w:r>
            <w:r>
              <w:t>.2</w:t>
            </w:r>
            <w:r w:rsidR="00A14696">
              <w:t>6</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6F637F0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w:t>
            </w:r>
            <w:r w:rsidR="00A14696">
              <w:t>8</w:t>
            </w:r>
            <w:r>
              <w:t xml:space="preserve"> and table 5.4.</w:t>
            </w:r>
            <w:r w:rsidR="00611DCB">
              <w:t>2</w:t>
            </w:r>
            <w:r>
              <w:t>.2</w:t>
            </w:r>
            <w:r w:rsidR="00A14696">
              <w:t>8</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2E41377B"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w:t>
            </w:r>
            <w:r w:rsidR="00A14696">
              <w:t xml:space="preserve">30 </w:t>
            </w:r>
            <w:r>
              <w:t>and table 5.4.</w:t>
            </w:r>
            <w:r w:rsidR="00611DCB">
              <w:t>2</w:t>
            </w:r>
            <w:r>
              <w:t>.</w:t>
            </w:r>
            <w:r w:rsidR="00A14696">
              <w:t>30</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164B87E7"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w:t>
            </w:r>
            <w:r w:rsidR="00A14696">
              <w:t>4</w:t>
            </w:r>
            <w:r>
              <w:t xml:space="preserve"> and table 5.4.</w:t>
            </w:r>
            <w:r w:rsidR="00611DCB">
              <w:t>2</w:t>
            </w:r>
            <w:r>
              <w:t>.3</w:t>
            </w:r>
            <w:r w:rsidR="00A14696">
              <w:t>4</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00302A83"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w:t>
            </w:r>
            <w:r w:rsidR="00A14696">
              <w:t>7</w:t>
            </w:r>
            <w:r>
              <w:t xml:space="preserve"> and table 5.4.</w:t>
            </w:r>
            <w:r w:rsidR="00611DCB">
              <w:t>2</w:t>
            </w:r>
            <w:r>
              <w:t>.3</w:t>
            </w:r>
            <w:r w:rsidR="00A14696">
              <w:t>7</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52DB90B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w:t>
            </w:r>
            <w:r w:rsidR="00A14696">
              <w:t>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4C4AE3D7" w:rsidR="00FD6276" w:rsidRDefault="00FD6276" w:rsidP="00FD6276">
      <w:pPr>
        <w:pStyle w:val="TF"/>
      </w:pPr>
      <w:r>
        <w:t>Figure 5.4.</w:t>
      </w:r>
      <w:r w:rsidR="00611DCB">
        <w:t>2</w:t>
      </w:r>
      <w:r>
        <w:t>.1</w:t>
      </w:r>
      <w:r w:rsidR="004252BC">
        <w:t>7</w:t>
      </w:r>
      <w:r>
        <w:t xml:space="preserve">: </w:t>
      </w:r>
      <w:r w:rsidR="00611DCB">
        <w:t>ProSe identifier</w:t>
      </w:r>
      <w:r>
        <w:rPr>
          <w:noProof/>
          <w:lang w:val="en-US"/>
        </w:rPr>
        <w:t xml:space="preserve"> to ProSe NR frequency mapping rules</w:t>
      </w:r>
    </w:p>
    <w:p w14:paraId="6041C1A2" w14:textId="70139BE6" w:rsidR="00FD6276" w:rsidRDefault="00FD6276" w:rsidP="00FD6276">
      <w:pPr>
        <w:pStyle w:val="TH"/>
      </w:pPr>
      <w:r>
        <w:t>Table 5.4.</w:t>
      </w:r>
      <w:r w:rsidR="00611DCB">
        <w:t>2</w:t>
      </w:r>
      <w:r>
        <w:t>.1</w:t>
      </w:r>
      <w:r w:rsidR="004252BC">
        <w:t>7</w:t>
      </w:r>
      <w:r>
        <w:t xml:space="preserve">: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236A634C"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w:t>
            </w:r>
            <w:r w:rsidR="004252BC">
              <w:t>8</w:t>
            </w:r>
            <w:r>
              <w:t xml:space="preserve"> and table 5.4.</w:t>
            </w:r>
            <w:r w:rsidR="00611DCB">
              <w:t>2</w:t>
            </w:r>
            <w:r>
              <w:t>.1</w:t>
            </w:r>
            <w:r w:rsidR="004252BC">
              <w:t>8</w:t>
            </w:r>
            <w:r>
              <w:t>.</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43701B7F" w:rsidR="00FD6276" w:rsidRDefault="00FD6276" w:rsidP="00FD6276">
      <w:pPr>
        <w:pStyle w:val="TF"/>
      </w:pPr>
      <w:r>
        <w:t>Figure 5.4.</w:t>
      </w:r>
      <w:r w:rsidR="005D1E00">
        <w:t>2</w:t>
      </w:r>
      <w:r>
        <w:t>.1</w:t>
      </w:r>
      <w:r w:rsidR="004252BC">
        <w:t>8</w:t>
      </w:r>
      <w:r>
        <w:t xml:space="preserve">: </w:t>
      </w:r>
      <w:r w:rsidR="005D1E00">
        <w:t>ProSe identifier</w:t>
      </w:r>
      <w:r>
        <w:rPr>
          <w:noProof/>
          <w:lang w:val="en-US"/>
        </w:rPr>
        <w:t xml:space="preserve"> to ProSe NR frequency mapping rule</w:t>
      </w:r>
    </w:p>
    <w:p w14:paraId="3F7973A5" w14:textId="3EDBBC84" w:rsidR="00FD6276" w:rsidRDefault="00FD6276" w:rsidP="00FD6276">
      <w:pPr>
        <w:pStyle w:val="TH"/>
      </w:pPr>
      <w:r>
        <w:t>Table 5.4.</w:t>
      </w:r>
      <w:r w:rsidR="005D1E00">
        <w:t>2</w:t>
      </w:r>
      <w:r>
        <w:t>.1</w:t>
      </w:r>
      <w:r w:rsidR="004252BC">
        <w:t>8</w:t>
      </w:r>
      <w:r>
        <w:t xml:space="preserve">: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24DCC654"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w:t>
            </w:r>
            <w:r w:rsidR="004252BC">
              <w:t>9</w:t>
            </w:r>
            <w:r>
              <w:t xml:space="preserve"> and table 5.4.</w:t>
            </w:r>
            <w:r w:rsidR="005D1E00">
              <w:t>2</w:t>
            </w:r>
            <w:r>
              <w:t>.1</w:t>
            </w:r>
            <w:r w:rsidR="004252BC">
              <w:t>9</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44B13FB6"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w:t>
            </w:r>
            <w:r w:rsidR="004252BC">
              <w:t>8</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5EE5EFA0" w:rsidR="00FD6276" w:rsidRDefault="00FD6276" w:rsidP="00FD6276">
      <w:pPr>
        <w:pStyle w:val="TF"/>
      </w:pPr>
      <w:r>
        <w:t>Figure 5.4.</w:t>
      </w:r>
      <w:r w:rsidR="00E06B1C">
        <w:t>2</w:t>
      </w:r>
      <w:r>
        <w:t>.1</w:t>
      </w:r>
      <w:r w:rsidR="00307A64">
        <w:t>9</w:t>
      </w:r>
      <w:r>
        <w:t xml:space="preserve">: </w:t>
      </w:r>
      <w:r>
        <w:rPr>
          <w:noProof/>
          <w:lang w:val="en-US"/>
        </w:rPr>
        <w:t xml:space="preserve">ProSe NR frequencies with </w:t>
      </w:r>
      <w:r>
        <w:t>geographical areas list</w:t>
      </w:r>
    </w:p>
    <w:p w14:paraId="06D777FB" w14:textId="3626A40B" w:rsidR="00FD6276" w:rsidRDefault="00FD6276" w:rsidP="00FD6276">
      <w:pPr>
        <w:pStyle w:val="TH"/>
      </w:pPr>
      <w:r>
        <w:t>Table 5.4.</w:t>
      </w:r>
      <w:r w:rsidR="00E06B1C">
        <w:t>2</w:t>
      </w:r>
      <w:r>
        <w:t>.1</w:t>
      </w:r>
      <w:r w:rsidR="00307A64">
        <w:t>9</w:t>
      </w:r>
      <w:r>
        <w:t xml:space="preserve">: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7C00DE11"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w:t>
            </w:r>
            <w:r w:rsidR="00307A64">
              <w:t xml:space="preserve">20 </w:t>
            </w:r>
            <w:r>
              <w:t>and table 5.4.</w:t>
            </w:r>
            <w:r w:rsidR="00E06B1C">
              <w:t>2</w:t>
            </w:r>
            <w:r>
              <w:t>.</w:t>
            </w:r>
            <w:r w:rsidR="00307A64">
              <w:t>20</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48543E84" w:rsidR="00FD6276" w:rsidRDefault="00FD6276" w:rsidP="00FD6276">
      <w:pPr>
        <w:pStyle w:val="TF"/>
      </w:pPr>
      <w:r>
        <w:t>Figure 5.4.</w:t>
      </w:r>
      <w:r w:rsidR="00E06B1C">
        <w:t>2</w:t>
      </w:r>
      <w:r>
        <w:t>.</w:t>
      </w:r>
      <w:r w:rsidR="00307A64">
        <w:t>20</w:t>
      </w:r>
      <w:r>
        <w:t xml:space="preserve">: </w:t>
      </w:r>
      <w:r>
        <w:rPr>
          <w:noProof/>
          <w:lang w:val="en-US"/>
        </w:rPr>
        <w:t>ProSe NR frequencies with g</w:t>
      </w:r>
      <w:r>
        <w:t>eographical areas info</w:t>
      </w:r>
    </w:p>
    <w:p w14:paraId="47D13CEF" w14:textId="62EF3008" w:rsidR="00FD6276" w:rsidRDefault="00FD6276" w:rsidP="00FD6276">
      <w:pPr>
        <w:pStyle w:val="TH"/>
      </w:pPr>
      <w:r>
        <w:t>Table 5.4.</w:t>
      </w:r>
      <w:r w:rsidR="00E06B1C">
        <w:t>2</w:t>
      </w:r>
      <w:r>
        <w:t>.</w:t>
      </w:r>
      <w:r w:rsidR="00307A64">
        <w:t>20</w:t>
      </w:r>
      <w:r>
        <w:t xml:space="preserve">: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DB22A3C" w:rsidR="00FD6276" w:rsidRDefault="00FD6276" w:rsidP="00E06B1C">
            <w:pPr>
              <w:pStyle w:val="TAL"/>
            </w:pPr>
            <w:r>
              <w:t xml:space="preserve">The </w:t>
            </w:r>
            <w:r>
              <w:rPr>
                <w:noProof/>
                <w:lang w:val="en-US"/>
              </w:rPr>
              <w:t xml:space="preserve">ProSe NR frequencies </w:t>
            </w:r>
            <w:r>
              <w:t>field is coded according to figure 5.4.</w:t>
            </w:r>
            <w:r w:rsidR="00E06B1C">
              <w:t>2</w:t>
            </w:r>
            <w:r>
              <w:t>.2</w:t>
            </w:r>
            <w:r w:rsidR="00307A64">
              <w:t>1</w:t>
            </w:r>
            <w:r>
              <w:t xml:space="preserve"> and table 5.4.</w:t>
            </w:r>
            <w:r w:rsidR="00E06B1C">
              <w:t>2</w:t>
            </w:r>
            <w:r>
              <w:t>.2</w:t>
            </w:r>
            <w:r w:rsidR="00307A64">
              <w:t>1</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5E930304"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w:t>
            </w:r>
            <w:r w:rsidR="00AB7096">
              <w:t>15</w:t>
            </w:r>
            <w:r>
              <w:t xml:space="preserve"> and table 5.4.</w:t>
            </w:r>
            <w:r w:rsidR="00E06B1C">
              <w:t>2</w:t>
            </w:r>
            <w:r>
              <w:t>.</w:t>
            </w:r>
            <w:r w:rsidR="00AB7096">
              <w:t>15</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48E79FA6"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w:t>
            </w:r>
            <w:r w:rsidR="00A31D00">
              <w:t>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Pr="00156958" w:rsidRDefault="00FD6276">
            <w:pPr>
              <w:pStyle w:val="TAL"/>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Pr="000737E6" w:rsidRDefault="00FD6276">
            <w:pPr>
              <w:pStyle w:val="TAL"/>
              <w:rPr>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78E46C0F" w:rsidR="00FD6276" w:rsidRPr="000737E6" w:rsidRDefault="00FD6276" w:rsidP="00FD6276">
      <w:pPr>
        <w:pStyle w:val="TF"/>
      </w:pPr>
      <w:r>
        <w:t>F</w:t>
      </w:r>
      <w:r w:rsidRPr="000737E6">
        <w:t>igure 5.4.</w:t>
      </w:r>
      <w:r w:rsidR="00E06B1C" w:rsidRPr="000737E6">
        <w:t>2</w:t>
      </w:r>
      <w:r w:rsidRPr="000737E6">
        <w:t>.2</w:t>
      </w:r>
      <w:r w:rsidR="007A247B" w:rsidRPr="000737E6">
        <w:t>1</w:t>
      </w:r>
      <w:r w:rsidRPr="000737E6">
        <w:t xml:space="preserve">: </w:t>
      </w:r>
      <w:r w:rsidRPr="000737E6">
        <w:rPr>
          <w:noProof/>
          <w:lang w:val="en-US"/>
        </w:rPr>
        <w:t>ProSe NR frequencies</w:t>
      </w:r>
    </w:p>
    <w:p w14:paraId="263ADE2F" w14:textId="6E126399" w:rsidR="00FD6276" w:rsidRPr="000737E6" w:rsidRDefault="00FD6276" w:rsidP="00FD6276">
      <w:pPr>
        <w:pStyle w:val="TH"/>
      </w:pPr>
      <w:r w:rsidRPr="000737E6">
        <w:t>Table 5.4.</w:t>
      </w:r>
      <w:r w:rsidR="00E06B1C" w:rsidRPr="000737E6">
        <w:t>2</w:t>
      </w:r>
      <w:r w:rsidRPr="000737E6">
        <w:t>.2</w:t>
      </w:r>
      <w:r w:rsidR="007A247B" w:rsidRPr="000737E6">
        <w:t>1</w:t>
      </w:r>
      <w:r w:rsidRPr="000737E6">
        <w:t xml:space="preserve">: </w:t>
      </w:r>
      <w:r w:rsidRPr="000737E6">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Pr="000737E6" w:rsidRDefault="00FD6276">
            <w:pPr>
              <w:pStyle w:val="TAL"/>
              <w:rPr>
                <w:noProof/>
                <w:lang w:val="en-US"/>
              </w:rPr>
            </w:pPr>
            <w:r w:rsidRPr="000737E6">
              <w:rPr>
                <w:noProof/>
                <w:lang w:val="en-US"/>
              </w:rPr>
              <w:t>ProSe NR frequency:</w:t>
            </w:r>
          </w:p>
          <w:p w14:paraId="7CF377A1" w14:textId="77777777" w:rsidR="00FD6276" w:rsidRPr="000737E6" w:rsidRDefault="00FD6276">
            <w:pPr>
              <w:pStyle w:val="TAL"/>
              <w:rPr>
                <w:noProof/>
                <w:lang w:val="en-US"/>
              </w:rPr>
            </w:pPr>
            <w:r w:rsidRPr="000737E6">
              <w:rPr>
                <w:noProof/>
                <w:lang w:val="en-US"/>
              </w:rPr>
              <w:t>ProSe NR frequency is coded according to the NR-ARFCN value defined in</w:t>
            </w:r>
            <w:r w:rsidRPr="000737E6">
              <w:rPr>
                <w:lang w:eastAsia="ko-KR"/>
              </w:rPr>
              <w:t xml:space="preserve"> 3GPP</w:t>
            </w:r>
            <w:r w:rsidRPr="000737E6">
              <w:t> </w:t>
            </w:r>
            <w:r w:rsidRPr="000737E6">
              <w:rPr>
                <w:lang w:eastAsia="ko-KR"/>
              </w:rPr>
              <w:t>TS</w:t>
            </w:r>
            <w:r w:rsidRPr="000737E6">
              <w:t> </w:t>
            </w:r>
            <w:r w:rsidRPr="000737E6">
              <w:rPr>
                <w:lang w:eastAsia="ko-KR"/>
              </w:rPr>
              <w:t>38.101-1</w:t>
            </w:r>
            <w:r w:rsidRPr="000737E6">
              <w:t> </w:t>
            </w:r>
            <w:r w:rsidRPr="000737E6">
              <w:rPr>
                <w:lang w:eastAsia="ko-KR"/>
              </w:rPr>
              <w:t>[8] and 3GPP</w:t>
            </w:r>
            <w:r w:rsidRPr="000737E6">
              <w:t> </w:t>
            </w:r>
            <w:r w:rsidRPr="000737E6">
              <w:rPr>
                <w:lang w:eastAsia="ko-KR"/>
              </w:rPr>
              <w:t>TS</w:t>
            </w:r>
            <w:r w:rsidRPr="000737E6">
              <w:t> </w:t>
            </w:r>
            <w:r w:rsidRPr="000737E6">
              <w:rPr>
                <w:lang w:eastAsia="ko-KR"/>
              </w:rPr>
              <w:t>38.101-2</w:t>
            </w:r>
            <w:r w:rsidRPr="000737E6">
              <w:t> </w:t>
            </w:r>
            <w:r w:rsidRPr="000737E6">
              <w:rPr>
                <w:lang w:eastAsia="ko-KR"/>
              </w:rPr>
              <w:t>[9].</w:t>
            </w:r>
          </w:p>
        </w:tc>
      </w:tr>
      <w:tr w:rsidR="00FD6276" w:rsidRPr="000737E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Pr="000737E6" w:rsidRDefault="00FD6276">
            <w:pPr>
              <w:pStyle w:val="TAL"/>
            </w:pPr>
          </w:p>
        </w:tc>
      </w:tr>
    </w:tbl>
    <w:p w14:paraId="72F1D863"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0A0C7C45"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1C082827"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7FF925C6"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142B1352"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5390E3F7"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788656E4"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54C052B3" w14:textId="77777777" w:rsidR="00FD6276" w:rsidRPr="000737E6" w:rsidRDefault="00FD6276">
            <w:pPr>
              <w:pStyle w:val="TAC"/>
            </w:pPr>
            <w:r w:rsidRPr="000737E6">
              <w:t>1</w:t>
            </w:r>
          </w:p>
        </w:tc>
        <w:tc>
          <w:tcPr>
            <w:tcW w:w="1416" w:type="dxa"/>
            <w:gridSpan w:val="2"/>
          </w:tcPr>
          <w:p w14:paraId="71319030" w14:textId="77777777" w:rsidR="00FD6276" w:rsidRPr="000737E6" w:rsidRDefault="00FD6276">
            <w:pPr>
              <w:pStyle w:val="TAL"/>
            </w:pPr>
          </w:p>
        </w:tc>
      </w:tr>
      <w:tr w:rsidR="00FD6276" w:rsidRPr="000737E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737E6" w:rsidRDefault="00FD6276">
            <w:pPr>
              <w:pStyle w:val="TAC"/>
              <w:rPr>
                <w:noProof/>
                <w:lang w:val="en-US"/>
              </w:rPr>
            </w:pPr>
          </w:p>
          <w:p w14:paraId="6CBDE278" w14:textId="38F94ACE" w:rsidR="00FD6276" w:rsidRPr="000737E6" w:rsidRDefault="00FD6276">
            <w:pPr>
              <w:pStyle w:val="TAC"/>
            </w:pPr>
            <w:r w:rsidRPr="000737E6">
              <w:rPr>
                <w:noProof/>
                <w:lang w:val="en-US"/>
              </w:rPr>
              <w:t xml:space="preserve">Length of </w:t>
            </w:r>
            <w:r w:rsidR="00E06B1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rules</w:t>
            </w:r>
            <w:r w:rsidRPr="000737E6">
              <w:rPr>
                <w:lang w:val="en-US"/>
              </w:rPr>
              <w:t xml:space="preserve"> </w:t>
            </w:r>
            <w:r w:rsidRPr="000737E6">
              <w:rPr>
                <w:noProof/>
                <w:lang w:val="en-US"/>
              </w:rPr>
              <w:t>contents</w:t>
            </w:r>
          </w:p>
        </w:tc>
        <w:tc>
          <w:tcPr>
            <w:tcW w:w="1416" w:type="dxa"/>
            <w:gridSpan w:val="2"/>
          </w:tcPr>
          <w:p w14:paraId="4BA606A9" w14:textId="77777777" w:rsidR="00FD6276" w:rsidRPr="000737E6" w:rsidRDefault="00FD6276">
            <w:pPr>
              <w:pStyle w:val="TAL"/>
            </w:pPr>
            <w:r w:rsidRPr="000737E6">
              <w:t>octet o108</w:t>
            </w:r>
          </w:p>
          <w:p w14:paraId="3B5A5EFB" w14:textId="77777777" w:rsidR="00FD6276" w:rsidRPr="000737E6" w:rsidRDefault="00FD6276">
            <w:pPr>
              <w:pStyle w:val="TAL"/>
            </w:pPr>
          </w:p>
          <w:p w14:paraId="14FA9801" w14:textId="77777777" w:rsidR="00FD6276" w:rsidRPr="000737E6" w:rsidRDefault="00FD6276">
            <w:pPr>
              <w:pStyle w:val="TAL"/>
            </w:pPr>
            <w:r w:rsidRPr="000737E6">
              <w:t>octet o108+1</w:t>
            </w:r>
          </w:p>
        </w:tc>
      </w:tr>
      <w:tr w:rsidR="00FD6276" w:rsidRPr="000737E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737E6" w:rsidRDefault="00FD6276">
            <w:pPr>
              <w:pStyle w:val="TAC"/>
            </w:pPr>
          </w:p>
          <w:p w14:paraId="60B7FF48" w14:textId="4EB79116" w:rsidR="00FD6276" w:rsidRPr="000737E6" w:rsidRDefault="00E06B1C">
            <w:pPr>
              <w:pStyle w:val="TAC"/>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broadcast mapping rule</w:t>
            </w:r>
            <w:r w:rsidR="00FD6276" w:rsidRPr="000737E6">
              <w:rPr>
                <w:lang w:val="en-US"/>
              </w:rPr>
              <w:t xml:space="preserve"> </w:t>
            </w:r>
            <w:r w:rsidR="00FD6276" w:rsidRPr="000737E6">
              <w:rPr>
                <w:noProof/>
                <w:lang w:val="en-US"/>
              </w:rPr>
              <w:t>1</w:t>
            </w:r>
          </w:p>
        </w:tc>
        <w:tc>
          <w:tcPr>
            <w:tcW w:w="1416" w:type="dxa"/>
            <w:gridSpan w:val="2"/>
            <w:tcBorders>
              <w:top w:val="nil"/>
              <w:left w:val="single" w:sz="6" w:space="0" w:color="auto"/>
              <w:bottom w:val="nil"/>
              <w:right w:val="nil"/>
            </w:tcBorders>
          </w:tcPr>
          <w:p w14:paraId="0DC94C9E" w14:textId="77777777" w:rsidR="00FD6276" w:rsidRPr="000737E6" w:rsidRDefault="00FD6276">
            <w:pPr>
              <w:pStyle w:val="TAL"/>
            </w:pPr>
            <w:r w:rsidRPr="000737E6">
              <w:t>octet (o108+2)*</w:t>
            </w:r>
          </w:p>
          <w:p w14:paraId="7E8D0C9B" w14:textId="77777777" w:rsidR="00FD6276" w:rsidRPr="000737E6" w:rsidRDefault="00FD6276">
            <w:pPr>
              <w:pStyle w:val="TAL"/>
            </w:pPr>
          </w:p>
          <w:p w14:paraId="042993E4" w14:textId="77777777" w:rsidR="00FD6276" w:rsidRPr="000737E6" w:rsidRDefault="00FD6276">
            <w:pPr>
              <w:pStyle w:val="TAL"/>
            </w:pPr>
            <w:r w:rsidRPr="000737E6">
              <w:t>octet o59*</w:t>
            </w:r>
          </w:p>
        </w:tc>
      </w:tr>
      <w:tr w:rsidR="00FD6276" w:rsidRPr="000737E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737E6" w:rsidRDefault="00FD6276">
            <w:pPr>
              <w:pStyle w:val="TAC"/>
            </w:pPr>
          </w:p>
          <w:p w14:paraId="271D8D10" w14:textId="7345D813" w:rsidR="00FD6276" w:rsidRPr="000737E6" w:rsidRDefault="00E06B1C">
            <w:pPr>
              <w:pStyle w:val="TAC"/>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broadcast mapping rule</w:t>
            </w:r>
            <w:r w:rsidR="00FD6276" w:rsidRPr="000737E6">
              <w:rPr>
                <w:lang w:val="en-US"/>
              </w:rPr>
              <w:t xml:space="preserve"> </w:t>
            </w:r>
            <w:r w:rsidR="00FD6276" w:rsidRPr="000737E6">
              <w:rPr>
                <w:noProof/>
                <w:lang w:val="en-US"/>
              </w:rPr>
              <w:t>2</w:t>
            </w:r>
          </w:p>
        </w:tc>
        <w:tc>
          <w:tcPr>
            <w:tcW w:w="1416" w:type="dxa"/>
            <w:gridSpan w:val="2"/>
            <w:tcBorders>
              <w:top w:val="nil"/>
              <w:left w:val="single" w:sz="6" w:space="0" w:color="auto"/>
              <w:bottom w:val="nil"/>
              <w:right w:val="nil"/>
            </w:tcBorders>
          </w:tcPr>
          <w:p w14:paraId="33B972BC" w14:textId="77777777" w:rsidR="00FD6276" w:rsidRPr="000737E6" w:rsidRDefault="00FD6276">
            <w:pPr>
              <w:pStyle w:val="TAL"/>
            </w:pPr>
            <w:r w:rsidRPr="000737E6">
              <w:t>octet (o59+1)*</w:t>
            </w:r>
          </w:p>
          <w:p w14:paraId="6C735A8E" w14:textId="77777777" w:rsidR="00FD6276" w:rsidRPr="000737E6" w:rsidRDefault="00FD6276">
            <w:pPr>
              <w:pStyle w:val="TAL"/>
            </w:pPr>
          </w:p>
          <w:p w14:paraId="2065E5A3" w14:textId="77777777" w:rsidR="00FD6276" w:rsidRPr="000737E6" w:rsidRDefault="00FD6276">
            <w:pPr>
              <w:pStyle w:val="TAL"/>
            </w:pPr>
            <w:r w:rsidRPr="000737E6">
              <w:t>octet o60*</w:t>
            </w:r>
          </w:p>
        </w:tc>
      </w:tr>
      <w:tr w:rsidR="00FD6276" w:rsidRPr="000737E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737E6" w:rsidRDefault="00FD6276">
            <w:pPr>
              <w:pStyle w:val="TAC"/>
            </w:pPr>
          </w:p>
          <w:p w14:paraId="622B79C8"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38EBE338" w14:textId="77777777" w:rsidR="00FD6276" w:rsidRPr="000737E6" w:rsidRDefault="00FD6276">
            <w:pPr>
              <w:pStyle w:val="TAL"/>
            </w:pPr>
            <w:r w:rsidRPr="000737E6">
              <w:t>octet (o60+1)*</w:t>
            </w:r>
          </w:p>
          <w:p w14:paraId="4C78B4F5" w14:textId="77777777" w:rsidR="00FD6276" w:rsidRPr="000737E6" w:rsidRDefault="00FD6276">
            <w:pPr>
              <w:pStyle w:val="TAL"/>
            </w:pPr>
          </w:p>
          <w:p w14:paraId="4DC2FE22" w14:textId="77777777" w:rsidR="00FD6276" w:rsidRPr="000737E6" w:rsidRDefault="00FD6276">
            <w:pPr>
              <w:pStyle w:val="TAL"/>
            </w:pPr>
            <w:r w:rsidRPr="000737E6">
              <w:t>octet o61*</w:t>
            </w:r>
          </w:p>
        </w:tc>
      </w:tr>
      <w:tr w:rsidR="00FD6276" w:rsidRPr="000737E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737E6" w:rsidRDefault="00FD6276">
            <w:pPr>
              <w:pStyle w:val="TAC"/>
            </w:pPr>
          </w:p>
          <w:p w14:paraId="31439CF7" w14:textId="597F3DFF" w:rsidR="00FD6276" w:rsidRPr="000737E6" w:rsidRDefault="00E06B1C">
            <w:pPr>
              <w:pStyle w:val="TAC"/>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broadcast mapping rule</w:t>
            </w:r>
            <w:r w:rsidR="00FD6276" w:rsidRPr="000737E6">
              <w:rPr>
                <w:lang w:val="en-US"/>
              </w:rPr>
              <w:t xml:space="preserve"> </w:t>
            </w:r>
            <w:r w:rsidR="00FD6276" w:rsidRPr="000737E6">
              <w:rPr>
                <w:noProof/>
                <w:lang w:val="en-US"/>
              </w:rPr>
              <w:t>n</w:t>
            </w:r>
          </w:p>
        </w:tc>
        <w:tc>
          <w:tcPr>
            <w:tcW w:w="1416" w:type="dxa"/>
            <w:gridSpan w:val="2"/>
            <w:tcBorders>
              <w:top w:val="nil"/>
              <w:left w:val="single" w:sz="6" w:space="0" w:color="auto"/>
              <w:bottom w:val="nil"/>
              <w:right w:val="nil"/>
            </w:tcBorders>
          </w:tcPr>
          <w:p w14:paraId="09E96CCD" w14:textId="77777777" w:rsidR="00FD6276" w:rsidRPr="000737E6" w:rsidRDefault="00FD6276">
            <w:pPr>
              <w:pStyle w:val="TAL"/>
            </w:pPr>
            <w:r w:rsidRPr="000737E6">
              <w:t>octet (o61+1)*</w:t>
            </w:r>
          </w:p>
          <w:p w14:paraId="5AFFA95F" w14:textId="77777777" w:rsidR="00FD6276" w:rsidRPr="000737E6" w:rsidRDefault="00FD6276">
            <w:pPr>
              <w:pStyle w:val="TAL"/>
            </w:pPr>
          </w:p>
          <w:p w14:paraId="1D11847F" w14:textId="77777777" w:rsidR="00FD6276" w:rsidRPr="000737E6" w:rsidRDefault="00FD6276">
            <w:pPr>
              <w:pStyle w:val="TAL"/>
            </w:pPr>
            <w:r w:rsidRPr="000737E6">
              <w:t>octet o46*</w:t>
            </w:r>
          </w:p>
        </w:tc>
      </w:tr>
    </w:tbl>
    <w:p w14:paraId="68544F32" w14:textId="5283D101" w:rsidR="00FD6276" w:rsidRPr="000737E6" w:rsidRDefault="00FD6276" w:rsidP="00FD6276">
      <w:pPr>
        <w:pStyle w:val="TF"/>
      </w:pPr>
      <w:r w:rsidRPr="000737E6">
        <w:t>Figure 5.4.</w:t>
      </w:r>
      <w:r w:rsidR="00E06B1C" w:rsidRPr="000737E6">
        <w:t>2</w:t>
      </w:r>
      <w:r w:rsidRPr="000737E6">
        <w:t>.2</w:t>
      </w:r>
      <w:r w:rsidR="007A247B" w:rsidRPr="000737E6">
        <w:t>2</w:t>
      </w:r>
      <w:r w:rsidRPr="000737E6">
        <w:t xml:space="preserve">: </w:t>
      </w:r>
      <w:r w:rsidR="00E06B1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rules</w:t>
      </w:r>
    </w:p>
    <w:p w14:paraId="056F2D19" w14:textId="25F5E6E9" w:rsidR="00FD6276" w:rsidRPr="000737E6" w:rsidRDefault="00FD6276" w:rsidP="00FD6276">
      <w:pPr>
        <w:pStyle w:val="TH"/>
      </w:pPr>
      <w:r w:rsidRPr="000737E6">
        <w:t>Table 5.4.</w:t>
      </w:r>
      <w:r w:rsidR="00E06B1C" w:rsidRPr="000737E6">
        <w:t>2</w:t>
      </w:r>
      <w:r w:rsidRPr="000737E6">
        <w:t>.2</w:t>
      </w:r>
      <w:r w:rsidR="007A247B" w:rsidRPr="000737E6">
        <w:t>2</w:t>
      </w:r>
      <w:r w:rsidRPr="000737E6">
        <w:t xml:space="preserve">: </w:t>
      </w:r>
      <w:r w:rsidR="00E06B1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Pr="000737E6" w:rsidRDefault="00E06B1C">
            <w:pPr>
              <w:pStyle w:val="TAL"/>
              <w:rPr>
                <w:noProof/>
                <w:lang w:val="en-US"/>
              </w:rPr>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broadcast mapping rule:</w:t>
            </w:r>
          </w:p>
          <w:p w14:paraId="4F0921E9" w14:textId="02BC6FE4" w:rsidR="00FD6276" w:rsidRPr="000737E6" w:rsidRDefault="00FD6276" w:rsidP="003D497C">
            <w:pPr>
              <w:pStyle w:val="TAL"/>
            </w:pPr>
            <w:r w:rsidRPr="000737E6">
              <w:rPr>
                <w:lang w:val="en-US"/>
              </w:rPr>
              <w:t xml:space="preserve">The </w:t>
            </w:r>
            <w:r w:rsidR="00E06B1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w:t>
            </w:r>
            <w:r w:rsidRPr="000737E6">
              <w:t xml:space="preserve"> field is coded according to figure 5.4.</w:t>
            </w:r>
            <w:r w:rsidR="00E06B1C" w:rsidRPr="000737E6">
              <w:t>2</w:t>
            </w:r>
            <w:r w:rsidRPr="000737E6">
              <w:t>.2</w:t>
            </w:r>
            <w:r w:rsidR="007A247B" w:rsidRPr="000737E6">
              <w:t>3</w:t>
            </w:r>
            <w:r w:rsidRPr="000737E6">
              <w:t xml:space="preserve"> and table 5.4.</w:t>
            </w:r>
            <w:r w:rsidR="00E06B1C" w:rsidRPr="000737E6">
              <w:t>2</w:t>
            </w:r>
            <w:r w:rsidRPr="000737E6">
              <w:t>.2</w:t>
            </w:r>
            <w:r w:rsidR="007A247B" w:rsidRPr="000737E6">
              <w:t>3</w:t>
            </w:r>
            <w:r w:rsidRPr="000737E6">
              <w:t>.</w:t>
            </w:r>
          </w:p>
        </w:tc>
      </w:tr>
      <w:tr w:rsidR="00FD6276" w:rsidRPr="000737E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Pr="000737E6" w:rsidRDefault="00FD6276">
            <w:pPr>
              <w:pStyle w:val="TAL"/>
              <w:rPr>
                <w:noProof/>
              </w:rPr>
            </w:pPr>
          </w:p>
        </w:tc>
      </w:tr>
    </w:tbl>
    <w:p w14:paraId="320271B3"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737E6" w:rsidRDefault="00FD6276">
            <w:pPr>
              <w:pStyle w:val="TAC"/>
            </w:pPr>
            <w:r w:rsidRPr="000737E6">
              <w:lastRenderedPageBreak/>
              <w:t>8</w:t>
            </w:r>
          </w:p>
        </w:tc>
        <w:tc>
          <w:tcPr>
            <w:tcW w:w="709" w:type="dxa"/>
            <w:tcBorders>
              <w:top w:val="nil"/>
              <w:left w:val="nil"/>
              <w:bottom w:val="single" w:sz="4" w:space="0" w:color="auto"/>
              <w:right w:val="nil"/>
            </w:tcBorders>
            <w:hideMark/>
          </w:tcPr>
          <w:p w14:paraId="37E55FF5"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759F08AD"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711CCA68"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788DF7D5"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7969908D"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61DB59E5"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37149CF4" w14:textId="77777777" w:rsidR="00FD6276" w:rsidRPr="000737E6" w:rsidRDefault="00FD6276">
            <w:pPr>
              <w:pStyle w:val="TAC"/>
            </w:pPr>
            <w:r w:rsidRPr="000737E6">
              <w:t>1</w:t>
            </w:r>
          </w:p>
        </w:tc>
        <w:tc>
          <w:tcPr>
            <w:tcW w:w="1416" w:type="dxa"/>
            <w:gridSpan w:val="2"/>
          </w:tcPr>
          <w:p w14:paraId="2CD612A9" w14:textId="77777777" w:rsidR="00FD6276" w:rsidRPr="000737E6" w:rsidRDefault="00FD6276">
            <w:pPr>
              <w:pStyle w:val="TAL"/>
            </w:pPr>
          </w:p>
        </w:tc>
      </w:tr>
      <w:tr w:rsidR="00FD6276" w:rsidRPr="000737E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737E6" w:rsidRDefault="00FD6276">
            <w:pPr>
              <w:pStyle w:val="TAC"/>
            </w:pPr>
          </w:p>
          <w:p w14:paraId="1B18C9AA" w14:textId="5A074650" w:rsidR="00FD6276" w:rsidRPr="000737E6" w:rsidRDefault="00FD6276">
            <w:pPr>
              <w:pStyle w:val="TAC"/>
            </w:pPr>
            <w:r w:rsidRPr="000737E6">
              <w:t xml:space="preserve">Length of </w:t>
            </w:r>
            <w:r w:rsidR="003D497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737E6" w:rsidRDefault="00FD6276">
            <w:pPr>
              <w:pStyle w:val="TAL"/>
            </w:pPr>
            <w:r w:rsidRPr="000737E6">
              <w:t>octet o59+1</w:t>
            </w:r>
          </w:p>
          <w:p w14:paraId="2E4BC4A6" w14:textId="77777777" w:rsidR="00FD6276" w:rsidRPr="000737E6" w:rsidRDefault="00FD6276">
            <w:pPr>
              <w:pStyle w:val="TAL"/>
            </w:pPr>
          </w:p>
          <w:p w14:paraId="2BC3E262" w14:textId="77777777" w:rsidR="00FD6276" w:rsidRPr="000737E6" w:rsidRDefault="00FD6276">
            <w:pPr>
              <w:pStyle w:val="TAL"/>
            </w:pPr>
            <w:r w:rsidRPr="000737E6">
              <w:t>octet o59+2</w:t>
            </w:r>
          </w:p>
        </w:tc>
      </w:tr>
      <w:tr w:rsidR="00FD6276" w:rsidRPr="000737E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737E6" w:rsidRDefault="00FD6276">
            <w:pPr>
              <w:pStyle w:val="TAC"/>
            </w:pPr>
          </w:p>
          <w:p w14:paraId="41BF9A7D" w14:textId="6F457695" w:rsidR="00FD6276" w:rsidRPr="000737E6" w:rsidRDefault="003D497C">
            <w:pPr>
              <w:pStyle w:val="TAC"/>
            </w:pPr>
            <w:r w:rsidRPr="000737E6">
              <w:t>ProSe identifier</w:t>
            </w:r>
            <w:r w:rsidR="00FD6276" w:rsidRPr="000737E6">
              <w:rPr>
                <w:noProof/>
                <w:lang w:val="en-US"/>
              </w:rPr>
              <w:t>s</w:t>
            </w:r>
          </w:p>
        </w:tc>
        <w:tc>
          <w:tcPr>
            <w:tcW w:w="1416" w:type="dxa"/>
            <w:gridSpan w:val="2"/>
            <w:tcBorders>
              <w:top w:val="nil"/>
              <w:left w:val="single" w:sz="6" w:space="0" w:color="auto"/>
              <w:bottom w:val="nil"/>
              <w:right w:val="nil"/>
            </w:tcBorders>
          </w:tcPr>
          <w:p w14:paraId="6E9688F8" w14:textId="77777777" w:rsidR="00FD6276" w:rsidRPr="000737E6" w:rsidRDefault="00FD6276">
            <w:pPr>
              <w:pStyle w:val="TAL"/>
            </w:pPr>
            <w:r w:rsidRPr="000737E6">
              <w:t>octet o59+3</w:t>
            </w:r>
          </w:p>
          <w:p w14:paraId="201190F3" w14:textId="77777777" w:rsidR="00FD6276" w:rsidRPr="000737E6" w:rsidRDefault="00FD6276">
            <w:pPr>
              <w:pStyle w:val="TAL"/>
            </w:pPr>
          </w:p>
          <w:p w14:paraId="5CF281AF" w14:textId="77777777" w:rsidR="00FD6276" w:rsidRPr="000737E6" w:rsidRDefault="00FD6276">
            <w:pPr>
              <w:pStyle w:val="TAL"/>
            </w:pPr>
            <w:r w:rsidRPr="000737E6">
              <w:t>octet o62</w:t>
            </w:r>
          </w:p>
        </w:tc>
      </w:tr>
      <w:tr w:rsidR="00FD6276" w:rsidRPr="000737E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737E6" w:rsidRDefault="00FD6276">
            <w:pPr>
              <w:pStyle w:val="TAC"/>
            </w:pPr>
          </w:p>
          <w:p w14:paraId="7C067E4D" w14:textId="77777777" w:rsidR="00FD6276" w:rsidRPr="000737E6" w:rsidRDefault="00FD6276">
            <w:pPr>
              <w:pStyle w:val="TAC"/>
            </w:pPr>
            <w:r w:rsidRPr="000737E6">
              <w:t xml:space="preserve">Destination </w:t>
            </w:r>
            <w:r w:rsidR="00425E6B" w:rsidRPr="000737E6">
              <w:t>layer-2</w:t>
            </w:r>
            <w:r w:rsidRPr="000737E6">
              <w:t xml:space="preserve"> ID </w:t>
            </w:r>
            <w:r w:rsidRPr="000737E6">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Pr="000737E6" w:rsidRDefault="00FD6276">
            <w:pPr>
              <w:pStyle w:val="TAL"/>
            </w:pPr>
            <w:r w:rsidRPr="000737E6">
              <w:t>octet o62+1</w:t>
            </w:r>
          </w:p>
          <w:p w14:paraId="46D4D1DE" w14:textId="77777777" w:rsidR="00FD6276" w:rsidRPr="000737E6" w:rsidRDefault="00FD6276">
            <w:pPr>
              <w:pStyle w:val="TAL"/>
            </w:pPr>
          </w:p>
          <w:p w14:paraId="6D84190C" w14:textId="77777777" w:rsidR="00FD6276" w:rsidRPr="000737E6" w:rsidRDefault="00FD6276">
            <w:pPr>
              <w:pStyle w:val="TAL"/>
            </w:pPr>
            <w:r w:rsidRPr="000737E6">
              <w:t>octet (o62+3)</w:t>
            </w:r>
          </w:p>
          <w:p w14:paraId="7FC1D4AC" w14:textId="77777777" w:rsidR="00FD6276" w:rsidRPr="000737E6" w:rsidRDefault="00FD6276">
            <w:pPr>
              <w:pStyle w:val="TAL"/>
            </w:pPr>
            <w:r w:rsidRPr="000737E6">
              <w:t xml:space="preserve"> = octet o60</w:t>
            </w:r>
          </w:p>
        </w:tc>
      </w:tr>
    </w:tbl>
    <w:p w14:paraId="4BB9B1B0" w14:textId="121D2C96" w:rsidR="00FD6276" w:rsidRPr="000737E6" w:rsidRDefault="00FD6276" w:rsidP="00FD6276">
      <w:pPr>
        <w:pStyle w:val="TF"/>
      </w:pPr>
      <w:r w:rsidRPr="000737E6">
        <w:t>Figure 5.4.</w:t>
      </w:r>
      <w:r w:rsidR="003D497C" w:rsidRPr="000737E6">
        <w:t>2</w:t>
      </w:r>
      <w:r w:rsidRPr="000737E6">
        <w:t>.2</w:t>
      </w:r>
      <w:r w:rsidR="008B381D" w:rsidRPr="000737E6">
        <w:t>3</w:t>
      </w:r>
      <w:r w:rsidRPr="000737E6">
        <w:t xml:space="preserve">: </w:t>
      </w:r>
      <w:r w:rsidR="003D497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w:t>
      </w:r>
    </w:p>
    <w:p w14:paraId="2DE28A4D" w14:textId="04443729" w:rsidR="00FD6276" w:rsidRPr="000737E6" w:rsidRDefault="00FD6276" w:rsidP="00FD6276">
      <w:pPr>
        <w:pStyle w:val="TH"/>
      </w:pPr>
      <w:r w:rsidRPr="000737E6">
        <w:t>Table 5.4.</w:t>
      </w:r>
      <w:r w:rsidR="003D497C" w:rsidRPr="000737E6">
        <w:t>2</w:t>
      </w:r>
      <w:r w:rsidRPr="000737E6">
        <w:t>.2</w:t>
      </w:r>
      <w:r w:rsidR="008B381D" w:rsidRPr="000737E6">
        <w:t>3</w:t>
      </w:r>
      <w:r w:rsidRPr="000737E6">
        <w:t xml:space="preserve">: </w:t>
      </w:r>
      <w:r w:rsidR="003D497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737E6" w:rsidRDefault="003D497C">
            <w:pPr>
              <w:pStyle w:val="TAL"/>
            </w:pPr>
            <w:r w:rsidRPr="000737E6">
              <w:t>ProSe identifier</w:t>
            </w:r>
            <w:r w:rsidR="00FD6276" w:rsidRPr="000737E6">
              <w:rPr>
                <w:noProof/>
                <w:lang w:val="en-US"/>
              </w:rPr>
              <w:t>s (</w:t>
            </w:r>
            <w:r w:rsidR="00FD6276" w:rsidRPr="000737E6">
              <w:t>octet o59+3 to o62)</w:t>
            </w:r>
            <w:r w:rsidR="00FD6276" w:rsidRPr="000737E6">
              <w:rPr>
                <w:noProof/>
                <w:lang w:val="en-US"/>
              </w:rPr>
              <w:t>:</w:t>
            </w:r>
          </w:p>
          <w:p w14:paraId="4A97BAFB" w14:textId="229E2745" w:rsidR="00FD6276" w:rsidRPr="000737E6" w:rsidRDefault="00FD6276" w:rsidP="003D497C">
            <w:pPr>
              <w:pStyle w:val="TAL"/>
              <w:rPr>
                <w:noProof/>
                <w:lang w:val="en-US"/>
              </w:rPr>
            </w:pPr>
            <w:r w:rsidRPr="000737E6">
              <w:t xml:space="preserve">The </w:t>
            </w:r>
            <w:r w:rsidR="003D497C" w:rsidRPr="000737E6">
              <w:t>ProSe identifier</w:t>
            </w:r>
            <w:r w:rsidRPr="000737E6">
              <w:rPr>
                <w:noProof/>
                <w:lang w:val="en-US"/>
              </w:rPr>
              <w:t xml:space="preserve">s </w:t>
            </w:r>
            <w:r w:rsidRPr="000737E6">
              <w:t>field is coded according to figure 5.4.</w:t>
            </w:r>
            <w:r w:rsidR="003D497C" w:rsidRPr="000737E6">
              <w:t>2</w:t>
            </w:r>
            <w:r w:rsidRPr="000737E6">
              <w:t>.14 and table 5.4.</w:t>
            </w:r>
            <w:r w:rsidR="003D497C" w:rsidRPr="000737E6">
              <w:t>2</w:t>
            </w:r>
            <w:r w:rsidRPr="000737E6">
              <w:t>.14</w:t>
            </w:r>
            <w:r w:rsidRPr="000737E6">
              <w:rPr>
                <w:noProof/>
                <w:lang w:val="en-US"/>
              </w:rPr>
              <w:t>.</w:t>
            </w:r>
          </w:p>
        </w:tc>
      </w:tr>
      <w:tr w:rsidR="00FD6276" w:rsidRPr="000737E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Pr="000737E6" w:rsidRDefault="00FD6276">
            <w:pPr>
              <w:pStyle w:val="TAL"/>
              <w:rPr>
                <w:noProof/>
                <w:lang w:val="en-US"/>
              </w:rPr>
            </w:pPr>
          </w:p>
        </w:tc>
      </w:tr>
      <w:tr w:rsidR="00FD6276" w:rsidRPr="000737E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737E6" w:rsidRDefault="00FD6276">
            <w:pPr>
              <w:pStyle w:val="TAL"/>
            </w:pPr>
            <w:r w:rsidRPr="000737E6">
              <w:t xml:space="preserve">Destination </w:t>
            </w:r>
            <w:r w:rsidR="00425E6B" w:rsidRPr="000737E6">
              <w:t>layer-2</w:t>
            </w:r>
            <w:r w:rsidRPr="000737E6">
              <w:t xml:space="preserve"> ID </w:t>
            </w:r>
            <w:r w:rsidRPr="000737E6">
              <w:rPr>
                <w:noProof/>
                <w:lang w:val="en-US"/>
              </w:rPr>
              <w:t>for broadcast (</w:t>
            </w:r>
            <w:r w:rsidRPr="000737E6">
              <w:t>octet o62+1 to o60)</w:t>
            </w:r>
            <w:r w:rsidRPr="000737E6">
              <w:rPr>
                <w:noProof/>
                <w:lang w:val="en-US"/>
              </w:rPr>
              <w:t>:</w:t>
            </w:r>
          </w:p>
          <w:p w14:paraId="0F7D641F" w14:textId="77777777" w:rsidR="00FD6276" w:rsidRPr="000737E6" w:rsidRDefault="00FD6276">
            <w:pPr>
              <w:pStyle w:val="TAL"/>
            </w:pPr>
            <w:r w:rsidRPr="000737E6">
              <w:t xml:space="preserve">The destination </w:t>
            </w:r>
            <w:r w:rsidR="00425E6B" w:rsidRPr="000737E6">
              <w:t>layer-2</w:t>
            </w:r>
            <w:r w:rsidRPr="000737E6">
              <w:t xml:space="preserve"> ID</w:t>
            </w:r>
            <w:r w:rsidRPr="000737E6">
              <w:rPr>
                <w:noProof/>
                <w:lang w:val="en-US"/>
              </w:rPr>
              <w:t xml:space="preserve"> for broadcast </w:t>
            </w:r>
            <w:r w:rsidRPr="000737E6">
              <w:t>field is a binary coded layer-2 identifier.</w:t>
            </w:r>
          </w:p>
        </w:tc>
      </w:tr>
      <w:tr w:rsidR="00FD6276" w:rsidRPr="000737E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Pr="000737E6" w:rsidRDefault="00FD6276">
            <w:pPr>
              <w:pStyle w:val="TAL"/>
            </w:pPr>
          </w:p>
        </w:tc>
      </w:tr>
      <w:tr w:rsidR="00FD6276" w:rsidRPr="000737E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4804E102" w:rsidR="00FD6276" w:rsidRPr="000737E6" w:rsidRDefault="00FD6276" w:rsidP="003D497C">
            <w:pPr>
              <w:pStyle w:val="TAL"/>
            </w:pPr>
            <w:r w:rsidRPr="000737E6">
              <w:rPr>
                <w:lang w:val="en-US"/>
              </w:rPr>
              <w:t xml:space="preserve">If the length </w:t>
            </w:r>
            <w:r w:rsidRPr="000737E6">
              <w:t xml:space="preserve">of </w:t>
            </w:r>
            <w:r w:rsidR="003D497C"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 contents field is bigger than indicated in figure</w:t>
            </w:r>
            <w:r w:rsidRPr="000737E6">
              <w:rPr>
                <w:lang w:val="en-US"/>
              </w:rPr>
              <w:t> </w:t>
            </w:r>
            <w:r w:rsidRPr="000737E6">
              <w:t>5.4.</w:t>
            </w:r>
            <w:r w:rsidR="003D497C" w:rsidRPr="000737E6">
              <w:t>2</w:t>
            </w:r>
            <w:r w:rsidRPr="000737E6">
              <w:t>.2</w:t>
            </w:r>
            <w:r w:rsidR="008B381D" w:rsidRPr="000737E6">
              <w:t>3</w:t>
            </w:r>
            <w:r w:rsidRPr="000737E6">
              <w:rPr>
                <w:lang w:val="en-US"/>
              </w:rPr>
              <w:t xml:space="preserve">, receiving entity shall ignore any superfluous octets located at the end of the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broadcast mapping rule contents</w:t>
            </w:r>
            <w:r w:rsidRPr="000737E6">
              <w:rPr>
                <w:lang w:val="en-US"/>
              </w:rPr>
              <w:t>.</w:t>
            </w:r>
          </w:p>
        </w:tc>
      </w:tr>
      <w:tr w:rsidR="00FD6276" w:rsidRPr="000737E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Pr="000737E6" w:rsidRDefault="00FD6276">
            <w:pPr>
              <w:pStyle w:val="TAL"/>
            </w:pPr>
          </w:p>
        </w:tc>
      </w:tr>
    </w:tbl>
    <w:p w14:paraId="512183E8"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3965E89E"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1599C952"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47CD130C"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21609F68"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12D02FC7"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57C59459"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51D8F6DE" w14:textId="77777777" w:rsidR="00FD6276" w:rsidRPr="000737E6" w:rsidRDefault="00FD6276">
            <w:pPr>
              <w:pStyle w:val="TAC"/>
            </w:pPr>
            <w:r w:rsidRPr="000737E6">
              <w:t>1</w:t>
            </w:r>
          </w:p>
        </w:tc>
        <w:tc>
          <w:tcPr>
            <w:tcW w:w="1416" w:type="dxa"/>
            <w:gridSpan w:val="2"/>
          </w:tcPr>
          <w:p w14:paraId="0B838901" w14:textId="77777777" w:rsidR="00FD6276" w:rsidRPr="000737E6" w:rsidRDefault="00FD6276">
            <w:pPr>
              <w:pStyle w:val="TAL"/>
            </w:pPr>
          </w:p>
        </w:tc>
      </w:tr>
      <w:tr w:rsidR="00FD6276" w:rsidRPr="000737E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737E6" w:rsidRDefault="00FD6276">
            <w:pPr>
              <w:pStyle w:val="TAC"/>
              <w:rPr>
                <w:noProof/>
                <w:lang w:val="en-US"/>
              </w:rPr>
            </w:pPr>
          </w:p>
          <w:p w14:paraId="66CFA3E7" w14:textId="77777777" w:rsidR="00FD6276" w:rsidRPr="000737E6" w:rsidRDefault="00FD6276">
            <w:pPr>
              <w:pStyle w:val="TAC"/>
            </w:pPr>
            <w:r w:rsidRPr="000737E6">
              <w:rPr>
                <w:noProof/>
                <w:lang w:val="en-US"/>
              </w:rPr>
              <w:t>Length of groupcast parameters</w:t>
            </w:r>
            <w:r w:rsidRPr="000737E6">
              <w:rPr>
                <w:lang w:val="en-US"/>
              </w:rPr>
              <w:t xml:space="preserve"> </w:t>
            </w:r>
            <w:r w:rsidRPr="000737E6">
              <w:rPr>
                <w:noProof/>
                <w:lang w:val="en-US"/>
              </w:rPr>
              <w:t>contents</w:t>
            </w:r>
          </w:p>
        </w:tc>
        <w:tc>
          <w:tcPr>
            <w:tcW w:w="1416" w:type="dxa"/>
            <w:gridSpan w:val="2"/>
          </w:tcPr>
          <w:p w14:paraId="46CFBA5F" w14:textId="77777777" w:rsidR="00FD6276" w:rsidRPr="000737E6" w:rsidRDefault="00FD6276">
            <w:pPr>
              <w:pStyle w:val="TAL"/>
            </w:pPr>
            <w:r w:rsidRPr="000737E6">
              <w:t>octet o46+1</w:t>
            </w:r>
          </w:p>
          <w:p w14:paraId="2A2DA61B" w14:textId="77777777" w:rsidR="00FD6276" w:rsidRPr="000737E6" w:rsidRDefault="00FD6276">
            <w:pPr>
              <w:pStyle w:val="TAL"/>
            </w:pPr>
          </w:p>
          <w:p w14:paraId="344A1A3F" w14:textId="77777777" w:rsidR="00FD6276" w:rsidRPr="000737E6" w:rsidRDefault="00FD6276">
            <w:pPr>
              <w:pStyle w:val="TAL"/>
            </w:pPr>
            <w:r w:rsidRPr="000737E6">
              <w:t>octet o46+2</w:t>
            </w:r>
          </w:p>
        </w:tc>
      </w:tr>
      <w:tr w:rsidR="00FD6276" w:rsidRPr="000737E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737E6" w:rsidRDefault="00FD6276">
            <w:pPr>
              <w:pStyle w:val="TAC"/>
              <w:rPr>
                <w:lang w:eastAsia="zh-CN"/>
              </w:rPr>
            </w:pPr>
          </w:p>
          <w:p w14:paraId="4FBDB91B" w14:textId="77777777" w:rsidR="00FD6276" w:rsidRPr="000737E6" w:rsidRDefault="00FD6276">
            <w:pPr>
              <w:pStyle w:val="TAC"/>
              <w:rPr>
                <w:lang w:eastAsia="zh-CN"/>
              </w:rPr>
            </w:pPr>
            <w:r w:rsidRPr="000737E6">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737E6" w:rsidRDefault="00FD6276">
            <w:pPr>
              <w:pStyle w:val="TAL"/>
              <w:rPr>
                <w:lang w:eastAsia="zh-CN"/>
              </w:rPr>
            </w:pPr>
            <w:r w:rsidRPr="000737E6">
              <w:rPr>
                <w:lang w:eastAsia="zh-CN"/>
              </w:rPr>
              <w:t>octet (o46+3)*</w:t>
            </w:r>
          </w:p>
          <w:p w14:paraId="2567F446" w14:textId="77777777" w:rsidR="00FD6276" w:rsidRPr="000737E6" w:rsidRDefault="00FD6276">
            <w:pPr>
              <w:pStyle w:val="TAL"/>
              <w:rPr>
                <w:lang w:eastAsia="zh-CN"/>
              </w:rPr>
            </w:pPr>
          </w:p>
          <w:p w14:paraId="2012E8FD" w14:textId="77777777" w:rsidR="00FD6276" w:rsidRPr="000737E6" w:rsidRDefault="00FD6276">
            <w:pPr>
              <w:pStyle w:val="TAL"/>
              <w:rPr>
                <w:lang w:eastAsia="zh-CN"/>
              </w:rPr>
            </w:pPr>
            <w:r w:rsidRPr="000737E6">
              <w:rPr>
                <w:lang w:eastAsia="zh-CN"/>
              </w:rPr>
              <w:t>octet o63*</w:t>
            </w:r>
          </w:p>
        </w:tc>
      </w:tr>
      <w:tr w:rsidR="00FD6276" w:rsidRPr="000737E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737E6" w:rsidRDefault="00FD6276">
            <w:pPr>
              <w:pStyle w:val="TAC"/>
              <w:rPr>
                <w:lang w:eastAsia="zh-CN"/>
              </w:rPr>
            </w:pPr>
          </w:p>
          <w:p w14:paraId="7BFC9A78" w14:textId="77777777" w:rsidR="00FD6276" w:rsidRPr="000737E6" w:rsidRDefault="00FD6276">
            <w:pPr>
              <w:pStyle w:val="TAC"/>
              <w:rPr>
                <w:lang w:eastAsia="zh-CN"/>
              </w:rPr>
            </w:pPr>
            <w:r w:rsidRPr="000737E6">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737E6" w:rsidRDefault="00FD6276">
            <w:pPr>
              <w:pStyle w:val="TAL"/>
              <w:rPr>
                <w:lang w:eastAsia="zh-CN"/>
              </w:rPr>
            </w:pPr>
            <w:r w:rsidRPr="000737E6">
              <w:rPr>
                <w:lang w:eastAsia="zh-CN"/>
              </w:rPr>
              <w:t>octet (o63+1)*</w:t>
            </w:r>
          </w:p>
          <w:p w14:paraId="4BE37AC9" w14:textId="77777777" w:rsidR="00FD6276" w:rsidRPr="000737E6" w:rsidRDefault="00FD6276">
            <w:pPr>
              <w:pStyle w:val="TAL"/>
              <w:rPr>
                <w:lang w:eastAsia="zh-CN"/>
              </w:rPr>
            </w:pPr>
          </w:p>
          <w:p w14:paraId="70EA5C2A" w14:textId="77777777" w:rsidR="00FD6276" w:rsidRPr="000737E6" w:rsidRDefault="00FD6276">
            <w:pPr>
              <w:pStyle w:val="TAL"/>
            </w:pPr>
            <w:r w:rsidRPr="000737E6">
              <w:rPr>
                <w:lang w:eastAsia="zh-CN"/>
              </w:rPr>
              <w:t>octet o64*</w:t>
            </w:r>
          </w:p>
        </w:tc>
      </w:tr>
      <w:tr w:rsidR="00FD6276" w:rsidRPr="000737E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737E6" w:rsidRDefault="00FD6276">
            <w:pPr>
              <w:pStyle w:val="TAC"/>
              <w:rPr>
                <w:lang w:eastAsia="zh-CN"/>
              </w:rPr>
            </w:pPr>
          </w:p>
          <w:p w14:paraId="126FD09C" w14:textId="77777777" w:rsidR="00FD6276" w:rsidRPr="000737E6" w:rsidRDefault="00FD6276">
            <w:pPr>
              <w:pStyle w:val="TAC"/>
              <w:rPr>
                <w:lang w:eastAsia="zh-CN"/>
              </w:rPr>
            </w:pPr>
            <w:r w:rsidRPr="000737E6">
              <w:rPr>
                <w:lang w:eastAsia="zh-CN"/>
              </w:rPr>
              <w:t>…</w:t>
            </w:r>
          </w:p>
        </w:tc>
        <w:tc>
          <w:tcPr>
            <w:tcW w:w="1416" w:type="dxa"/>
            <w:gridSpan w:val="2"/>
            <w:tcBorders>
              <w:top w:val="nil"/>
              <w:left w:val="single" w:sz="6" w:space="0" w:color="auto"/>
              <w:bottom w:val="nil"/>
              <w:right w:val="nil"/>
            </w:tcBorders>
          </w:tcPr>
          <w:p w14:paraId="66A2B06F" w14:textId="77777777" w:rsidR="00FD6276" w:rsidRPr="000737E6" w:rsidRDefault="00FD6276">
            <w:pPr>
              <w:pStyle w:val="TAL"/>
              <w:rPr>
                <w:lang w:eastAsia="zh-CN"/>
              </w:rPr>
            </w:pPr>
            <w:r w:rsidRPr="000737E6">
              <w:rPr>
                <w:lang w:eastAsia="zh-CN"/>
              </w:rPr>
              <w:t>octet (o64+1)*</w:t>
            </w:r>
          </w:p>
          <w:p w14:paraId="0A578245" w14:textId="77777777" w:rsidR="00FD6276" w:rsidRPr="000737E6" w:rsidRDefault="00FD6276">
            <w:pPr>
              <w:pStyle w:val="TAL"/>
              <w:rPr>
                <w:lang w:eastAsia="zh-CN"/>
              </w:rPr>
            </w:pPr>
          </w:p>
          <w:p w14:paraId="5A2D52C7" w14:textId="77777777" w:rsidR="00FD6276" w:rsidRPr="000737E6" w:rsidRDefault="00FD6276">
            <w:pPr>
              <w:pStyle w:val="TAL"/>
            </w:pPr>
            <w:r w:rsidRPr="000737E6">
              <w:rPr>
                <w:lang w:eastAsia="zh-CN"/>
              </w:rPr>
              <w:t>octet o65*</w:t>
            </w:r>
          </w:p>
        </w:tc>
      </w:tr>
      <w:tr w:rsidR="00FD6276" w:rsidRPr="000737E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737E6" w:rsidRDefault="00FD6276">
            <w:pPr>
              <w:pStyle w:val="TAC"/>
              <w:rPr>
                <w:lang w:eastAsia="zh-CN"/>
              </w:rPr>
            </w:pPr>
          </w:p>
          <w:p w14:paraId="6BD0B0D7" w14:textId="77777777" w:rsidR="00FD6276" w:rsidRPr="000737E6" w:rsidRDefault="00FD6276">
            <w:pPr>
              <w:pStyle w:val="TAC"/>
              <w:rPr>
                <w:lang w:eastAsia="zh-CN"/>
              </w:rPr>
            </w:pPr>
            <w:r w:rsidRPr="000737E6">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737E6" w:rsidRDefault="00FD6276">
            <w:pPr>
              <w:pStyle w:val="TAL"/>
            </w:pPr>
            <w:r w:rsidRPr="000737E6">
              <w:rPr>
                <w:lang w:eastAsia="zh-CN"/>
              </w:rPr>
              <w:t>octet (o65+1)*</w:t>
            </w:r>
          </w:p>
          <w:p w14:paraId="34FA25FD" w14:textId="77777777" w:rsidR="00FD6276" w:rsidRPr="000737E6" w:rsidRDefault="00FD6276">
            <w:pPr>
              <w:pStyle w:val="TAL"/>
            </w:pPr>
          </w:p>
          <w:p w14:paraId="7B902709" w14:textId="77777777" w:rsidR="00FD6276" w:rsidRPr="000737E6" w:rsidRDefault="00FD6276">
            <w:pPr>
              <w:pStyle w:val="TAL"/>
              <w:rPr>
                <w:lang w:eastAsia="zh-CN"/>
              </w:rPr>
            </w:pPr>
            <w:r w:rsidRPr="000737E6">
              <w:rPr>
                <w:lang w:eastAsia="zh-CN"/>
              </w:rPr>
              <w:t>octet 47*</w:t>
            </w:r>
          </w:p>
        </w:tc>
      </w:tr>
    </w:tbl>
    <w:p w14:paraId="17EA05B6" w14:textId="7E38DDA5" w:rsidR="00FD6276" w:rsidRPr="000737E6" w:rsidRDefault="00FD6276" w:rsidP="00FD6276">
      <w:pPr>
        <w:pStyle w:val="TF"/>
      </w:pPr>
      <w:r w:rsidRPr="000737E6">
        <w:t>Figure 5.4.</w:t>
      </w:r>
      <w:r w:rsidR="00DA4878" w:rsidRPr="000737E6">
        <w:t>2</w:t>
      </w:r>
      <w:r w:rsidRPr="000737E6">
        <w:t>.2</w:t>
      </w:r>
      <w:r w:rsidR="00CF3504" w:rsidRPr="000737E6">
        <w:t>4</w:t>
      </w:r>
      <w:r w:rsidRPr="000737E6">
        <w:t xml:space="preserve">: </w:t>
      </w:r>
      <w:r w:rsidRPr="000737E6">
        <w:rPr>
          <w:noProof/>
          <w:lang w:val="en-US"/>
        </w:rPr>
        <w:t>Groupcast parameters</w:t>
      </w:r>
    </w:p>
    <w:p w14:paraId="07E9CE1E" w14:textId="669BED90" w:rsidR="00FD6276" w:rsidRPr="000737E6" w:rsidRDefault="00FD6276" w:rsidP="00FD6276">
      <w:pPr>
        <w:pStyle w:val="TH"/>
      </w:pPr>
      <w:r w:rsidRPr="000737E6">
        <w:t>Table 5.4.</w:t>
      </w:r>
      <w:r w:rsidR="00DA4878" w:rsidRPr="000737E6">
        <w:t>2</w:t>
      </w:r>
      <w:r w:rsidRPr="000737E6">
        <w:t>.2</w:t>
      </w:r>
      <w:r w:rsidR="00CF3504" w:rsidRPr="000737E6">
        <w:t>4</w:t>
      </w:r>
      <w:r w:rsidRPr="000737E6">
        <w:t xml:space="preserve">: </w:t>
      </w:r>
      <w:r w:rsidRPr="000737E6">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Pr="000737E6" w:rsidRDefault="00FD6276">
            <w:pPr>
              <w:pStyle w:val="TAL"/>
              <w:rPr>
                <w:noProof/>
                <w:lang w:val="en-US"/>
              </w:rPr>
            </w:pPr>
            <w:r w:rsidRPr="000737E6">
              <w:rPr>
                <w:noProof/>
                <w:lang w:val="en-US"/>
              </w:rPr>
              <w:t>Application layer group info:</w:t>
            </w:r>
          </w:p>
          <w:p w14:paraId="054C4715" w14:textId="170C154A" w:rsidR="00FD6276" w:rsidRPr="000737E6" w:rsidRDefault="00FD6276" w:rsidP="00DA4878">
            <w:pPr>
              <w:pStyle w:val="TAL"/>
              <w:rPr>
                <w:noProof/>
                <w:lang w:val="en-US"/>
              </w:rPr>
            </w:pPr>
            <w:r w:rsidRPr="000737E6">
              <w:t xml:space="preserve">The </w:t>
            </w:r>
            <w:r w:rsidRPr="000737E6">
              <w:rPr>
                <w:noProof/>
              </w:rPr>
              <w:t>a</w:t>
            </w:r>
            <w:r w:rsidRPr="000737E6">
              <w:rPr>
                <w:noProof/>
                <w:lang w:val="en-US"/>
              </w:rPr>
              <w:t>pplication layer group info</w:t>
            </w:r>
            <w:r w:rsidRPr="000737E6">
              <w:rPr>
                <w:lang w:val="en-US"/>
              </w:rPr>
              <w:t xml:space="preserve"> </w:t>
            </w:r>
            <w:r w:rsidRPr="000737E6">
              <w:t>field is coded according to figure 5.4.</w:t>
            </w:r>
            <w:r w:rsidR="00DA4878" w:rsidRPr="000737E6">
              <w:t>2</w:t>
            </w:r>
            <w:r w:rsidRPr="000737E6">
              <w:t>.2</w:t>
            </w:r>
            <w:r w:rsidR="00CF3504" w:rsidRPr="000737E6">
              <w:t>5</w:t>
            </w:r>
            <w:r w:rsidRPr="000737E6">
              <w:t xml:space="preserve"> and table 5.4.</w:t>
            </w:r>
            <w:r w:rsidR="00DA4878" w:rsidRPr="000737E6">
              <w:t>2</w:t>
            </w:r>
            <w:r w:rsidRPr="000737E6">
              <w:t>.2</w:t>
            </w:r>
            <w:r w:rsidR="00CF3504" w:rsidRPr="000737E6">
              <w:t>5</w:t>
            </w:r>
            <w:r w:rsidRPr="000737E6">
              <w:rPr>
                <w:noProof/>
                <w:lang w:val="en-US"/>
              </w:rPr>
              <w:t>.</w:t>
            </w:r>
          </w:p>
        </w:tc>
      </w:tr>
      <w:tr w:rsidR="00FD6276" w:rsidRPr="000737E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Pr="000737E6" w:rsidRDefault="00FD6276">
            <w:pPr>
              <w:pStyle w:val="TAL"/>
            </w:pPr>
          </w:p>
        </w:tc>
      </w:tr>
    </w:tbl>
    <w:p w14:paraId="600A9859"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737E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737E6" w:rsidRDefault="00FD6276">
            <w:pPr>
              <w:pStyle w:val="TAC"/>
            </w:pPr>
            <w:r w:rsidRPr="000737E6">
              <w:lastRenderedPageBreak/>
              <w:t>8</w:t>
            </w:r>
          </w:p>
        </w:tc>
        <w:tc>
          <w:tcPr>
            <w:tcW w:w="709" w:type="dxa"/>
            <w:gridSpan w:val="2"/>
            <w:tcBorders>
              <w:top w:val="nil"/>
              <w:left w:val="nil"/>
              <w:bottom w:val="single" w:sz="4" w:space="0" w:color="auto"/>
              <w:right w:val="nil"/>
            </w:tcBorders>
            <w:hideMark/>
          </w:tcPr>
          <w:p w14:paraId="7AE99E83" w14:textId="77777777" w:rsidR="00FD6276" w:rsidRPr="000737E6" w:rsidRDefault="00FD6276">
            <w:pPr>
              <w:pStyle w:val="TAC"/>
            </w:pPr>
            <w:r w:rsidRPr="000737E6">
              <w:t>7</w:t>
            </w:r>
          </w:p>
        </w:tc>
        <w:tc>
          <w:tcPr>
            <w:tcW w:w="709" w:type="dxa"/>
            <w:gridSpan w:val="2"/>
            <w:tcBorders>
              <w:top w:val="nil"/>
              <w:left w:val="nil"/>
              <w:bottom w:val="single" w:sz="4" w:space="0" w:color="auto"/>
              <w:right w:val="nil"/>
            </w:tcBorders>
            <w:hideMark/>
          </w:tcPr>
          <w:p w14:paraId="6F730B3C" w14:textId="77777777" w:rsidR="00FD6276" w:rsidRPr="000737E6" w:rsidRDefault="00FD6276">
            <w:pPr>
              <w:pStyle w:val="TAC"/>
            </w:pPr>
            <w:r w:rsidRPr="000737E6">
              <w:t>6</w:t>
            </w:r>
          </w:p>
        </w:tc>
        <w:tc>
          <w:tcPr>
            <w:tcW w:w="709" w:type="dxa"/>
            <w:gridSpan w:val="2"/>
            <w:tcBorders>
              <w:top w:val="nil"/>
              <w:left w:val="nil"/>
              <w:bottom w:val="single" w:sz="4" w:space="0" w:color="auto"/>
              <w:right w:val="nil"/>
            </w:tcBorders>
            <w:hideMark/>
          </w:tcPr>
          <w:p w14:paraId="2B83028C" w14:textId="77777777" w:rsidR="00FD6276" w:rsidRPr="000737E6" w:rsidRDefault="00FD6276">
            <w:pPr>
              <w:pStyle w:val="TAC"/>
            </w:pPr>
            <w:r w:rsidRPr="000737E6">
              <w:t>5</w:t>
            </w:r>
          </w:p>
        </w:tc>
        <w:tc>
          <w:tcPr>
            <w:tcW w:w="709" w:type="dxa"/>
            <w:gridSpan w:val="2"/>
            <w:tcBorders>
              <w:top w:val="nil"/>
              <w:left w:val="nil"/>
              <w:bottom w:val="single" w:sz="4" w:space="0" w:color="auto"/>
              <w:right w:val="nil"/>
            </w:tcBorders>
            <w:hideMark/>
          </w:tcPr>
          <w:p w14:paraId="5C05712D" w14:textId="77777777" w:rsidR="00FD6276" w:rsidRPr="000737E6" w:rsidRDefault="00FD6276">
            <w:pPr>
              <w:pStyle w:val="TAC"/>
            </w:pPr>
            <w:r w:rsidRPr="000737E6">
              <w:t>4</w:t>
            </w:r>
          </w:p>
        </w:tc>
        <w:tc>
          <w:tcPr>
            <w:tcW w:w="709" w:type="dxa"/>
            <w:gridSpan w:val="2"/>
            <w:tcBorders>
              <w:top w:val="nil"/>
              <w:left w:val="nil"/>
              <w:bottom w:val="single" w:sz="4" w:space="0" w:color="auto"/>
              <w:right w:val="nil"/>
            </w:tcBorders>
            <w:hideMark/>
          </w:tcPr>
          <w:p w14:paraId="57D3ADA7" w14:textId="77777777" w:rsidR="00FD6276" w:rsidRPr="000737E6" w:rsidRDefault="00FD6276">
            <w:pPr>
              <w:pStyle w:val="TAC"/>
            </w:pPr>
            <w:r w:rsidRPr="000737E6">
              <w:t>3</w:t>
            </w:r>
          </w:p>
        </w:tc>
        <w:tc>
          <w:tcPr>
            <w:tcW w:w="709" w:type="dxa"/>
            <w:gridSpan w:val="2"/>
            <w:tcBorders>
              <w:top w:val="nil"/>
              <w:left w:val="nil"/>
              <w:bottom w:val="single" w:sz="4" w:space="0" w:color="auto"/>
              <w:right w:val="nil"/>
            </w:tcBorders>
            <w:hideMark/>
          </w:tcPr>
          <w:p w14:paraId="6EB9C57E" w14:textId="77777777" w:rsidR="00FD6276" w:rsidRPr="000737E6" w:rsidRDefault="00FD6276">
            <w:pPr>
              <w:pStyle w:val="TAC"/>
            </w:pPr>
            <w:r w:rsidRPr="000737E6">
              <w:t>2</w:t>
            </w:r>
          </w:p>
        </w:tc>
        <w:tc>
          <w:tcPr>
            <w:tcW w:w="709" w:type="dxa"/>
            <w:gridSpan w:val="2"/>
            <w:tcBorders>
              <w:top w:val="nil"/>
              <w:left w:val="nil"/>
              <w:bottom w:val="single" w:sz="4" w:space="0" w:color="auto"/>
              <w:right w:val="nil"/>
            </w:tcBorders>
            <w:hideMark/>
          </w:tcPr>
          <w:p w14:paraId="67DA6D34" w14:textId="77777777" w:rsidR="00FD6276" w:rsidRPr="000737E6" w:rsidRDefault="00FD6276">
            <w:pPr>
              <w:pStyle w:val="TAC"/>
            </w:pPr>
            <w:r w:rsidRPr="000737E6">
              <w:t>1</w:t>
            </w:r>
          </w:p>
        </w:tc>
        <w:tc>
          <w:tcPr>
            <w:tcW w:w="1416" w:type="dxa"/>
            <w:gridSpan w:val="2"/>
          </w:tcPr>
          <w:p w14:paraId="419C5C9A" w14:textId="77777777" w:rsidR="00FD6276" w:rsidRPr="000737E6" w:rsidRDefault="00FD6276">
            <w:pPr>
              <w:pStyle w:val="TAL"/>
            </w:pPr>
          </w:p>
        </w:tc>
      </w:tr>
      <w:tr w:rsidR="00FD6276" w:rsidRPr="000737E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737E6" w:rsidRDefault="00FD6276">
            <w:pPr>
              <w:pStyle w:val="TAC"/>
              <w:rPr>
                <w:noProof/>
                <w:lang w:val="en-US"/>
              </w:rPr>
            </w:pPr>
          </w:p>
          <w:p w14:paraId="22669BCB" w14:textId="77777777" w:rsidR="00FD6276" w:rsidRPr="000737E6" w:rsidRDefault="00FD6276">
            <w:pPr>
              <w:pStyle w:val="TAC"/>
            </w:pPr>
            <w:r w:rsidRPr="000737E6">
              <w:rPr>
                <w:noProof/>
                <w:lang w:val="en-US"/>
              </w:rPr>
              <w:t xml:space="preserve">Length of </w:t>
            </w:r>
            <w:r w:rsidRPr="000737E6">
              <w:rPr>
                <w:lang w:eastAsia="zh-CN"/>
              </w:rPr>
              <w:t>application layer group info</w:t>
            </w:r>
            <w:r w:rsidRPr="000737E6">
              <w:rPr>
                <w:lang w:val="en-US"/>
              </w:rPr>
              <w:t xml:space="preserve"> </w:t>
            </w:r>
            <w:r w:rsidRPr="000737E6">
              <w:rPr>
                <w:noProof/>
                <w:lang w:val="en-US"/>
              </w:rPr>
              <w:t>contents</w:t>
            </w:r>
          </w:p>
        </w:tc>
        <w:tc>
          <w:tcPr>
            <w:tcW w:w="1416" w:type="dxa"/>
            <w:gridSpan w:val="2"/>
          </w:tcPr>
          <w:p w14:paraId="55738D64" w14:textId="77777777" w:rsidR="00FD6276" w:rsidRPr="000737E6" w:rsidRDefault="00FD6276">
            <w:pPr>
              <w:pStyle w:val="TAL"/>
            </w:pPr>
            <w:r w:rsidRPr="000737E6">
              <w:t>octet o63+1</w:t>
            </w:r>
          </w:p>
          <w:p w14:paraId="4D041C94" w14:textId="77777777" w:rsidR="00FD6276" w:rsidRPr="000737E6" w:rsidRDefault="00FD6276">
            <w:pPr>
              <w:pStyle w:val="TAL"/>
            </w:pPr>
          </w:p>
          <w:p w14:paraId="31C93F25" w14:textId="77777777" w:rsidR="00FD6276" w:rsidRPr="000737E6" w:rsidRDefault="00FD6276">
            <w:pPr>
              <w:pStyle w:val="TAL"/>
            </w:pPr>
            <w:r w:rsidRPr="000737E6">
              <w:t>octet o63+2</w:t>
            </w:r>
          </w:p>
        </w:tc>
      </w:tr>
      <w:tr w:rsidR="00FD6276" w:rsidRPr="000737E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737E6" w:rsidRDefault="00FD6276">
            <w:pPr>
              <w:pStyle w:val="TAC"/>
              <w:rPr>
                <w:lang w:eastAsia="zh-CN"/>
              </w:rPr>
            </w:pPr>
          </w:p>
          <w:p w14:paraId="481594DA" w14:textId="77777777" w:rsidR="00FD6276" w:rsidRPr="000737E6" w:rsidRDefault="00FD6276">
            <w:pPr>
              <w:pStyle w:val="TAC"/>
              <w:rPr>
                <w:lang w:eastAsia="zh-CN"/>
              </w:rPr>
            </w:pPr>
            <w:r w:rsidRPr="000737E6">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737E6" w:rsidRDefault="00FD6276">
            <w:pPr>
              <w:pStyle w:val="TAL"/>
              <w:rPr>
                <w:lang w:eastAsia="zh-CN"/>
              </w:rPr>
            </w:pPr>
            <w:r w:rsidRPr="000737E6">
              <w:rPr>
                <w:lang w:eastAsia="zh-CN"/>
              </w:rPr>
              <w:t>octet o63+3</w:t>
            </w:r>
          </w:p>
          <w:p w14:paraId="3264CF18" w14:textId="77777777" w:rsidR="00FD6276" w:rsidRPr="000737E6" w:rsidRDefault="00FD6276">
            <w:pPr>
              <w:pStyle w:val="TAL"/>
              <w:rPr>
                <w:lang w:eastAsia="zh-CN"/>
              </w:rPr>
            </w:pPr>
          </w:p>
          <w:p w14:paraId="60699A2B" w14:textId="77777777" w:rsidR="00FD6276" w:rsidRPr="000737E6" w:rsidRDefault="00FD6276">
            <w:pPr>
              <w:pStyle w:val="TAL"/>
              <w:rPr>
                <w:lang w:eastAsia="zh-CN"/>
              </w:rPr>
            </w:pPr>
            <w:r w:rsidRPr="000737E6">
              <w:rPr>
                <w:lang w:eastAsia="zh-CN"/>
              </w:rPr>
              <w:t>octet o163</w:t>
            </w:r>
          </w:p>
        </w:tc>
      </w:tr>
      <w:tr w:rsidR="00FD6276" w:rsidRPr="000737E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737E6" w:rsidRDefault="00FD6276">
            <w:pPr>
              <w:pStyle w:val="TAC"/>
            </w:pPr>
            <w:r w:rsidRPr="000737E6">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737E6" w:rsidRDefault="00FD6276">
            <w:pPr>
              <w:pStyle w:val="TAC"/>
              <w:rPr>
                <w:lang w:eastAsia="zh-CN"/>
              </w:rPr>
            </w:pPr>
            <w:r w:rsidRPr="000737E6">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737E6" w:rsidRDefault="00FD6276">
            <w:pPr>
              <w:pStyle w:val="TAC"/>
            </w:pPr>
            <w:r w:rsidRPr="000737E6">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737E6" w:rsidRDefault="00FD6276">
            <w:pPr>
              <w:pStyle w:val="TAC"/>
            </w:pPr>
            <w:r w:rsidRPr="000737E6">
              <w:t>0</w:t>
            </w:r>
          </w:p>
          <w:p w14:paraId="4FA42B9A"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737E6" w:rsidRDefault="00FD6276">
            <w:pPr>
              <w:pStyle w:val="TAC"/>
            </w:pPr>
            <w:r w:rsidRPr="000737E6">
              <w:t>0</w:t>
            </w:r>
          </w:p>
          <w:p w14:paraId="20076A4B"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737E6" w:rsidRDefault="00FD6276">
            <w:pPr>
              <w:pStyle w:val="TAC"/>
            </w:pPr>
            <w:r w:rsidRPr="000737E6">
              <w:t>0</w:t>
            </w:r>
          </w:p>
          <w:p w14:paraId="37F05976"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737E6" w:rsidRDefault="00FD6276">
            <w:pPr>
              <w:pStyle w:val="TAC"/>
            </w:pPr>
            <w:r w:rsidRPr="000737E6">
              <w:t>0</w:t>
            </w:r>
          </w:p>
          <w:p w14:paraId="43166C33"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737E6" w:rsidRDefault="00FD6276">
            <w:pPr>
              <w:pStyle w:val="TAC"/>
            </w:pPr>
            <w:r w:rsidRPr="000737E6">
              <w:t>0</w:t>
            </w:r>
          </w:p>
          <w:p w14:paraId="4B946E70" w14:textId="77777777" w:rsidR="00FD6276" w:rsidRPr="000737E6" w:rsidRDefault="00FD6276">
            <w:pPr>
              <w:pStyle w:val="TAC"/>
            </w:pPr>
            <w:r w:rsidRPr="000737E6">
              <w:t>Spare</w:t>
            </w:r>
          </w:p>
        </w:tc>
        <w:tc>
          <w:tcPr>
            <w:tcW w:w="1416" w:type="dxa"/>
            <w:gridSpan w:val="2"/>
            <w:tcBorders>
              <w:top w:val="nil"/>
              <w:left w:val="single" w:sz="6" w:space="0" w:color="auto"/>
              <w:bottom w:val="nil"/>
              <w:right w:val="nil"/>
            </w:tcBorders>
          </w:tcPr>
          <w:p w14:paraId="185DAD0F" w14:textId="77777777" w:rsidR="00FD6276" w:rsidRPr="000737E6" w:rsidRDefault="00FD6276">
            <w:pPr>
              <w:pStyle w:val="TAL"/>
            </w:pPr>
            <w:r w:rsidRPr="000737E6">
              <w:t>octet o163+1</w:t>
            </w:r>
          </w:p>
          <w:p w14:paraId="5CC4E147" w14:textId="77777777" w:rsidR="00FD6276" w:rsidRPr="000737E6" w:rsidRDefault="00FD6276">
            <w:pPr>
              <w:pStyle w:val="TAL"/>
            </w:pPr>
          </w:p>
        </w:tc>
      </w:tr>
      <w:tr w:rsidR="00FD6276" w:rsidRPr="000737E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737E6" w:rsidRDefault="00FD6276">
            <w:pPr>
              <w:pStyle w:val="TAC"/>
              <w:rPr>
                <w:lang w:eastAsia="zh-CN"/>
              </w:rPr>
            </w:pPr>
          </w:p>
          <w:p w14:paraId="41A2A905" w14:textId="77777777" w:rsidR="00FD6276" w:rsidRPr="000737E6" w:rsidRDefault="00FD6276">
            <w:pPr>
              <w:pStyle w:val="TAC"/>
              <w:rPr>
                <w:lang w:eastAsia="zh-CN"/>
              </w:rPr>
            </w:pPr>
            <w:r w:rsidRPr="000737E6">
              <w:rPr>
                <w:lang w:eastAsia="zh-CN"/>
              </w:rPr>
              <w:t xml:space="preserve">ProSe </w:t>
            </w:r>
            <w:r w:rsidR="00425E6B" w:rsidRPr="000737E6">
              <w:rPr>
                <w:lang w:eastAsia="zh-CN"/>
              </w:rPr>
              <w:t>layer-2</w:t>
            </w:r>
            <w:r w:rsidRPr="000737E6">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Pr="000737E6" w:rsidRDefault="00FD6276">
            <w:pPr>
              <w:pStyle w:val="TAL"/>
              <w:rPr>
                <w:lang w:eastAsia="zh-CN"/>
              </w:rPr>
            </w:pPr>
            <w:r w:rsidRPr="000737E6">
              <w:rPr>
                <w:lang w:eastAsia="zh-CN"/>
              </w:rPr>
              <w:t>octet o163+2</w:t>
            </w:r>
          </w:p>
          <w:p w14:paraId="273D5EC1" w14:textId="77777777" w:rsidR="00FD6276" w:rsidRPr="000737E6" w:rsidRDefault="00FD6276">
            <w:pPr>
              <w:pStyle w:val="TAL"/>
              <w:rPr>
                <w:lang w:eastAsia="zh-CN"/>
              </w:rPr>
            </w:pPr>
          </w:p>
          <w:p w14:paraId="7868E6B4" w14:textId="77777777" w:rsidR="00FD6276" w:rsidRPr="000737E6" w:rsidRDefault="00FD6276">
            <w:pPr>
              <w:pStyle w:val="TAL"/>
            </w:pPr>
            <w:r w:rsidRPr="000737E6">
              <w:rPr>
                <w:lang w:eastAsia="zh-CN"/>
              </w:rPr>
              <w:t>octet o163+4</w:t>
            </w:r>
          </w:p>
        </w:tc>
      </w:tr>
      <w:tr w:rsidR="00FD6276" w:rsidRPr="000737E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737E6" w:rsidRDefault="00FD6276">
            <w:pPr>
              <w:pStyle w:val="TAC"/>
              <w:rPr>
                <w:lang w:eastAsia="zh-CN"/>
              </w:rPr>
            </w:pPr>
          </w:p>
          <w:p w14:paraId="2BCE8940" w14:textId="77777777" w:rsidR="00FD6276" w:rsidRPr="000737E6" w:rsidRDefault="00FD6276">
            <w:pPr>
              <w:pStyle w:val="TAC"/>
              <w:rPr>
                <w:lang w:eastAsia="zh-CN"/>
              </w:rPr>
            </w:pPr>
            <w:r w:rsidRPr="000737E6">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737E6" w:rsidRDefault="00FD6276">
            <w:pPr>
              <w:pStyle w:val="TAL"/>
              <w:rPr>
                <w:lang w:eastAsia="zh-CN"/>
              </w:rPr>
            </w:pPr>
            <w:r w:rsidRPr="000737E6">
              <w:rPr>
                <w:lang w:eastAsia="zh-CN"/>
              </w:rPr>
              <w:t>octet o163+5</w:t>
            </w:r>
          </w:p>
          <w:p w14:paraId="59F09434" w14:textId="77777777" w:rsidR="00FD6276" w:rsidRPr="000737E6" w:rsidRDefault="00FD6276">
            <w:pPr>
              <w:pStyle w:val="TAL"/>
              <w:rPr>
                <w:lang w:eastAsia="zh-CN"/>
              </w:rPr>
            </w:pPr>
          </w:p>
          <w:p w14:paraId="7D72825A" w14:textId="77777777" w:rsidR="00FD6276" w:rsidRPr="000737E6" w:rsidRDefault="00FD6276">
            <w:pPr>
              <w:pStyle w:val="TAL"/>
            </w:pPr>
            <w:r w:rsidRPr="000737E6">
              <w:rPr>
                <w:lang w:eastAsia="zh-CN"/>
              </w:rPr>
              <w:t>octet o163+8</w:t>
            </w:r>
          </w:p>
        </w:tc>
      </w:tr>
      <w:tr w:rsidR="00FD6276" w:rsidRPr="000737E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737E6" w:rsidRDefault="00FD6276">
            <w:pPr>
              <w:pStyle w:val="TAC"/>
              <w:rPr>
                <w:lang w:eastAsia="zh-CN"/>
              </w:rPr>
            </w:pPr>
          </w:p>
          <w:p w14:paraId="294F849A" w14:textId="77777777" w:rsidR="00FD6276" w:rsidRPr="000737E6" w:rsidRDefault="00FD6276">
            <w:pPr>
              <w:pStyle w:val="TAC"/>
              <w:rPr>
                <w:lang w:eastAsia="zh-CN"/>
              </w:rPr>
            </w:pPr>
            <w:r w:rsidRPr="000737E6">
              <w:rPr>
                <w:lang w:eastAsia="zh-CN"/>
              </w:rPr>
              <w:t>IPv4 address</w:t>
            </w:r>
          </w:p>
        </w:tc>
        <w:tc>
          <w:tcPr>
            <w:tcW w:w="1416" w:type="dxa"/>
            <w:gridSpan w:val="2"/>
            <w:tcBorders>
              <w:top w:val="nil"/>
              <w:left w:val="single" w:sz="6" w:space="0" w:color="auto"/>
              <w:bottom w:val="nil"/>
              <w:right w:val="nil"/>
            </w:tcBorders>
          </w:tcPr>
          <w:p w14:paraId="6A9EC48F" w14:textId="77777777" w:rsidR="00FD6276" w:rsidRPr="000737E6" w:rsidRDefault="00FD6276">
            <w:pPr>
              <w:pStyle w:val="TAL"/>
              <w:rPr>
                <w:lang w:eastAsia="zh-CN"/>
              </w:rPr>
            </w:pPr>
            <w:r w:rsidRPr="000737E6">
              <w:rPr>
                <w:lang w:eastAsia="zh-CN"/>
              </w:rPr>
              <w:t>octet (o163+9)*</w:t>
            </w:r>
          </w:p>
          <w:p w14:paraId="67E7A020" w14:textId="77777777" w:rsidR="00FD6276" w:rsidRPr="000737E6" w:rsidRDefault="00FD6276">
            <w:pPr>
              <w:pStyle w:val="TAL"/>
              <w:rPr>
                <w:lang w:eastAsia="zh-CN"/>
              </w:rPr>
            </w:pPr>
          </w:p>
          <w:p w14:paraId="3BF6E755" w14:textId="459962D1" w:rsidR="00FD6276" w:rsidRPr="000737E6" w:rsidRDefault="00FD6276">
            <w:pPr>
              <w:pStyle w:val="TAL"/>
              <w:rPr>
                <w:lang w:eastAsia="zh-CN"/>
              </w:rPr>
            </w:pPr>
            <w:r w:rsidRPr="000737E6">
              <w:rPr>
                <w:lang w:eastAsia="zh-CN"/>
              </w:rPr>
              <w:t>octet (o163+</w:t>
            </w:r>
            <w:r w:rsidR="008666FB" w:rsidRPr="000737E6">
              <w:rPr>
                <w:lang w:eastAsia="zh-CN"/>
              </w:rPr>
              <w:t>12</w:t>
            </w:r>
            <w:r w:rsidRPr="000737E6">
              <w:rPr>
                <w:lang w:eastAsia="zh-CN"/>
              </w:rPr>
              <w:t>)*</w:t>
            </w:r>
            <w:r w:rsidR="002875F2" w:rsidRPr="000737E6">
              <w:rPr>
                <w:lang w:eastAsia="zh-CN"/>
              </w:rPr>
              <w:t xml:space="preserve"> = octet 64*</w:t>
            </w:r>
          </w:p>
        </w:tc>
      </w:tr>
    </w:tbl>
    <w:p w14:paraId="718A6915" w14:textId="2870C8D7" w:rsidR="00FD6276" w:rsidRPr="000737E6" w:rsidRDefault="00FD6276" w:rsidP="00FD6276">
      <w:pPr>
        <w:pStyle w:val="TF"/>
      </w:pPr>
      <w:r w:rsidRPr="000737E6">
        <w:t>Figure 5.4.</w:t>
      </w:r>
      <w:r w:rsidR="00DA4878" w:rsidRPr="000737E6">
        <w:t>2</w:t>
      </w:r>
      <w:r w:rsidRPr="000737E6">
        <w:t>.2</w:t>
      </w:r>
      <w:r w:rsidR="008666FB" w:rsidRPr="000737E6">
        <w:t>5</w:t>
      </w:r>
      <w:r w:rsidRPr="000737E6">
        <w:t xml:space="preserve">: </w:t>
      </w:r>
      <w:r w:rsidRPr="000737E6">
        <w:rPr>
          <w:lang w:eastAsia="zh-CN"/>
        </w:rPr>
        <w:t>Application layer group info</w:t>
      </w:r>
    </w:p>
    <w:p w14:paraId="65EE4609" w14:textId="09D59C94" w:rsidR="00FD6276" w:rsidRPr="000737E6" w:rsidRDefault="00FD6276" w:rsidP="00FD6276">
      <w:pPr>
        <w:pStyle w:val="TH"/>
      </w:pPr>
      <w:r w:rsidRPr="000737E6">
        <w:t>Table 5.4.</w:t>
      </w:r>
      <w:r w:rsidR="00DA4878" w:rsidRPr="000737E6">
        <w:t>2</w:t>
      </w:r>
      <w:r w:rsidRPr="000737E6">
        <w:t>.2</w:t>
      </w:r>
      <w:r w:rsidR="008666FB" w:rsidRPr="000737E6">
        <w:t>5</w:t>
      </w:r>
      <w:r w:rsidRPr="000737E6">
        <w:t xml:space="preserve">: </w:t>
      </w:r>
      <w:r w:rsidRPr="000737E6">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737E6" w:rsidRDefault="00FD6276">
            <w:pPr>
              <w:pStyle w:val="TAL"/>
              <w:rPr>
                <w:lang w:eastAsia="zh-CN"/>
              </w:rPr>
            </w:pPr>
            <w:r w:rsidRPr="000737E6">
              <w:rPr>
                <w:lang w:eastAsia="zh-CN"/>
              </w:rPr>
              <w:t>Application layer group identifier (octet o63+3 to o163):</w:t>
            </w:r>
          </w:p>
          <w:p w14:paraId="377FF5FB" w14:textId="77777777" w:rsidR="00FD6276" w:rsidRPr="000737E6" w:rsidRDefault="00FD6276">
            <w:pPr>
              <w:pStyle w:val="TAL"/>
              <w:rPr>
                <w:lang w:eastAsia="zh-CN"/>
              </w:rPr>
            </w:pPr>
            <w:r w:rsidRPr="000737E6">
              <w:rPr>
                <w:lang w:eastAsia="zh-CN"/>
              </w:rPr>
              <w:t>The first octet of application layer group identifier field is the length of application group identifier. The value of application group identifier field is a bit string</w:t>
            </w:r>
            <w:r w:rsidRPr="000737E6">
              <w:rPr>
                <w:noProof/>
                <w:lang w:val="en-US"/>
              </w:rPr>
              <w:t xml:space="preserve">. </w:t>
            </w:r>
            <w:r w:rsidRPr="000737E6">
              <w:rPr>
                <w:lang w:eastAsia="zh-CN"/>
              </w:rPr>
              <w:t>The format of application group identifier parameter is out of scope of this specification.</w:t>
            </w:r>
          </w:p>
        </w:tc>
      </w:tr>
      <w:tr w:rsidR="00FD6276" w:rsidRPr="000737E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737E6" w:rsidRDefault="00FD6276">
            <w:pPr>
              <w:pStyle w:val="TAL"/>
            </w:pPr>
            <w:r w:rsidRPr="000737E6">
              <w:t>IPv4 (octet o163+1 bit 8):</w:t>
            </w:r>
          </w:p>
          <w:p w14:paraId="1A7991C5" w14:textId="77777777" w:rsidR="00FD6276" w:rsidRPr="000737E6" w:rsidRDefault="00FD6276">
            <w:pPr>
              <w:pStyle w:val="TAL"/>
            </w:pPr>
            <w:r w:rsidRPr="000737E6">
              <w:t>Bit</w:t>
            </w:r>
          </w:p>
          <w:p w14:paraId="44D9E957" w14:textId="77777777" w:rsidR="00FD6276" w:rsidRPr="000737E6" w:rsidRDefault="00FD6276">
            <w:pPr>
              <w:pStyle w:val="TAL"/>
              <w:rPr>
                <w:b/>
              </w:rPr>
            </w:pPr>
            <w:r w:rsidRPr="000737E6">
              <w:rPr>
                <w:b/>
              </w:rPr>
              <w:t>8</w:t>
            </w:r>
          </w:p>
          <w:p w14:paraId="76D97FF9" w14:textId="77777777" w:rsidR="00FD6276" w:rsidRPr="000737E6" w:rsidRDefault="00FD6276">
            <w:pPr>
              <w:pStyle w:val="TAL"/>
            </w:pPr>
            <w:r w:rsidRPr="000737E6">
              <w:t>0</w:t>
            </w:r>
            <w:r w:rsidRPr="000737E6">
              <w:tab/>
              <w:t>IPv4 is not authorized</w:t>
            </w:r>
          </w:p>
          <w:p w14:paraId="110F7DB4" w14:textId="77777777" w:rsidR="00FD6276" w:rsidRPr="000737E6" w:rsidRDefault="00FD6276">
            <w:pPr>
              <w:pStyle w:val="TAL"/>
              <w:rPr>
                <w:lang w:eastAsia="zh-CN"/>
              </w:rPr>
            </w:pPr>
            <w:r w:rsidRPr="000737E6">
              <w:t>1</w:t>
            </w:r>
            <w:r w:rsidRPr="000737E6">
              <w:tab/>
              <w:t>IPv4 is authorized</w:t>
            </w:r>
          </w:p>
        </w:tc>
      </w:tr>
      <w:tr w:rsidR="00FD6276" w:rsidRPr="000737E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Pr="000737E6" w:rsidRDefault="00FD6276">
            <w:pPr>
              <w:pStyle w:val="TAL"/>
            </w:pPr>
          </w:p>
        </w:tc>
      </w:tr>
      <w:tr w:rsidR="00FD6276" w:rsidRPr="000737E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737E6" w:rsidRDefault="00FD6276">
            <w:pPr>
              <w:pStyle w:val="TAL"/>
            </w:pPr>
            <w:r w:rsidRPr="000737E6">
              <w:t>IPv4 address indicator (IPv4AI) (octet o163+1 bit 7):</w:t>
            </w:r>
          </w:p>
          <w:p w14:paraId="73A2E129" w14:textId="77777777" w:rsidR="00FD6276" w:rsidRPr="000737E6" w:rsidRDefault="00FD6276">
            <w:pPr>
              <w:pStyle w:val="TAL"/>
            </w:pPr>
            <w:r w:rsidRPr="000737E6">
              <w:t>Bit</w:t>
            </w:r>
          </w:p>
          <w:p w14:paraId="4AA4E53E" w14:textId="77777777" w:rsidR="00FD6276" w:rsidRPr="000737E6" w:rsidRDefault="00FD6276">
            <w:pPr>
              <w:pStyle w:val="TAL"/>
              <w:rPr>
                <w:b/>
              </w:rPr>
            </w:pPr>
            <w:r w:rsidRPr="000737E6">
              <w:rPr>
                <w:b/>
              </w:rPr>
              <w:t>7</w:t>
            </w:r>
          </w:p>
          <w:p w14:paraId="32FB6566" w14:textId="77777777" w:rsidR="00FD6276" w:rsidRPr="000737E6" w:rsidRDefault="00FD6276">
            <w:pPr>
              <w:pStyle w:val="TAL"/>
            </w:pPr>
            <w:r w:rsidRPr="000737E6">
              <w:t>0</w:t>
            </w:r>
            <w:r w:rsidRPr="000737E6">
              <w:tab/>
              <w:t>IPv4 address is absent</w:t>
            </w:r>
          </w:p>
          <w:p w14:paraId="716DC6C7" w14:textId="77777777" w:rsidR="00FD6276" w:rsidRPr="000737E6" w:rsidRDefault="00FD6276">
            <w:pPr>
              <w:pStyle w:val="TAL"/>
            </w:pPr>
            <w:r w:rsidRPr="000737E6">
              <w:t>1</w:t>
            </w:r>
            <w:r w:rsidRPr="000737E6">
              <w:tab/>
              <w:t>IPv4 address is present</w:t>
            </w:r>
          </w:p>
        </w:tc>
      </w:tr>
      <w:tr w:rsidR="00FD6276" w:rsidRPr="000737E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Pr="000737E6" w:rsidRDefault="00FD6276">
            <w:pPr>
              <w:pStyle w:val="TAL"/>
            </w:pPr>
          </w:p>
        </w:tc>
      </w:tr>
      <w:tr w:rsidR="00FD6276" w:rsidRPr="000737E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737E6" w:rsidRDefault="00FD6276">
            <w:pPr>
              <w:pStyle w:val="TAL"/>
            </w:pPr>
            <w:r w:rsidRPr="000737E6">
              <w:t>IPv6 (octet o163+1 bit 6):</w:t>
            </w:r>
          </w:p>
          <w:p w14:paraId="37AFDFA9" w14:textId="77777777" w:rsidR="00FD6276" w:rsidRPr="000737E6" w:rsidRDefault="00FD6276">
            <w:pPr>
              <w:pStyle w:val="TAL"/>
            </w:pPr>
            <w:r w:rsidRPr="000737E6">
              <w:t>Bit</w:t>
            </w:r>
          </w:p>
          <w:p w14:paraId="712425D1" w14:textId="77777777" w:rsidR="00FD6276" w:rsidRPr="000737E6" w:rsidRDefault="00FD6276">
            <w:pPr>
              <w:pStyle w:val="TAL"/>
              <w:rPr>
                <w:b/>
              </w:rPr>
            </w:pPr>
            <w:r w:rsidRPr="000737E6">
              <w:rPr>
                <w:b/>
              </w:rPr>
              <w:t>6</w:t>
            </w:r>
          </w:p>
          <w:p w14:paraId="12CBB173" w14:textId="77777777" w:rsidR="00FD6276" w:rsidRPr="000737E6" w:rsidRDefault="00FD6276">
            <w:pPr>
              <w:pStyle w:val="TAL"/>
            </w:pPr>
            <w:r w:rsidRPr="000737E6">
              <w:t>0</w:t>
            </w:r>
            <w:r w:rsidRPr="000737E6">
              <w:tab/>
              <w:t>IPv6 is not authorized</w:t>
            </w:r>
          </w:p>
          <w:p w14:paraId="2B633942" w14:textId="77777777" w:rsidR="00FD6276" w:rsidRPr="000737E6" w:rsidRDefault="00FD6276">
            <w:pPr>
              <w:pStyle w:val="TAL"/>
            </w:pPr>
            <w:r w:rsidRPr="000737E6">
              <w:t>1</w:t>
            </w:r>
            <w:r w:rsidRPr="000737E6">
              <w:tab/>
              <w:t>IPv6 is authorized</w:t>
            </w:r>
          </w:p>
        </w:tc>
      </w:tr>
      <w:tr w:rsidR="00FD6276" w:rsidRPr="000737E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Pr="000737E6" w:rsidRDefault="00FD6276">
            <w:pPr>
              <w:pStyle w:val="TAL"/>
            </w:pPr>
          </w:p>
        </w:tc>
      </w:tr>
      <w:tr w:rsidR="00FD6276" w:rsidRPr="000737E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Pr="000737E6" w:rsidRDefault="00FD6276">
            <w:pPr>
              <w:pStyle w:val="TAL"/>
              <w:rPr>
                <w:lang w:eastAsia="zh-CN"/>
              </w:rPr>
            </w:pPr>
            <w:r w:rsidRPr="000737E6">
              <w:rPr>
                <w:lang w:eastAsia="zh-CN"/>
              </w:rPr>
              <w:t xml:space="preserve">ProSe </w:t>
            </w:r>
            <w:r w:rsidR="00425E6B" w:rsidRPr="000737E6">
              <w:rPr>
                <w:lang w:eastAsia="zh-CN"/>
              </w:rPr>
              <w:t>layer-2</w:t>
            </w:r>
            <w:r w:rsidRPr="000737E6">
              <w:rPr>
                <w:lang w:eastAsia="zh-CN"/>
              </w:rPr>
              <w:t xml:space="preserve"> gorup identifier (octet o163+5 to o163+8):</w:t>
            </w:r>
          </w:p>
          <w:p w14:paraId="0DAE04ED" w14:textId="77777777" w:rsidR="00FD6276" w:rsidRPr="000737E6" w:rsidRDefault="00FD6276">
            <w:pPr>
              <w:pStyle w:val="TAL"/>
            </w:pPr>
            <w:r w:rsidRPr="000737E6">
              <w:t xml:space="preserve">The </w:t>
            </w:r>
            <w:r w:rsidRPr="000737E6">
              <w:rPr>
                <w:lang w:eastAsia="zh-CN"/>
              </w:rPr>
              <w:t xml:space="preserve">ProSe </w:t>
            </w:r>
            <w:r w:rsidR="00425E6B" w:rsidRPr="000737E6">
              <w:rPr>
                <w:lang w:eastAsia="zh-CN"/>
              </w:rPr>
              <w:t>layer-2</w:t>
            </w:r>
            <w:r w:rsidRPr="000737E6">
              <w:rPr>
                <w:lang w:eastAsia="zh-CN"/>
              </w:rPr>
              <w:t xml:space="preserve"> gorup identifier</w:t>
            </w:r>
            <w:r w:rsidRPr="000737E6">
              <w:rPr>
                <w:noProof/>
                <w:lang w:val="en-US"/>
              </w:rPr>
              <w:t xml:space="preserve"> </w:t>
            </w:r>
            <w:r w:rsidRPr="000737E6">
              <w:t>field is a binary coded layer-2 identifier.</w:t>
            </w:r>
          </w:p>
        </w:tc>
      </w:tr>
      <w:tr w:rsidR="00FD6276" w:rsidRPr="000737E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Pr="000737E6" w:rsidRDefault="00FD6276">
            <w:pPr>
              <w:pStyle w:val="TAL"/>
            </w:pPr>
          </w:p>
        </w:tc>
      </w:tr>
      <w:tr w:rsidR="00FD6276" w:rsidRPr="000737E6"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62E47D48" w:rsidR="00FD6276" w:rsidRPr="000737E6" w:rsidRDefault="00FD6276">
            <w:pPr>
              <w:pStyle w:val="TAL"/>
              <w:rPr>
                <w:lang w:eastAsia="zh-CN"/>
              </w:rPr>
            </w:pPr>
            <w:r w:rsidRPr="000737E6">
              <w:rPr>
                <w:lang w:eastAsia="zh-CN"/>
              </w:rPr>
              <w:t>IPv4 address (octet o163+9 to o163+1</w:t>
            </w:r>
            <w:r w:rsidR="008666FB" w:rsidRPr="000737E6">
              <w:rPr>
                <w:lang w:eastAsia="zh-CN"/>
              </w:rPr>
              <w:t>2</w:t>
            </w:r>
            <w:r w:rsidRPr="000737E6">
              <w:rPr>
                <w:lang w:eastAsia="zh-CN"/>
              </w:rPr>
              <w:t>):</w:t>
            </w:r>
          </w:p>
        </w:tc>
      </w:tr>
      <w:tr w:rsidR="00FD6276" w:rsidRPr="000737E6"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737E6" w:rsidRDefault="00FD6276">
            <w:pPr>
              <w:pStyle w:val="TAL"/>
            </w:pPr>
            <w:r w:rsidRPr="000737E6">
              <w:t xml:space="preserve">The IPv4 address field contains an IPv4 address as the </w:t>
            </w:r>
            <w:r w:rsidRPr="000737E6">
              <w:rPr>
                <w:lang w:eastAsia="zh-CN"/>
              </w:rPr>
              <w:t xml:space="preserve">source address for a specific </w:t>
            </w:r>
            <w:r w:rsidR="00321CDF" w:rsidRPr="000737E6">
              <w:rPr>
                <w:lang w:eastAsia="zh-CN"/>
              </w:rPr>
              <w:t>g</w:t>
            </w:r>
            <w:r w:rsidRPr="000737E6">
              <w:rPr>
                <w:lang w:eastAsia="zh-CN"/>
              </w:rPr>
              <w:t>roup configured to operate using IPv4</w:t>
            </w:r>
            <w:r w:rsidRPr="000737E6">
              <w:t>.</w:t>
            </w:r>
          </w:p>
        </w:tc>
      </w:tr>
    </w:tbl>
    <w:p w14:paraId="36FBFC7C" w14:textId="0E3A1DD8" w:rsidR="00FD6276" w:rsidRPr="000737E6" w:rsidRDefault="00FD6276" w:rsidP="003627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737E6" w:rsidRDefault="00FD6276">
            <w:pPr>
              <w:pStyle w:val="TAC"/>
            </w:pPr>
            <w:r w:rsidRPr="000737E6">
              <w:lastRenderedPageBreak/>
              <w:t>8</w:t>
            </w:r>
          </w:p>
        </w:tc>
        <w:tc>
          <w:tcPr>
            <w:tcW w:w="709" w:type="dxa"/>
            <w:tcBorders>
              <w:top w:val="nil"/>
              <w:left w:val="nil"/>
              <w:bottom w:val="single" w:sz="4" w:space="0" w:color="auto"/>
              <w:right w:val="nil"/>
            </w:tcBorders>
            <w:hideMark/>
          </w:tcPr>
          <w:p w14:paraId="59B2DE0C"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3DFD6394"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3CE1E9DA"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41D515CE"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26B24FDC"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21AE8477"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3F1C7F08" w14:textId="77777777" w:rsidR="00FD6276" w:rsidRPr="000737E6" w:rsidRDefault="00FD6276">
            <w:pPr>
              <w:pStyle w:val="TAC"/>
            </w:pPr>
            <w:r w:rsidRPr="000737E6">
              <w:t>1</w:t>
            </w:r>
          </w:p>
        </w:tc>
        <w:tc>
          <w:tcPr>
            <w:tcW w:w="1416" w:type="dxa"/>
            <w:gridSpan w:val="2"/>
          </w:tcPr>
          <w:p w14:paraId="4342196B" w14:textId="77777777" w:rsidR="00FD6276" w:rsidRPr="000737E6" w:rsidRDefault="00FD6276">
            <w:pPr>
              <w:pStyle w:val="TAL"/>
            </w:pPr>
          </w:p>
        </w:tc>
      </w:tr>
      <w:tr w:rsidR="00FD6276" w:rsidRPr="000737E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737E6" w:rsidRDefault="00FD6276">
            <w:pPr>
              <w:pStyle w:val="TAC"/>
              <w:rPr>
                <w:noProof/>
                <w:lang w:val="en-US"/>
              </w:rPr>
            </w:pPr>
          </w:p>
          <w:p w14:paraId="535D05E8" w14:textId="77D37C47" w:rsidR="00FD6276" w:rsidRPr="000737E6" w:rsidRDefault="00FD6276">
            <w:pPr>
              <w:pStyle w:val="TAC"/>
            </w:pPr>
            <w:r w:rsidRPr="000737E6">
              <w:rPr>
                <w:noProof/>
                <w:lang w:val="en-US"/>
              </w:rPr>
              <w:t xml:space="preserve">Length of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rules</w:t>
            </w:r>
            <w:r w:rsidRPr="000737E6">
              <w:rPr>
                <w:lang w:val="en-US"/>
              </w:rPr>
              <w:t xml:space="preserve"> </w:t>
            </w:r>
            <w:r w:rsidRPr="000737E6">
              <w:rPr>
                <w:noProof/>
                <w:lang w:val="en-US"/>
              </w:rPr>
              <w:t>contents</w:t>
            </w:r>
          </w:p>
        </w:tc>
        <w:tc>
          <w:tcPr>
            <w:tcW w:w="1416" w:type="dxa"/>
            <w:gridSpan w:val="2"/>
          </w:tcPr>
          <w:p w14:paraId="32B86ED2" w14:textId="77777777" w:rsidR="00FD6276" w:rsidRPr="000737E6" w:rsidRDefault="00FD6276">
            <w:pPr>
              <w:pStyle w:val="TAL"/>
            </w:pPr>
            <w:r w:rsidRPr="000737E6">
              <w:t>octet o47+1</w:t>
            </w:r>
          </w:p>
          <w:p w14:paraId="68804A73" w14:textId="77777777" w:rsidR="00FD6276" w:rsidRPr="000737E6" w:rsidRDefault="00FD6276">
            <w:pPr>
              <w:pStyle w:val="TAL"/>
            </w:pPr>
          </w:p>
          <w:p w14:paraId="1CB507A7" w14:textId="77777777" w:rsidR="00FD6276" w:rsidRPr="000737E6" w:rsidRDefault="00FD6276">
            <w:pPr>
              <w:pStyle w:val="TAL"/>
            </w:pPr>
            <w:r w:rsidRPr="000737E6">
              <w:t>octet o47+2</w:t>
            </w:r>
          </w:p>
        </w:tc>
      </w:tr>
      <w:tr w:rsidR="00FD6276" w:rsidRPr="000737E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737E6" w:rsidRDefault="00FD6276">
            <w:pPr>
              <w:pStyle w:val="TAC"/>
            </w:pPr>
          </w:p>
          <w:p w14:paraId="082E8D15" w14:textId="0753A582" w:rsidR="00FD6276" w:rsidRPr="000737E6" w:rsidRDefault="00DA4878">
            <w:pPr>
              <w:pStyle w:val="TAC"/>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unicast initial signalling mapping rule</w:t>
            </w:r>
            <w:r w:rsidR="00FD6276" w:rsidRPr="000737E6">
              <w:rPr>
                <w:lang w:val="en-US"/>
              </w:rPr>
              <w:t xml:space="preserve"> </w:t>
            </w:r>
            <w:r w:rsidR="00FD6276" w:rsidRPr="000737E6">
              <w:rPr>
                <w:noProof/>
                <w:lang w:val="en-US"/>
              </w:rPr>
              <w:t>1</w:t>
            </w:r>
          </w:p>
        </w:tc>
        <w:tc>
          <w:tcPr>
            <w:tcW w:w="1416" w:type="dxa"/>
            <w:gridSpan w:val="2"/>
            <w:tcBorders>
              <w:top w:val="nil"/>
              <w:left w:val="single" w:sz="6" w:space="0" w:color="auto"/>
              <w:bottom w:val="nil"/>
              <w:right w:val="nil"/>
            </w:tcBorders>
          </w:tcPr>
          <w:p w14:paraId="7CE711CD" w14:textId="77777777" w:rsidR="00FD6276" w:rsidRPr="000737E6" w:rsidRDefault="00FD6276">
            <w:pPr>
              <w:pStyle w:val="TAL"/>
            </w:pPr>
            <w:r w:rsidRPr="000737E6">
              <w:t>octet (o47+3)*</w:t>
            </w:r>
          </w:p>
          <w:p w14:paraId="47A2E7FF" w14:textId="77777777" w:rsidR="00FD6276" w:rsidRPr="000737E6" w:rsidRDefault="00FD6276">
            <w:pPr>
              <w:pStyle w:val="TAL"/>
            </w:pPr>
          </w:p>
          <w:p w14:paraId="4FAB0BA9" w14:textId="77777777" w:rsidR="00FD6276" w:rsidRPr="000737E6" w:rsidRDefault="00FD6276">
            <w:pPr>
              <w:pStyle w:val="TAL"/>
            </w:pPr>
            <w:r w:rsidRPr="000737E6">
              <w:t>octet o66*</w:t>
            </w:r>
          </w:p>
        </w:tc>
      </w:tr>
      <w:tr w:rsidR="00FD6276" w:rsidRPr="000737E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737E6" w:rsidRDefault="00FD6276">
            <w:pPr>
              <w:pStyle w:val="TAC"/>
            </w:pPr>
          </w:p>
          <w:p w14:paraId="3EED20DB" w14:textId="2F012D7E" w:rsidR="00FD6276" w:rsidRPr="000737E6" w:rsidRDefault="00DA4878">
            <w:pPr>
              <w:pStyle w:val="TAC"/>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unicast initial signalling mapping rule</w:t>
            </w:r>
            <w:r w:rsidR="00FD6276" w:rsidRPr="000737E6">
              <w:rPr>
                <w:lang w:val="en-US"/>
              </w:rPr>
              <w:t xml:space="preserve"> </w:t>
            </w:r>
            <w:r w:rsidR="00FD6276" w:rsidRPr="000737E6">
              <w:rPr>
                <w:noProof/>
                <w:lang w:val="en-US"/>
              </w:rPr>
              <w:t>2</w:t>
            </w:r>
          </w:p>
        </w:tc>
        <w:tc>
          <w:tcPr>
            <w:tcW w:w="1416" w:type="dxa"/>
            <w:gridSpan w:val="2"/>
            <w:tcBorders>
              <w:top w:val="nil"/>
              <w:left w:val="single" w:sz="6" w:space="0" w:color="auto"/>
              <w:bottom w:val="nil"/>
              <w:right w:val="nil"/>
            </w:tcBorders>
          </w:tcPr>
          <w:p w14:paraId="2A124AE0" w14:textId="77777777" w:rsidR="00FD6276" w:rsidRPr="000737E6" w:rsidRDefault="00FD6276">
            <w:pPr>
              <w:pStyle w:val="TAL"/>
            </w:pPr>
            <w:r w:rsidRPr="000737E6">
              <w:t>octet (o66+1)*</w:t>
            </w:r>
          </w:p>
          <w:p w14:paraId="1ACF3AA2" w14:textId="77777777" w:rsidR="00FD6276" w:rsidRPr="000737E6" w:rsidRDefault="00FD6276">
            <w:pPr>
              <w:pStyle w:val="TAL"/>
            </w:pPr>
          </w:p>
          <w:p w14:paraId="1B0928BA" w14:textId="77777777" w:rsidR="00FD6276" w:rsidRPr="000737E6" w:rsidRDefault="00FD6276">
            <w:pPr>
              <w:pStyle w:val="TAL"/>
            </w:pPr>
            <w:r w:rsidRPr="000737E6">
              <w:t>octet o67*</w:t>
            </w:r>
          </w:p>
        </w:tc>
      </w:tr>
      <w:tr w:rsidR="00FD6276" w:rsidRPr="000737E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737E6" w:rsidRDefault="00FD6276">
            <w:pPr>
              <w:pStyle w:val="TAC"/>
            </w:pPr>
          </w:p>
          <w:p w14:paraId="6A32D616"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3B4C0420" w14:textId="77777777" w:rsidR="00FD6276" w:rsidRPr="000737E6" w:rsidRDefault="00FD6276">
            <w:pPr>
              <w:pStyle w:val="TAL"/>
            </w:pPr>
            <w:r w:rsidRPr="000737E6">
              <w:t>octet (o67+1)*</w:t>
            </w:r>
          </w:p>
          <w:p w14:paraId="6E471C4F" w14:textId="77777777" w:rsidR="00FD6276" w:rsidRPr="000737E6" w:rsidRDefault="00FD6276">
            <w:pPr>
              <w:pStyle w:val="TAL"/>
            </w:pPr>
          </w:p>
          <w:p w14:paraId="3915F6FD" w14:textId="77777777" w:rsidR="00FD6276" w:rsidRPr="000737E6" w:rsidRDefault="00FD6276">
            <w:pPr>
              <w:pStyle w:val="TAL"/>
            </w:pPr>
            <w:r w:rsidRPr="000737E6">
              <w:t>octet o68*</w:t>
            </w:r>
          </w:p>
        </w:tc>
      </w:tr>
      <w:tr w:rsidR="00FD6276" w:rsidRPr="000737E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737E6" w:rsidRDefault="00FD6276">
            <w:pPr>
              <w:pStyle w:val="TAC"/>
            </w:pPr>
          </w:p>
          <w:p w14:paraId="51DEF1DF" w14:textId="5B3AF644" w:rsidR="00FD6276" w:rsidRPr="000737E6" w:rsidRDefault="00DA4878">
            <w:pPr>
              <w:pStyle w:val="TAC"/>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unicast initial signalling mapping rule</w:t>
            </w:r>
            <w:r w:rsidR="00FD6276" w:rsidRPr="000737E6">
              <w:rPr>
                <w:lang w:val="en-US"/>
              </w:rPr>
              <w:t xml:space="preserve"> </w:t>
            </w:r>
            <w:r w:rsidR="00FD6276" w:rsidRPr="000737E6">
              <w:rPr>
                <w:noProof/>
                <w:lang w:val="en-US"/>
              </w:rPr>
              <w:t>n</w:t>
            </w:r>
          </w:p>
        </w:tc>
        <w:tc>
          <w:tcPr>
            <w:tcW w:w="1416" w:type="dxa"/>
            <w:gridSpan w:val="2"/>
            <w:tcBorders>
              <w:top w:val="nil"/>
              <w:left w:val="single" w:sz="6" w:space="0" w:color="auto"/>
              <w:bottom w:val="nil"/>
              <w:right w:val="nil"/>
            </w:tcBorders>
          </w:tcPr>
          <w:p w14:paraId="70F1DA9D" w14:textId="77777777" w:rsidR="00FD6276" w:rsidRPr="000737E6" w:rsidRDefault="00FD6276">
            <w:pPr>
              <w:pStyle w:val="TAL"/>
            </w:pPr>
            <w:r w:rsidRPr="000737E6">
              <w:t>octet (o68+1)*</w:t>
            </w:r>
          </w:p>
          <w:p w14:paraId="095CBABD" w14:textId="77777777" w:rsidR="00FD6276" w:rsidRPr="000737E6" w:rsidRDefault="00FD6276">
            <w:pPr>
              <w:pStyle w:val="TAL"/>
            </w:pPr>
          </w:p>
          <w:p w14:paraId="4574A852" w14:textId="77777777" w:rsidR="00FD6276" w:rsidRPr="000737E6" w:rsidRDefault="00FD6276">
            <w:pPr>
              <w:pStyle w:val="TAL"/>
            </w:pPr>
            <w:r w:rsidRPr="000737E6">
              <w:t>octet o48*</w:t>
            </w:r>
          </w:p>
        </w:tc>
      </w:tr>
    </w:tbl>
    <w:p w14:paraId="2F382FBD" w14:textId="6697B29F" w:rsidR="00FD6276" w:rsidRPr="000737E6" w:rsidRDefault="00FD6276" w:rsidP="00FD6276">
      <w:pPr>
        <w:pStyle w:val="TF"/>
      </w:pPr>
      <w:r w:rsidRPr="000737E6">
        <w:t>Figure 5.4.</w:t>
      </w:r>
      <w:r w:rsidR="00DA4878" w:rsidRPr="000737E6">
        <w:t>2</w:t>
      </w:r>
      <w:r w:rsidRPr="000737E6">
        <w:t>.2</w:t>
      </w:r>
      <w:r w:rsidR="009D6769" w:rsidRPr="000737E6">
        <w:t>6</w:t>
      </w:r>
      <w:r w:rsidRPr="000737E6">
        <w:t xml:space="preserv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rules</w:t>
      </w:r>
    </w:p>
    <w:p w14:paraId="198C3815" w14:textId="64AC5EB8" w:rsidR="00FD6276" w:rsidRPr="000737E6" w:rsidRDefault="00FD6276" w:rsidP="00FD6276">
      <w:pPr>
        <w:pStyle w:val="TH"/>
      </w:pPr>
      <w:r w:rsidRPr="000737E6">
        <w:t>Table 5.4.</w:t>
      </w:r>
      <w:r w:rsidR="00DA4878" w:rsidRPr="000737E6">
        <w:t>2</w:t>
      </w:r>
      <w:r w:rsidRPr="000737E6">
        <w:t>.2</w:t>
      </w:r>
      <w:r w:rsidR="009D6769" w:rsidRPr="000737E6">
        <w:t>6</w:t>
      </w:r>
      <w:r w:rsidRPr="000737E6">
        <w:t xml:space="preserv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Pr="000737E6" w:rsidRDefault="00DA4878">
            <w:pPr>
              <w:pStyle w:val="TAL"/>
              <w:rPr>
                <w:noProof/>
                <w:lang w:val="en-US"/>
              </w:rPr>
            </w:pPr>
            <w:r w:rsidRPr="000737E6">
              <w:t>ProSe identifier</w:t>
            </w:r>
            <w:r w:rsidR="00FD6276" w:rsidRPr="000737E6">
              <w:rPr>
                <w:noProof/>
                <w:lang w:val="en-US"/>
              </w:rPr>
              <w:t xml:space="preserve"> to destination </w:t>
            </w:r>
            <w:r w:rsidR="00425E6B" w:rsidRPr="000737E6">
              <w:rPr>
                <w:noProof/>
                <w:lang w:val="en-US"/>
              </w:rPr>
              <w:t>layer-2</w:t>
            </w:r>
            <w:r w:rsidR="00FD6276" w:rsidRPr="000737E6">
              <w:rPr>
                <w:noProof/>
                <w:lang w:val="en-US"/>
              </w:rPr>
              <w:t xml:space="preserve"> ID for unicast initial signalling mapping rule:</w:t>
            </w:r>
          </w:p>
          <w:p w14:paraId="2B18F533" w14:textId="67D95266" w:rsidR="00FD6276" w:rsidRPr="000737E6" w:rsidRDefault="00FD6276" w:rsidP="00DA4878">
            <w:pPr>
              <w:pStyle w:val="TAL"/>
            </w:pPr>
            <w:r w:rsidRPr="000737E6">
              <w:rPr>
                <w:lang w:val="en-US"/>
              </w:rPr>
              <w:t xml:space="preserve">The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w:t>
            </w:r>
            <w:r w:rsidRPr="000737E6">
              <w:t xml:space="preserve"> field is coded according to figure 5.4.</w:t>
            </w:r>
            <w:r w:rsidR="00DA4878" w:rsidRPr="000737E6">
              <w:t>2</w:t>
            </w:r>
            <w:r w:rsidRPr="000737E6">
              <w:t>.2</w:t>
            </w:r>
            <w:r w:rsidR="007852CA" w:rsidRPr="000737E6">
              <w:t>7</w:t>
            </w:r>
            <w:r w:rsidRPr="000737E6">
              <w:t xml:space="preserve"> and table 5.4.</w:t>
            </w:r>
            <w:r w:rsidR="00DA4878" w:rsidRPr="000737E6">
              <w:t>2</w:t>
            </w:r>
            <w:r w:rsidRPr="000737E6">
              <w:t>.2</w:t>
            </w:r>
            <w:r w:rsidR="007852CA" w:rsidRPr="000737E6">
              <w:t>7</w:t>
            </w:r>
            <w:r w:rsidRPr="000737E6">
              <w:t>.</w:t>
            </w:r>
          </w:p>
        </w:tc>
      </w:tr>
      <w:tr w:rsidR="00FD6276" w:rsidRPr="000737E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Pr="000737E6" w:rsidRDefault="00FD6276">
            <w:pPr>
              <w:pStyle w:val="TAL"/>
              <w:rPr>
                <w:noProof/>
              </w:rPr>
            </w:pPr>
          </w:p>
        </w:tc>
      </w:tr>
    </w:tbl>
    <w:p w14:paraId="0296EC75"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7C65D5F0"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69CD5A30"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0609C2FA"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3F8994A3"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1C180450"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606A3565"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658F56B4" w14:textId="77777777" w:rsidR="00FD6276" w:rsidRPr="000737E6" w:rsidRDefault="00FD6276">
            <w:pPr>
              <w:pStyle w:val="TAC"/>
            </w:pPr>
            <w:r w:rsidRPr="000737E6">
              <w:t>1</w:t>
            </w:r>
          </w:p>
        </w:tc>
        <w:tc>
          <w:tcPr>
            <w:tcW w:w="1416" w:type="dxa"/>
            <w:gridSpan w:val="2"/>
          </w:tcPr>
          <w:p w14:paraId="46FE30A0" w14:textId="77777777" w:rsidR="00FD6276" w:rsidRPr="000737E6" w:rsidRDefault="00FD6276">
            <w:pPr>
              <w:pStyle w:val="TAL"/>
            </w:pPr>
          </w:p>
        </w:tc>
      </w:tr>
      <w:tr w:rsidR="00FD6276" w:rsidRPr="000737E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737E6" w:rsidRDefault="00FD6276">
            <w:pPr>
              <w:pStyle w:val="TAC"/>
            </w:pPr>
          </w:p>
          <w:p w14:paraId="1421EEB7" w14:textId="1AD5F0A3" w:rsidR="00FD6276" w:rsidRPr="000737E6" w:rsidRDefault="00FD6276">
            <w:pPr>
              <w:pStyle w:val="TAC"/>
            </w:pPr>
            <w:r w:rsidRPr="000737E6">
              <w:t xml:space="preserve">Length of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737E6" w:rsidRDefault="00FD6276">
            <w:pPr>
              <w:pStyle w:val="TAL"/>
            </w:pPr>
            <w:r w:rsidRPr="000737E6">
              <w:t>octet o66+1</w:t>
            </w:r>
          </w:p>
          <w:p w14:paraId="5BB2BE6C" w14:textId="77777777" w:rsidR="00FD6276" w:rsidRPr="000737E6" w:rsidRDefault="00FD6276">
            <w:pPr>
              <w:pStyle w:val="TAL"/>
            </w:pPr>
          </w:p>
          <w:p w14:paraId="734027CC" w14:textId="77777777" w:rsidR="00FD6276" w:rsidRPr="000737E6" w:rsidRDefault="00FD6276">
            <w:pPr>
              <w:pStyle w:val="TAL"/>
            </w:pPr>
            <w:r w:rsidRPr="000737E6">
              <w:t>octet o66+2</w:t>
            </w:r>
          </w:p>
        </w:tc>
      </w:tr>
      <w:tr w:rsidR="00FD6276" w:rsidRPr="000737E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737E6" w:rsidRDefault="00FD6276">
            <w:pPr>
              <w:pStyle w:val="TAC"/>
            </w:pPr>
          </w:p>
          <w:p w14:paraId="333CC1F6" w14:textId="1C7D5437" w:rsidR="00FD6276" w:rsidRPr="000737E6" w:rsidRDefault="00DA4878">
            <w:pPr>
              <w:pStyle w:val="TAC"/>
            </w:pPr>
            <w:r w:rsidRPr="000737E6">
              <w:t>ProSe identifier</w:t>
            </w:r>
            <w:r w:rsidR="00FD6276" w:rsidRPr="000737E6">
              <w:rPr>
                <w:noProof/>
                <w:lang w:val="en-US"/>
              </w:rPr>
              <w:t>s</w:t>
            </w:r>
          </w:p>
        </w:tc>
        <w:tc>
          <w:tcPr>
            <w:tcW w:w="1416" w:type="dxa"/>
            <w:gridSpan w:val="2"/>
            <w:tcBorders>
              <w:top w:val="nil"/>
              <w:left w:val="single" w:sz="6" w:space="0" w:color="auto"/>
              <w:bottom w:val="nil"/>
              <w:right w:val="nil"/>
            </w:tcBorders>
          </w:tcPr>
          <w:p w14:paraId="3CE9C1D9" w14:textId="77777777" w:rsidR="00FD6276" w:rsidRPr="000737E6" w:rsidRDefault="00FD6276">
            <w:pPr>
              <w:pStyle w:val="TAL"/>
            </w:pPr>
            <w:r w:rsidRPr="000737E6">
              <w:t>octet o66+3</w:t>
            </w:r>
          </w:p>
          <w:p w14:paraId="6EBE869C" w14:textId="77777777" w:rsidR="00FD6276" w:rsidRPr="000737E6" w:rsidRDefault="00FD6276">
            <w:pPr>
              <w:pStyle w:val="TAL"/>
            </w:pPr>
          </w:p>
          <w:p w14:paraId="1E3EF447" w14:textId="77777777" w:rsidR="00FD6276" w:rsidRPr="000737E6" w:rsidRDefault="00FD6276">
            <w:pPr>
              <w:pStyle w:val="TAL"/>
            </w:pPr>
            <w:r w:rsidRPr="000737E6">
              <w:t>octet o81</w:t>
            </w:r>
          </w:p>
        </w:tc>
      </w:tr>
      <w:tr w:rsidR="00FD6276" w:rsidRPr="000737E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737E6" w:rsidRDefault="00FD6276">
            <w:pPr>
              <w:pStyle w:val="TAC"/>
            </w:pPr>
          </w:p>
          <w:p w14:paraId="60D44E24" w14:textId="77777777" w:rsidR="00FD6276" w:rsidRPr="000737E6" w:rsidRDefault="00FD6276">
            <w:pPr>
              <w:pStyle w:val="TAC"/>
            </w:pPr>
            <w:r w:rsidRPr="000737E6">
              <w:t xml:space="preserve">Destination </w:t>
            </w:r>
            <w:r w:rsidR="00425E6B" w:rsidRPr="000737E6">
              <w:t>layer-2</w:t>
            </w:r>
            <w:r w:rsidRPr="000737E6">
              <w:t xml:space="preserve"> ID </w:t>
            </w:r>
            <w:r w:rsidRPr="000737E6">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Pr="000737E6" w:rsidRDefault="00FD6276">
            <w:pPr>
              <w:pStyle w:val="TAL"/>
            </w:pPr>
            <w:r w:rsidRPr="000737E6">
              <w:t>octet o81+1</w:t>
            </w:r>
          </w:p>
          <w:p w14:paraId="1FA74660" w14:textId="77777777" w:rsidR="00FD6276" w:rsidRPr="000737E6" w:rsidRDefault="00FD6276">
            <w:pPr>
              <w:pStyle w:val="TAL"/>
            </w:pPr>
          </w:p>
          <w:p w14:paraId="6F43A5B1" w14:textId="77777777" w:rsidR="00FD6276" w:rsidRPr="000737E6" w:rsidRDefault="00FD6276">
            <w:pPr>
              <w:pStyle w:val="TAL"/>
            </w:pPr>
            <w:r w:rsidRPr="000737E6">
              <w:t>octet (o81+3)</w:t>
            </w:r>
          </w:p>
          <w:p w14:paraId="113868D2" w14:textId="77777777" w:rsidR="00FD6276" w:rsidRPr="000737E6" w:rsidRDefault="00FD6276">
            <w:pPr>
              <w:pStyle w:val="TAL"/>
            </w:pPr>
            <w:r w:rsidRPr="000737E6">
              <w:t xml:space="preserve"> = octet o67</w:t>
            </w:r>
          </w:p>
        </w:tc>
      </w:tr>
    </w:tbl>
    <w:p w14:paraId="4BBD6B76" w14:textId="173B04E0" w:rsidR="00FD6276" w:rsidRPr="000737E6" w:rsidRDefault="00FD6276" w:rsidP="00FD6276">
      <w:pPr>
        <w:pStyle w:val="TF"/>
      </w:pPr>
      <w:r w:rsidRPr="000737E6">
        <w:t>Figure 5.4.</w:t>
      </w:r>
      <w:r w:rsidR="00DA4878" w:rsidRPr="000737E6">
        <w:t>2</w:t>
      </w:r>
      <w:r w:rsidRPr="000737E6">
        <w:t>.2</w:t>
      </w:r>
      <w:r w:rsidR="007852CA" w:rsidRPr="000737E6">
        <w:t>7</w:t>
      </w:r>
      <w:r w:rsidRPr="000737E6">
        <w:t xml:space="preserv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w:t>
      </w:r>
    </w:p>
    <w:p w14:paraId="3CD05B45" w14:textId="4E36B57A" w:rsidR="00FD6276" w:rsidRPr="000737E6" w:rsidRDefault="00FD6276" w:rsidP="00FD6276">
      <w:pPr>
        <w:pStyle w:val="TH"/>
      </w:pPr>
      <w:r w:rsidRPr="000737E6">
        <w:t>Table 5.4.</w:t>
      </w:r>
      <w:r w:rsidR="00DA4878" w:rsidRPr="000737E6">
        <w:t>2</w:t>
      </w:r>
      <w:r w:rsidRPr="000737E6">
        <w:t>.2</w:t>
      </w:r>
      <w:r w:rsidR="007852CA" w:rsidRPr="000737E6">
        <w:t>7</w:t>
      </w:r>
      <w:r w:rsidRPr="000737E6">
        <w:t xml:space="preserv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737E6" w:rsidRDefault="00DA4878">
            <w:pPr>
              <w:pStyle w:val="TAL"/>
              <w:rPr>
                <w:noProof/>
                <w:lang w:val="en-US"/>
              </w:rPr>
            </w:pPr>
            <w:r w:rsidRPr="000737E6">
              <w:t>ProSe identifier</w:t>
            </w:r>
            <w:r w:rsidR="00FD6276" w:rsidRPr="000737E6">
              <w:rPr>
                <w:noProof/>
                <w:lang w:val="en-US"/>
              </w:rPr>
              <w:t>s (</w:t>
            </w:r>
            <w:r w:rsidR="00FD6276" w:rsidRPr="000737E6">
              <w:t>octet o66+3 to o81</w:t>
            </w:r>
            <w:r w:rsidR="00FD6276" w:rsidRPr="000737E6">
              <w:rPr>
                <w:noProof/>
                <w:lang w:val="en-US"/>
              </w:rPr>
              <w:t>):</w:t>
            </w:r>
          </w:p>
          <w:p w14:paraId="5968F123" w14:textId="0A870C3E" w:rsidR="00FD6276" w:rsidRPr="000737E6" w:rsidRDefault="00FD6276" w:rsidP="00DA4878">
            <w:pPr>
              <w:pStyle w:val="TAL"/>
              <w:rPr>
                <w:noProof/>
                <w:lang w:val="en-US"/>
              </w:rPr>
            </w:pPr>
            <w:r w:rsidRPr="000737E6">
              <w:t xml:space="preserve">The </w:t>
            </w:r>
            <w:r w:rsidR="00DA4878" w:rsidRPr="000737E6">
              <w:t>ProSe identifier</w:t>
            </w:r>
            <w:r w:rsidRPr="000737E6">
              <w:rPr>
                <w:noProof/>
                <w:lang w:val="en-US"/>
              </w:rPr>
              <w:t xml:space="preserve">s </w:t>
            </w:r>
            <w:r w:rsidRPr="000737E6">
              <w:t>field is coded according to figure 5.4.</w:t>
            </w:r>
            <w:r w:rsidR="00DA4878" w:rsidRPr="000737E6">
              <w:t>2</w:t>
            </w:r>
            <w:r w:rsidRPr="000737E6">
              <w:t>.14 and table 5.4.</w:t>
            </w:r>
            <w:r w:rsidR="00DA4878" w:rsidRPr="000737E6">
              <w:t>2</w:t>
            </w:r>
            <w:r w:rsidRPr="000737E6">
              <w:t>.14</w:t>
            </w:r>
            <w:r w:rsidRPr="000737E6">
              <w:rPr>
                <w:noProof/>
                <w:lang w:val="en-US"/>
              </w:rPr>
              <w:t>.</w:t>
            </w:r>
          </w:p>
        </w:tc>
      </w:tr>
      <w:tr w:rsidR="00FD6276" w:rsidRPr="000737E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Pr="000737E6" w:rsidRDefault="00FD6276">
            <w:pPr>
              <w:pStyle w:val="TAL"/>
              <w:rPr>
                <w:noProof/>
                <w:lang w:val="en-US"/>
              </w:rPr>
            </w:pPr>
          </w:p>
        </w:tc>
      </w:tr>
      <w:tr w:rsidR="00FD6276" w:rsidRPr="000737E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737E6" w:rsidRDefault="00FD6276">
            <w:pPr>
              <w:pStyle w:val="TAL"/>
            </w:pPr>
            <w:r w:rsidRPr="000737E6">
              <w:t xml:space="preserve">Destination </w:t>
            </w:r>
            <w:r w:rsidR="00425E6B" w:rsidRPr="000737E6">
              <w:t>layer-2</w:t>
            </w:r>
            <w:r w:rsidRPr="000737E6">
              <w:t xml:space="preserve"> ID </w:t>
            </w:r>
            <w:r w:rsidRPr="000737E6">
              <w:rPr>
                <w:noProof/>
                <w:lang w:val="en-US"/>
              </w:rPr>
              <w:t>for unicast initial signalling (</w:t>
            </w:r>
            <w:r w:rsidRPr="000737E6">
              <w:t>octet o81+1 to o67</w:t>
            </w:r>
            <w:r w:rsidRPr="000737E6">
              <w:rPr>
                <w:noProof/>
                <w:lang w:val="en-US"/>
              </w:rPr>
              <w:t>):</w:t>
            </w:r>
          </w:p>
          <w:p w14:paraId="525F6904" w14:textId="77777777" w:rsidR="00FD6276" w:rsidRPr="000737E6" w:rsidRDefault="00FD6276">
            <w:pPr>
              <w:pStyle w:val="TAL"/>
            </w:pPr>
            <w:r w:rsidRPr="000737E6">
              <w:t xml:space="preserve">The destination </w:t>
            </w:r>
            <w:r w:rsidR="00425E6B" w:rsidRPr="000737E6">
              <w:t>layer-2</w:t>
            </w:r>
            <w:r w:rsidRPr="000737E6">
              <w:t xml:space="preserve"> ID</w:t>
            </w:r>
            <w:r w:rsidRPr="000737E6">
              <w:rPr>
                <w:noProof/>
                <w:lang w:val="en-US"/>
              </w:rPr>
              <w:t xml:space="preserve"> for unicast initial signalling </w:t>
            </w:r>
            <w:r w:rsidRPr="000737E6">
              <w:t xml:space="preserve">field is a binary coded </w:t>
            </w:r>
            <w:r w:rsidR="00425E6B" w:rsidRPr="000737E6">
              <w:t>layer-2</w:t>
            </w:r>
            <w:r w:rsidRPr="000737E6">
              <w:t xml:space="preserve"> identifier.</w:t>
            </w:r>
          </w:p>
        </w:tc>
      </w:tr>
      <w:tr w:rsidR="00FD6276" w:rsidRPr="000737E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Pr="000737E6" w:rsidRDefault="00FD6276">
            <w:pPr>
              <w:pStyle w:val="TAL"/>
            </w:pPr>
          </w:p>
        </w:tc>
      </w:tr>
      <w:tr w:rsidR="00FD6276" w:rsidRPr="000737E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23DCFAB0" w:rsidR="00FD6276" w:rsidRPr="000737E6" w:rsidRDefault="00FD6276" w:rsidP="00DA4878">
            <w:pPr>
              <w:pStyle w:val="TAL"/>
            </w:pPr>
            <w:r w:rsidRPr="000737E6">
              <w:rPr>
                <w:lang w:val="en-US"/>
              </w:rPr>
              <w:t xml:space="preserve">If the length </w:t>
            </w:r>
            <w:r w:rsidRPr="000737E6">
              <w:t xml:space="preserve">of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 contents field is bigger than indicated in figure</w:t>
            </w:r>
            <w:r w:rsidRPr="000737E6">
              <w:rPr>
                <w:lang w:val="en-US"/>
              </w:rPr>
              <w:t> </w:t>
            </w:r>
            <w:r w:rsidRPr="000737E6">
              <w:t>5.4.</w:t>
            </w:r>
            <w:r w:rsidR="00DA4878" w:rsidRPr="000737E6">
              <w:t>2</w:t>
            </w:r>
            <w:r w:rsidRPr="000737E6">
              <w:t>.2</w:t>
            </w:r>
            <w:r w:rsidR="007852CA" w:rsidRPr="000737E6">
              <w:t>7</w:t>
            </w:r>
            <w:r w:rsidRPr="000737E6">
              <w:t>,</w:t>
            </w:r>
            <w:r w:rsidRPr="000737E6">
              <w:rPr>
                <w:lang w:val="en-US"/>
              </w:rPr>
              <w:t xml:space="preserve"> receiving entity shall ignore any superfluous octets located at the end of the </w:t>
            </w:r>
            <w:r w:rsidR="00DA4878" w:rsidRPr="000737E6">
              <w:t>ProSe identifier</w:t>
            </w:r>
            <w:r w:rsidRPr="000737E6">
              <w:rPr>
                <w:noProof/>
                <w:lang w:val="en-US"/>
              </w:rPr>
              <w:t xml:space="preserve"> to destination </w:t>
            </w:r>
            <w:r w:rsidR="00425E6B" w:rsidRPr="000737E6">
              <w:rPr>
                <w:noProof/>
                <w:lang w:val="en-US"/>
              </w:rPr>
              <w:t>layer-2</w:t>
            </w:r>
            <w:r w:rsidRPr="000737E6">
              <w:rPr>
                <w:noProof/>
                <w:lang w:val="en-US"/>
              </w:rPr>
              <w:t xml:space="preserve"> ID for unicast initial signalling mapping rule contents</w:t>
            </w:r>
            <w:r w:rsidRPr="000737E6">
              <w:rPr>
                <w:lang w:val="en-US"/>
              </w:rPr>
              <w:t>.</w:t>
            </w:r>
          </w:p>
        </w:tc>
      </w:tr>
      <w:tr w:rsidR="00FD6276" w:rsidRPr="000737E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Pr="000737E6" w:rsidRDefault="00FD6276">
            <w:pPr>
              <w:pStyle w:val="TAL"/>
            </w:pPr>
          </w:p>
        </w:tc>
      </w:tr>
    </w:tbl>
    <w:p w14:paraId="7C64EF69"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737E6" w:rsidRDefault="00FD6276">
            <w:pPr>
              <w:pStyle w:val="TAC"/>
            </w:pPr>
            <w:r w:rsidRPr="000737E6">
              <w:lastRenderedPageBreak/>
              <w:t>8</w:t>
            </w:r>
          </w:p>
        </w:tc>
        <w:tc>
          <w:tcPr>
            <w:tcW w:w="709" w:type="dxa"/>
            <w:tcBorders>
              <w:top w:val="nil"/>
              <w:left w:val="nil"/>
              <w:bottom w:val="single" w:sz="4" w:space="0" w:color="auto"/>
              <w:right w:val="nil"/>
            </w:tcBorders>
            <w:hideMark/>
          </w:tcPr>
          <w:p w14:paraId="35A163A2"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0B7816B8"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190C54A8"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09187346"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0A0AE76D"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5F5CED67"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0B0C7A16" w14:textId="77777777" w:rsidR="00FD6276" w:rsidRPr="000737E6" w:rsidRDefault="00FD6276">
            <w:pPr>
              <w:pStyle w:val="TAC"/>
            </w:pPr>
            <w:r w:rsidRPr="000737E6">
              <w:t>1</w:t>
            </w:r>
          </w:p>
        </w:tc>
        <w:tc>
          <w:tcPr>
            <w:tcW w:w="1416" w:type="dxa"/>
            <w:gridSpan w:val="2"/>
          </w:tcPr>
          <w:p w14:paraId="78B46685" w14:textId="77777777" w:rsidR="00FD6276" w:rsidRPr="000737E6" w:rsidRDefault="00FD6276">
            <w:pPr>
              <w:pStyle w:val="TAL"/>
            </w:pPr>
          </w:p>
        </w:tc>
      </w:tr>
      <w:tr w:rsidR="00FD6276" w:rsidRPr="000737E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737E6" w:rsidRDefault="00FD6276">
            <w:pPr>
              <w:pStyle w:val="TAC"/>
              <w:rPr>
                <w:noProof/>
                <w:lang w:val="en-US"/>
              </w:rPr>
            </w:pPr>
          </w:p>
          <w:p w14:paraId="76077BCA" w14:textId="6BD666ED" w:rsidR="00FD6276" w:rsidRPr="000737E6" w:rsidRDefault="00FD6276">
            <w:pPr>
              <w:pStyle w:val="TAC"/>
            </w:pPr>
            <w:r w:rsidRPr="000737E6">
              <w:rPr>
                <w:noProof/>
                <w:lang w:val="en-US"/>
              </w:rPr>
              <w:t xml:space="preserve">Length of </w:t>
            </w:r>
            <w:r w:rsidR="00DA4878" w:rsidRPr="000737E6">
              <w:t>ProSe identifier</w:t>
            </w:r>
            <w:r w:rsidRPr="000737E6">
              <w:rPr>
                <w:noProof/>
                <w:lang w:val="en-US"/>
              </w:rPr>
              <w:t xml:space="preserve"> to PC5 QoS parameters mapping rules contents</w:t>
            </w:r>
          </w:p>
        </w:tc>
        <w:tc>
          <w:tcPr>
            <w:tcW w:w="1416" w:type="dxa"/>
            <w:gridSpan w:val="2"/>
          </w:tcPr>
          <w:p w14:paraId="1824EA3F" w14:textId="77777777" w:rsidR="00FD6276" w:rsidRPr="000737E6" w:rsidRDefault="00FD6276">
            <w:pPr>
              <w:pStyle w:val="TAL"/>
            </w:pPr>
            <w:r w:rsidRPr="000737E6">
              <w:t>octet o48+1</w:t>
            </w:r>
          </w:p>
          <w:p w14:paraId="5B3B4216" w14:textId="77777777" w:rsidR="00FD6276" w:rsidRPr="000737E6" w:rsidRDefault="00FD6276">
            <w:pPr>
              <w:pStyle w:val="TAL"/>
            </w:pPr>
          </w:p>
          <w:p w14:paraId="0B631F9C" w14:textId="77777777" w:rsidR="00FD6276" w:rsidRPr="000737E6" w:rsidRDefault="00FD6276">
            <w:pPr>
              <w:pStyle w:val="TAL"/>
            </w:pPr>
            <w:r w:rsidRPr="000737E6">
              <w:t>octet o48+2</w:t>
            </w:r>
          </w:p>
        </w:tc>
      </w:tr>
      <w:tr w:rsidR="00FD6276" w:rsidRPr="000737E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737E6" w:rsidRDefault="00FD6276">
            <w:pPr>
              <w:pStyle w:val="TAC"/>
            </w:pPr>
          </w:p>
          <w:p w14:paraId="2EA5524E" w14:textId="1B377BAD" w:rsidR="00FD6276" w:rsidRPr="000737E6" w:rsidRDefault="00DA4878">
            <w:pPr>
              <w:pStyle w:val="TAC"/>
            </w:pPr>
            <w:r w:rsidRPr="000737E6">
              <w:t>ProSe identifier</w:t>
            </w:r>
            <w:r w:rsidR="00FD6276" w:rsidRPr="000737E6">
              <w:rPr>
                <w:noProof/>
                <w:lang w:val="en-US"/>
              </w:rPr>
              <w:t xml:space="preserve"> to PC5 QoS parameters mapping rule</w:t>
            </w:r>
            <w:r w:rsidR="00FD6276" w:rsidRPr="000737E6">
              <w:rPr>
                <w:lang w:val="en-US"/>
              </w:rPr>
              <w:t xml:space="preserve"> </w:t>
            </w:r>
            <w:r w:rsidR="00FD6276" w:rsidRPr="000737E6">
              <w:rPr>
                <w:noProof/>
                <w:lang w:val="en-US"/>
              </w:rPr>
              <w:t>1</w:t>
            </w:r>
          </w:p>
        </w:tc>
        <w:tc>
          <w:tcPr>
            <w:tcW w:w="1416" w:type="dxa"/>
            <w:gridSpan w:val="2"/>
            <w:tcBorders>
              <w:top w:val="nil"/>
              <w:left w:val="single" w:sz="6" w:space="0" w:color="auto"/>
              <w:bottom w:val="nil"/>
              <w:right w:val="nil"/>
            </w:tcBorders>
          </w:tcPr>
          <w:p w14:paraId="1753383B" w14:textId="77777777" w:rsidR="00FD6276" w:rsidRPr="000737E6" w:rsidRDefault="00FD6276">
            <w:pPr>
              <w:pStyle w:val="TAL"/>
            </w:pPr>
            <w:r w:rsidRPr="000737E6">
              <w:t>octet (o48+3)*</w:t>
            </w:r>
          </w:p>
          <w:p w14:paraId="6EA0E441" w14:textId="77777777" w:rsidR="00FD6276" w:rsidRPr="000737E6" w:rsidRDefault="00FD6276">
            <w:pPr>
              <w:pStyle w:val="TAL"/>
            </w:pPr>
          </w:p>
          <w:p w14:paraId="2D6193FD" w14:textId="77777777" w:rsidR="00FD6276" w:rsidRPr="000737E6" w:rsidRDefault="00FD6276">
            <w:pPr>
              <w:pStyle w:val="TAL"/>
            </w:pPr>
            <w:r w:rsidRPr="000737E6">
              <w:t>octet o70*</w:t>
            </w:r>
          </w:p>
        </w:tc>
      </w:tr>
      <w:tr w:rsidR="00FD6276" w:rsidRPr="000737E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737E6" w:rsidRDefault="00FD6276">
            <w:pPr>
              <w:pStyle w:val="TAC"/>
            </w:pPr>
          </w:p>
          <w:p w14:paraId="4DE87290" w14:textId="3A904CC7" w:rsidR="00FD6276" w:rsidRPr="000737E6" w:rsidRDefault="00DA4878">
            <w:pPr>
              <w:pStyle w:val="TAC"/>
            </w:pPr>
            <w:r w:rsidRPr="000737E6">
              <w:t>ProSe identifier</w:t>
            </w:r>
            <w:r w:rsidR="00FD6276" w:rsidRPr="000737E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737E6" w:rsidRDefault="00FD6276">
            <w:pPr>
              <w:pStyle w:val="TAL"/>
            </w:pPr>
            <w:r w:rsidRPr="000737E6">
              <w:t>octet (o70+1)*</w:t>
            </w:r>
          </w:p>
          <w:p w14:paraId="686903C7" w14:textId="77777777" w:rsidR="00FD6276" w:rsidRPr="000737E6" w:rsidRDefault="00FD6276">
            <w:pPr>
              <w:pStyle w:val="TAL"/>
            </w:pPr>
          </w:p>
          <w:p w14:paraId="1FC2DA23" w14:textId="77777777" w:rsidR="00FD6276" w:rsidRPr="000737E6" w:rsidRDefault="00FD6276">
            <w:pPr>
              <w:pStyle w:val="TAL"/>
            </w:pPr>
            <w:r w:rsidRPr="000737E6">
              <w:t>octet o71*</w:t>
            </w:r>
          </w:p>
        </w:tc>
      </w:tr>
      <w:tr w:rsidR="00FD6276" w:rsidRPr="000737E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737E6" w:rsidRDefault="00FD6276">
            <w:pPr>
              <w:pStyle w:val="TAC"/>
            </w:pPr>
          </w:p>
          <w:p w14:paraId="7EF7C983"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02FA91BE" w14:textId="77777777" w:rsidR="00FD6276" w:rsidRPr="000737E6" w:rsidRDefault="00FD6276">
            <w:pPr>
              <w:pStyle w:val="TAL"/>
            </w:pPr>
            <w:r w:rsidRPr="000737E6">
              <w:t>octet (o71+1)*</w:t>
            </w:r>
          </w:p>
          <w:p w14:paraId="61B5CFE8" w14:textId="77777777" w:rsidR="00FD6276" w:rsidRPr="000737E6" w:rsidRDefault="00FD6276">
            <w:pPr>
              <w:pStyle w:val="TAL"/>
            </w:pPr>
          </w:p>
          <w:p w14:paraId="16F5E5BB" w14:textId="77777777" w:rsidR="00FD6276" w:rsidRPr="000737E6" w:rsidRDefault="00FD6276">
            <w:pPr>
              <w:pStyle w:val="TAL"/>
            </w:pPr>
            <w:r w:rsidRPr="000737E6">
              <w:t>octet o72*</w:t>
            </w:r>
          </w:p>
        </w:tc>
      </w:tr>
      <w:tr w:rsidR="00FD6276" w:rsidRPr="000737E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737E6" w:rsidRDefault="00FD6276">
            <w:pPr>
              <w:pStyle w:val="TAC"/>
            </w:pPr>
          </w:p>
          <w:p w14:paraId="6E52AD79" w14:textId="4CDE3939" w:rsidR="00FD6276" w:rsidRPr="000737E6" w:rsidRDefault="00DA4878">
            <w:pPr>
              <w:pStyle w:val="TAC"/>
            </w:pPr>
            <w:r w:rsidRPr="000737E6">
              <w:t>ProSe identifier</w:t>
            </w:r>
            <w:r w:rsidR="00FD6276" w:rsidRPr="000737E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737E6" w:rsidRDefault="00FD6276">
            <w:pPr>
              <w:pStyle w:val="TAL"/>
            </w:pPr>
            <w:r w:rsidRPr="000737E6">
              <w:t>octet (o72+1)*</w:t>
            </w:r>
          </w:p>
          <w:p w14:paraId="4D98C218" w14:textId="77777777" w:rsidR="00FD6276" w:rsidRPr="000737E6" w:rsidRDefault="00FD6276">
            <w:pPr>
              <w:pStyle w:val="TAL"/>
            </w:pPr>
          </w:p>
          <w:p w14:paraId="785AE510" w14:textId="77777777" w:rsidR="00FD6276" w:rsidRPr="000737E6" w:rsidRDefault="00FD6276">
            <w:pPr>
              <w:pStyle w:val="TAL"/>
            </w:pPr>
            <w:r w:rsidRPr="000737E6">
              <w:t>octet o49*</w:t>
            </w:r>
          </w:p>
        </w:tc>
      </w:tr>
    </w:tbl>
    <w:p w14:paraId="2C0D7F3C" w14:textId="6F8A04F5" w:rsidR="00FD6276" w:rsidRPr="000737E6" w:rsidRDefault="00FD6276" w:rsidP="00FD6276">
      <w:pPr>
        <w:pStyle w:val="TF"/>
      </w:pPr>
      <w:r w:rsidRPr="000737E6">
        <w:t>Figure 5.4.</w:t>
      </w:r>
      <w:r w:rsidR="00DA4878" w:rsidRPr="000737E6">
        <w:t>2</w:t>
      </w:r>
      <w:r w:rsidRPr="000737E6">
        <w:t>.2</w:t>
      </w:r>
      <w:r w:rsidR="007852CA" w:rsidRPr="000737E6">
        <w:t>8</w:t>
      </w:r>
      <w:r w:rsidRPr="000737E6">
        <w:t xml:space="preserve">: </w:t>
      </w:r>
      <w:r w:rsidR="00DA4878" w:rsidRPr="000737E6">
        <w:t>ProSe identifier</w:t>
      </w:r>
      <w:r w:rsidRPr="000737E6">
        <w:rPr>
          <w:noProof/>
          <w:lang w:val="en-US"/>
        </w:rPr>
        <w:t xml:space="preserve"> to PC5 QoS parameters mapping rules</w:t>
      </w:r>
    </w:p>
    <w:p w14:paraId="1CD6FDDC" w14:textId="1CED0EBC" w:rsidR="00FD6276" w:rsidRPr="000737E6" w:rsidRDefault="00FD6276" w:rsidP="00FD6276">
      <w:pPr>
        <w:pStyle w:val="TH"/>
      </w:pPr>
      <w:r w:rsidRPr="000737E6">
        <w:t>Table 5.4.</w:t>
      </w:r>
      <w:r w:rsidR="00DA4878" w:rsidRPr="000737E6">
        <w:t>2</w:t>
      </w:r>
      <w:r w:rsidRPr="000737E6">
        <w:t>.2</w:t>
      </w:r>
      <w:r w:rsidR="007852CA" w:rsidRPr="000737E6">
        <w:t>8</w:t>
      </w:r>
      <w:r w:rsidRPr="000737E6">
        <w:t xml:space="preserve">: </w:t>
      </w:r>
      <w:r w:rsidR="00DA4878" w:rsidRPr="000737E6">
        <w:t>ProSe identifier</w:t>
      </w:r>
      <w:r w:rsidRPr="000737E6">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Pr="000737E6" w:rsidRDefault="00DA4878">
            <w:pPr>
              <w:pStyle w:val="TAL"/>
              <w:rPr>
                <w:noProof/>
                <w:lang w:val="en-US"/>
              </w:rPr>
            </w:pPr>
            <w:r w:rsidRPr="000737E6">
              <w:t>ProSe identifier</w:t>
            </w:r>
            <w:r w:rsidR="00FD6276" w:rsidRPr="000737E6">
              <w:rPr>
                <w:noProof/>
                <w:lang w:val="en-US"/>
              </w:rPr>
              <w:t xml:space="preserve"> to PC5 QoS parameters mapping rule:</w:t>
            </w:r>
          </w:p>
          <w:p w14:paraId="661A7727" w14:textId="39FA4BE8" w:rsidR="00FD6276" w:rsidRPr="000737E6" w:rsidRDefault="00FD6276" w:rsidP="00134A1C">
            <w:pPr>
              <w:pStyle w:val="TAL"/>
            </w:pPr>
            <w:r w:rsidRPr="000737E6">
              <w:rPr>
                <w:lang w:val="en-US"/>
              </w:rPr>
              <w:t xml:space="preserve">The </w:t>
            </w:r>
            <w:r w:rsidR="00DA4878" w:rsidRPr="000737E6">
              <w:t>ProSe identifier</w:t>
            </w:r>
            <w:r w:rsidRPr="000737E6">
              <w:rPr>
                <w:noProof/>
                <w:lang w:val="en-US"/>
              </w:rPr>
              <w:t xml:space="preserve"> to PC5 QoS parameters mapping rule </w:t>
            </w:r>
            <w:r w:rsidRPr="000737E6">
              <w:t>field is coded according to figure 5.4.</w:t>
            </w:r>
            <w:r w:rsidR="00DA4878" w:rsidRPr="000737E6">
              <w:t>2</w:t>
            </w:r>
            <w:r w:rsidRPr="000737E6">
              <w:t>.2</w:t>
            </w:r>
            <w:r w:rsidR="007852CA" w:rsidRPr="000737E6">
              <w:t>9</w:t>
            </w:r>
            <w:r w:rsidRPr="000737E6">
              <w:t xml:space="preserve"> and table 5.4.</w:t>
            </w:r>
            <w:r w:rsidR="00DA4878" w:rsidRPr="000737E6">
              <w:t>2</w:t>
            </w:r>
            <w:r w:rsidRPr="000737E6">
              <w:t>.2</w:t>
            </w:r>
            <w:r w:rsidR="007852CA" w:rsidRPr="000737E6">
              <w:t>9</w:t>
            </w:r>
            <w:r w:rsidRPr="000737E6">
              <w:t>.</w:t>
            </w:r>
          </w:p>
        </w:tc>
      </w:tr>
      <w:tr w:rsidR="00FD6276" w:rsidRPr="000737E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Pr="000737E6" w:rsidRDefault="00FD6276">
            <w:pPr>
              <w:pStyle w:val="TAL"/>
              <w:rPr>
                <w:noProof/>
              </w:rPr>
            </w:pPr>
          </w:p>
        </w:tc>
      </w:tr>
    </w:tbl>
    <w:p w14:paraId="6FA138CD"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737E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737E6" w:rsidRDefault="00FD6276">
            <w:pPr>
              <w:pStyle w:val="TAC"/>
              <w:rPr>
                <w:lang w:val="en-US"/>
              </w:rPr>
            </w:pPr>
            <w:r w:rsidRPr="000737E6">
              <w:rPr>
                <w:lang w:val="en-US"/>
              </w:rPr>
              <w:t>8</w:t>
            </w:r>
          </w:p>
        </w:tc>
        <w:tc>
          <w:tcPr>
            <w:tcW w:w="709" w:type="dxa"/>
            <w:gridSpan w:val="2"/>
            <w:tcBorders>
              <w:top w:val="nil"/>
              <w:left w:val="nil"/>
              <w:bottom w:val="single" w:sz="4" w:space="0" w:color="auto"/>
              <w:right w:val="nil"/>
            </w:tcBorders>
            <w:hideMark/>
          </w:tcPr>
          <w:p w14:paraId="6BFD8651" w14:textId="77777777" w:rsidR="00FD6276" w:rsidRPr="000737E6" w:rsidRDefault="00FD6276">
            <w:pPr>
              <w:pStyle w:val="TAC"/>
              <w:rPr>
                <w:lang w:val="en-US"/>
              </w:rPr>
            </w:pPr>
            <w:r w:rsidRPr="000737E6">
              <w:rPr>
                <w:lang w:val="en-US"/>
              </w:rPr>
              <w:t>7</w:t>
            </w:r>
          </w:p>
        </w:tc>
        <w:tc>
          <w:tcPr>
            <w:tcW w:w="709" w:type="dxa"/>
            <w:gridSpan w:val="2"/>
            <w:tcBorders>
              <w:top w:val="nil"/>
              <w:left w:val="nil"/>
              <w:bottom w:val="single" w:sz="4" w:space="0" w:color="auto"/>
              <w:right w:val="nil"/>
            </w:tcBorders>
            <w:hideMark/>
          </w:tcPr>
          <w:p w14:paraId="7816B693" w14:textId="77777777" w:rsidR="00FD6276" w:rsidRPr="000737E6" w:rsidRDefault="00FD6276">
            <w:pPr>
              <w:pStyle w:val="TAC"/>
              <w:rPr>
                <w:lang w:val="en-US"/>
              </w:rPr>
            </w:pPr>
            <w:r w:rsidRPr="000737E6">
              <w:rPr>
                <w:lang w:val="en-US"/>
              </w:rPr>
              <w:t>6</w:t>
            </w:r>
          </w:p>
        </w:tc>
        <w:tc>
          <w:tcPr>
            <w:tcW w:w="709" w:type="dxa"/>
            <w:gridSpan w:val="2"/>
            <w:tcBorders>
              <w:top w:val="nil"/>
              <w:left w:val="nil"/>
              <w:bottom w:val="single" w:sz="4" w:space="0" w:color="auto"/>
              <w:right w:val="nil"/>
            </w:tcBorders>
            <w:hideMark/>
          </w:tcPr>
          <w:p w14:paraId="1A672E00" w14:textId="77777777" w:rsidR="00FD6276" w:rsidRPr="000737E6" w:rsidRDefault="00FD6276">
            <w:pPr>
              <w:pStyle w:val="TAC"/>
              <w:rPr>
                <w:lang w:val="en-US"/>
              </w:rPr>
            </w:pPr>
            <w:r w:rsidRPr="000737E6">
              <w:rPr>
                <w:lang w:val="en-US"/>
              </w:rPr>
              <w:t>5</w:t>
            </w:r>
          </w:p>
        </w:tc>
        <w:tc>
          <w:tcPr>
            <w:tcW w:w="709" w:type="dxa"/>
            <w:gridSpan w:val="2"/>
            <w:tcBorders>
              <w:top w:val="nil"/>
              <w:left w:val="nil"/>
              <w:bottom w:val="single" w:sz="4" w:space="0" w:color="auto"/>
              <w:right w:val="nil"/>
            </w:tcBorders>
            <w:hideMark/>
          </w:tcPr>
          <w:p w14:paraId="035C6E93" w14:textId="77777777" w:rsidR="00FD6276" w:rsidRPr="000737E6" w:rsidRDefault="00FD6276">
            <w:pPr>
              <w:pStyle w:val="TAC"/>
              <w:rPr>
                <w:lang w:val="en-US"/>
              </w:rPr>
            </w:pPr>
            <w:r w:rsidRPr="000737E6">
              <w:rPr>
                <w:lang w:val="en-US"/>
              </w:rPr>
              <w:t>4</w:t>
            </w:r>
          </w:p>
        </w:tc>
        <w:tc>
          <w:tcPr>
            <w:tcW w:w="709" w:type="dxa"/>
            <w:gridSpan w:val="2"/>
            <w:tcBorders>
              <w:top w:val="nil"/>
              <w:left w:val="nil"/>
              <w:bottom w:val="single" w:sz="4" w:space="0" w:color="auto"/>
              <w:right w:val="nil"/>
            </w:tcBorders>
            <w:hideMark/>
          </w:tcPr>
          <w:p w14:paraId="0C0AB634" w14:textId="77777777" w:rsidR="00FD6276" w:rsidRPr="000737E6" w:rsidRDefault="00FD6276">
            <w:pPr>
              <w:pStyle w:val="TAC"/>
              <w:rPr>
                <w:lang w:val="en-US"/>
              </w:rPr>
            </w:pPr>
            <w:r w:rsidRPr="000737E6">
              <w:rPr>
                <w:lang w:val="en-US"/>
              </w:rPr>
              <w:t>3</w:t>
            </w:r>
          </w:p>
        </w:tc>
        <w:tc>
          <w:tcPr>
            <w:tcW w:w="709" w:type="dxa"/>
            <w:gridSpan w:val="2"/>
            <w:tcBorders>
              <w:top w:val="nil"/>
              <w:left w:val="nil"/>
              <w:bottom w:val="single" w:sz="4" w:space="0" w:color="auto"/>
              <w:right w:val="nil"/>
            </w:tcBorders>
            <w:hideMark/>
          </w:tcPr>
          <w:p w14:paraId="11FC903B" w14:textId="77777777" w:rsidR="00FD6276" w:rsidRPr="000737E6" w:rsidRDefault="00FD6276">
            <w:pPr>
              <w:pStyle w:val="TAC"/>
              <w:rPr>
                <w:lang w:val="en-US"/>
              </w:rPr>
            </w:pPr>
            <w:r w:rsidRPr="000737E6">
              <w:rPr>
                <w:lang w:val="en-US"/>
              </w:rPr>
              <w:t>2</w:t>
            </w:r>
          </w:p>
        </w:tc>
        <w:tc>
          <w:tcPr>
            <w:tcW w:w="709" w:type="dxa"/>
            <w:gridSpan w:val="2"/>
            <w:tcBorders>
              <w:top w:val="nil"/>
              <w:left w:val="nil"/>
              <w:bottom w:val="single" w:sz="4" w:space="0" w:color="auto"/>
              <w:right w:val="nil"/>
            </w:tcBorders>
            <w:hideMark/>
          </w:tcPr>
          <w:p w14:paraId="2135E8C6" w14:textId="77777777" w:rsidR="00FD6276" w:rsidRPr="000737E6" w:rsidRDefault="00FD6276">
            <w:pPr>
              <w:pStyle w:val="TAC"/>
              <w:rPr>
                <w:lang w:val="en-US"/>
              </w:rPr>
            </w:pPr>
            <w:r w:rsidRPr="000737E6">
              <w:rPr>
                <w:lang w:val="en-US"/>
              </w:rPr>
              <w:t>1</w:t>
            </w:r>
          </w:p>
        </w:tc>
        <w:tc>
          <w:tcPr>
            <w:tcW w:w="1416" w:type="dxa"/>
            <w:gridSpan w:val="2"/>
          </w:tcPr>
          <w:p w14:paraId="2C2FB665" w14:textId="77777777" w:rsidR="00FD6276" w:rsidRPr="000737E6" w:rsidRDefault="00FD6276">
            <w:pPr>
              <w:pStyle w:val="TAL"/>
              <w:rPr>
                <w:lang w:val="en-US"/>
              </w:rPr>
            </w:pPr>
          </w:p>
        </w:tc>
      </w:tr>
      <w:tr w:rsidR="00FD6276" w:rsidRPr="000737E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737E6" w:rsidRDefault="00FD6276">
            <w:pPr>
              <w:pStyle w:val="TAC"/>
              <w:rPr>
                <w:lang w:val="en-US"/>
              </w:rPr>
            </w:pPr>
          </w:p>
          <w:p w14:paraId="5C3B692F" w14:textId="122DCDEF" w:rsidR="00FD6276" w:rsidRPr="000737E6" w:rsidRDefault="00FD6276">
            <w:pPr>
              <w:pStyle w:val="TAC"/>
              <w:rPr>
                <w:lang w:val="en-US"/>
              </w:rPr>
            </w:pPr>
            <w:r w:rsidRPr="000737E6">
              <w:rPr>
                <w:lang w:val="en-US"/>
              </w:rPr>
              <w:t xml:space="preserve">Length of </w:t>
            </w:r>
            <w:r w:rsidR="00134A1C" w:rsidRPr="000737E6">
              <w:t>ProSe identifier</w:t>
            </w:r>
            <w:r w:rsidRPr="000737E6">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737E6" w:rsidRDefault="00FD6276">
            <w:pPr>
              <w:pStyle w:val="TAL"/>
              <w:rPr>
                <w:lang w:val="en-US"/>
              </w:rPr>
            </w:pPr>
            <w:r w:rsidRPr="000737E6">
              <w:rPr>
                <w:lang w:val="en-US"/>
              </w:rPr>
              <w:t>octet o70+1</w:t>
            </w:r>
          </w:p>
          <w:p w14:paraId="04FE9594" w14:textId="77777777" w:rsidR="00FD6276" w:rsidRPr="000737E6" w:rsidRDefault="00FD6276">
            <w:pPr>
              <w:pStyle w:val="TAL"/>
              <w:rPr>
                <w:lang w:val="en-US"/>
              </w:rPr>
            </w:pPr>
          </w:p>
          <w:p w14:paraId="35BD0072" w14:textId="77777777" w:rsidR="00FD6276" w:rsidRPr="000737E6" w:rsidRDefault="00FD6276">
            <w:pPr>
              <w:pStyle w:val="TAL"/>
              <w:rPr>
                <w:lang w:val="en-US"/>
              </w:rPr>
            </w:pPr>
            <w:r w:rsidRPr="000737E6">
              <w:rPr>
                <w:lang w:val="en-US"/>
              </w:rPr>
              <w:t>octet o70+2</w:t>
            </w:r>
          </w:p>
        </w:tc>
      </w:tr>
      <w:tr w:rsidR="00FD6276" w:rsidRPr="000737E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737E6" w:rsidRDefault="00FD6276">
            <w:pPr>
              <w:pStyle w:val="TAC"/>
              <w:rPr>
                <w:noProof/>
                <w:lang w:val="en-US"/>
              </w:rPr>
            </w:pPr>
          </w:p>
          <w:p w14:paraId="7E9131F1" w14:textId="02420A0B" w:rsidR="00FD6276" w:rsidRPr="000737E6" w:rsidRDefault="00134A1C">
            <w:pPr>
              <w:pStyle w:val="TAC"/>
              <w:rPr>
                <w:lang w:val="en-US"/>
              </w:rPr>
            </w:pPr>
            <w:r w:rsidRPr="000737E6">
              <w:t>ProSe identifier</w:t>
            </w:r>
            <w:r w:rsidR="00FD6276" w:rsidRPr="000737E6">
              <w:rPr>
                <w:noProof/>
                <w:lang w:val="en-US"/>
              </w:rPr>
              <w:t>s</w:t>
            </w:r>
          </w:p>
        </w:tc>
        <w:tc>
          <w:tcPr>
            <w:tcW w:w="1416" w:type="dxa"/>
            <w:gridSpan w:val="2"/>
            <w:tcBorders>
              <w:top w:val="nil"/>
              <w:left w:val="single" w:sz="6" w:space="0" w:color="auto"/>
              <w:bottom w:val="nil"/>
              <w:right w:val="nil"/>
            </w:tcBorders>
          </w:tcPr>
          <w:p w14:paraId="2335E476" w14:textId="77777777" w:rsidR="00FD6276" w:rsidRPr="000737E6" w:rsidRDefault="00FD6276">
            <w:pPr>
              <w:pStyle w:val="TAL"/>
              <w:rPr>
                <w:lang w:val="en-US"/>
              </w:rPr>
            </w:pPr>
            <w:r w:rsidRPr="000737E6">
              <w:rPr>
                <w:lang w:val="en-US"/>
              </w:rPr>
              <w:t>octet o70+3</w:t>
            </w:r>
          </w:p>
          <w:p w14:paraId="658A4AB9" w14:textId="77777777" w:rsidR="00FD6276" w:rsidRPr="000737E6" w:rsidRDefault="00FD6276">
            <w:pPr>
              <w:pStyle w:val="TAL"/>
              <w:rPr>
                <w:lang w:val="en-US"/>
              </w:rPr>
            </w:pPr>
          </w:p>
          <w:p w14:paraId="05617C78" w14:textId="77777777" w:rsidR="00FD6276" w:rsidRPr="000737E6" w:rsidRDefault="00FD6276">
            <w:pPr>
              <w:pStyle w:val="TAL"/>
              <w:rPr>
                <w:lang w:val="en-US"/>
              </w:rPr>
            </w:pPr>
            <w:r w:rsidRPr="000737E6">
              <w:rPr>
                <w:lang w:val="en-US"/>
              </w:rPr>
              <w:t>octet o74</w:t>
            </w:r>
          </w:p>
        </w:tc>
      </w:tr>
      <w:tr w:rsidR="00FD6276" w:rsidRPr="000737E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737E6" w:rsidRDefault="00FD6276">
            <w:pPr>
              <w:pStyle w:val="TAC"/>
              <w:rPr>
                <w:lang w:val="en-US"/>
              </w:rPr>
            </w:pPr>
            <w:r w:rsidRPr="000737E6">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737E6" w:rsidRDefault="00FD6276">
            <w:pPr>
              <w:pStyle w:val="TAC"/>
              <w:rPr>
                <w:lang w:val="en-US"/>
              </w:rPr>
            </w:pPr>
            <w:r w:rsidRPr="000737E6">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737E6" w:rsidRDefault="00FD6276">
            <w:pPr>
              <w:pStyle w:val="TAC"/>
              <w:rPr>
                <w:lang w:val="en-US"/>
              </w:rPr>
            </w:pPr>
            <w:r w:rsidRPr="000737E6">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737E6" w:rsidRDefault="00FD6276">
            <w:pPr>
              <w:pStyle w:val="TAC"/>
              <w:rPr>
                <w:lang w:val="en-US"/>
              </w:rPr>
            </w:pPr>
            <w:r w:rsidRPr="000737E6">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737E6" w:rsidRDefault="00FD6276">
            <w:pPr>
              <w:pStyle w:val="TAC"/>
              <w:rPr>
                <w:lang w:val="en-US"/>
              </w:rPr>
            </w:pPr>
            <w:r w:rsidRPr="000737E6">
              <w:rPr>
                <w:lang w:val="en-US"/>
              </w:rPr>
              <w:t>0</w:t>
            </w:r>
          </w:p>
          <w:p w14:paraId="571D5AC7" w14:textId="77777777" w:rsidR="00FD6276" w:rsidRPr="000737E6" w:rsidRDefault="00FD6276">
            <w:pPr>
              <w:pStyle w:val="TAC"/>
              <w:rPr>
                <w:lang w:val="en-US"/>
              </w:rPr>
            </w:pPr>
            <w:r w:rsidRPr="000737E6">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737E6" w:rsidRDefault="00FD6276">
            <w:pPr>
              <w:pStyle w:val="TAC"/>
              <w:rPr>
                <w:lang w:val="en-US"/>
              </w:rPr>
            </w:pPr>
            <w:r w:rsidRPr="000737E6">
              <w:rPr>
                <w:lang w:val="en-US"/>
              </w:rPr>
              <w:t>0</w:t>
            </w:r>
          </w:p>
          <w:p w14:paraId="06B7AE9B" w14:textId="77777777" w:rsidR="00FD6276" w:rsidRPr="000737E6" w:rsidRDefault="00FD6276">
            <w:pPr>
              <w:pStyle w:val="TAC"/>
              <w:rPr>
                <w:lang w:val="en-US"/>
              </w:rPr>
            </w:pPr>
            <w:r w:rsidRPr="000737E6">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737E6" w:rsidRDefault="00FD6276">
            <w:pPr>
              <w:pStyle w:val="TAC"/>
              <w:rPr>
                <w:lang w:val="en-US"/>
              </w:rPr>
            </w:pPr>
            <w:r w:rsidRPr="000737E6">
              <w:rPr>
                <w:lang w:val="en-US"/>
              </w:rPr>
              <w:t>0</w:t>
            </w:r>
          </w:p>
          <w:p w14:paraId="7EF7147E" w14:textId="77777777" w:rsidR="00FD6276" w:rsidRPr="000737E6" w:rsidRDefault="00FD6276">
            <w:pPr>
              <w:pStyle w:val="TAC"/>
              <w:rPr>
                <w:lang w:val="en-US"/>
              </w:rPr>
            </w:pPr>
            <w:r w:rsidRPr="000737E6">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737E6" w:rsidRDefault="00FD6276">
            <w:pPr>
              <w:pStyle w:val="TAC"/>
              <w:rPr>
                <w:lang w:val="en-US"/>
              </w:rPr>
            </w:pPr>
            <w:r w:rsidRPr="000737E6">
              <w:rPr>
                <w:lang w:val="en-US"/>
              </w:rPr>
              <w:t>0</w:t>
            </w:r>
          </w:p>
          <w:p w14:paraId="34C4F29A" w14:textId="77777777" w:rsidR="00FD6276" w:rsidRPr="000737E6" w:rsidRDefault="00FD6276">
            <w:pPr>
              <w:pStyle w:val="TAC"/>
              <w:rPr>
                <w:lang w:val="en-US"/>
              </w:rPr>
            </w:pPr>
            <w:r w:rsidRPr="000737E6">
              <w:rPr>
                <w:lang w:val="en-US"/>
              </w:rPr>
              <w:t>Spare</w:t>
            </w:r>
          </w:p>
        </w:tc>
        <w:tc>
          <w:tcPr>
            <w:tcW w:w="1416" w:type="dxa"/>
            <w:gridSpan w:val="2"/>
            <w:tcBorders>
              <w:top w:val="nil"/>
              <w:left w:val="single" w:sz="6" w:space="0" w:color="auto"/>
              <w:bottom w:val="nil"/>
              <w:right w:val="nil"/>
            </w:tcBorders>
            <w:hideMark/>
          </w:tcPr>
          <w:p w14:paraId="029BDB03" w14:textId="77777777" w:rsidR="00FD6276" w:rsidRPr="000737E6" w:rsidRDefault="00FD6276">
            <w:pPr>
              <w:pStyle w:val="TAL"/>
              <w:rPr>
                <w:lang w:val="en-US"/>
              </w:rPr>
            </w:pPr>
            <w:r w:rsidRPr="000737E6">
              <w:rPr>
                <w:lang w:val="en-US"/>
              </w:rPr>
              <w:t>octet o74+1</w:t>
            </w:r>
          </w:p>
        </w:tc>
      </w:tr>
      <w:tr w:rsidR="00FD6276" w:rsidRPr="000737E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737E6" w:rsidRDefault="00FD6276">
            <w:pPr>
              <w:pStyle w:val="TAC"/>
              <w:rPr>
                <w:lang w:val="en-US"/>
              </w:rPr>
            </w:pPr>
            <w:r w:rsidRPr="000737E6">
              <w:rPr>
                <w:lang w:val="en-US"/>
              </w:rPr>
              <w:t>PQI</w:t>
            </w:r>
          </w:p>
        </w:tc>
        <w:tc>
          <w:tcPr>
            <w:tcW w:w="1416" w:type="dxa"/>
            <w:gridSpan w:val="2"/>
            <w:tcBorders>
              <w:top w:val="nil"/>
              <w:left w:val="single" w:sz="6" w:space="0" w:color="auto"/>
              <w:bottom w:val="nil"/>
              <w:right w:val="nil"/>
            </w:tcBorders>
            <w:hideMark/>
          </w:tcPr>
          <w:p w14:paraId="784A0A3F" w14:textId="77777777" w:rsidR="00FD6276" w:rsidRPr="000737E6" w:rsidRDefault="00FD6276">
            <w:pPr>
              <w:pStyle w:val="TAL"/>
              <w:rPr>
                <w:lang w:val="en-US"/>
              </w:rPr>
            </w:pPr>
            <w:r w:rsidRPr="000737E6">
              <w:rPr>
                <w:lang w:val="en-US"/>
              </w:rPr>
              <w:t>octet o74+2</w:t>
            </w:r>
          </w:p>
        </w:tc>
      </w:tr>
      <w:tr w:rsidR="00FD6276" w:rsidRPr="000737E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737E6" w:rsidRDefault="00FD6276">
            <w:pPr>
              <w:pStyle w:val="TAC"/>
              <w:rPr>
                <w:lang w:val="en-US"/>
              </w:rPr>
            </w:pPr>
          </w:p>
          <w:p w14:paraId="74CEBFA2" w14:textId="77777777" w:rsidR="00FD6276" w:rsidRPr="000737E6" w:rsidRDefault="00FD6276">
            <w:pPr>
              <w:pStyle w:val="TAC"/>
              <w:rPr>
                <w:lang w:val="en-US"/>
              </w:rPr>
            </w:pPr>
            <w:r w:rsidRPr="000737E6">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Pr="000737E6" w:rsidRDefault="00FD6276">
            <w:pPr>
              <w:pStyle w:val="TAL"/>
              <w:rPr>
                <w:lang w:val="en-US"/>
              </w:rPr>
            </w:pPr>
            <w:r w:rsidRPr="000737E6">
              <w:rPr>
                <w:lang w:val="en-US"/>
              </w:rPr>
              <w:t>octet (o74+3)*</w:t>
            </w:r>
          </w:p>
          <w:p w14:paraId="598937B2" w14:textId="77777777" w:rsidR="00FD6276" w:rsidRPr="000737E6" w:rsidRDefault="00FD6276">
            <w:pPr>
              <w:pStyle w:val="TAL"/>
              <w:rPr>
                <w:lang w:val="en-US"/>
              </w:rPr>
            </w:pPr>
          </w:p>
          <w:p w14:paraId="002A88ED" w14:textId="77777777" w:rsidR="00FD6276" w:rsidRPr="000737E6" w:rsidRDefault="00FD6276">
            <w:pPr>
              <w:pStyle w:val="TAL"/>
              <w:rPr>
                <w:lang w:val="en-US"/>
              </w:rPr>
            </w:pPr>
            <w:r w:rsidRPr="000737E6">
              <w:rPr>
                <w:lang w:val="en-US"/>
              </w:rPr>
              <w:t>octet (o74+5)*</w:t>
            </w:r>
          </w:p>
        </w:tc>
      </w:tr>
      <w:tr w:rsidR="00FD6276" w:rsidRPr="000737E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737E6" w:rsidRDefault="00FD6276">
            <w:pPr>
              <w:pStyle w:val="TAC"/>
              <w:rPr>
                <w:lang w:val="en-US"/>
              </w:rPr>
            </w:pPr>
          </w:p>
          <w:p w14:paraId="1C049D95" w14:textId="77777777" w:rsidR="00FD6276" w:rsidRPr="000737E6" w:rsidRDefault="00FD6276">
            <w:pPr>
              <w:pStyle w:val="TAC"/>
              <w:rPr>
                <w:lang w:val="en-US"/>
              </w:rPr>
            </w:pPr>
            <w:r w:rsidRPr="000737E6">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Pr="000737E6" w:rsidRDefault="00FD6276">
            <w:pPr>
              <w:pStyle w:val="TAL"/>
              <w:rPr>
                <w:lang w:val="en-US"/>
              </w:rPr>
            </w:pPr>
            <w:r w:rsidRPr="000737E6">
              <w:rPr>
                <w:lang w:val="en-US"/>
              </w:rPr>
              <w:t>octet o94* (see NOTE)</w:t>
            </w:r>
          </w:p>
          <w:p w14:paraId="36D9E02D" w14:textId="77777777" w:rsidR="00FD6276" w:rsidRPr="000737E6" w:rsidRDefault="00FD6276">
            <w:pPr>
              <w:pStyle w:val="TAL"/>
              <w:rPr>
                <w:lang w:val="en-US"/>
              </w:rPr>
            </w:pPr>
          </w:p>
          <w:p w14:paraId="5F79F424" w14:textId="77777777" w:rsidR="00FD6276" w:rsidRPr="000737E6" w:rsidRDefault="00FD6276">
            <w:pPr>
              <w:pStyle w:val="TAL"/>
              <w:rPr>
                <w:lang w:val="en-US"/>
              </w:rPr>
            </w:pPr>
            <w:r w:rsidRPr="000737E6">
              <w:rPr>
                <w:lang w:val="en-US"/>
              </w:rPr>
              <w:t>octet (o94+2)*</w:t>
            </w:r>
          </w:p>
        </w:tc>
      </w:tr>
      <w:tr w:rsidR="00FD6276" w:rsidRPr="000737E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737E6" w:rsidRDefault="00FD6276">
            <w:pPr>
              <w:pStyle w:val="TAC"/>
              <w:rPr>
                <w:lang w:val="en-US"/>
              </w:rPr>
            </w:pPr>
          </w:p>
          <w:p w14:paraId="1AEBA997" w14:textId="77777777" w:rsidR="00FD6276" w:rsidRPr="000737E6" w:rsidRDefault="00FD6276">
            <w:pPr>
              <w:pStyle w:val="TAC"/>
              <w:rPr>
                <w:lang w:val="en-US"/>
              </w:rPr>
            </w:pPr>
            <w:r w:rsidRPr="000737E6">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Pr="000737E6" w:rsidRDefault="00FD6276">
            <w:pPr>
              <w:pStyle w:val="TAL"/>
              <w:rPr>
                <w:lang w:val="en-US"/>
              </w:rPr>
            </w:pPr>
            <w:r w:rsidRPr="000737E6">
              <w:rPr>
                <w:lang w:val="en-US"/>
              </w:rPr>
              <w:t>octet o95* (see NOTE)</w:t>
            </w:r>
          </w:p>
          <w:p w14:paraId="6E97DC7E" w14:textId="77777777" w:rsidR="00FD6276" w:rsidRPr="000737E6" w:rsidRDefault="00FD6276">
            <w:pPr>
              <w:pStyle w:val="TAL"/>
              <w:rPr>
                <w:lang w:val="en-US"/>
              </w:rPr>
            </w:pPr>
          </w:p>
          <w:p w14:paraId="52F2BC97" w14:textId="77777777" w:rsidR="00FD6276" w:rsidRPr="000737E6" w:rsidRDefault="00FD6276">
            <w:pPr>
              <w:pStyle w:val="TAL"/>
              <w:rPr>
                <w:lang w:val="en-US"/>
              </w:rPr>
            </w:pPr>
            <w:r w:rsidRPr="000737E6">
              <w:rPr>
                <w:lang w:val="en-US"/>
              </w:rPr>
              <w:t>octet (o95+2)*</w:t>
            </w:r>
          </w:p>
        </w:tc>
      </w:tr>
      <w:tr w:rsidR="00FD6276" w:rsidRPr="000737E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737E6" w:rsidRDefault="00FD6276">
            <w:pPr>
              <w:pStyle w:val="TAC"/>
              <w:rPr>
                <w:lang w:val="en-US"/>
              </w:rPr>
            </w:pPr>
          </w:p>
          <w:p w14:paraId="14024C56" w14:textId="77777777" w:rsidR="00FD6276" w:rsidRPr="000737E6" w:rsidRDefault="00FD6276">
            <w:pPr>
              <w:pStyle w:val="TAC"/>
              <w:rPr>
                <w:lang w:val="en-US"/>
              </w:rPr>
            </w:pPr>
            <w:r w:rsidRPr="000737E6">
              <w:rPr>
                <w:lang w:val="en-US"/>
              </w:rPr>
              <w:t>Range</w:t>
            </w:r>
          </w:p>
        </w:tc>
        <w:tc>
          <w:tcPr>
            <w:tcW w:w="1416" w:type="dxa"/>
            <w:gridSpan w:val="2"/>
            <w:tcBorders>
              <w:top w:val="nil"/>
              <w:left w:val="single" w:sz="6" w:space="0" w:color="auto"/>
              <w:bottom w:val="nil"/>
              <w:right w:val="nil"/>
            </w:tcBorders>
          </w:tcPr>
          <w:p w14:paraId="37373065" w14:textId="682BEE61" w:rsidR="00FD6276" w:rsidRPr="000737E6" w:rsidRDefault="00FD6276">
            <w:pPr>
              <w:pStyle w:val="TAL"/>
              <w:rPr>
                <w:lang w:val="en-US"/>
              </w:rPr>
            </w:pPr>
            <w:r w:rsidRPr="000737E6">
              <w:rPr>
                <w:lang w:val="en-US"/>
              </w:rPr>
              <w:t>octet o96* (see NOTE)</w:t>
            </w:r>
          </w:p>
          <w:p w14:paraId="5B487286" w14:textId="77777777" w:rsidR="00FD6276" w:rsidRPr="000737E6" w:rsidRDefault="00FD6276">
            <w:pPr>
              <w:pStyle w:val="TAL"/>
              <w:rPr>
                <w:lang w:val="en-US"/>
              </w:rPr>
            </w:pPr>
          </w:p>
          <w:p w14:paraId="055E64BC" w14:textId="77777777" w:rsidR="00FD6276" w:rsidRPr="000737E6" w:rsidRDefault="00FD6276">
            <w:pPr>
              <w:pStyle w:val="TAL"/>
              <w:rPr>
                <w:lang w:val="en-US"/>
              </w:rPr>
            </w:pPr>
            <w:r w:rsidRPr="000737E6">
              <w:rPr>
                <w:lang w:val="en-US"/>
              </w:rPr>
              <w:t>octet (o96+1)* = octet o71*</w:t>
            </w:r>
          </w:p>
        </w:tc>
      </w:tr>
    </w:tbl>
    <w:p w14:paraId="0F52AA7B" w14:textId="77777777" w:rsidR="00FD6276" w:rsidRPr="000737E6" w:rsidRDefault="00FD6276" w:rsidP="007A34B7">
      <w:pPr>
        <w:pStyle w:val="NO"/>
      </w:pPr>
      <w:r w:rsidRPr="000737E6">
        <w:t>NOTE:</w:t>
      </w:r>
      <w:r w:rsidRPr="000737E6">
        <w:tab/>
        <w:t>The field is placed immediately after the last present preceding field.</w:t>
      </w:r>
    </w:p>
    <w:p w14:paraId="7162EF3F" w14:textId="523ED879" w:rsidR="00FD6276" w:rsidRPr="000737E6" w:rsidRDefault="00FD6276" w:rsidP="00DB5941">
      <w:pPr>
        <w:pStyle w:val="TF"/>
      </w:pPr>
      <w:r w:rsidRPr="000737E6">
        <w:t>Figure 5.4.</w:t>
      </w:r>
      <w:r w:rsidR="00134A1C" w:rsidRPr="000737E6">
        <w:t>2</w:t>
      </w:r>
      <w:r w:rsidRPr="000737E6">
        <w:t>.2</w:t>
      </w:r>
      <w:r w:rsidR="007852CA" w:rsidRPr="000737E6">
        <w:t>9</w:t>
      </w:r>
      <w:r w:rsidRPr="000737E6">
        <w:t xml:space="preserve">: </w:t>
      </w:r>
      <w:r w:rsidR="00134A1C" w:rsidRPr="000737E6">
        <w:t>ProSe identifier</w:t>
      </w:r>
      <w:r w:rsidRPr="000737E6">
        <w:t xml:space="preserve"> to PC5 QoS parameters mapping rule</w:t>
      </w:r>
    </w:p>
    <w:p w14:paraId="7B81376C" w14:textId="500387F3" w:rsidR="00FD6276" w:rsidRPr="000737E6" w:rsidRDefault="00FD6276" w:rsidP="00FD6276">
      <w:pPr>
        <w:pStyle w:val="TH"/>
      </w:pPr>
      <w:r w:rsidRPr="000737E6">
        <w:lastRenderedPageBreak/>
        <w:t>Table 5.4.</w:t>
      </w:r>
      <w:r w:rsidR="00134A1C" w:rsidRPr="000737E6">
        <w:t>2</w:t>
      </w:r>
      <w:r w:rsidRPr="000737E6">
        <w:t>.2</w:t>
      </w:r>
      <w:r w:rsidR="007852CA" w:rsidRPr="000737E6">
        <w:t>9</w:t>
      </w:r>
      <w:r w:rsidRPr="000737E6">
        <w:t xml:space="preserve">: </w:t>
      </w:r>
      <w:r w:rsidR="00134A1C" w:rsidRPr="000737E6">
        <w:t>ProSe identifier</w:t>
      </w:r>
      <w:r w:rsidRPr="000737E6">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737E6" w:rsidRDefault="00134A1C">
            <w:pPr>
              <w:pStyle w:val="TAL"/>
              <w:rPr>
                <w:noProof/>
                <w:lang w:val="en-US"/>
              </w:rPr>
            </w:pPr>
            <w:r w:rsidRPr="000737E6">
              <w:lastRenderedPageBreak/>
              <w:t>ProSe identifier</w:t>
            </w:r>
            <w:r w:rsidR="00FD6276" w:rsidRPr="000737E6">
              <w:rPr>
                <w:noProof/>
                <w:lang w:val="en-US"/>
              </w:rPr>
              <w:t>s (</w:t>
            </w:r>
            <w:r w:rsidR="00FD6276" w:rsidRPr="000737E6">
              <w:t>octet o70+3 to o74)</w:t>
            </w:r>
            <w:r w:rsidR="00FD6276" w:rsidRPr="000737E6">
              <w:rPr>
                <w:noProof/>
                <w:lang w:val="en-US"/>
              </w:rPr>
              <w:t>:</w:t>
            </w:r>
          </w:p>
          <w:p w14:paraId="314AD63A" w14:textId="28CFBC10" w:rsidR="00FD6276" w:rsidRPr="000737E6" w:rsidRDefault="00FD6276" w:rsidP="00134A1C">
            <w:pPr>
              <w:pStyle w:val="TAL"/>
              <w:rPr>
                <w:noProof/>
                <w:lang w:val="en-US"/>
              </w:rPr>
            </w:pPr>
            <w:r w:rsidRPr="000737E6">
              <w:t xml:space="preserve">The </w:t>
            </w:r>
            <w:r w:rsidR="00134A1C" w:rsidRPr="000737E6">
              <w:t>ProSe identifier</w:t>
            </w:r>
            <w:r w:rsidRPr="000737E6">
              <w:rPr>
                <w:noProof/>
                <w:lang w:val="en-US"/>
              </w:rPr>
              <w:t xml:space="preserve">s </w:t>
            </w:r>
            <w:r w:rsidRPr="000737E6">
              <w:t>field is coded according to figure 5.4.</w:t>
            </w:r>
            <w:r w:rsidR="00134A1C" w:rsidRPr="000737E6">
              <w:t>2</w:t>
            </w:r>
            <w:r w:rsidRPr="000737E6">
              <w:t>.14 and table 5.4.</w:t>
            </w:r>
            <w:r w:rsidR="00134A1C" w:rsidRPr="000737E6">
              <w:t>2</w:t>
            </w:r>
            <w:r w:rsidRPr="000737E6">
              <w:t>.14</w:t>
            </w:r>
            <w:r w:rsidRPr="000737E6">
              <w:rPr>
                <w:noProof/>
                <w:lang w:val="en-US"/>
              </w:rPr>
              <w:t>.</w:t>
            </w:r>
          </w:p>
        </w:tc>
      </w:tr>
      <w:tr w:rsidR="00FD6276" w:rsidRPr="000737E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Pr="000737E6" w:rsidRDefault="00FD6276">
            <w:pPr>
              <w:pStyle w:val="TAL"/>
              <w:rPr>
                <w:noProof/>
                <w:lang w:val="en-US"/>
              </w:rPr>
            </w:pPr>
          </w:p>
        </w:tc>
      </w:tr>
      <w:tr w:rsidR="00FD6276" w:rsidRPr="000737E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737E6" w:rsidRDefault="00FD6276">
            <w:pPr>
              <w:pStyle w:val="TAL"/>
              <w:rPr>
                <w:noProof/>
                <w:lang w:val="en-US"/>
              </w:rPr>
            </w:pPr>
            <w:r w:rsidRPr="000737E6">
              <w:t>Guaranteed flow bit rate</w:t>
            </w:r>
            <w:r w:rsidRPr="000737E6">
              <w:rPr>
                <w:noProof/>
                <w:lang w:val="en-US"/>
              </w:rPr>
              <w:t xml:space="preserve"> indicator</w:t>
            </w:r>
            <w:r w:rsidRPr="000737E6">
              <w:t xml:space="preserve"> (GFBRI) (octet o74+1 bit 8):</w:t>
            </w:r>
          </w:p>
          <w:p w14:paraId="4B447781" w14:textId="77777777" w:rsidR="00FD6276" w:rsidRPr="000737E6" w:rsidRDefault="00FD6276">
            <w:pPr>
              <w:pStyle w:val="TAL"/>
            </w:pPr>
            <w:r w:rsidRPr="000737E6">
              <w:rPr>
                <w:noProof/>
                <w:lang w:val="en-US"/>
              </w:rPr>
              <w:t xml:space="preserve">The </w:t>
            </w:r>
            <w:r w:rsidRPr="000737E6">
              <w:t>GFBRI bit indicates presence of guaranteed flow bit rate</w:t>
            </w:r>
            <w:r w:rsidRPr="000737E6">
              <w:rPr>
                <w:noProof/>
                <w:lang w:val="en-US"/>
              </w:rPr>
              <w:t xml:space="preserve"> </w:t>
            </w:r>
            <w:r w:rsidRPr="000737E6">
              <w:t>field.</w:t>
            </w:r>
          </w:p>
          <w:p w14:paraId="1CA9650F" w14:textId="77777777" w:rsidR="00FD6276" w:rsidRPr="000737E6" w:rsidRDefault="00FD6276">
            <w:pPr>
              <w:pStyle w:val="TAL"/>
            </w:pPr>
            <w:r w:rsidRPr="000737E6">
              <w:t>Bit</w:t>
            </w:r>
          </w:p>
          <w:p w14:paraId="2996B815" w14:textId="77777777" w:rsidR="00FD6276" w:rsidRPr="000737E6" w:rsidRDefault="00FD6276">
            <w:pPr>
              <w:pStyle w:val="TAL"/>
              <w:rPr>
                <w:b/>
              </w:rPr>
            </w:pPr>
            <w:r w:rsidRPr="000737E6">
              <w:rPr>
                <w:b/>
              </w:rPr>
              <w:t>8</w:t>
            </w:r>
          </w:p>
          <w:p w14:paraId="1620C9FC" w14:textId="77777777" w:rsidR="00FD6276" w:rsidRPr="000737E6" w:rsidRDefault="00FD6276">
            <w:pPr>
              <w:pStyle w:val="TAL"/>
              <w:rPr>
                <w:noProof/>
                <w:lang w:val="en-US"/>
              </w:rPr>
            </w:pPr>
            <w:r w:rsidRPr="000737E6">
              <w:t>0</w:t>
            </w:r>
            <w:r w:rsidRPr="000737E6">
              <w:tab/>
              <w:t>Guaranteed flow bit rate</w:t>
            </w:r>
            <w:r w:rsidRPr="000737E6">
              <w:rPr>
                <w:noProof/>
                <w:lang w:val="en-US"/>
              </w:rPr>
              <w:t xml:space="preserve"> </w:t>
            </w:r>
            <w:r w:rsidRPr="000737E6">
              <w:t>field is absent</w:t>
            </w:r>
          </w:p>
          <w:p w14:paraId="02F17F8C" w14:textId="77777777" w:rsidR="00FD6276" w:rsidRPr="000737E6" w:rsidRDefault="00FD6276">
            <w:pPr>
              <w:pStyle w:val="TAL"/>
              <w:rPr>
                <w:noProof/>
                <w:lang w:val="en-US"/>
              </w:rPr>
            </w:pPr>
            <w:r w:rsidRPr="000737E6">
              <w:t>1</w:t>
            </w:r>
            <w:r w:rsidRPr="000737E6">
              <w:tab/>
              <w:t>Guaranteed flow bit rate field is present</w:t>
            </w:r>
          </w:p>
        </w:tc>
      </w:tr>
      <w:tr w:rsidR="00FD6276" w:rsidRPr="000737E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Pr="000737E6" w:rsidRDefault="00FD6276">
            <w:pPr>
              <w:pStyle w:val="TAL"/>
              <w:rPr>
                <w:noProof/>
              </w:rPr>
            </w:pPr>
          </w:p>
        </w:tc>
      </w:tr>
      <w:tr w:rsidR="00FD6276" w:rsidRPr="000737E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737E6" w:rsidRDefault="00FD6276">
            <w:pPr>
              <w:pStyle w:val="TAL"/>
              <w:rPr>
                <w:noProof/>
                <w:lang w:val="en-US"/>
              </w:rPr>
            </w:pPr>
            <w:r w:rsidRPr="000737E6">
              <w:t>Maximum flow bit rate</w:t>
            </w:r>
            <w:r w:rsidRPr="000737E6">
              <w:rPr>
                <w:noProof/>
                <w:lang w:val="en-US"/>
              </w:rPr>
              <w:t xml:space="preserve"> indicator</w:t>
            </w:r>
            <w:r w:rsidRPr="000737E6">
              <w:t xml:space="preserve"> (MFBRI) (octet o74+1 bit 7):</w:t>
            </w:r>
          </w:p>
          <w:p w14:paraId="3B819269" w14:textId="77777777" w:rsidR="00FD6276" w:rsidRPr="000737E6" w:rsidRDefault="00FD6276">
            <w:pPr>
              <w:pStyle w:val="TAL"/>
            </w:pPr>
            <w:r w:rsidRPr="000737E6">
              <w:rPr>
                <w:noProof/>
                <w:lang w:val="en-US"/>
              </w:rPr>
              <w:t xml:space="preserve">The </w:t>
            </w:r>
            <w:r w:rsidRPr="000737E6">
              <w:t>MFBRI bit indicates presence of maximum flow bit rate</w:t>
            </w:r>
            <w:r w:rsidRPr="000737E6">
              <w:rPr>
                <w:noProof/>
                <w:lang w:val="en-US"/>
              </w:rPr>
              <w:t xml:space="preserve"> </w:t>
            </w:r>
            <w:r w:rsidRPr="000737E6">
              <w:t>field.</w:t>
            </w:r>
          </w:p>
          <w:p w14:paraId="74DA889A" w14:textId="77777777" w:rsidR="00FD6276" w:rsidRPr="000737E6" w:rsidRDefault="00FD6276">
            <w:pPr>
              <w:pStyle w:val="TAL"/>
            </w:pPr>
            <w:r w:rsidRPr="000737E6">
              <w:t>Bit</w:t>
            </w:r>
          </w:p>
          <w:p w14:paraId="7EB78091" w14:textId="77777777" w:rsidR="00FD6276" w:rsidRPr="000737E6" w:rsidRDefault="00FD6276">
            <w:pPr>
              <w:pStyle w:val="TAL"/>
              <w:rPr>
                <w:b/>
              </w:rPr>
            </w:pPr>
            <w:r w:rsidRPr="000737E6">
              <w:rPr>
                <w:b/>
              </w:rPr>
              <w:t>7</w:t>
            </w:r>
          </w:p>
          <w:p w14:paraId="60CC27FF" w14:textId="77777777" w:rsidR="00FD6276" w:rsidRPr="000737E6" w:rsidRDefault="00FD6276">
            <w:pPr>
              <w:pStyle w:val="TAL"/>
              <w:rPr>
                <w:noProof/>
                <w:lang w:val="en-US"/>
              </w:rPr>
            </w:pPr>
            <w:r w:rsidRPr="000737E6">
              <w:t>0</w:t>
            </w:r>
            <w:r w:rsidRPr="000737E6">
              <w:tab/>
              <w:t>Maximum flow bit rate</w:t>
            </w:r>
            <w:r w:rsidRPr="000737E6">
              <w:rPr>
                <w:noProof/>
                <w:lang w:val="en-US"/>
              </w:rPr>
              <w:t xml:space="preserve"> </w:t>
            </w:r>
            <w:r w:rsidRPr="000737E6">
              <w:t>field is absent</w:t>
            </w:r>
          </w:p>
          <w:p w14:paraId="13273C14" w14:textId="77777777" w:rsidR="00FD6276" w:rsidRPr="000737E6" w:rsidRDefault="00FD6276">
            <w:pPr>
              <w:pStyle w:val="TAL"/>
              <w:rPr>
                <w:noProof/>
                <w:lang w:val="en-US"/>
              </w:rPr>
            </w:pPr>
            <w:r w:rsidRPr="000737E6">
              <w:t>1</w:t>
            </w:r>
            <w:r w:rsidRPr="000737E6">
              <w:tab/>
              <w:t>Maximum flow bit rate field is present</w:t>
            </w:r>
          </w:p>
        </w:tc>
      </w:tr>
      <w:tr w:rsidR="00FD6276" w:rsidRPr="000737E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Pr="000737E6" w:rsidRDefault="00FD6276">
            <w:pPr>
              <w:pStyle w:val="TAL"/>
              <w:rPr>
                <w:noProof/>
                <w:lang w:val="en-US"/>
              </w:rPr>
            </w:pPr>
          </w:p>
        </w:tc>
      </w:tr>
      <w:tr w:rsidR="00FD6276" w:rsidRPr="000737E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737E6" w:rsidRDefault="00FD6276">
            <w:pPr>
              <w:pStyle w:val="TAL"/>
              <w:rPr>
                <w:noProof/>
                <w:lang w:val="en-US"/>
              </w:rPr>
            </w:pPr>
            <w:r w:rsidRPr="000737E6">
              <w:t xml:space="preserve">Per-link aggregate maximum bit rate </w:t>
            </w:r>
            <w:r w:rsidRPr="000737E6">
              <w:rPr>
                <w:noProof/>
                <w:lang w:val="en-US"/>
              </w:rPr>
              <w:t>indicator</w:t>
            </w:r>
            <w:r w:rsidRPr="000737E6">
              <w:t xml:space="preserve"> (PLAMBRI) (octet o74+1 bit 6):</w:t>
            </w:r>
          </w:p>
          <w:p w14:paraId="1279B434" w14:textId="77777777" w:rsidR="00FD6276" w:rsidRPr="000737E6" w:rsidRDefault="00FD6276">
            <w:pPr>
              <w:pStyle w:val="TAL"/>
            </w:pPr>
            <w:r w:rsidRPr="000737E6">
              <w:rPr>
                <w:noProof/>
                <w:lang w:val="en-US"/>
              </w:rPr>
              <w:t xml:space="preserve">The </w:t>
            </w:r>
            <w:r w:rsidRPr="000737E6">
              <w:t>PLAMBRI bit indicates presence of per-link aggregate maximum bit rate</w:t>
            </w:r>
            <w:r w:rsidRPr="000737E6">
              <w:rPr>
                <w:noProof/>
                <w:lang w:val="en-US"/>
              </w:rPr>
              <w:t xml:space="preserve"> </w:t>
            </w:r>
            <w:r w:rsidRPr="000737E6">
              <w:t>field.</w:t>
            </w:r>
          </w:p>
          <w:p w14:paraId="6202F865" w14:textId="77777777" w:rsidR="00FD6276" w:rsidRPr="000737E6" w:rsidRDefault="00FD6276">
            <w:pPr>
              <w:pStyle w:val="TAL"/>
            </w:pPr>
            <w:r w:rsidRPr="000737E6">
              <w:t>Bit</w:t>
            </w:r>
          </w:p>
          <w:p w14:paraId="27001BCD" w14:textId="77777777" w:rsidR="00FD6276" w:rsidRPr="000737E6" w:rsidRDefault="00FD6276">
            <w:pPr>
              <w:pStyle w:val="TAL"/>
              <w:rPr>
                <w:b/>
              </w:rPr>
            </w:pPr>
            <w:r w:rsidRPr="000737E6">
              <w:rPr>
                <w:b/>
              </w:rPr>
              <w:t>6</w:t>
            </w:r>
          </w:p>
          <w:p w14:paraId="4A374A88" w14:textId="77777777" w:rsidR="00FD6276" w:rsidRPr="000737E6" w:rsidRDefault="00FD6276">
            <w:pPr>
              <w:pStyle w:val="TAL"/>
              <w:rPr>
                <w:noProof/>
                <w:lang w:val="en-US"/>
              </w:rPr>
            </w:pPr>
            <w:r w:rsidRPr="000737E6">
              <w:t>0</w:t>
            </w:r>
            <w:r w:rsidRPr="000737E6">
              <w:tab/>
              <w:t>Per-link aggregate maximum bit rate</w:t>
            </w:r>
            <w:r w:rsidRPr="000737E6">
              <w:rPr>
                <w:noProof/>
                <w:lang w:val="en-US"/>
              </w:rPr>
              <w:t xml:space="preserve"> </w:t>
            </w:r>
            <w:r w:rsidRPr="000737E6">
              <w:t>field is absent</w:t>
            </w:r>
          </w:p>
          <w:p w14:paraId="4633330D" w14:textId="77777777" w:rsidR="00FD6276" w:rsidRPr="000737E6" w:rsidRDefault="00FD6276">
            <w:pPr>
              <w:pStyle w:val="TAL"/>
              <w:rPr>
                <w:noProof/>
                <w:lang w:val="en-US"/>
              </w:rPr>
            </w:pPr>
            <w:r w:rsidRPr="000737E6">
              <w:t>1</w:t>
            </w:r>
            <w:r w:rsidRPr="000737E6">
              <w:tab/>
              <w:t>Per-link aggregate maximum bit rate field is present</w:t>
            </w:r>
          </w:p>
        </w:tc>
      </w:tr>
      <w:tr w:rsidR="00FD6276" w:rsidRPr="000737E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Pr="000737E6" w:rsidRDefault="00FD6276">
            <w:pPr>
              <w:pStyle w:val="TAL"/>
              <w:rPr>
                <w:noProof/>
                <w:lang w:val="en-US"/>
              </w:rPr>
            </w:pPr>
          </w:p>
        </w:tc>
      </w:tr>
      <w:tr w:rsidR="00FD6276" w:rsidRPr="000737E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737E6" w:rsidRDefault="00FD6276">
            <w:pPr>
              <w:pStyle w:val="TAL"/>
              <w:rPr>
                <w:noProof/>
                <w:lang w:val="en-US"/>
              </w:rPr>
            </w:pPr>
            <w:r w:rsidRPr="000737E6">
              <w:t xml:space="preserve">Range </w:t>
            </w:r>
            <w:r w:rsidRPr="000737E6">
              <w:rPr>
                <w:noProof/>
                <w:lang w:val="en-US"/>
              </w:rPr>
              <w:t>indicator</w:t>
            </w:r>
            <w:r w:rsidRPr="000737E6">
              <w:t xml:space="preserve"> (RI) (octet o74+1 bit 5):</w:t>
            </w:r>
          </w:p>
          <w:p w14:paraId="10385A42" w14:textId="77777777" w:rsidR="00FD6276" w:rsidRPr="000737E6" w:rsidRDefault="00FD6276">
            <w:pPr>
              <w:pStyle w:val="TAL"/>
            </w:pPr>
            <w:r w:rsidRPr="000737E6">
              <w:rPr>
                <w:noProof/>
                <w:lang w:val="en-US"/>
              </w:rPr>
              <w:t xml:space="preserve">The </w:t>
            </w:r>
            <w:r w:rsidRPr="000737E6">
              <w:t>RI bit indicates presence of range</w:t>
            </w:r>
            <w:r w:rsidRPr="000737E6">
              <w:rPr>
                <w:noProof/>
                <w:lang w:val="en-US"/>
              </w:rPr>
              <w:t xml:space="preserve"> </w:t>
            </w:r>
            <w:r w:rsidRPr="000737E6">
              <w:t>field.</w:t>
            </w:r>
          </w:p>
          <w:p w14:paraId="5CEB4016" w14:textId="77777777" w:rsidR="00FD6276" w:rsidRPr="000737E6" w:rsidRDefault="00FD6276">
            <w:pPr>
              <w:pStyle w:val="TAL"/>
            </w:pPr>
            <w:r w:rsidRPr="000737E6">
              <w:t>Bit</w:t>
            </w:r>
          </w:p>
          <w:p w14:paraId="480668FA" w14:textId="77777777" w:rsidR="00FD6276" w:rsidRPr="000737E6" w:rsidRDefault="00FD6276">
            <w:pPr>
              <w:pStyle w:val="TAL"/>
              <w:rPr>
                <w:b/>
              </w:rPr>
            </w:pPr>
            <w:r w:rsidRPr="000737E6">
              <w:rPr>
                <w:b/>
              </w:rPr>
              <w:t>5</w:t>
            </w:r>
          </w:p>
          <w:p w14:paraId="38F6289F" w14:textId="77777777" w:rsidR="00FD6276" w:rsidRPr="000737E6" w:rsidRDefault="00FD6276">
            <w:pPr>
              <w:pStyle w:val="TAL"/>
              <w:rPr>
                <w:noProof/>
                <w:lang w:val="en-US"/>
              </w:rPr>
            </w:pPr>
            <w:r w:rsidRPr="000737E6">
              <w:t>0</w:t>
            </w:r>
            <w:r w:rsidRPr="000737E6">
              <w:tab/>
              <w:t>Range</w:t>
            </w:r>
            <w:r w:rsidRPr="000737E6">
              <w:rPr>
                <w:noProof/>
                <w:lang w:val="en-US"/>
              </w:rPr>
              <w:t xml:space="preserve"> </w:t>
            </w:r>
            <w:r w:rsidRPr="000737E6">
              <w:t>field is absent</w:t>
            </w:r>
          </w:p>
          <w:p w14:paraId="56812185" w14:textId="77777777" w:rsidR="00FD6276" w:rsidRPr="000737E6" w:rsidRDefault="00FD6276">
            <w:pPr>
              <w:pStyle w:val="TAL"/>
              <w:rPr>
                <w:noProof/>
                <w:lang w:val="en-US"/>
              </w:rPr>
            </w:pPr>
            <w:r w:rsidRPr="000737E6">
              <w:t>1</w:t>
            </w:r>
            <w:r w:rsidRPr="000737E6">
              <w:tab/>
              <w:t>Range field is present</w:t>
            </w:r>
          </w:p>
        </w:tc>
      </w:tr>
      <w:tr w:rsidR="00FD6276" w:rsidRPr="000737E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Pr="000737E6" w:rsidRDefault="00FD6276">
            <w:pPr>
              <w:pStyle w:val="TAL"/>
              <w:rPr>
                <w:noProof/>
                <w:lang w:val="en-US"/>
              </w:rPr>
            </w:pPr>
          </w:p>
        </w:tc>
      </w:tr>
      <w:tr w:rsidR="00FD6276" w:rsidRPr="000737E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737E6" w:rsidRDefault="00FD6276">
            <w:pPr>
              <w:pStyle w:val="TAL"/>
              <w:rPr>
                <w:lang w:eastAsia="ja-JP"/>
              </w:rPr>
            </w:pPr>
            <w:r w:rsidRPr="000737E6">
              <w:lastRenderedPageBreak/>
              <w:t>PQI (octet o74+2):</w:t>
            </w:r>
          </w:p>
          <w:p w14:paraId="13F5A1A7" w14:textId="77777777" w:rsidR="00FD6276" w:rsidRPr="000737E6" w:rsidRDefault="00FD6276">
            <w:pPr>
              <w:pStyle w:val="TAL"/>
            </w:pPr>
            <w:r w:rsidRPr="000737E6">
              <w:t>Bits</w:t>
            </w:r>
          </w:p>
          <w:p w14:paraId="51473AE4" w14:textId="77777777" w:rsidR="00FD6276" w:rsidRPr="000737E6" w:rsidRDefault="00FD6276">
            <w:pPr>
              <w:pStyle w:val="TAL"/>
              <w:rPr>
                <w:b/>
              </w:rPr>
            </w:pPr>
            <w:r w:rsidRPr="000737E6">
              <w:rPr>
                <w:b/>
              </w:rPr>
              <w:t>8 7 6 5 4 3 2 1</w:t>
            </w:r>
          </w:p>
          <w:p w14:paraId="34AB11A6" w14:textId="77777777" w:rsidR="00FD6276" w:rsidRPr="000737E6" w:rsidRDefault="00FD6276">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1D0D876" w14:textId="77777777" w:rsidR="00FD6276" w:rsidRPr="000737E6" w:rsidRDefault="00FD6276">
            <w:pPr>
              <w:pStyle w:val="TAL"/>
              <w:rPr>
                <w:lang w:eastAsia="ja-JP"/>
              </w:rPr>
            </w:pPr>
            <w:r w:rsidRPr="000737E6">
              <w:rPr>
                <w:lang w:eastAsia="ja-JP"/>
              </w:rPr>
              <w:t>0 0 0 0 0 0 0 1</w:t>
            </w:r>
          </w:p>
          <w:p w14:paraId="640CE176" w14:textId="268A6C23" w:rsidR="00FD6276" w:rsidRPr="000737E6" w:rsidRDefault="00FD6276">
            <w:pPr>
              <w:pStyle w:val="TAL"/>
              <w:rPr>
                <w:lang w:eastAsia="ja-JP"/>
              </w:rPr>
            </w:pPr>
            <w:r w:rsidRPr="000737E6">
              <w:rPr>
                <w:lang w:eastAsia="ja-JP"/>
              </w:rPr>
              <w:tab/>
              <w:t>to</w:t>
            </w:r>
            <w:r w:rsidR="00156958" w:rsidRPr="000737E6">
              <w:rPr>
                <w:lang w:eastAsia="ja-JP"/>
              </w:rPr>
              <w:tab/>
            </w:r>
            <w:r w:rsidRPr="000737E6">
              <w:rPr>
                <w:lang w:eastAsia="ja-JP"/>
              </w:rPr>
              <w:t>Spare</w:t>
            </w:r>
          </w:p>
          <w:p w14:paraId="5D32475A" w14:textId="77777777" w:rsidR="00FD6276" w:rsidRPr="000737E6" w:rsidRDefault="00FD6276">
            <w:pPr>
              <w:pStyle w:val="TAL"/>
              <w:rPr>
                <w:lang w:val="it-IT"/>
              </w:rPr>
            </w:pPr>
            <w:r w:rsidRPr="000737E6">
              <w:rPr>
                <w:lang w:val="it-IT"/>
              </w:rPr>
              <w:t xml:space="preserve">0 0 0 1 </w:t>
            </w:r>
            <w:r w:rsidRPr="000737E6">
              <w:rPr>
                <w:lang w:val="it-IT" w:eastAsia="ja-JP"/>
              </w:rPr>
              <w:t>0 1 0 0</w:t>
            </w:r>
          </w:p>
          <w:p w14:paraId="6CE83F94" w14:textId="77777777" w:rsidR="00FD6276" w:rsidRPr="000737E6" w:rsidRDefault="00FD6276">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24DC0295" w14:textId="77777777" w:rsidR="00FD6276" w:rsidRPr="000737E6" w:rsidRDefault="00FD6276">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275BE4AC" w14:textId="77777777" w:rsidR="00FD6276" w:rsidRPr="000737E6" w:rsidRDefault="00FD6276">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0B606C76" w14:textId="6FEEB770" w:rsidR="00FD6276" w:rsidRPr="000737E6" w:rsidRDefault="00FD6276" w:rsidP="00400999">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00156958" w:rsidRPr="000737E6">
              <w:rPr>
                <w:lang w:val="it-IT"/>
              </w:rPr>
              <w:tab/>
            </w:r>
            <w:r w:rsidRPr="000737E6">
              <w:rPr>
                <w:lang w:val="it-IT"/>
              </w:rPr>
              <w:t>PQI 24</w:t>
            </w:r>
          </w:p>
          <w:p w14:paraId="0D2D9368" w14:textId="44ED90D4" w:rsidR="00FD6276" w:rsidRPr="000737E6" w:rsidRDefault="00FD6276" w:rsidP="00400999">
            <w:pPr>
              <w:pStyle w:val="TAL"/>
              <w:rPr>
                <w:lang w:val="it-IT"/>
              </w:rPr>
            </w:pPr>
            <w:r w:rsidRPr="000737E6">
              <w:rPr>
                <w:lang w:val="it-IT"/>
              </w:rPr>
              <w:t>0 0 0 1 1 0 0 1</w:t>
            </w:r>
            <w:r w:rsidR="00156958" w:rsidRPr="000737E6">
              <w:rPr>
                <w:lang w:val="it-IT"/>
              </w:rPr>
              <w:tab/>
            </w:r>
            <w:r w:rsidRPr="000737E6">
              <w:rPr>
                <w:lang w:val="it-IT"/>
              </w:rPr>
              <w:t>PQI 25</w:t>
            </w:r>
          </w:p>
          <w:p w14:paraId="287CBA86" w14:textId="0D79048B" w:rsidR="00FD6276" w:rsidRPr="000737E6" w:rsidRDefault="00FD6276" w:rsidP="00400999">
            <w:pPr>
              <w:pStyle w:val="TAL"/>
              <w:rPr>
                <w:lang w:val="it-IT"/>
              </w:rPr>
            </w:pPr>
            <w:r w:rsidRPr="000737E6">
              <w:rPr>
                <w:lang w:val="it-IT"/>
              </w:rPr>
              <w:t>0 0 0 1 1 0 1 0</w:t>
            </w:r>
            <w:r w:rsidR="00156958" w:rsidRPr="000737E6">
              <w:rPr>
                <w:lang w:val="it-IT"/>
              </w:rPr>
              <w:tab/>
            </w:r>
            <w:r w:rsidRPr="000737E6">
              <w:rPr>
                <w:lang w:val="it-IT"/>
              </w:rPr>
              <w:t>PQI 26</w:t>
            </w:r>
          </w:p>
          <w:p w14:paraId="540C73EE" w14:textId="77777777" w:rsidR="00FD6276" w:rsidRPr="000737E6" w:rsidRDefault="00FD6276" w:rsidP="00400999">
            <w:pPr>
              <w:pStyle w:val="TAL"/>
              <w:rPr>
                <w:lang w:val="it-IT"/>
              </w:rPr>
            </w:pPr>
            <w:r w:rsidRPr="000737E6">
              <w:rPr>
                <w:lang w:val="it-IT"/>
              </w:rPr>
              <w:t>0 0 0 1 1 0 1 1</w:t>
            </w:r>
          </w:p>
          <w:p w14:paraId="7CC855B6" w14:textId="23A7D733" w:rsidR="00FD6276" w:rsidRPr="000737E6" w:rsidRDefault="00FD6276">
            <w:pPr>
              <w:pStyle w:val="TAL"/>
              <w:rPr>
                <w:lang w:eastAsia="ja-JP"/>
              </w:rPr>
            </w:pPr>
            <w:r w:rsidRPr="000737E6">
              <w:rPr>
                <w:lang w:eastAsia="ja-JP"/>
              </w:rPr>
              <w:tab/>
              <w:t>to</w:t>
            </w:r>
            <w:r w:rsidR="00156958" w:rsidRPr="000737E6">
              <w:rPr>
                <w:lang w:eastAsia="ja-JP"/>
              </w:rPr>
              <w:tab/>
            </w:r>
            <w:r w:rsidRPr="000737E6">
              <w:rPr>
                <w:lang w:eastAsia="ja-JP"/>
              </w:rPr>
              <w:t>Spare</w:t>
            </w:r>
          </w:p>
          <w:p w14:paraId="2C8D28AB" w14:textId="77777777" w:rsidR="00FD6276" w:rsidRPr="000737E6" w:rsidRDefault="00FD6276">
            <w:pPr>
              <w:pStyle w:val="TAL"/>
              <w:rPr>
                <w:lang w:val="it-IT" w:eastAsia="ja-JP"/>
              </w:rPr>
            </w:pPr>
            <w:r w:rsidRPr="000737E6">
              <w:rPr>
                <w:lang w:val="it-IT"/>
              </w:rPr>
              <w:t xml:space="preserve">0 0 1 1 </w:t>
            </w:r>
            <w:r w:rsidRPr="000737E6">
              <w:rPr>
                <w:lang w:val="it-IT" w:eastAsia="ja-JP"/>
              </w:rPr>
              <w:t>0 1 1 0</w:t>
            </w:r>
          </w:p>
          <w:p w14:paraId="3E5E0435" w14:textId="77777777" w:rsidR="00FD6276" w:rsidRPr="000737E6" w:rsidRDefault="00FD6276">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37D44829" w14:textId="77777777" w:rsidR="00FD6276" w:rsidRPr="000737E6" w:rsidRDefault="00FD6276">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65E11DBD" w14:textId="77777777" w:rsidR="00FD6276" w:rsidRPr="000737E6" w:rsidRDefault="00FD6276">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083EDB7E" w14:textId="77777777" w:rsidR="00FD6276" w:rsidRPr="000737E6" w:rsidRDefault="00FD6276">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6E771F9A" w14:textId="77777777" w:rsidR="00FD6276" w:rsidRPr="000737E6" w:rsidRDefault="00FD6276">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6B0444F0" w14:textId="573D1E52" w:rsidR="00FD6276" w:rsidRPr="000737E6" w:rsidRDefault="00FD6276" w:rsidP="00400999">
            <w:pPr>
              <w:pStyle w:val="TAL"/>
              <w:rPr>
                <w:lang w:val="it-IT" w:eastAsia="ja-JP"/>
              </w:rPr>
            </w:pPr>
            <w:r w:rsidRPr="000737E6">
              <w:rPr>
                <w:lang w:val="it-IT"/>
              </w:rPr>
              <w:t xml:space="preserve">0 0 1 1 </w:t>
            </w:r>
            <w:r w:rsidRPr="000737E6">
              <w:rPr>
                <w:lang w:val="it-IT" w:eastAsia="ja-JP"/>
              </w:rPr>
              <w:t>1 1 0 0</w:t>
            </w:r>
            <w:r w:rsidR="00156958" w:rsidRPr="000737E6">
              <w:rPr>
                <w:lang w:val="it-IT" w:eastAsia="ja-JP"/>
              </w:rPr>
              <w:tab/>
            </w:r>
            <w:r w:rsidRPr="000737E6">
              <w:rPr>
                <w:lang w:val="it-IT" w:eastAsia="ja-JP"/>
              </w:rPr>
              <w:t>PQI 60</w:t>
            </w:r>
          </w:p>
          <w:p w14:paraId="1DD59DE8" w14:textId="2E4ABAC8" w:rsidR="00FD6276" w:rsidRPr="000737E6" w:rsidRDefault="00FD6276" w:rsidP="00400999">
            <w:pPr>
              <w:pStyle w:val="TAL"/>
              <w:rPr>
                <w:lang w:val="it-IT" w:eastAsia="ja-JP"/>
              </w:rPr>
            </w:pPr>
            <w:r w:rsidRPr="000737E6">
              <w:rPr>
                <w:lang w:val="it-IT" w:eastAsia="ja-JP"/>
              </w:rPr>
              <w:t>0 0 1 1 1 1 0 1</w:t>
            </w:r>
            <w:r w:rsidR="00156958" w:rsidRPr="000737E6">
              <w:rPr>
                <w:lang w:val="it-IT" w:eastAsia="ja-JP"/>
              </w:rPr>
              <w:tab/>
            </w:r>
            <w:r w:rsidRPr="000737E6">
              <w:rPr>
                <w:lang w:val="it-IT" w:eastAsia="ja-JP"/>
              </w:rPr>
              <w:t>PQI 61</w:t>
            </w:r>
          </w:p>
          <w:p w14:paraId="2717845B" w14:textId="77777777" w:rsidR="00FD6276" w:rsidRPr="000737E6" w:rsidRDefault="00FD6276" w:rsidP="00400999">
            <w:pPr>
              <w:pStyle w:val="TAL"/>
              <w:rPr>
                <w:lang w:val="it-IT" w:eastAsia="ja-JP"/>
              </w:rPr>
            </w:pPr>
            <w:r w:rsidRPr="000737E6">
              <w:rPr>
                <w:lang w:val="it-IT" w:eastAsia="ja-JP"/>
              </w:rPr>
              <w:t>0 0 1 1 1 1 1 0</w:t>
            </w:r>
          </w:p>
          <w:p w14:paraId="4C3D5DF1" w14:textId="48AA7789" w:rsidR="00FD6276" w:rsidRPr="000737E6" w:rsidRDefault="00FD6276">
            <w:pPr>
              <w:pStyle w:val="TAL"/>
              <w:rPr>
                <w:lang w:eastAsia="ja-JP"/>
              </w:rPr>
            </w:pPr>
            <w:r w:rsidRPr="000737E6">
              <w:rPr>
                <w:lang w:eastAsia="ja-JP"/>
              </w:rPr>
              <w:tab/>
              <w:t>to</w:t>
            </w:r>
            <w:r w:rsidR="00156958" w:rsidRPr="000737E6">
              <w:rPr>
                <w:lang w:eastAsia="ja-JP"/>
              </w:rPr>
              <w:tab/>
            </w:r>
            <w:r w:rsidRPr="000737E6">
              <w:rPr>
                <w:lang w:eastAsia="ja-JP"/>
              </w:rPr>
              <w:t>Spare</w:t>
            </w:r>
          </w:p>
          <w:p w14:paraId="6949B9F2" w14:textId="77777777" w:rsidR="00FD6276" w:rsidRPr="000737E6" w:rsidRDefault="00FD6276">
            <w:pPr>
              <w:pStyle w:val="TAL"/>
              <w:rPr>
                <w:lang w:val="it-IT" w:eastAsia="ja-JP"/>
              </w:rPr>
            </w:pPr>
            <w:r w:rsidRPr="000737E6">
              <w:rPr>
                <w:lang w:val="it-IT"/>
              </w:rPr>
              <w:t xml:space="preserve">0 1 0 1 </w:t>
            </w:r>
            <w:r w:rsidRPr="000737E6">
              <w:rPr>
                <w:lang w:val="it-IT" w:eastAsia="ja-JP"/>
              </w:rPr>
              <w:t>1 0 0 1</w:t>
            </w:r>
          </w:p>
          <w:p w14:paraId="4C6F591F" w14:textId="77777777" w:rsidR="00FD6276" w:rsidRPr="000737E6" w:rsidRDefault="00FD6276">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66BADCCA" w14:textId="77777777" w:rsidR="00FD6276" w:rsidRPr="000737E6" w:rsidRDefault="00FD6276">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29B52C1E" w14:textId="1ED26E12" w:rsidR="00FD6276" w:rsidRPr="000737E6" w:rsidRDefault="00FD6276" w:rsidP="00400999">
            <w:pPr>
              <w:pStyle w:val="TAL"/>
              <w:rPr>
                <w:lang w:val="it-IT" w:eastAsia="ja-JP"/>
              </w:rPr>
            </w:pPr>
            <w:r w:rsidRPr="000737E6">
              <w:rPr>
                <w:lang w:val="it-IT"/>
              </w:rPr>
              <w:t xml:space="preserve">0 1 0 1 </w:t>
            </w:r>
            <w:r w:rsidRPr="000737E6">
              <w:rPr>
                <w:lang w:val="it-IT" w:eastAsia="ja-JP"/>
              </w:rPr>
              <w:t>1 1 0 0</w:t>
            </w:r>
            <w:r w:rsidR="00156958" w:rsidRPr="000737E6">
              <w:rPr>
                <w:lang w:val="it-IT" w:eastAsia="ja-JP"/>
              </w:rPr>
              <w:tab/>
            </w:r>
            <w:r w:rsidRPr="000737E6">
              <w:rPr>
                <w:lang w:val="it-IT" w:eastAsia="ja-JP"/>
              </w:rPr>
              <w:t>PQI 92</w:t>
            </w:r>
          </w:p>
          <w:p w14:paraId="266A429B" w14:textId="5A62C9AC" w:rsidR="00FD6276" w:rsidRPr="000737E6" w:rsidRDefault="00FD6276" w:rsidP="00400999">
            <w:pPr>
              <w:pStyle w:val="TAL"/>
              <w:rPr>
                <w:lang w:val="it-IT" w:eastAsia="ja-JP"/>
              </w:rPr>
            </w:pPr>
            <w:r w:rsidRPr="000737E6">
              <w:rPr>
                <w:lang w:val="it-IT" w:eastAsia="ja-JP"/>
              </w:rPr>
              <w:t>0 1 0 1 1 1 0 1</w:t>
            </w:r>
            <w:r w:rsidR="00156958" w:rsidRPr="000737E6">
              <w:rPr>
                <w:lang w:val="it-IT" w:eastAsia="ja-JP"/>
              </w:rPr>
              <w:tab/>
            </w:r>
            <w:r w:rsidRPr="000737E6">
              <w:rPr>
                <w:lang w:val="it-IT" w:eastAsia="ja-JP"/>
              </w:rPr>
              <w:t>PQI 93</w:t>
            </w:r>
          </w:p>
          <w:p w14:paraId="558A07A1" w14:textId="77777777" w:rsidR="00FD6276" w:rsidRPr="000737E6" w:rsidRDefault="00FD6276" w:rsidP="00400999">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2B5384BB" w14:textId="19F86E62" w:rsidR="00FD6276" w:rsidRPr="000737E6" w:rsidRDefault="00FD6276">
            <w:pPr>
              <w:pStyle w:val="TAL"/>
              <w:rPr>
                <w:lang w:eastAsia="ja-JP"/>
              </w:rPr>
            </w:pPr>
            <w:r w:rsidRPr="000737E6">
              <w:rPr>
                <w:lang w:eastAsia="ja-JP"/>
              </w:rPr>
              <w:tab/>
              <w:t>to</w:t>
            </w:r>
            <w:r w:rsidR="00156958" w:rsidRPr="000737E6">
              <w:rPr>
                <w:lang w:eastAsia="ja-JP"/>
              </w:rPr>
              <w:tab/>
            </w:r>
            <w:r w:rsidRPr="000737E6">
              <w:rPr>
                <w:lang w:eastAsia="ja-JP"/>
              </w:rPr>
              <w:t>Spare</w:t>
            </w:r>
          </w:p>
          <w:p w14:paraId="3E17BA39" w14:textId="77777777" w:rsidR="00FD6276" w:rsidRPr="000737E6" w:rsidRDefault="00FD6276">
            <w:pPr>
              <w:pStyle w:val="TAL"/>
              <w:rPr>
                <w:lang w:eastAsia="ja-JP"/>
              </w:rPr>
            </w:pPr>
            <w:r w:rsidRPr="000737E6">
              <w:rPr>
                <w:lang w:eastAsia="ja-JP"/>
              </w:rPr>
              <w:t>0 1 1 1 1 1 1 1</w:t>
            </w:r>
          </w:p>
          <w:p w14:paraId="2F4FF0B4" w14:textId="77777777" w:rsidR="00FD6276" w:rsidRPr="000737E6" w:rsidRDefault="00FD6276">
            <w:pPr>
              <w:pStyle w:val="TAL"/>
              <w:rPr>
                <w:lang w:eastAsia="ja-JP"/>
              </w:rPr>
            </w:pPr>
            <w:r w:rsidRPr="000737E6">
              <w:rPr>
                <w:lang w:eastAsia="ja-JP"/>
              </w:rPr>
              <w:t>1 0 0 0 0 0 0 0</w:t>
            </w:r>
          </w:p>
          <w:p w14:paraId="28D1F49F" w14:textId="65BF5181" w:rsidR="00FD6276" w:rsidRPr="000737E6" w:rsidRDefault="00FD6276">
            <w:pPr>
              <w:pStyle w:val="TAL"/>
              <w:rPr>
                <w:lang w:eastAsia="ja-JP"/>
              </w:rPr>
            </w:pPr>
            <w:r w:rsidRPr="000737E6">
              <w:rPr>
                <w:lang w:eastAsia="ja-JP"/>
              </w:rPr>
              <w:tab/>
              <w:t>to</w:t>
            </w:r>
            <w:r w:rsidR="00156958" w:rsidRPr="000737E6">
              <w:rPr>
                <w:lang w:eastAsia="ja-JP"/>
              </w:rPr>
              <w:tab/>
            </w:r>
            <w:r w:rsidRPr="000737E6">
              <w:rPr>
                <w:lang w:eastAsia="ja-JP"/>
              </w:rPr>
              <w:t>Operator-specific PQIs</w:t>
            </w:r>
          </w:p>
          <w:p w14:paraId="19A23954" w14:textId="77777777" w:rsidR="00FD6276" w:rsidRPr="000737E6" w:rsidRDefault="00FD6276">
            <w:pPr>
              <w:pStyle w:val="TAL"/>
              <w:rPr>
                <w:lang w:eastAsia="ja-JP"/>
              </w:rPr>
            </w:pPr>
            <w:r w:rsidRPr="000737E6">
              <w:rPr>
                <w:lang w:eastAsia="ja-JP"/>
              </w:rPr>
              <w:t>1 1 1 1 1 1 1 0</w:t>
            </w:r>
          </w:p>
          <w:p w14:paraId="7F7DFC84" w14:textId="77777777" w:rsidR="00FD6276" w:rsidRPr="000737E6" w:rsidRDefault="00FD6276">
            <w:pPr>
              <w:pStyle w:val="TAL"/>
              <w:rPr>
                <w:lang w:eastAsia="ja-JP"/>
              </w:rPr>
            </w:pPr>
            <w:r w:rsidRPr="000737E6">
              <w:t xml:space="preserve">1 1 1 1 </w:t>
            </w:r>
            <w:r w:rsidRPr="000737E6">
              <w:rPr>
                <w:lang w:eastAsia="ja-JP"/>
              </w:rPr>
              <w:t>1 1 1 1</w:t>
            </w:r>
            <w:r w:rsidRPr="000737E6">
              <w:rPr>
                <w:lang w:eastAsia="ja-JP"/>
              </w:rPr>
              <w:tab/>
              <w:t>Reserved</w:t>
            </w:r>
          </w:p>
          <w:p w14:paraId="1F4D4C37" w14:textId="77777777" w:rsidR="00FD6276" w:rsidRPr="000737E6" w:rsidRDefault="00FD6276">
            <w:pPr>
              <w:pStyle w:val="TAL"/>
              <w:rPr>
                <w:lang w:eastAsia="ja-JP"/>
              </w:rPr>
            </w:pPr>
          </w:p>
          <w:p w14:paraId="7371A1FC" w14:textId="77777777" w:rsidR="00FD6276" w:rsidRPr="000737E6" w:rsidRDefault="00FD6276">
            <w:pPr>
              <w:pStyle w:val="TAL"/>
            </w:pPr>
            <w:r w:rsidRPr="000737E6">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737E6" w:rsidRDefault="00FD6276">
            <w:pPr>
              <w:pStyle w:val="TAL"/>
            </w:pPr>
            <w:r w:rsidRPr="000737E6">
              <w:tab/>
              <w:t>-</w:t>
            </w:r>
            <w:r w:rsidRPr="000737E6">
              <w:tab/>
              <w:t xml:space="preserve">GBR resource type, if the </w:t>
            </w:r>
            <w:r w:rsidR="00134A1C" w:rsidRPr="000737E6">
              <w:t>ProSe identifier</w:t>
            </w:r>
            <w:r w:rsidRPr="000737E6">
              <w:t xml:space="preserve"> to PC5 QoS parameters mapping rule includes the guaranteed flow bit rate field; and</w:t>
            </w:r>
          </w:p>
          <w:p w14:paraId="2A1454C8" w14:textId="22537DFF" w:rsidR="00FD6276" w:rsidRPr="000737E6" w:rsidRDefault="00FD6276">
            <w:pPr>
              <w:pStyle w:val="TAL"/>
            </w:pPr>
            <w:r w:rsidRPr="000737E6">
              <w:tab/>
              <w:t>-</w:t>
            </w:r>
            <w:r w:rsidRPr="000737E6">
              <w:tab/>
              <w:t xml:space="preserve">non-GBR resource type, if the </w:t>
            </w:r>
            <w:r w:rsidR="00134A1C" w:rsidRPr="000737E6">
              <w:t>ProSe identifier</w:t>
            </w:r>
            <w:r w:rsidRPr="000737E6">
              <w:t xml:space="preserve"> to PC5 QoS parameters mapping rule does not include the guaranteed flow bit rate field.</w:t>
            </w:r>
          </w:p>
          <w:p w14:paraId="69053E71" w14:textId="77777777" w:rsidR="00FD6276" w:rsidRPr="000737E6" w:rsidRDefault="00FD6276">
            <w:pPr>
              <w:pStyle w:val="TAL"/>
              <w:rPr>
                <w:lang w:eastAsia="ko-KR"/>
              </w:rPr>
            </w:pPr>
          </w:p>
          <w:p w14:paraId="09396153" w14:textId="77777777" w:rsidR="00FD6276" w:rsidRPr="000737E6" w:rsidRDefault="00FD6276">
            <w:pPr>
              <w:pStyle w:val="TAL"/>
              <w:rPr>
                <w:lang w:eastAsia="ja-JP"/>
              </w:rPr>
            </w:pPr>
            <w:r w:rsidRPr="000737E6">
              <w:rPr>
                <w:lang w:eastAsia="ja-JP"/>
              </w:rPr>
              <w:t>The UE shall use this chosen PQI value for internal operations only. The UE shall use the received PQI value in subsequent 5G ProSe direct communication over PC5 signalling procedures.</w:t>
            </w:r>
          </w:p>
        </w:tc>
      </w:tr>
      <w:tr w:rsidR="00FD6276" w:rsidRPr="000737E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737E6" w:rsidRDefault="00FD6276">
            <w:pPr>
              <w:pStyle w:val="TAL"/>
            </w:pPr>
          </w:p>
        </w:tc>
      </w:tr>
      <w:tr w:rsidR="00FD6276" w:rsidRPr="000737E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737E6" w:rsidRDefault="00FD6276">
            <w:pPr>
              <w:pStyle w:val="TAL"/>
            </w:pPr>
            <w:r w:rsidRPr="000737E6">
              <w:lastRenderedPageBreak/>
              <w:t>Guaranteed flow bit rate (octet o74+3 to o74+5):</w:t>
            </w:r>
          </w:p>
          <w:p w14:paraId="00DC22F6" w14:textId="77777777" w:rsidR="00FD6276" w:rsidRPr="000737E6" w:rsidRDefault="00FD6276">
            <w:pPr>
              <w:pStyle w:val="TAL"/>
            </w:pPr>
            <w:r w:rsidRPr="000737E6">
              <w:t xml:space="preserve">The guaranteed flow bit rate field indicates guaranteed flow bit rate for both sending and receiving and contains one octet indicating the unit of the </w:t>
            </w:r>
            <w:r w:rsidRPr="000737E6">
              <w:rPr>
                <w:lang w:eastAsia="ja-JP"/>
              </w:rPr>
              <w:t xml:space="preserve">guaranteed flow bit rate followed by two octets containing the value of </w:t>
            </w:r>
            <w:r w:rsidRPr="000737E6">
              <w:t xml:space="preserve">the </w:t>
            </w:r>
            <w:r w:rsidRPr="000737E6">
              <w:rPr>
                <w:noProof/>
                <w:lang w:val="en-US"/>
              </w:rPr>
              <w:t>guaranteed flow bit rate</w:t>
            </w:r>
            <w:r w:rsidRPr="000737E6">
              <w:t>.</w:t>
            </w:r>
          </w:p>
          <w:p w14:paraId="1835F2B7" w14:textId="77777777" w:rsidR="00FD6276" w:rsidRPr="000737E6" w:rsidRDefault="00FD6276">
            <w:pPr>
              <w:pStyle w:val="TAL"/>
            </w:pPr>
          </w:p>
          <w:p w14:paraId="68AD048F" w14:textId="77777777" w:rsidR="00FD6276" w:rsidRPr="000737E6" w:rsidRDefault="00FD6276">
            <w:pPr>
              <w:pStyle w:val="TAL"/>
            </w:pPr>
            <w:r w:rsidRPr="000737E6">
              <w:t xml:space="preserve">Unit of the </w:t>
            </w:r>
            <w:r w:rsidRPr="000737E6">
              <w:rPr>
                <w:lang w:eastAsia="ja-JP"/>
              </w:rPr>
              <w:t>guaranteed flow bit rate:</w:t>
            </w:r>
          </w:p>
          <w:p w14:paraId="5094E27D" w14:textId="77777777" w:rsidR="00FD6276" w:rsidRPr="000737E6" w:rsidRDefault="00FD6276">
            <w:pPr>
              <w:pStyle w:val="TAL"/>
            </w:pPr>
            <w:r w:rsidRPr="000737E6">
              <w:t>Bits</w:t>
            </w:r>
          </w:p>
          <w:p w14:paraId="7AC1B338" w14:textId="77777777" w:rsidR="00FD6276" w:rsidRPr="000737E6" w:rsidRDefault="00FD6276">
            <w:pPr>
              <w:pStyle w:val="TAL"/>
              <w:rPr>
                <w:b/>
              </w:rPr>
            </w:pPr>
            <w:r w:rsidRPr="000737E6">
              <w:rPr>
                <w:b/>
              </w:rPr>
              <w:t>8 7 6 5 4 3 2 1</w:t>
            </w:r>
          </w:p>
          <w:p w14:paraId="74055511" w14:textId="77777777" w:rsidR="00FD6276" w:rsidRPr="000737E6" w:rsidRDefault="00FD6276">
            <w:pPr>
              <w:pStyle w:val="TAL"/>
            </w:pPr>
            <w:r w:rsidRPr="000737E6">
              <w:t>0 0 0 0 0 0 0 0</w:t>
            </w:r>
            <w:r w:rsidRPr="000737E6">
              <w:tab/>
              <w:t>value is not used</w:t>
            </w:r>
          </w:p>
          <w:p w14:paraId="0B9D5268" w14:textId="77777777" w:rsidR="00FD6276" w:rsidRPr="000737E6" w:rsidRDefault="00FD6276">
            <w:pPr>
              <w:pStyle w:val="TAL"/>
            </w:pPr>
            <w:r w:rsidRPr="000737E6">
              <w:t>0 0 0 0 0 0 0 1</w:t>
            </w:r>
            <w:r w:rsidRPr="000737E6">
              <w:tab/>
              <w:t>value is incremented in multiples of 1 Kbps</w:t>
            </w:r>
          </w:p>
          <w:p w14:paraId="2D6F228B" w14:textId="77777777" w:rsidR="00FD6276" w:rsidRPr="000737E6" w:rsidRDefault="00FD6276">
            <w:pPr>
              <w:pStyle w:val="TAL"/>
            </w:pPr>
            <w:r w:rsidRPr="000737E6">
              <w:t>0 0 0 0 0 0 1 0</w:t>
            </w:r>
            <w:r w:rsidRPr="000737E6">
              <w:tab/>
              <w:t>value is incremented in multiples of 4 Kbps</w:t>
            </w:r>
          </w:p>
          <w:p w14:paraId="1B8D0245" w14:textId="77777777" w:rsidR="00FD6276" w:rsidRPr="000737E6" w:rsidRDefault="00FD6276">
            <w:pPr>
              <w:pStyle w:val="TAL"/>
            </w:pPr>
            <w:r w:rsidRPr="000737E6">
              <w:t>0 0 0 0 0 0 1 1</w:t>
            </w:r>
            <w:r w:rsidRPr="000737E6">
              <w:tab/>
              <w:t>value is incremented in multiples of 16 Kbps</w:t>
            </w:r>
          </w:p>
          <w:p w14:paraId="0B9CC765" w14:textId="77777777" w:rsidR="00FD6276" w:rsidRPr="000737E6" w:rsidRDefault="00FD6276">
            <w:pPr>
              <w:pStyle w:val="TAL"/>
            </w:pPr>
            <w:r w:rsidRPr="000737E6">
              <w:t>0 0 0 0 0 1 0 0</w:t>
            </w:r>
            <w:r w:rsidRPr="000737E6">
              <w:tab/>
              <w:t>value is incremented in multiples of 64 Kbps</w:t>
            </w:r>
          </w:p>
          <w:p w14:paraId="189A1542" w14:textId="77777777" w:rsidR="00FD6276" w:rsidRPr="000737E6" w:rsidRDefault="00FD6276">
            <w:pPr>
              <w:pStyle w:val="TAL"/>
            </w:pPr>
            <w:r w:rsidRPr="000737E6">
              <w:t>0 0 0 0 0 1 0 1</w:t>
            </w:r>
            <w:r w:rsidRPr="000737E6">
              <w:tab/>
              <w:t>value is incremented in multiples of 256 Kbps</w:t>
            </w:r>
          </w:p>
          <w:p w14:paraId="6A2E34DA" w14:textId="77777777" w:rsidR="00FD6276" w:rsidRPr="000737E6" w:rsidRDefault="00FD6276">
            <w:pPr>
              <w:pStyle w:val="TAL"/>
            </w:pPr>
            <w:r w:rsidRPr="000737E6">
              <w:t>0 0 0 0 0 1 1 0</w:t>
            </w:r>
            <w:r w:rsidRPr="000737E6">
              <w:tab/>
              <w:t>value is incremented in multiples of 1 Mbps</w:t>
            </w:r>
          </w:p>
          <w:p w14:paraId="09AE9206" w14:textId="77777777" w:rsidR="00FD6276" w:rsidRPr="000737E6" w:rsidRDefault="00FD6276">
            <w:pPr>
              <w:pStyle w:val="TAL"/>
            </w:pPr>
            <w:r w:rsidRPr="000737E6">
              <w:t>0 0 0 0 0 1 1 1</w:t>
            </w:r>
            <w:r w:rsidRPr="000737E6">
              <w:tab/>
              <w:t>value is incremented in multiples of 4 Mbps</w:t>
            </w:r>
          </w:p>
          <w:p w14:paraId="0924A934" w14:textId="77777777" w:rsidR="00FD6276" w:rsidRPr="000737E6" w:rsidRDefault="00FD6276">
            <w:pPr>
              <w:pStyle w:val="TAL"/>
            </w:pPr>
            <w:r w:rsidRPr="000737E6">
              <w:t>0 0 0 0 1 0 0 0</w:t>
            </w:r>
            <w:r w:rsidRPr="000737E6">
              <w:tab/>
              <w:t>value is incremented in multiples of 16 Mbps</w:t>
            </w:r>
          </w:p>
          <w:p w14:paraId="5E7BEC22" w14:textId="77777777" w:rsidR="00FD6276" w:rsidRPr="000737E6" w:rsidRDefault="00FD6276">
            <w:pPr>
              <w:pStyle w:val="TAL"/>
            </w:pPr>
            <w:r w:rsidRPr="000737E6">
              <w:t>0 0 0 0 1 0 0 1</w:t>
            </w:r>
            <w:r w:rsidRPr="000737E6">
              <w:tab/>
              <w:t>value is incremented in multiples of 64 Mbps</w:t>
            </w:r>
          </w:p>
          <w:p w14:paraId="531EAFB0" w14:textId="77777777" w:rsidR="00FD6276" w:rsidRPr="000737E6" w:rsidRDefault="00FD6276">
            <w:pPr>
              <w:pStyle w:val="TAL"/>
            </w:pPr>
            <w:r w:rsidRPr="000737E6">
              <w:t>0 0 0 0 1 0 1 0</w:t>
            </w:r>
            <w:r w:rsidRPr="000737E6">
              <w:tab/>
              <w:t>value is incremented in multiples of 256 Mbps</w:t>
            </w:r>
          </w:p>
          <w:p w14:paraId="5B46DCE2" w14:textId="77777777" w:rsidR="00FD6276" w:rsidRPr="000737E6" w:rsidRDefault="00FD6276">
            <w:pPr>
              <w:pStyle w:val="TAL"/>
            </w:pPr>
            <w:r w:rsidRPr="000737E6">
              <w:t>0 0 0 0 1 0 1 1</w:t>
            </w:r>
            <w:r w:rsidRPr="000737E6">
              <w:tab/>
              <w:t>value is incremented in multiples of 1 Gbps</w:t>
            </w:r>
          </w:p>
          <w:p w14:paraId="4894C429" w14:textId="77777777" w:rsidR="00FD6276" w:rsidRPr="000737E6" w:rsidRDefault="00FD6276">
            <w:pPr>
              <w:pStyle w:val="TAL"/>
            </w:pPr>
            <w:r w:rsidRPr="000737E6">
              <w:t>0 0 0 0 1 1 0 0</w:t>
            </w:r>
            <w:r w:rsidRPr="000737E6">
              <w:tab/>
              <w:t>value is incremented in multiples of 4 Gbps</w:t>
            </w:r>
          </w:p>
          <w:p w14:paraId="0E362E9E" w14:textId="77777777" w:rsidR="00FD6276" w:rsidRPr="000737E6" w:rsidRDefault="00FD6276">
            <w:pPr>
              <w:pStyle w:val="TAL"/>
            </w:pPr>
            <w:r w:rsidRPr="000737E6">
              <w:t>0 0 0 0 1 1 0 1</w:t>
            </w:r>
            <w:r w:rsidRPr="000737E6">
              <w:tab/>
              <w:t>value is incremented in multiples of 16 Gbps</w:t>
            </w:r>
          </w:p>
          <w:p w14:paraId="4FA70F15" w14:textId="77777777" w:rsidR="00FD6276" w:rsidRPr="000737E6" w:rsidRDefault="00FD6276">
            <w:pPr>
              <w:pStyle w:val="TAL"/>
            </w:pPr>
            <w:r w:rsidRPr="000737E6">
              <w:t>0 0 0 0 1 1 1 0</w:t>
            </w:r>
            <w:r w:rsidRPr="000737E6">
              <w:tab/>
              <w:t>value is incremented in multiples of 64 Gbps</w:t>
            </w:r>
          </w:p>
          <w:p w14:paraId="56FA6E7F" w14:textId="77777777" w:rsidR="00FD6276" w:rsidRPr="000737E6" w:rsidRDefault="00FD6276">
            <w:pPr>
              <w:pStyle w:val="TAL"/>
            </w:pPr>
            <w:r w:rsidRPr="000737E6">
              <w:t>0 0 0 0 1 1 1 1</w:t>
            </w:r>
            <w:r w:rsidRPr="000737E6">
              <w:tab/>
              <w:t>value is incremented in multiples of 256 Gbps</w:t>
            </w:r>
          </w:p>
          <w:p w14:paraId="606DDE1E" w14:textId="77777777" w:rsidR="00FD6276" w:rsidRPr="000737E6" w:rsidRDefault="00FD6276">
            <w:pPr>
              <w:pStyle w:val="TAL"/>
            </w:pPr>
            <w:r w:rsidRPr="000737E6">
              <w:t>0 0 0 1 0 0 0 0</w:t>
            </w:r>
            <w:r w:rsidRPr="000737E6">
              <w:tab/>
              <w:t>value is incremented in multiples of 1 Tbps</w:t>
            </w:r>
          </w:p>
          <w:p w14:paraId="71EF18E2" w14:textId="77777777" w:rsidR="00FD6276" w:rsidRPr="000737E6" w:rsidRDefault="00FD6276">
            <w:pPr>
              <w:pStyle w:val="TAL"/>
            </w:pPr>
            <w:r w:rsidRPr="000737E6">
              <w:t>0 0 0 1 0 0 0 1</w:t>
            </w:r>
            <w:r w:rsidRPr="000737E6">
              <w:tab/>
              <w:t>value is incremented in multiples of 4 Tbps</w:t>
            </w:r>
          </w:p>
          <w:p w14:paraId="7C9A9D32" w14:textId="77777777" w:rsidR="00FD6276" w:rsidRPr="000737E6" w:rsidRDefault="00FD6276">
            <w:pPr>
              <w:pStyle w:val="TAL"/>
            </w:pPr>
            <w:r w:rsidRPr="000737E6">
              <w:t>0 0 0 1 0 0 1 0</w:t>
            </w:r>
            <w:r w:rsidRPr="000737E6">
              <w:tab/>
              <w:t>value is incremented in multiples of 16 Tbps</w:t>
            </w:r>
          </w:p>
          <w:p w14:paraId="528D742F" w14:textId="77777777" w:rsidR="00FD6276" w:rsidRPr="000737E6" w:rsidRDefault="00FD6276">
            <w:pPr>
              <w:pStyle w:val="TAL"/>
            </w:pPr>
            <w:r w:rsidRPr="000737E6">
              <w:t>0 0 0 1 0 0 1 1</w:t>
            </w:r>
            <w:r w:rsidRPr="000737E6">
              <w:tab/>
              <w:t>value is incremented in multiples of 64 Tbps</w:t>
            </w:r>
          </w:p>
          <w:p w14:paraId="17AF1401" w14:textId="77777777" w:rsidR="00FD6276" w:rsidRPr="000737E6" w:rsidRDefault="00FD6276">
            <w:pPr>
              <w:pStyle w:val="TAL"/>
            </w:pPr>
            <w:r w:rsidRPr="000737E6">
              <w:t>0 0 0 1 0 1 0 0</w:t>
            </w:r>
            <w:r w:rsidRPr="000737E6">
              <w:tab/>
              <w:t>value is incremented in multiples of 256 Tbps</w:t>
            </w:r>
          </w:p>
          <w:p w14:paraId="329F378A" w14:textId="77777777" w:rsidR="00FD6276" w:rsidRPr="000737E6" w:rsidRDefault="00FD6276">
            <w:pPr>
              <w:pStyle w:val="TAL"/>
            </w:pPr>
            <w:r w:rsidRPr="000737E6">
              <w:t>0 0 0 1 0 1 0 1</w:t>
            </w:r>
            <w:r w:rsidRPr="000737E6">
              <w:tab/>
              <w:t>value is incremented in multiples of 1 Pbps</w:t>
            </w:r>
          </w:p>
          <w:p w14:paraId="2122866C" w14:textId="77777777" w:rsidR="00FD6276" w:rsidRPr="000737E6" w:rsidRDefault="00FD6276">
            <w:pPr>
              <w:pStyle w:val="TAL"/>
            </w:pPr>
            <w:r w:rsidRPr="000737E6">
              <w:t>0 0 0 1 0 1 1 0</w:t>
            </w:r>
            <w:r w:rsidRPr="000737E6">
              <w:tab/>
              <w:t>value is incremented in multiples of 4 Pbps</w:t>
            </w:r>
          </w:p>
          <w:p w14:paraId="448B962E" w14:textId="77777777" w:rsidR="00FD6276" w:rsidRPr="000737E6" w:rsidRDefault="00FD6276">
            <w:pPr>
              <w:pStyle w:val="TAL"/>
            </w:pPr>
            <w:r w:rsidRPr="000737E6">
              <w:t>0 0 0 1 0 1 1 1</w:t>
            </w:r>
            <w:r w:rsidRPr="000737E6">
              <w:tab/>
              <w:t>value is incremented in multiples of 16 Pbps</w:t>
            </w:r>
          </w:p>
          <w:p w14:paraId="3A0D3E59" w14:textId="77777777" w:rsidR="00FD6276" w:rsidRPr="000737E6" w:rsidRDefault="00FD6276">
            <w:pPr>
              <w:pStyle w:val="TAL"/>
            </w:pPr>
            <w:r w:rsidRPr="000737E6">
              <w:t>0 0 0 1 1 0 0 0</w:t>
            </w:r>
            <w:r w:rsidRPr="000737E6">
              <w:tab/>
              <w:t>value is incremented in multiples of 64 Pbps</w:t>
            </w:r>
          </w:p>
          <w:p w14:paraId="291DBBCB" w14:textId="77777777" w:rsidR="00FD6276" w:rsidRPr="000737E6" w:rsidRDefault="00FD6276">
            <w:pPr>
              <w:pStyle w:val="TAL"/>
            </w:pPr>
            <w:r w:rsidRPr="000737E6">
              <w:t>0 0 0 1 1 0 0 1</w:t>
            </w:r>
            <w:r w:rsidRPr="000737E6">
              <w:tab/>
              <w:t>value is incremented in multiples of 256 Pbps</w:t>
            </w:r>
          </w:p>
          <w:p w14:paraId="74BA1DF4" w14:textId="77777777" w:rsidR="00FD6276" w:rsidRPr="000737E6" w:rsidRDefault="00FD6276">
            <w:pPr>
              <w:pStyle w:val="TAL"/>
            </w:pPr>
            <w:r w:rsidRPr="000737E6">
              <w:t>Other values shall be interpreted as multiples of 256 Pbps in this version of the protocol.</w:t>
            </w:r>
          </w:p>
          <w:p w14:paraId="231C1739" w14:textId="77777777" w:rsidR="00FD6276" w:rsidRPr="000737E6" w:rsidRDefault="00FD6276">
            <w:pPr>
              <w:pStyle w:val="TAL"/>
              <w:rPr>
                <w:noProof/>
                <w:lang w:val="en-US"/>
              </w:rPr>
            </w:pPr>
          </w:p>
          <w:p w14:paraId="07B3A9AC" w14:textId="77777777" w:rsidR="00FD6276" w:rsidRPr="000737E6" w:rsidRDefault="00FD6276">
            <w:pPr>
              <w:pStyle w:val="TAL"/>
              <w:rPr>
                <w:lang w:eastAsia="ja-JP"/>
              </w:rPr>
            </w:pPr>
            <w:r w:rsidRPr="000737E6">
              <w:rPr>
                <w:noProof/>
                <w:lang w:val="en-US"/>
              </w:rPr>
              <w:t xml:space="preserve">Value of the guaranteed flow bit rate is </w:t>
            </w:r>
            <w:r w:rsidRPr="000737E6">
              <w:t xml:space="preserve">binary coded value of the </w:t>
            </w:r>
            <w:r w:rsidRPr="000737E6">
              <w:rPr>
                <w:noProof/>
                <w:lang w:val="en-US"/>
              </w:rPr>
              <w:t xml:space="preserve">guaranteed flow bit rate </w:t>
            </w:r>
            <w:r w:rsidRPr="000737E6">
              <w:rPr>
                <w:lang w:eastAsia="ja-JP"/>
              </w:rPr>
              <w:t xml:space="preserve">in units defined by the </w:t>
            </w:r>
            <w:r w:rsidRPr="000737E6">
              <w:t xml:space="preserve">unit of the </w:t>
            </w:r>
            <w:r w:rsidRPr="000737E6">
              <w:rPr>
                <w:lang w:eastAsia="ja-JP"/>
              </w:rPr>
              <w:t>guaranteed flow bit rate.</w:t>
            </w:r>
          </w:p>
        </w:tc>
      </w:tr>
      <w:tr w:rsidR="00FD6276" w:rsidRPr="000737E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Pr="000737E6" w:rsidRDefault="00FD6276">
            <w:pPr>
              <w:pStyle w:val="TAL"/>
            </w:pPr>
          </w:p>
        </w:tc>
      </w:tr>
      <w:tr w:rsidR="00FD6276" w:rsidRPr="000737E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737E6" w:rsidRDefault="00FD6276">
            <w:pPr>
              <w:pStyle w:val="TAL"/>
            </w:pPr>
            <w:r w:rsidRPr="000737E6">
              <w:lastRenderedPageBreak/>
              <w:t>Maximum flow bit rate (octet o94 to o94+2):</w:t>
            </w:r>
          </w:p>
          <w:p w14:paraId="27F2C8EF" w14:textId="77777777" w:rsidR="00FD6276" w:rsidRPr="000737E6" w:rsidRDefault="00FD6276">
            <w:pPr>
              <w:pStyle w:val="TAL"/>
            </w:pPr>
            <w:r w:rsidRPr="000737E6">
              <w:t>The maximum flow bit rate field indicates maximum flow bit rate for both sending and receiving and contains one octet indicating the unit of the maximum</w:t>
            </w:r>
            <w:r w:rsidRPr="000737E6">
              <w:rPr>
                <w:lang w:eastAsia="ja-JP"/>
              </w:rPr>
              <w:t xml:space="preserve"> flow bit rate followed by two octets containing the value of </w:t>
            </w:r>
            <w:r w:rsidRPr="000737E6">
              <w:t>the maximum</w:t>
            </w:r>
            <w:r w:rsidRPr="000737E6">
              <w:rPr>
                <w:noProof/>
                <w:lang w:val="en-US"/>
              </w:rPr>
              <w:t xml:space="preserve"> flow bit rate</w:t>
            </w:r>
            <w:r w:rsidRPr="000737E6">
              <w:t>.</w:t>
            </w:r>
          </w:p>
          <w:p w14:paraId="28134FD1" w14:textId="77777777" w:rsidR="00FD6276" w:rsidRPr="000737E6" w:rsidRDefault="00FD6276">
            <w:pPr>
              <w:pStyle w:val="TAL"/>
            </w:pPr>
          </w:p>
          <w:p w14:paraId="07E9DA59" w14:textId="77777777" w:rsidR="00FD6276" w:rsidRPr="000737E6" w:rsidRDefault="00FD6276">
            <w:pPr>
              <w:pStyle w:val="TAL"/>
            </w:pPr>
            <w:r w:rsidRPr="000737E6">
              <w:t>Unit of the maximum</w:t>
            </w:r>
            <w:r w:rsidRPr="000737E6">
              <w:rPr>
                <w:lang w:eastAsia="ja-JP"/>
              </w:rPr>
              <w:t xml:space="preserve"> flow bit rate:</w:t>
            </w:r>
          </w:p>
          <w:p w14:paraId="316A3E82" w14:textId="77777777" w:rsidR="00FD6276" w:rsidRPr="000737E6" w:rsidRDefault="00FD6276">
            <w:pPr>
              <w:pStyle w:val="TAL"/>
            </w:pPr>
            <w:r w:rsidRPr="000737E6">
              <w:t>Bits</w:t>
            </w:r>
          </w:p>
          <w:p w14:paraId="53ECC137" w14:textId="77777777" w:rsidR="00FD6276" w:rsidRPr="000737E6" w:rsidRDefault="00FD6276">
            <w:pPr>
              <w:pStyle w:val="TAL"/>
              <w:rPr>
                <w:b/>
              </w:rPr>
            </w:pPr>
            <w:r w:rsidRPr="000737E6">
              <w:rPr>
                <w:b/>
              </w:rPr>
              <w:t>8 7 6 5 4 3 2 1</w:t>
            </w:r>
          </w:p>
          <w:p w14:paraId="3CBD3977" w14:textId="77777777" w:rsidR="00FD6276" w:rsidRPr="000737E6" w:rsidRDefault="00FD6276">
            <w:pPr>
              <w:pStyle w:val="TAL"/>
            </w:pPr>
            <w:r w:rsidRPr="000737E6">
              <w:t>0 0 0 0 0 0 0 0</w:t>
            </w:r>
            <w:r w:rsidRPr="000737E6">
              <w:tab/>
              <w:t>value is not used</w:t>
            </w:r>
          </w:p>
          <w:p w14:paraId="425265F1" w14:textId="77777777" w:rsidR="00FD6276" w:rsidRPr="000737E6" w:rsidRDefault="00FD6276">
            <w:pPr>
              <w:pStyle w:val="TAL"/>
            </w:pPr>
            <w:r w:rsidRPr="000737E6">
              <w:t>0 0 0 0 0 0 0 1</w:t>
            </w:r>
            <w:r w:rsidRPr="000737E6">
              <w:tab/>
              <w:t>value is incremented in multiples of 1 Kbps</w:t>
            </w:r>
          </w:p>
          <w:p w14:paraId="6E1DB4FA" w14:textId="77777777" w:rsidR="00FD6276" w:rsidRPr="000737E6" w:rsidRDefault="00FD6276">
            <w:pPr>
              <w:pStyle w:val="TAL"/>
            </w:pPr>
            <w:r w:rsidRPr="000737E6">
              <w:t>0 0 0 0 0 0 1 0</w:t>
            </w:r>
            <w:r w:rsidRPr="000737E6">
              <w:tab/>
              <w:t>value is incremented in multiples of 4 Kbps</w:t>
            </w:r>
          </w:p>
          <w:p w14:paraId="04B4C047" w14:textId="77777777" w:rsidR="00FD6276" w:rsidRPr="000737E6" w:rsidRDefault="00FD6276">
            <w:pPr>
              <w:pStyle w:val="TAL"/>
            </w:pPr>
            <w:r w:rsidRPr="000737E6">
              <w:t>0 0 0 0 0 0 1 1</w:t>
            </w:r>
            <w:r w:rsidRPr="000737E6">
              <w:tab/>
              <w:t>value is incremented in multiples of 16 Kbps</w:t>
            </w:r>
          </w:p>
          <w:p w14:paraId="2541152C" w14:textId="77777777" w:rsidR="00FD6276" w:rsidRPr="000737E6" w:rsidRDefault="00FD6276">
            <w:pPr>
              <w:pStyle w:val="TAL"/>
            </w:pPr>
            <w:r w:rsidRPr="000737E6">
              <w:t>0 0 0 0 0 1 0 0</w:t>
            </w:r>
            <w:r w:rsidRPr="000737E6">
              <w:tab/>
              <w:t>value is incremented in multiples of 64 Kbps</w:t>
            </w:r>
          </w:p>
          <w:p w14:paraId="4CD6075C" w14:textId="77777777" w:rsidR="00FD6276" w:rsidRPr="000737E6" w:rsidRDefault="00FD6276">
            <w:pPr>
              <w:pStyle w:val="TAL"/>
            </w:pPr>
            <w:r w:rsidRPr="000737E6">
              <w:t>0 0 0 0 0 1 0 1</w:t>
            </w:r>
            <w:r w:rsidRPr="000737E6">
              <w:tab/>
              <w:t>value is incremented in multiples of 256 Kbps</w:t>
            </w:r>
          </w:p>
          <w:p w14:paraId="49E52E1C" w14:textId="77777777" w:rsidR="00FD6276" w:rsidRPr="000737E6" w:rsidRDefault="00FD6276">
            <w:pPr>
              <w:pStyle w:val="TAL"/>
            </w:pPr>
            <w:r w:rsidRPr="000737E6">
              <w:t>0 0 0 0 0 1 1 0</w:t>
            </w:r>
            <w:r w:rsidRPr="000737E6">
              <w:tab/>
              <w:t>value is incremented in multiples of 1 Mbps</w:t>
            </w:r>
          </w:p>
          <w:p w14:paraId="7826D244" w14:textId="77777777" w:rsidR="00FD6276" w:rsidRPr="000737E6" w:rsidRDefault="00FD6276">
            <w:pPr>
              <w:pStyle w:val="TAL"/>
            </w:pPr>
            <w:r w:rsidRPr="000737E6">
              <w:t>0 0 0 0 0 1 1 1</w:t>
            </w:r>
            <w:r w:rsidRPr="000737E6">
              <w:tab/>
              <w:t>value is incremented in multiples of 4 Mbps</w:t>
            </w:r>
          </w:p>
          <w:p w14:paraId="045D82B4" w14:textId="77777777" w:rsidR="00FD6276" w:rsidRPr="000737E6" w:rsidRDefault="00FD6276">
            <w:pPr>
              <w:pStyle w:val="TAL"/>
            </w:pPr>
            <w:r w:rsidRPr="000737E6">
              <w:t>0 0 0 0 1 0 0 0</w:t>
            </w:r>
            <w:r w:rsidRPr="000737E6">
              <w:tab/>
              <w:t>value is incremented in multiples of 16 Mbps</w:t>
            </w:r>
          </w:p>
          <w:p w14:paraId="126BDA95" w14:textId="77777777" w:rsidR="00FD6276" w:rsidRPr="000737E6" w:rsidRDefault="00FD6276">
            <w:pPr>
              <w:pStyle w:val="TAL"/>
            </w:pPr>
            <w:r w:rsidRPr="000737E6">
              <w:t>0 0 0 0 1 0 0 1</w:t>
            </w:r>
            <w:r w:rsidRPr="000737E6">
              <w:tab/>
              <w:t>value is incremented in multiples of 64 Mbps</w:t>
            </w:r>
          </w:p>
          <w:p w14:paraId="4EAD3987" w14:textId="77777777" w:rsidR="00FD6276" w:rsidRPr="000737E6" w:rsidRDefault="00FD6276">
            <w:pPr>
              <w:pStyle w:val="TAL"/>
            </w:pPr>
            <w:r w:rsidRPr="000737E6">
              <w:t>0 0 0 0 1 0 1 0</w:t>
            </w:r>
            <w:r w:rsidRPr="000737E6">
              <w:tab/>
              <w:t>value is incremented in multiples of 256 Mbps</w:t>
            </w:r>
          </w:p>
          <w:p w14:paraId="6684E11C" w14:textId="77777777" w:rsidR="00FD6276" w:rsidRPr="000737E6" w:rsidRDefault="00FD6276">
            <w:pPr>
              <w:pStyle w:val="TAL"/>
            </w:pPr>
            <w:r w:rsidRPr="000737E6">
              <w:t>0 0 0 0 1 0 1 1</w:t>
            </w:r>
            <w:r w:rsidRPr="000737E6">
              <w:tab/>
              <w:t>value is incremented in multiples of 1 Gbps</w:t>
            </w:r>
          </w:p>
          <w:p w14:paraId="12BCCCAF" w14:textId="77777777" w:rsidR="00FD6276" w:rsidRPr="000737E6" w:rsidRDefault="00FD6276">
            <w:pPr>
              <w:pStyle w:val="TAL"/>
            </w:pPr>
            <w:r w:rsidRPr="000737E6">
              <w:t>0 0 0 0 1 1 0 0</w:t>
            </w:r>
            <w:r w:rsidRPr="000737E6">
              <w:tab/>
              <w:t>value is incremented in multiples of 4 Gbps</w:t>
            </w:r>
          </w:p>
          <w:p w14:paraId="7005236C" w14:textId="77777777" w:rsidR="00FD6276" w:rsidRPr="000737E6" w:rsidRDefault="00FD6276">
            <w:pPr>
              <w:pStyle w:val="TAL"/>
            </w:pPr>
            <w:r w:rsidRPr="000737E6">
              <w:t>0 0 0 0 1 1 0 1</w:t>
            </w:r>
            <w:r w:rsidRPr="000737E6">
              <w:tab/>
              <w:t>value is incremented in multiples of 16 Gbps</w:t>
            </w:r>
          </w:p>
          <w:p w14:paraId="102CDBE0" w14:textId="77777777" w:rsidR="00FD6276" w:rsidRPr="000737E6" w:rsidRDefault="00FD6276">
            <w:pPr>
              <w:pStyle w:val="TAL"/>
            </w:pPr>
            <w:r w:rsidRPr="000737E6">
              <w:t>0 0 0 0 1 1 1 0</w:t>
            </w:r>
            <w:r w:rsidRPr="000737E6">
              <w:tab/>
              <w:t>value is incremented in multiples of 64 Gbps</w:t>
            </w:r>
          </w:p>
          <w:p w14:paraId="23FBDABF" w14:textId="77777777" w:rsidR="00FD6276" w:rsidRPr="000737E6" w:rsidRDefault="00FD6276">
            <w:pPr>
              <w:pStyle w:val="TAL"/>
            </w:pPr>
            <w:r w:rsidRPr="000737E6">
              <w:t>0 0 0 0 1 1 1 1</w:t>
            </w:r>
            <w:r w:rsidRPr="000737E6">
              <w:tab/>
              <w:t>value is incremented in multiples of 256 Gbps</w:t>
            </w:r>
          </w:p>
          <w:p w14:paraId="100397F9" w14:textId="77777777" w:rsidR="00FD6276" w:rsidRPr="000737E6" w:rsidRDefault="00FD6276">
            <w:pPr>
              <w:pStyle w:val="TAL"/>
            </w:pPr>
            <w:r w:rsidRPr="000737E6">
              <w:t>0 0 0 1 0 0 0 0</w:t>
            </w:r>
            <w:r w:rsidRPr="000737E6">
              <w:tab/>
              <w:t>value is incremented in multiples of 1 Tbps</w:t>
            </w:r>
          </w:p>
          <w:p w14:paraId="74E9E2FA" w14:textId="77777777" w:rsidR="00FD6276" w:rsidRPr="000737E6" w:rsidRDefault="00FD6276">
            <w:pPr>
              <w:pStyle w:val="TAL"/>
            </w:pPr>
            <w:r w:rsidRPr="000737E6">
              <w:t>0 0 0 1 0 0 0 1</w:t>
            </w:r>
            <w:r w:rsidRPr="000737E6">
              <w:tab/>
              <w:t>value is incremented in multiples of 4 Tbps</w:t>
            </w:r>
          </w:p>
          <w:p w14:paraId="4BB58183" w14:textId="77777777" w:rsidR="00FD6276" w:rsidRPr="000737E6" w:rsidRDefault="00FD6276">
            <w:pPr>
              <w:pStyle w:val="TAL"/>
            </w:pPr>
            <w:r w:rsidRPr="000737E6">
              <w:t>0 0 0 1 0 0 1 0</w:t>
            </w:r>
            <w:r w:rsidRPr="000737E6">
              <w:tab/>
              <w:t>value is incremented in multiples of 16 Tbps</w:t>
            </w:r>
          </w:p>
          <w:p w14:paraId="0D365FA0" w14:textId="77777777" w:rsidR="00FD6276" w:rsidRPr="000737E6" w:rsidRDefault="00FD6276">
            <w:pPr>
              <w:pStyle w:val="TAL"/>
            </w:pPr>
            <w:r w:rsidRPr="000737E6">
              <w:t>0 0 0 1 0 0 1 1</w:t>
            </w:r>
            <w:r w:rsidRPr="000737E6">
              <w:tab/>
              <w:t>value is incremented in multiples of 64 Tbps</w:t>
            </w:r>
          </w:p>
          <w:p w14:paraId="79FF3937" w14:textId="77777777" w:rsidR="00FD6276" w:rsidRPr="000737E6" w:rsidRDefault="00FD6276">
            <w:pPr>
              <w:pStyle w:val="TAL"/>
            </w:pPr>
            <w:r w:rsidRPr="000737E6">
              <w:t>0 0 0 1 0 1 0 0</w:t>
            </w:r>
            <w:r w:rsidRPr="000737E6">
              <w:tab/>
              <w:t>value is incremented in multiples of 256 Tbps</w:t>
            </w:r>
          </w:p>
          <w:p w14:paraId="4F42E6BE" w14:textId="77777777" w:rsidR="00FD6276" w:rsidRPr="000737E6" w:rsidRDefault="00FD6276">
            <w:pPr>
              <w:pStyle w:val="TAL"/>
            </w:pPr>
            <w:r w:rsidRPr="000737E6">
              <w:t>0 0 0 1 0 1 0 1</w:t>
            </w:r>
            <w:r w:rsidRPr="000737E6">
              <w:tab/>
              <w:t>value is incremented in multiples of 1 Pbps</w:t>
            </w:r>
          </w:p>
          <w:p w14:paraId="549AF94A" w14:textId="77777777" w:rsidR="00FD6276" w:rsidRPr="000737E6" w:rsidRDefault="00FD6276">
            <w:pPr>
              <w:pStyle w:val="TAL"/>
            </w:pPr>
            <w:r w:rsidRPr="000737E6">
              <w:t>0 0 0 1 0 1 1 0</w:t>
            </w:r>
            <w:r w:rsidRPr="000737E6">
              <w:tab/>
              <w:t>value is incremented in multiples of 4 Pbps</w:t>
            </w:r>
          </w:p>
          <w:p w14:paraId="585A65CC" w14:textId="77777777" w:rsidR="00FD6276" w:rsidRPr="000737E6" w:rsidRDefault="00FD6276">
            <w:pPr>
              <w:pStyle w:val="TAL"/>
            </w:pPr>
            <w:r w:rsidRPr="000737E6">
              <w:t>0 0 0 1 0 1 1 1</w:t>
            </w:r>
            <w:r w:rsidRPr="000737E6">
              <w:tab/>
              <w:t>value is incremented in multiples of 16 Pbps</w:t>
            </w:r>
          </w:p>
          <w:p w14:paraId="1F001BC0" w14:textId="77777777" w:rsidR="00FD6276" w:rsidRPr="000737E6" w:rsidRDefault="00FD6276">
            <w:pPr>
              <w:pStyle w:val="TAL"/>
            </w:pPr>
            <w:r w:rsidRPr="000737E6">
              <w:t>0 0 0 1 1 0 0 0</w:t>
            </w:r>
            <w:r w:rsidRPr="000737E6">
              <w:tab/>
              <w:t>value is incremented in multiples of 64 Pbps</w:t>
            </w:r>
          </w:p>
          <w:p w14:paraId="62356A04" w14:textId="77777777" w:rsidR="00FD6276" w:rsidRPr="000737E6" w:rsidRDefault="00FD6276">
            <w:pPr>
              <w:pStyle w:val="TAL"/>
            </w:pPr>
            <w:r w:rsidRPr="000737E6">
              <w:t>0 0 0 1 1 0 0 1</w:t>
            </w:r>
            <w:r w:rsidRPr="000737E6">
              <w:tab/>
              <w:t>value is incremented in multiples of 256 Pbps</w:t>
            </w:r>
          </w:p>
          <w:p w14:paraId="3631106B" w14:textId="77777777" w:rsidR="00FD6276" w:rsidRPr="000737E6" w:rsidRDefault="00FD6276">
            <w:pPr>
              <w:pStyle w:val="TAL"/>
            </w:pPr>
            <w:r w:rsidRPr="000737E6">
              <w:t>Other values shall be interpreted as multiples of 256 Pbps in this version of the protocol.</w:t>
            </w:r>
          </w:p>
          <w:p w14:paraId="134FA11B" w14:textId="77777777" w:rsidR="00FD6276" w:rsidRPr="000737E6" w:rsidRDefault="00FD6276">
            <w:pPr>
              <w:pStyle w:val="TAL"/>
              <w:rPr>
                <w:noProof/>
                <w:lang w:val="en-US"/>
              </w:rPr>
            </w:pPr>
          </w:p>
          <w:p w14:paraId="70E4402E" w14:textId="77777777" w:rsidR="00FD6276" w:rsidRPr="000737E6" w:rsidRDefault="00FD6276">
            <w:pPr>
              <w:pStyle w:val="TAL"/>
              <w:rPr>
                <w:lang w:eastAsia="ja-JP"/>
              </w:rPr>
            </w:pPr>
            <w:r w:rsidRPr="000737E6">
              <w:rPr>
                <w:noProof/>
                <w:lang w:val="en-US"/>
              </w:rPr>
              <w:t xml:space="preserve">Value of the </w:t>
            </w:r>
            <w:r w:rsidRPr="000737E6">
              <w:t>maximum</w:t>
            </w:r>
            <w:r w:rsidRPr="000737E6">
              <w:rPr>
                <w:noProof/>
                <w:lang w:val="en-US"/>
              </w:rPr>
              <w:t xml:space="preserve"> flow bit rate is </w:t>
            </w:r>
            <w:r w:rsidRPr="000737E6">
              <w:t>binary coded value of the maximum</w:t>
            </w:r>
            <w:r w:rsidRPr="000737E6">
              <w:rPr>
                <w:noProof/>
                <w:lang w:val="en-US"/>
              </w:rPr>
              <w:t xml:space="preserve"> flow bit rate </w:t>
            </w:r>
            <w:r w:rsidRPr="000737E6">
              <w:rPr>
                <w:lang w:eastAsia="ja-JP"/>
              </w:rPr>
              <w:t xml:space="preserve">in units defined by the </w:t>
            </w:r>
            <w:r w:rsidRPr="000737E6">
              <w:t>unit of the maximum</w:t>
            </w:r>
            <w:r w:rsidRPr="000737E6">
              <w:rPr>
                <w:lang w:eastAsia="ja-JP"/>
              </w:rPr>
              <w:t xml:space="preserve"> flow bit rate.</w:t>
            </w:r>
          </w:p>
        </w:tc>
      </w:tr>
      <w:tr w:rsidR="00FD6276" w:rsidRPr="000737E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Pr="000737E6" w:rsidRDefault="00FD6276">
            <w:pPr>
              <w:pStyle w:val="TAL"/>
            </w:pPr>
          </w:p>
        </w:tc>
      </w:tr>
      <w:tr w:rsidR="00FD6276" w:rsidRPr="000737E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737E6" w:rsidRDefault="00FD6276">
            <w:pPr>
              <w:pStyle w:val="TAL"/>
            </w:pPr>
            <w:r w:rsidRPr="000737E6">
              <w:lastRenderedPageBreak/>
              <w:t>Per-link aggregate maximum bit rate (octet o95 to o95+2):</w:t>
            </w:r>
          </w:p>
          <w:p w14:paraId="29300205" w14:textId="77777777" w:rsidR="00FD6276" w:rsidRPr="000737E6" w:rsidRDefault="00FD6276">
            <w:pPr>
              <w:pStyle w:val="TAL"/>
            </w:pPr>
            <w:r w:rsidRPr="000737E6">
              <w:t>The per-link aggregate maximum bit rate field indicates per-link aggregate maximum bit rate for both sending and receiving and contains one octet indicating the unit of the per-link aggregate maximum bit rate</w:t>
            </w:r>
            <w:r w:rsidRPr="000737E6">
              <w:rPr>
                <w:lang w:eastAsia="ja-JP"/>
              </w:rPr>
              <w:t xml:space="preserve"> followed by two octets containing the value of </w:t>
            </w:r>
            <w:r w:rsidRPr="000737E6">
              <w:t>the per-link aggregate maximum bit rate.</w:t>
            </w:r>
          </w:p>
          <w:p w14:paraId="31CA4259" w14:textId="77777777" w:rsidR="00FD6276" w:rsidRPr="000737E6" w:rsidRDefault="00FD6276">
            <w:pPr>
              <w:pStyle w:val="TAL"/>
            </w:pPr>
          </w:p>
          <w:p w14:paraId="37602394" w14:textId="77777777" w:rsidR="00FD6276" w:rsidRPr="000737E6" w:rsidRDefault="00FD6276">
            <w:pPr>
              <w:pStyle w:val="TAL"/>
            </w:pPr>
            <w:r w:rsidRPr="000737E6">
              <w:t>Unit of the per-link aggregate maximum bit rate</w:t>
            </w:r>
            <w:r w:rsidRPr="000737E6">
              <w:rPr>
                <w:lang w:eastAsia="ja-JP"/>
              </w:rPr>
              <w:t>:</w:t>
            </w:r>
          </w:p>
          <w:p w14:paraId="7E41B709" w14:textId="77777777" w:rsidR="00FD6276" w:rsidRPr="000737E6" w:rsidRDefault="00FD6276">
            <w:pPr>
              <w:pStyle w:val="TAL"/>
            </w:pPr>
            <w:r w:rsidRPr="000737E6">
              <w:t>Bits</w:t>
            </w:r>
          </w:p>
          <w:p w14:paraId="3A17BF0B" w14:textId="77777777" w:rsidR="00FD6276" w:rsidRPr="000737E6" w:rsidRDefault="00FD6276">
            <w:pPr>
              <w:pStyle w:val="TAL"/>
              <w:rPr>
                <w:b/>
              </w:rPr>
            </w:pPr>
            <w:r w:rsidRPr="000737E6">
              <w:rPr>
                <w:b/>
              </w:rPr>
              <w:t>8 7 6 5 4 3 2 1</w:t>
            </w:r>
          </w:p>
          <w:p w14:paraId="3C08DCB1" w14:textId="77777777" w:rsidR="00FD6276" w:rsidRPr="000737E6" w:rsidRDefault="00FD6276">
            <w:pPr>
              <w:pStyle w:val="TAL"/>
            </w:pPr>
            <w:r w:rsidRPr="000737E6">
              <w:t>0 0 0 0 0 0 0 0</w:t>
            </w:r>
            <w:r w:rsidRPr="000737E6">
              <w:tab/>
              <w:t>value is not used</w:t>
            </w:r>
          </w:p>
          <w:p w14:paraId="3B074805" w14:textId="77777777" w:rsidR="00FD6276" w:rsidRPr="000737E6" w:rsidRDefault="00FD6276">
            <w:pPr>
              <w:pStyle w:val="TAL"/>
            </w:pPr>
            <w:r w:rsidRPr="000737E6">
              <w:t>0 0 0 0 0 0 0 1</w:t>
            </w:r>
            <w:r w:rsidRPr="000737E6">
              <w:tab/>
              <w:t>value is incremented in multiples of 1 Kbps</w:t>
            </w:r>
          </w:p>
          <w:p w14:paraId="2162B9DD" w14:textId="77777777" w:rsidR="00FD6276" w:rsidRPr="000737E6" w:rsidRDefault="00FD6276">
            <w:pPr>
              <w:pStyle w:val="TAL"/>
            </w:pPr>
            <w:r w:rsidRPr="000737E6">
              <w:t>0 0 0 0 0 0 1 0</w:t>
            </w:r>
            <w:r w:rsidRPr="000737E6">
              <w:tab/>
              <w:t>value is incremented in multiples of 4 Kbps</w:t>
            </w:r>
          </w:p>
          <w:p w14:paraId="63812927" w14:textId="77777777" w:rsidR="00FD6276" w:rsidRPr="000737E6" w:rsidRDefault="00FD6276">
            <w:pPr>
              <w:pStyle w:val="TAL"/>
            </w:pPr>
            <w:r w:rsidRPr="000737E6">
              <w:t>0 0 0 0 0 0 1 1</w:t>
            </w:r>
            <w:r w:rsidRPr="000737E6">
              <w:tab/>
              <w:t>value is incremented in multiples of 16 Kbps</w:t>
            </w:r>
          </w:p>
          <w:p w14:paraId="6D149D26" w14:textId="77777777" w:rsidR="00FD6276" w:rsidRPr="000737E6" w:rsidRDefault="00FD6276">
            <w:pPr>
              <w:pStyle w:val="TAL"/>
            </w:pPr>
            <w:r w:rsidRPr="000737E6">
              <w:t>0 0 0 0 0 1 0 0</w:t>
            </w:r>
            <w:r w:rsidRPr="000737E6">
              <w:tab/>
              <w:t>value is incremented in multiples of 64 Kbps</w:t>
            </w:r>
          </w:p>
          <w:p w14:paraId="4ADDAECB" w14:textId="77777777" w:rsidR="00FD6276" w:rsidRPr="000737E6" w:rsidRDefault="00FD6276">
            <w:pPr>
              <w:pStyle w:val="TAL"/>
            </w:pPr>
            <w:r w:rsidRPr="000737E6">
              <w:t>0 0 0 0 0 1 0 1</w:t>
            </w:r>
            <w:r w:rsidRPr="000737E6">
              <w:tab/>
              <w:t>value is incremented in multiples of 256 Kbps</w:t>
            </w:r>
          </w:p>
          <w:p w14:paraId="3587827B" w14:textId="77777777" w:rsidR="00FD6276" w:rsidRPr="000737E6" w:rsidRDefault="00FD6276">
            <w:pPr>
              <w:pStyle w:val="TAL"/>
            </w:pPr>
            <w:r w:rsidRPr="000737E6">
              <w:t>0 0 0 0 0 1 1 0</w:t>
            </w:r>
            <w:r w:rsidRPr="000737E6">
              <w:tab/>
              <w:t>value is incremented in multiples of 1 Mbps</w:t>
            </w:r>
          </w:p>
          <w:p w14:paraId="2AA56F45" w14:textId="77777777" w:rsidR="00FD6276" w:rsidRPr="000737E6" w:rsidRDefault="00FD6276">
            <w:pPr>
              <w:pStyle w:val="TAL"/>
            </w:pPr>
            <w:r w:rsidRPr="000737E6">
              <w:t>0 0 0 0 0 1 1 1</w:t>
            </w:r>
            <w:r w:rsidRPr="000737E6">
              <w:tab/>
              <w:t>value is incremented in multiples of 4 Mbps</w:t>
            </w:r>
          </w:p>
          <w:p w14:paraId="27AA6197" w14:textId="77777777" w:rsidR="00FD6276" w:rsidRPr="000737E6" w:rsidRDefault="00FD6276">
            <w:pPr>
              <w:pStyle w:val="TAL"/>
            </w:pPr>
            <w:r w:rsidRPr="000737E6">
              <w:t>0 0 0 0 1 0 0 0</w:t>
            </w:r>
            <w:r w:rsidRPr="000737E6">
              <w:tab/>
              <w:t>value is incremented in multiples of 16 Mbps</w:t>
            </w:r>
          </w:p>
          <w:p w14:paraId="4E6EA82F" w14:textId="77777777" w:rsidR="00FD6276" w:rsidRPr="000737E6" w:rsidRDefault="00FD6276">
            <w:pPr>
              <w:pStyle w:val="TAL"/>
            </w:pPr>
            <w:r w:rsidRPr="000737E6">
              <w:t>0 0 0 0 1 0 0 1</w:t>
            </w:r>
            <w:r w:rsidRPr="000737E6">
              <w:tab/>
              <w:t>value is incremented in multiples of 64 Mbps</w:t>
            </w:r>
          </w:p>
          <w:p w14:paraId="0636F41C" w14:textId="77777777" w:rsidR="00FD6276" w:rsidRPr="000737E6" w:rsidRDefault="00FD6276">
            <w:pPr>
              <w:pStyle w:val="TAL"/>
            </w:pPr>
            <w:r w:rsidRPr="000737E6">
              <w:t>0 0 0 0 1 0 1 0</w:t>
            </w:r>
            <w:r w:rsidRPr="000737E6">
              <w:tab/>
              <w:t>value is incremented in multiples of 256 Mbps</w:t>
            </w:r>
          </w:p>
          <w:p w14:paraId="053F9245" w14:textId="77777777" w:rsidR="00FD6276" w:rsidRPr="000737E6" w:rsidRDefault="00FD6276">
            <w:pPr>
              <w:pStyle w:val="TAL"/>
            </w:pPr>
            <w:r w:rsidRPr="000737E6">
              <w:t>0 0 0 0 1 0 1 1</w:t>
            </w:r>
            <w:r w:rsidRPr="000737E6">
              <w:tab/>
              <w:t>value is incremented in multiples of 1 Gbps</w:t>
            </w:r>
          </w:p>
          <w:p w14:paraId="72DB081A" w14:textId="77777777" w:rsidR="00FD6276" w:rsidRPr="000737E6" w:rsidRDefault="00FD6276">
            <w:pPr>
              <w:pStyle w:val="TAL"/>
            </w:pPr>
            <w:r w:rsidRPr="000737E6">
              <w:t>0 0 0 0 1 1 0 0</w:t>
            </w:r>
            <w:r w:rsidRPr="000737E6">
              <w:tab/>
              <w:t>value is incremented in multiples of 4 Gbps</w:t>
            </w:r>
          </w:p>
          <w:p w14:paraId="57D2BFA3" w14:textId="77777777" w:rsidR="00FD6276" w:rsidRPr="000737E6" w:rsidRDefault="00FD6276">
            <w:pPr>
              <w:pStyle w:val="TAL"/>
            </w:pPr>
            <w:r w:rsidRPr="000737E6">
              <w:t>0 0 0 0 1 1 0 1</w:t>
            </w:r>
            <w:r w:rsidRPr="000737E6">
              <w:tab/>
              <w:t>value is incremented in multiples of 16 Gbps</w:t>
            </w:r>
          </w:p>
          <w:p w14:paraId="4B0EA329" w14:textId="77777777" w:rsidR="00FD6276" w:rsidRPr="000737E6" w:rsidRDefault="00FD6276">
            <w:pPr>
              <w:pStyle w:val="TAL"/>
            </w:pPr>
            <w:r w:rsidRPr="000737E6">
              <w:t>0 0 0 0 1 1 1 0</w:t>
            </w:r>
            <w:r w:rsidRPr="000737E6">
              <w:tab/>
              <w:t>value is incremented in multiples of 64 Gbps</w:t>
            </w:r>
          </w:p>
          <w:p w14:paraId="0B9638A9" w14:textId="77777777" w:rsidR="00FD6276" w:rsidRPr="000737E6" w:rsidRDefault="00FD6276">
            <w:pPr>
              <w:pStyle w:val="TAL"/>
            </w:pPr>
            <w:r w:rsidRPr="000737E6">
              <w:t>0 0 0 0 1 1 1 1</w:t>
            </w:r>
            <w:r w:rsidRPr="000737E6">
              <w:tab/>
              <w:t>value is incremented in multiples of 256 Gbps</w:t>
            </w:r>
          </w:p>
          <w:p w14:paraId="1D0859ED" w14:textId="77777777" w:rsidR="00FD6276" w:rsidRPr="000737E6" w:rsidRDefault="00FD6276">
            <w:pPr>
              <w:pStyle w:val="TAL"/>
            </w:pPr>
            <w:r w:rsidRPr="000737E6">
              <w:t>0 0 0 1 0 0 0 0</w:t>
            </w:r>
            <w:r w:rsidRPr="000737E6">
              <w:tab/>
              <w:t>value is incremented in multiples of 1 Tbps</w:t>
            </w:r>
          </w:p>
          <w:p w14:paraId="646EAB38" w14:textId="77777777" w:rsidR="00FD6276" w:rsidRPr="000737E6" w:rsidRDefault="00FD6276">
            <w:pPr>
              <w:pStyle w:val="TAL"/>
            </w:pPr>
            <w:r w:rsidRPr="000737E6">
              <w:t>0 0 0 1 0 0 0 1</w:t>
            </w:r>
            <w:r w:rsidRPr="000737E6">
              <w:tab/>
              <w:t>value is incremented in multiples of 4 Tbps</w:t>
            </w:r>
          </w:p>
          <w:p w14:paraId="04AB602F" w14:textId="77777777" w:rsidR="00FD6276" w:rsidRPr="000737E6" w:rsidRDefault="00FD6276">
            <w:pPr>
              <w:pStyle w:val="TAL"/>
            </w:pPr>
            <w:r w:rsidRPr="000737E6">
              <w:t>0 0 0 1 0 0 1 0</w:t>
            </w:r>
            <w:r w:rsidRPr="000737E6">
              <w:tab/>
              <w:t>value is incremented in multiples of 16 Tbps</w:t>
            </w:r>
          </w:p>
          <w:p w14:paraId="3D95A093" w14:textId="77777777" w:rsidR="00FD6276" w:rsidRPr="000737E6" w:rsidRDefault="00FD6276">
            <w:pPr>
              <w:pStyle w:val="TAL"/>
            </w:pPr>
            <w:r w:rsidRPr="000737E6">
              <w:t>0 0 0 1 0 0 1 1</w:t>
            </w:r>
            <w:r w:rsidRPr="000737E6">
              <w:tab/>
              <w:t>value is incremented in multiples of 64 Tbps</w:t>
            </w:r>
          </w:p>
          <w:p w14:paraId="303DF567" w14:textId="77777777" w:rsidR="00FD6276" w:rsidRPr="000737E6" w:rsidRDefault="00FD6276">
            <w:pPr>
              <w:pStyle w:val="TAL"/>
            </w:pPr>
            <w:r w:rsidRPr="000737E6">
              <w:t>0 0 0 1 0 1 0 0</w:t>
            </w:r>
            <w:r w:rsidRPr="000737E6">
              <w:tab/>
              <w:t>value is incremented in multiples of 256 Tbps</w:t>
            </w:r>
          </w:p>
          <w:p w14:paraId="53FC4DA1" w14:textId="77777777" w:rsidR="00FD6276" w:rsidRPr="000737E6" w:rsidRDefault="00FD6276">
            <w:pPr>
              <w:pStyle w:val="TAL"/>
            </w:pPr>
            <w:r w:rsidRPr="000737E6">
              <w:t>0 0 0 1 0 1 0 1</w:t>
            </w:r>
            <w:r w:rsidRPr="000737E6">
              <w:tab/>
              <w:t>value is incremented in multiples of 1 Pbps</w:t>
            </w:r>
          </w:p>
          <w:p w14:paraId="113AF1D5" w14:textId="77777777" w:rsidR="00FD6276" w:rsidRPr="000737E6" w:rsidRDefault="00FD6276">
            <w:pPr>
              <w:pStyle w:val="TAL"/>
            </w:pPr>
            <w:r w:rsidRPr="000737E6">
              <w:t>0 0 0 1 0 1 1 0</w:t>
            </w:r>
            <w:r w:rsidRPr="000737E6">
              <w:tab/>
              <w:t>value is incremented in multiples of 4 Pbps</w:t>
            </w:r>
          </w:p>
          <w:p w14:paraId="1D5C31C7" w14:textId="77777777" w:rsidR="00FD6276" w:rsidRPr="000737E6" w:rsidRDefault="00FD6276">
            <w:pPr>
              <w:pStyle w:val="TAL"/>
            </w:pPr>
            <w:r w:rsidRPr="000737E6">
              <w:t>0 0 0 1 0 1 1 1</w:t>
            </w:r>
            <w:r w:rsidRPr="000737E6">
              <w:tab/>
              <w:t>value is incremented in multiples of 16 Pbps</w:t>
            </w:r>
          </w:p>
          <w:p w14:paraId="74EE5803" w14:textId="77777777" w:rsidR="00FD6276" w:rsidRPr="000737E6" w:rsidRDefault="00FD6276">
            <w:pPr>
              <w:pStyle w:val="TAL"/>
            </w:pPr>
            <w:r w:rsidRPr="000737E6">
              <w:t>0 0 0 1 1 0 0 0</w:t>
            </w:r>
            <w:r w:rsidRPr="000737E6">
              <w:tab/>
              <w:t>value is incremented in multiples of 64 Pbps</w:t>
            </w:r>
          </w:p>
          <w:p w14:paraId="76B3582F" w14:textId="77777777" w:rsidR="00FD6276" w:rsidRPr="000737E6" w:rsidRDefault="00FD6276">
            <w:pPr>
              <w:pStyle w:val="TAL"/>
            </w:pPr>
            <w:r w:rsidRPr="000737E6">
              <w:t>0 0 0 1 1 0 0 1</w:t>
            </w:r>
            <w:r w:rsidRPr="000737E6">
              <w:tab/>
              <w:t>value is incremented in multiples of 256 Pbps</w:t>
            </w:r>
          </w:p>
          <w:p w14:paraId="594AEEE5" w14:textId="77777777" w:rsidR="00FD6276" w:rsidRPr="000737E6" w:rsidRDefault="00FD6276">
            <w:pPr>
              <w:pStyle w:val="TAL"/>
            </w:pPr>
            <w:r w:rsidRPr="000737E6">
              <w:t>Other values shall be interpreted as multiples of 256 Pbps in this version of the protocol.</w:t>
            </w:r>
          </w:p>
          <w:p w14:paraId="2ABBAFB8" w14:textId="77777777" w:rsidR="00FD6276" w:rsidRPr="000737E6" w:rsidRDefault="00FD6276">
            <w:pPr>
              <w:pStyle w:val="TAL"/>
              <w:rPr>
                <w:noProof/>
                <w:lang w:val="en-US"/>
              </w:rPr>
            </w:pPr>
          </w:p>
          <w:p w14:paraId="7D50E83A" w14:textId="77777777" w:rsidR="00FD6276" w:rsidRPr="000737E6" w:rsidRDefault="00FD6276">
            <w:pPr>
              <w:pStyle w:val="TAL"/>
              <w:rPr>
                <w:lang w:eastAsia="ja-JP"/>
              </w:rPr>
            </w:pPr>
            <w:r w:rsidRPr="000737E6">
              <w:rPr>
                <w:noProof/>
                <w:lang w:val="en-US"/>
              </w:rPr>
              <w:t xml:space="preserve">Value of the </w:t>
            </w:r>
            <w:r w:rsidRPr="000737E6">
              <w:t xml:space="preserve">per-link aggregate maximum bit rate </w:t>
            </w:r>
            <w:r w:rsidRPr="000737E6">
              <w:rPr>
                <w:noProof/>
                <w:lang w:val="en-US"/>
              </w:rPr>
              <w:t xml:space="preserve">is </w:t>
            </w:r>
            <w:r w:rsidRPr="000737E6">
              <w:t>binary coded value of the per-link aggregate maximum bit rate</w:t>
            </w:r>
            <w:r w:rsidRPr="000737E6">
              <w:rPr>
                <w:noProof/>
                <w:lang w:val="en-US"/>
              </w:rPr>
              <w:t xml:space="preserve"> </w:t>
            </w:r>
            <w:r w:rsidRPr="000737E6">
              <w:rPr>
                <w:lang w:eastAsia="ja-JP"/>
              </w:rPr>
              <w:t xml:space="preserve">in units defined by the </w:t>
            </w:r>
            <w:r w:rsidRPr="000737E6">
              <w:t>unit of the per-link aggregate maximum bit rate</w:t>
            </w:r>
            <w:r w:rsidRPr="000737E6">
              <w:rPr>
                <w:lang w:eastAsia="ja-JP"/>
              </w:rPr>
              <w:t>.</w:t>
            </w:r>
          </w:p>
        </w:tc>
      </w:tr>
      <w:tr w:rsidR="00FD6276" w:rsidRPr="000737E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Pr="000737E6" w:rsidRDefault="00FD6276">
            <w:pPr>
              <w:pStyle w:val="TAL"/>
            </w:pPr>
          </w:p>
        </w:tc>
      </w:tr>
      <w:tr w:rsidR="00FD6276" w:rsidRPr="000737E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737E6" w:rsidRDefault="00FD6276">
            <w:pPr>
              <w:pStyle w:val="TAL"/>
            </w:pPr>
            <w:r w:rsidRPr="000737E6">
              <w:t xml:space="preserve">Range (octet o96 to o71): </w:t>
            </w:r>
          </w:p>
          <w:p w14:paraId="1353B095" w14:textId="77777777" w:rsidR="00FD6276" w:rsidRPr="000737E6" w:rsidRDefault="00FD6276">
            <w:pPr>
              <w:pStyle w:val="TAL"/>
            </w:pPr>
            <w:r w:rsidRPr="000737E6">
              <w:t xml:space="preserve">The range field indicates a binary encoded value of the range </w:t>
            </w:r>
            <w:r w:rsidRPr="000737E6">
              <w:rPr>
                <w:lang w:eastAsia="ja-JP"/>
              </w:rPr>
              <w:t xml:space="preserve">in </w:t>
            </w:r>
            <w:r w:rsidRPr="000737E6">
              <w:t>meters.</w:t>
            </w:r>
          </w:p>
        </w:tc>
      </w:tr>
      <w:tr w:rsidR="00FD6276" w:rsidRPr="000737E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Pr="000737E6" w:rsidRDefault="00FD6276">
            <w:pPr>
              <w:pStyle w:val="TAL"/>
            </w:pPr>
          </w:p>
        </w:tc>
      </w:tr>
      <w:tr w:rsidR="00FD6276" w:rsidRPr="000737E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Pr="000737E6" w:rsidRDefault="00FD6276" w:rsidP="00134A1C">
            <w:pPr>
              <w:pStyle w:val="TAL"/>
            </w:pPr>
            <w:r w:rsidRPr="000737E6">
              <w:rPr>
                <w:lang w:val="en-US"/>
              </w:rPr>
              <w:t xml:space="preserve">If the length </w:t>
            </w:r>
            <w:r w:rsidRPr="000737E6">
              <w:t xml:space="preserve">of </w:t>
            </w:r>
            <w:r w:rsidR="00134A1C" w:rsidRPr="000737E6">
              <w:t>ProSe identifier</w:t>
            </w:r>
            <w:r w:rsidRPr="000737E6">
              <w:t xml:space="preserve"> to PC5 QoS parameters mapping rule </w:t>
            </w:r>
            <w:r w:rsidRPr="000737E6">
              <w:rPr>
                <w:noProof/>
                <w:lang w:val="en-US"/>
              </w:rPr>
              <w:t>contents field is bigger than indicated in figure</w:t>
            </w:r>
            <w:r w:rsidRPr="000737E6">
              <w:rPr>
                <w:lang w:val="en-US"/>
              </w:rPr>
              <w:t> </w:t>
            </w:r>
            <w:r w:rsidRPr="000737E6">
              <w:t>5.4.</w:t>
            </w:r>
            <w:r w:rsidR="00134A1C" w:rsidRPr="000737E6">
              <w:t>2</w:t>
            </w:r>
            <w:r w:rsidRPr="000737E6">
              <w:t>.28,</w:t>
            </w:r>
            <w:r w:rsidRPr="000737E6">
              <w:rPr>
                <w:lang w:val="en-US"/>
              </w:rPr>
              <w:t xml:space="preserve"> receiving entity shall ignore any superfluous octets located at the end of the </w:t>
            </w:r>
            <w:r w:rsidR="00134A1C" w:rsidRPr="000737E6">
              <w:t>ProSe identifier</w:t>
            </w:r>
            <w:r w:rsidRPr="000737E6">
              <w:t xml:space="preserve"> to PC5 QoS parameters </w:t>
            </w:r>
            <w:r w:rsidRPr="000737E6">
              <w:rPr>
                <w:noProof/>
                <w:lang w:val="en-US"/>
              </w:rPr>
              <w:t>mapping rule contents</w:t>
            </w:r>
            <w:r w:rsidRPr="000737E6">
              <w:rPr>
                <w:lang w:val="en-US"/>
              </w:rPr>
              <w:t>.</w:t>
            </w:r>
          </w:p>
        </w:tc>
      </w:tr>
      <w:tr w:rsidR="00FD6276" w:rsidRPr="000737E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Pr="000737E6" w:rsidRDefault="00FD6276">
            <w:pPr>
              <w:pStyle w:val="TAL"/>
            </w:pPr>
          </w:p>
        </w:tc>
      </w:tr>
    </w:tbl>
    <w:p w14:paraId="007BFD03"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0EF83324"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62CE94F3"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2A351E8F"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52E221E0"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483A649E"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0332DDDD"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5176204E" w14:textId="77777777" w:rsidR="00FD6276" w:rsidRPr="000737E6" w:rsidRDefault="00FD6276">
            <w:pPr>
              <w:pStyle w:val="TAC"/>
            </w:pPr>
            <w:r w:rsidRPr="000737E6">
              <w:t>1</w:t>
            </w:r>
          </w:p>
        </w:tc>
        <w:tc>
          <w:tcPr>
            <w:tcW w:w="1416" w:type="dxa"/>
            <w:gridSpan w:val="2"/>
          </w:tcPr>
          <w:p w14:paraId="3BC232F2" w14:textId="77777777" w:rsidR="00FD6276" w:rsidRPr="000737E6" w:rsidRDefault="00FD6276">
            <w:pPr>
              <w:pStyle w:val="TAL"/>
            </w:pPr>
          </w:p>
        </w:tc>
      </w:tr>
      <w:tr w:rsidR="00FD6276" w:rsidRPr="000737E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737E6" w:rsidRDefault="00FD6276">
            <w:pPr>
              <w:pStyle w:val="TAC"/>
            </w:pPr>
          </w:p>
          <w:p w14:paraId="5153DAA3" w14:textId="77777777" w:rsidR="00FD6276" w:rsidRPr="000737E6" w:rsidRDefault="00FD6276">
            <w:pPr>
              <w:pStyle w:val="TAC"/>
            </w:pPr>
            <w:r w:rsidRPr="000737E6">
              <w:t xml:space="preserve">Length of AS configuration </w:t>
            </w:r>
            <w:r w:rsidRPr="000737E6">
              <w:rPr>
                <w:noProof/>
                <w:lang w:val="en-US"/>
              </w:rPr>
              <w:t>contents</w:t>
            </w:r>
          </w:p>
        </w:tc>
        <w:tc>
          <w:tcPr>
            <w:tcW w:w="1416" w:type="dxa"/>
            <w:gridSpan w:val="2"/>
            <w:tcBorders>
              <w:top w:val="nil"/>
              <w:left w:val="single" w:sz="6" w:space="0" w:color="auto"/>
              <w:bottom w:val="nil"/>
              <w:right w:val="nil"/>
            </w:tcBorders>
          </w:tcPr>
          <w:p w14:paraId="18F774DC" w14:textId="77777777" w:rsidR="00FD6276" w:rsidRPr="000737E6" w:rsidRDefault="00FD6276">
            <w:pPr>
              <w:pStyle w:val="TAL"/>
            </w:pPr>
            <w:r w:rsidRPr="000737E6">
              <w:t>octet o49+1</w:t>
            </w:r>
          </w:p>
          <w:p w14:paraId="684AE6FF" w14:textId="77777777" w:rsidR="00FD6276" w:rsidRPr="000737E6" w:rsidRDefault="00FD6276">
            <w:pPr>
              <w:pStyle w:val="TAL"/>
            </w:pPr>
          </w:p>
          <w:p w14:paraId="1C8CC4FE" w14:textId="77777777" w:rsidR="00FD6276" w:rsidRPr="000737E6" w:rsidRDefault="00FD6276">
            <w:pPr>
              <w:pStyle w:val="TAL"/>
            </w:pPr>
            <w:r w:rsidRPr="000737E6">
              <w:t>octet o49+2</w:t>
            </w:r>
          </w:p>
        </w:tc>
      </w:tr>
      <w:tr w:rsidR="00FD6276" w:rsidRPr="000737E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737E6" w:rsidRDefault="00FD6276">
            <w:pPr>
              <w:pStyle w:val="TAC"/>
            </w:pPr>
          </w:p>
          <w:p w14:paraId="3682AC35" w14:textId="77777777" w:rsidR="00FD6276" w:rsidRPr="000737E6" w:rsidRDefault="00FD6276">
            <w:pPr>
              <w:pStyle w:val="TAC"/>
            </w:pPr>
            <w:r w:rsidRPr="000737E6">
              <w:t>SLRB mapping rules</w:t>
            </w:r>
          </w:p>
        </w:tc>
        <w:tc>
          <w:tcPr>
            <w:tcW w:w="1416" w:type="dxa"/>
            <w:gridSpan w:val="2"/>
            <w:tcBorders>
              <w:top w:val="nil"/>
              <w:left w:val="single" w:sz="6" w:space="0" w:color="auto"/>
              <w:bottom w:val="nil"/>
              <w:right w:val="nil"/>
            </w:tcBorders>
          </w:tcPr>
          <w:p w14:paraId="4E1531F6" w14:textId="77777777" w:rsidR="00FD6276" w:rsidRPr="000737E6" w:rsidRDefault="00FD6276">
            <w:pPr>
              <w:pStyle w:val="TAL"/>
            </w:pPr>
            <w:r w:rsidRPr="000737E6">
              <w:t>octet o49+3</w:t>
            </w:r>
          </w:p>
          <w:p w14:paraId="1E2A99DD" w14:textId="77777777" w:rsidR="00FD6276" w:rsidRPr="000737E6" w:rsidRDefault="00FD6276">
            <w:pPr>
              <w:pStyle w:val="TAL"/>
            </w:pPr>
          </w:p>
          <w:p w14:paraId="635D718C" w14:textId="77777777" w:rsidR="00FD6276" w:rsidRPr="000737E6" w:rsidRDefault="00FD6276">
            <w:pPr>
              <w:pStyle w:val="TAL"/>
            </w:pPr>
            <w:r w:rsidRPr="000737E6">
              <w:t>octet o50</w:t>
            </w:r>
          </w:p>
        </w:tc>
      </w:tr>
    </w:tbl>
    <w:p w14:paraId="5120C33C" w14:textId="328367FE" w:rsidR="00FD6276" w:rsidRPr="000737E6" w:rsidRDefault="00FD6276" w:rsidP="00FD6276">
      <w:pPr>
        <w:pStyle w:val="TF"/>
      </w:pPr>
      <w:r w:rsidRPr="000737E6">
        <w:t>Figure 5.4.</w:t>
      </w:r>
      <w:r w:rsidR="00134A1C" w:rsidRPr="000737E6">
        <w:t>2</w:t>
      </w:r>
      <w:r w:rsidRPr="000737E6">
        <w:t>.</w:t>
      </w:r>
      <w:r w:rsidR="007852CA" w:rsidRPr="000737E6">
        <w:t>30</w:t>
      </w:r>
      <w:r w:rsidRPr="000737E6">
        <w:t>: AS configuration</w:t>
      </w:r>
    </w:p>
    <w:p w14:paraId="70EEB29B" w14:textId="763958A2" w:rsidR="00FD6276" w:rsidRPr="000737E6" w:rsidRDefault="00FD6276" w:rsidP="00FD6276">
      <w:pPr>
        <w:pStyle w:val="TH"/>
      </w:pPr>
      <w:r w:rsidRPr="000737E6">
        <w:t>Table 5.4.</w:t>
      </w:r>
      <w:r w:rsidR="00134A1C" w:rsidRPr="000737E6">
        <w:t>2</w:t>
      </w:r>
      <w:r w:rsidRPr="000737E6">
        <w:t>.</w:t>
      </w:r>
      <w:r w:rsidR="007852CA" w:rsidRPr="000737E6">
        <w:t>30</w:t>
      </w:r>
      <w:r w:rsidRPr="000737E6">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Pr="000737E6" w:rsidRDefault="00FD6276">
            <w:pPr>
              <w:pStyle w:val="TAL"/>
            </w:pPr>
            <w:r w:rsidRPr="000737E6">
              <w:t>SLRB mapping rules:</w:t>
            </w:r>
          </w:p>
          <w:p w14:paraId="075AEE23" w14:textId="4D3F3A94" w:rsidR="00FD6276" w:rsidRPr="000737E6" w:rsidRDefault="00FD6276" w:rsidP="00134A1C">
            <w:pPr>
              <w:pStyle w:val="TAL"/>
              <w:rPr>
                <w:noProof/>
                <w:lang w:val="en-US"/>
              </w:rPr>
            </w:pPr>
            <w:r w:rsidRPr="000737E6">
              <w:t>The SLRB mapping rules field is coded according to figure 5.4.</w:t>
            </w:r>
            <w:r w:rsidR="00134A1C" w:rsidRPr="000737E6">
              <w:t>2</w:t>
            </w:r>
            <w:r w:rsidRPr="000737E6">
              <w:t>.3</w:t>
            </w:r>
            <w:r w:rsidR="007852CA" w:rsidRPr="000737E6">
              <w:t>1</w:t>
            </w:r>
            <w:r w:rsidRPr="000737E6">
              <w:t xml:space="preserve"> and table 5.4.</w:t>
            </w:r>
            <w:r w:rsidR="00134A1C" w:rsidRPr="000737E6">
              <w:t>2</w:t>
            </w:r>
            <w:r w:rsidRPr="000737E6">
              <w:t>.3</w:t>
            </w:r>
            <w:r w:rsidR="007852CA" w:rsidRPr="000737E6">
              <w:t>1</w:t>
            </w:r>
            <w:r w:rsidRPr="000737E6">
              <w:t>.</w:t>
            </w:r>
          </w:p>
        </w:tc>
      </w:tr>
      <w:tr w:rsidR="00FD6276" w:rsidRPr="000737E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Pr="000737E6" w:rsidRDefault="00FD6276">
            <w:pPr>
              <w:pStyle w:val="TAL"/>
            </w:pPr>
          </w:p>
        </w:tc>
      </w:tr>
    </w:tbl>
    <w:p w14:paraId="41A225B8"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737E6" w:rsidRDefault="00FD6276">
            <w:pPr>
              <w:pStyle w:val="TAC"/>
            </w:pPr>
            <w:r w:rsidRPr="000737E6">
              <w:lastRenderedPageBreak/>
              <w:t>8</w:t>
            </w:r>
          </w:p>
        </w:tc>
        <w:tc>
          <w:tcPr>
            <w:tcW w:w="709" w:type="dxa"/>
            <w:tcBorders>
              <w:top w:val="nil"/>
              <w:left w:val="nil"/>
              <w:bottom w:val="single" w:sz="4" w:space="0" w:color="auto"/>
              <w:right w:val="nil"/>
            </w:tcBorders>
            <w:hideMark/>
          </w:tcPr>
          <w:p w14:paraId="517B7460"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082C6464"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2A13F7D1"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5B16DC33"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170A711D"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06A21E2F"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146CB0D7" w14:textId="77777777" w:rsidR="00FD6276" w:rsidRPr="000737E6" w:rsidRDefault="00FD6276">
            <w:pPr>
              <w:pStyle w:val="TAC"/>
            </w:pPr>
            <w:r w:rsidRPr="000737E6">
              <w:t>1</w:t>
            </w:r>
          </w:p>
        </w:tc>
        <w:tc>
          <w:tcPr>
            <w:tcW w:w="1416" w:type="dxa"/>
            <w:gridSpan w:val="2"/>
          </w:tcPr>
          <w:p w14:paraId="28C8F1B0" w14:textId="77777777" w:rsidR="00FD6276" w:rsidRPr="000737E6" w:rsidRDefault="00FD6276">
            <w:pPr>
              <w:pStyle w:val="TAL"/>
            </w:pPr>
          </w:p>
        </w:tc>
      </w:tr>
      <w:tr w:rsidR="00FD6276" w:rsidRPr="000737E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737E6" w:rsidRDefault="00FD6276">
            <w:pPr>
              <w:pStyle w:val="TAC"/>
              <w:rPr>
                <w:noProof/>
                <w:lang w:val="en-US"/>
              </w:rPr>
            </w:pPr>
          </w:p>
          <w:p w14:paraId="52655953" w14:textId="77777777" w:rsidR="00FD6276" w:rsidRPr="000737E6" w:rsidRDefault="00FD6276">
            <w:pPr>
              <w:pStyle w:val="TAC"/>
            </w:pPr>
            <w:r w:rsidRPr="000737E6">
              <w:rPr>
                <w:noProof/>
                <w:lang w:val="en-US"/>
              </w:rPr>
              <w:t xml:space="preserve">Length of </w:t>
            </w:r>
            <w:r w:rsidRPr="000737E6">
              <w:t xml:space="preserve">SLRB mapping </w:t>
            </w:r>
            <w:r w:rsidRPr="000737E6">
              <w:rPr>
                <w:noProof/>
                <w:lang w:val="en-US"/>
              </w:rPr>
              <w:t>rules</w:t>
            </w:r>
            <w:r w:rsidRPr="000737E6">
              <w:rPr>
                <w:lang w:val="en-US"/>
              </w:rPr>
              <w:t xml:space="preserve"> </w:t>
            </w:r>
            <w:r w:rsidRPr="000737E6">
              <w:rPr>
                <w:noProof/>
                <w:lang w:val="en-US"/>
              </w:rPr>
              <w:t>contents</w:t>
            </w:r>
          </w:p>
        </w:tc>
        <w:tc>
          <w:tcPr>
            <w:tcW w:w="1416" w:type="dxa"/>
            <w:gridSpan w:val="2"/>
          </w:tcPr>
          <w:p w14:paraId="1520B446" w14:textId="77777777" w:rsidR="00FD6276" w:rsidRPr="000737E6" w:rsidRDefault="00FD6276">
            <w:pPr>
              <w:pStyle w:val="TAL"/>
            </w:pPr>
            <w:r w:rsidRPr="000737E6">
              <w:t>octet o49+3</w:t>
            </w:r>
          </w:p>
          <w:p w14:paraId="22B0A338" w14:textId="77777777" w:rsidR="00FD6276" w:rsidRPr="000737E6" w:rsidRDefault="00FD6276">
            <w:pPr>
              <w:pStyle w:val="TAL"/>
            </w:pPr>
          </w:p>
          <w:p w14:paraId="6D726140" w14:textId="77777777" w:rsidR="00FD6276" w:rsidRPr="000737E6" w:rsidRDefault="00FD6276">
            <w:pPr>
              <w:pStyle w:val="TAL"/>
            </w:pPr>
            <w:r w:rsidRPr="000737E6">
              <w:t>octet o49+4</w:t>
            </w:r>
          </w:p>
        </w:tc>
      </w:tr>
      <w:tr w:rsidR="00FD6276" w:rsidRPr="000737E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737E6" w:rsidRDefault="00FD6276">
            <w:pPr>
              <w:pStyle w:val="TAC"/>
            </w:pPr>
          </w:p>
          <w:p w14:paraId="4167E795" w14:textId="77777777" w:rsidR="00FD6276" w:rsidRPr="000737E6" w:rsidRDefault="00FD6276">
            <w:pPr>
              <w:pStyle w:val="TAC"/>
            </w:pPr>
            <w:r w:rsidRPr="000737E6">
              <w:t xml:space="preserve">SLRB mapping rule </w:t>
            </w:r>
            <w:r w:rsidRPr="000737E6">
              <w:rPr>
                <w:noProof/>
                <w:lang w:val="en-US"/>
              </w:rPr>
              <w:t>1</w:t>
            </w:r>
          </w:p>
        </w:tc>
        <w:tc>
          <w:tcPr>
            <w:tcW w:w="1416" w:type="dxa"/>
            <w:gridSpan w:val="2"/>
            <w:tcBorders>
              <w:top w:val="nil"/>
              <w:left w:val="single" w:sz="6" w:space="0" w:color="auto"/>
              <w:bottom w:val="nil"/>
              <w:right w:val="nil"/>
            </w:tcBorders>
          </w:tcPr>
          <w:p w14:paraId="4A2C1AEA" w14:textId="77777777" w:rsidR="00FD6276" w:rsidRPr="000737E6" w:rsidRDefault="00FD6276">
            <w:pPr>
              <w:pStyle w:val="TAL"/>
            </w:pPr>
            <w:r w:rsidRPr="000737E6">
              <w:t>octet (o49+5)*</w:t>
            </w:r>
          </w:p>
          <w:p w14:paraId="19117068" w14:textId="77777777" w:rsidR="00FD6276" w:rsidRPr="000737E6" w:rsidRDefault="00FD6276">
            <w:pPr>
              <w:pStyle w:val="TAL"/>
            </w:pPr>
          </w:p>
          <w:p w14:paraId="4D1200C0" w14:textId="77777777" w:rsidR="00FD6276" w:rsidRPr="000737E6" w:rsidRDefault="00FD6276">
            <w:pPr>
              <w:pStyle w:val="TAL"/>
            </w:pPr>
            <w:r w:rsidRPr="000737E6">
              <w:t>octet o75*</w:t>
            </w:r>
          </w:p>
        </w:tc>
      </w:tr>
      <w:tr w:rsidR="00FD6276" w:rsidRPr="000737E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737E6" w:rsidRDefault="00FD6276">
            <w:pPr>
              <w:pStyle w:val="TAC"/>
            </w:pPr>
          </w:p>
          <w:p w14:paraId="3577FE2B" w14:textId="77777777" w:rsidR="00FD6276" w:rsidRPr="000737E6" w:rsidRDefault="00FD6276">
            <w:pPr>
              <w:pStyle w:val="TAC"/>
            </w:pPr>
            <w:r w:rsidRPr="000737E6">
              <w:t xml:space="preserve">SLRB mapping rule </w:t>
            </w:r>
            <w:r w:rsidRPr="000737E6">
              <w:rPr>
                <w:noProof/>
                <w:lang w:val="en-US"/>
              </w:rPr>
              <w:t>2</w:t>
            </w:r>
          </w:p>
        </w:tc>
        <w:tc>
          <w:tcPr>
            <w:tcW w:w="1416" w:type="dxa"/>
            <w:gridSpan w:val="2"/>
            <w:tcBorders>
              <w:top w:val="nil"/>
              <w:left w:val="single" w:sz="6" w:space="0" w:color="auto"/>
              <w:bottom w:val="nil"/>
              <w:right w:val="nil"/>
            </w:tcBorders>
          </w:tcPr>
          <w:p w14:paraId="575E7C7B" w14:textId="77777777" w:rsidR="00FD6276" w:rsidRPr="000737E6" w:rsidRDefault="00FD6276">
            <w:pPr>
              <w:pStyle w:val="TAL"/>
            </w:pPr>
            <w:r w:rsidRPr="000737E6">
              <w:t>octet (o75+1)*</w:t>
            </w:r>
          </w:p>
          <w:p w14:paraId="5EDA51C0" w14:textId="77777777" w:rsidR="00FD6276" w:rsidRPr="000737E6" w:rsidRDefault="00FD6276">
            <w:pPr>
              <w:pStyle w:val="TAL"/>
            </w:pPr>
          </w:p>
          <w:p w14:paraId="787F0F22" w14:textId="77777777" w:rsidR="00FD6276" w:rsidRPr="000737E6" w:rsidRDefault="00FD6276">
            <w:pPr>
              <w:pStyle w:val="TAL"/>
            </w:pPr>
            <w:r w:rsidRPr="000737E6">
              <w:t>octet o76*</w:t>
            </w:r>
          </w:p>
        </w:tc>
      </w:tr>
      <w:tr w:rsidR="00FD6276" w:rsidRPr="000737E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737E6" w:rsidRDefault="00FD6276">
            <w:pPr>
              <w:pStyle w:val="TAC"/>
            </w:pPr>
          </w:p>
          <w:p w14:paraId="57161971"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05DAF186" w14:textId="77777777" w:rsidR="00FD6276" w:rsidRPr="000737E6" w:rsidRDefault="00FD6276">
            <w:pPr>
              <w:pStyle w:val="TAL"/>
            </w:pPr>
            <w:r w:rsidRPr="000737E6">
              <w:t>octet (o76+1)*</w:t>
            </w:r>
          </w:p>
          <w:p w14:paraId="3B70639E" w14:textId="77777777" w:rsidR="00FD6276" w:rsidRPr="000737E6" w:rsidRDefault="00FD6276">
            <w:pPr>
              <w:pStyle w:val="TAL"/>
            </w:pPr>
          </w:p>
          <w:p w14:paraId="61AA783E" w14:textId="77777777" w:rsidR="00FD6276" w:rsidRPr="000737E6" w:rsidRDefault="00FD6276">
            <w:pPr>
              <w:pStyle w:val="TAL"/>
            </w:pPr>
            <w:r w:rsidRPr="000737E6">
              <w:t>octet o77*</w:t>
            </w:r>
          </w:p>
        </w:tc>
      </w:tr>
      <w:tr w:rsidR="00FD6276" w:rsidRPr="000737E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737E6" w:rsidRDefault="00FD6276">
            <w:pPr>
              <w:pStyle w:val="TAC"/>
            </w:pPr>
          </w:p>
          <w:p w14:paraId="518F4A92" w14:textId="77777777" w:rsidR="00FD6276" w:rsidRPr="000737E6" w:rsidRDefault="00FD6276">
            <w:pPr>
              <w:pStyle w:val="TAC"/>
            </w:pPr>
            <w:r w:rsidRPr="000737E6">
              <w:t xml:space="preserve">SLRB mapping rule </w:t>
            </w:r>
            <w:r w:rsidRPr="000737E6">
              <w:rPr>
                <w:noProof/>
                <w:lang w:val="en-US"/>
              </w:rPr>
              <w:t>n</w:t>
            </w:r>
          </w:p>
        </w:tc>
        <w:tc>
          <w:tcPr>
            <w:tcW w:w="1416" w:type="dxa"/>
            <w:gridSpan w:val="2"/>
            <w:tcBorders>
              <w:top w:val="nil"/>
              <w:left w:val="single" w:sz="6" w:space="0" w:color="auto"/>
              <w:bottom w:val="nil"/>
              <w:right w:val="nil"/>
            </w:tcBorders>
          </w:tcPr>
          <w:p w14:paraId="012C9BFC" w14:textId="77777777" w:rsidR="00FD6276" w:rsidRPr="000737E6" w:rsidRDefault="00FD6276">
            <w:pPr>
              <w:pStyle w:val="TAL"/>
            </w:pPr>
            <w:r w:rsidRPr="000737E6">
              <w:t>octet (o77+1)*</w:t>
            </w:r>
          </w:p>
          <w:p w14:paraId="2768B6F7" w14:textId="77777777" w:rsidR="00FD6276" w:rsidRPr="000737E6" w:rsidRDefault="00FD6276">
            <w:pPr>
              <w:pStyle w:val="TAL"/>
            </w:pPr>
          </w:p>
          <w:p w14:paraId="773FDFD8" w14:textId="77777777" w:rsidR="00FD6276" w:rsidRPr="000737E6" w:rsidRDefault="00FD6276">
            <w:pPr>
              <w:pStyle w:val="TAL"/>
            </w:pPr>
            <w:r w:rsidRPr="000737E6">
              <w:t>octet o50*</w:t>
            </w:r>
          </w:p>
        </w:tc>
      </w:tr>
    </w:tbl>
    <w:p w14:paraId="5FAE0D25" w14:textId="0DB72692" w:rsidR="00FD6276" w:rsidRPr="000737E6" w:rsidRDefault="00FD6276" w:rsidP="00FD6276">
      <w:pPr>
        <w:pStyle w:val="TF"/>
      </w:pPr>
      <w:r w:rsidRPr="000737E6">
        <w:t>Figure 5.4.</w:t>
      </w:r>
      <w:r w:rsidR="00134A1C" w:rsidRPr="000737E6">
        <w:t>2</w:t>
      </w:r>
      <w:r w:rsidRPr="000737E6">
        <w:t>.3</w:t>
      </w:r>
      <w:r w:rsidR="007852CA" w:rsidRPr="000737E6">
        <w:t>1</w:t>
      </w:r>
      <w:r w:rsidRPr="000737E6">
        <w:t>: SLRB mapping rules</w:t>
      </w:r>
    </w:p>
    <w:p w14:paraId="333B3895" w14:textId="464F6A9B" w:rsidR="00FD6276" w:rsidRPr="000737E6" w:rsidRDefault="00FD6276" w:rsidP="00FD6276">
      <w:pPr>
        <w:pStyle w:val="TH"/>
      </w:pPr>
      <w:r w:rsidRPr="000737E6">
        <w:t>Table 5.4.</w:t>
      </w:r>
      <w:r w:rsidR="00134A1C" w:rsidRPr="000737E6">
        <w:t>2</w:t>
      </w:r>
      <w:r w:rsidRPr="000737E6">
        <w:t>.3</w:t>
      </w:r>
      <w:r w:rsidR="007852CA" w:rsidRPr="000737E6">
        <w:t>1</w:t>
      </w:r>
      <w:r w:rsidRPr="000737E6">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Pr="000737E6" w:rsidRDefault="00FD6276">
            <w:pPr>
              <w:pStyle w:val="TAL"/>
              <w:rPr>
                <w:noProof/>
                <w:lang w:val="en-US"/>
              </w:rPr>
            </w:pPr>
            <w:r w:rsidRPr="000737E6">
              <w:t>SLRB mapping rule</w:t>
            </w:r>
            <w:r w:rsidRPr="000737E6">
              <w:rPr>
                <w:noProof/>
                <w:lang w:val="en-US"/>
              </w:rPr>
              <w:t>:</w:t>
            </w:r>
          </w:p>
          <w:p w14:paraId="66DDAB07" w14:textId="401506B5" w:rsidR="00FD6276" w:rsidRPr="000737E6" w:rsidRDefault="00FD6276" w:rsidP="00134A1C">
            <w:pPr>
              <w:pStyle w:val="TAL"/>
            </w:pPr>
            <w:r w:rsidRPr="000737E6">
              <w:rPr>
                <w:lang w:val="en-US"/>
              </w:rPr>
              <w:t xml:space="preserve">The </w:t>
            </w:r>
            <w:r w:rsidRPr="000737E6">
              <w:t>SLRB mapping rule field is coded according to figure 5.4.</w:t>
            </w:r>
            <w:r w:rsidR="00134A1C" w:rsidRPr="000737E6">
              <w:t>2</w:t>
            </w:r>
            <w:r w:rsidRPr="000737E6">
              <w:t>.3</w:t>
            </w:r>
            <w:r w:rsidR="007852CA" w:rsidRPr="000737E6">
              <w:t>2</w:t>
            </w:r>
            <w:r w:rsidRPr="000737E6">
              <w:t xml:space="preserve"> and table 5.4.</w:t>
            </w:r>
            <w:r w:rsidR="00134A1C" w:rsidRPr="000737E6">
              <w:t>2</w:t>
            </w:r>
            <w:r w:rsidRPr="000737E6">
              <w:t>.3</w:t>
            </w:r>
            <w:r w:rsidR="007852CA" w:rsidRPr="000737E6">
              <w:t>2</w:t>
            </w:r>
            <w:r w:rsidRPr="000737E6">
              <w:t>.</w:t>
            </w:r>
          </w:p>
        </w:tc>
      </w:tr>
      <w:tr w:rsidR="00FD6276" w:rsidRPr="000737E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Pr="000737E6" w:rsidRDefault="00FD6276">
            <w:pPr>
              <w:pStyle w:val="TAL"/>
              <w:rPr>
                <w:noProof/>
              </w:rPr>
            </w:pPr>
          </w:p>
        </w:tc>
      </w:tr>
    </w:tbl>
    <w:p w14:paraId="507FEFED"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2336D032"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08DDDFFD"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42E6ADE0"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26A9305C"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43B105EC"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793D1A07"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381C82F1" w14:textId="77777777" w:rsidR="00FD6276" w:rsidRPr="000737E6" w:rsidRDefault="00FD6276">
            <w:pPr>
              <w:pStyle w:val="TAC"/>
            </w:pPr>
            <w:r w:rsidRPr="000737E6">
              <w:t>1</w:t>
            </w:r>
          </w:p>
        </w:tc>
        <w:tc>
          <w:tcPr>
            <w:tcW w:w="1416" w:type="dxa"/>
            <w:gridSpan w:val="2"/>
          </w:tcPr>
          <w:p w14:paraId="38D82FE4" w14:textId="77777777" w:rsidR="00FD6276" w:rsidRPr="000737E6" w:rsidRDefault="00FD6276">
            <w:pPr>
              <w:pStyle w:val="TAL"/>
            </w:pPr>
          </w:p>
        </w:tc>
      </w:tr>
      <w:tr w:rsidR="00FD6276" w:rsidRPr="000737E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737E6" w:rsidRDefault="00FD6276">
            <w:pPr>
              <w:pStyle w:val="TAC"/>
            </w:pPr>
          </w:p>
          <w:p w14:paraId="7C720E7F" w14:textId="77777777" w:rsidR="00FD6276" w:rsidRPr="000737E6" w:rsidRDefault="00FD6276">
            <w:pPr>
              <w:pStyle w:val="TAC"/>
            </w:pPr>
            <w:r w:rsidRPr="000737E6">
              <w:t xml:space="preserve">Length of SLRB mapping rule </w:t>
            </w:r>
            <w:r w:rsidRPr="000737E6">
              <w:rPr>
                <w:noProof/>
                <w:lang w:val="en-US"/>
              </w:rPr>
              <w:t>contents</w:t>
            </w:r>
          </w:p>
        </w:tc>
        <w:tc>
          <w:tcPr>
            <w:tcW w:w="1416" w:type="dxa"/>
            <w:gridSpan w:val="2"/>
            <w:tcBorders>
              <w:top w:val="nil"/>
              <w:left w:val="single" w:sz="6" w:space="0" w:color="auto"/>
              <w:bottom w:val="nil"/>
              <w:right w:val="nil"/>
            </w:tcBorders>
          </w:tcPr>
          <w:p w14:paraId="3EA309F5" w14:textId="77777777" w:rsidR="00FD6276" w:rsidRPr="000737E6" w:rsidRDefault="00FD6276">
            <w:pPr>
              <w:pStyle w:val="TAL"/>
            </w:pPr>
            <w:r w:rsidRPr="000737E6">
              <w:t>octet o75+1</w:t>
            </w:r>
          </w:p>
          <w:p w14:paraId="0FC1E488" w14:textId="77777777" w:rsidR="00FD6276" w:rsidRPr="000737E6" w:rsidRDefault="00FD6276">
            <w:pPr>
              <w:pStyle w:val="TAL"/>
            </w:pPr>
          </w:p>
          <w:p w14:paraId="1C68F7CC" w14:textId="77777777" w:rsidR="00FD6276" w:rsidRPr="000737E6" w:rsidRDefault="00FD6276">
            <w:pPr>
              <w:pStyle w:val="TAL"/>
            </w:pPr>
            <w:r w:rsidRPr="000737E6">
              <w:t>octet o75+2</w:t>
            </w:r>
          </w:p>
        </w:tc>
      </w:tr>
      <w:tr w:rsidR="00FD6276" w:rsidRPr="000737E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737E6" w:rsidRDefault="00FD6276">
            <w:pPr>
              <w:pStyle w:val="TAC"/>
            </w:pPr>
          </w:p>
          <w:p w14:paraId="74C2B05D" w14:textId="77777777" w:rsidR="00FD6276" w:rsidRPr="000737E6" w:rsidRDefault="00FD6276">
            <w:pPr>
              <w:pStyle w:val="TAC"/>
            </w:pPr>
            <w:r w:rsidRPr="000737E6">
              <w:t>PC5 QoS profile</w:t>
            </w:r>
          </w:p>
        </w:tc>
        <w:tc>
          <w:tcPr>
            <w:tcW w:w="1416" w:type="dxa"/>
            <w:gridSpan w:val="2"/>
            <w:tcBorders>
              <w:top w:val="nil"/>
              <w:left w:val="single" w:sz="6" w:space="0" w:color="auto"/>
              <w:bottom w:val="nil"/>
              <w:right w:val="nil"/>
            </w:tcBorders>
          </w:tcPr>
          <w:p w14:paraId="6BF4DEA3" w14:textId="77777777" w:rsidR="00FD6276" w:rsidRPr="000737E6" w:rsidRDefault="00FD6276">
            <w:pPr>
              <w:pStyle w:val="TAL"/>
            </w:pPr>
            <w:r w:rsidRPr="000737E6">
              <w:t>octet o75+3</w:t>
            </w:r>
          </w:p>
          <w:p w14:paraId="2C0E00FD" w14:textId="77777777" w:rsidR="00FD6276" w:rsidRPr="000737E6" w:rsidRDefault="00FD6276">
            <w:pPr>
              <w:pStyle w:val="TAL"/>
            </w:pPr>
          </w:p>
          <w:p w14:paraId="3048A16F" w14:textId="77777777" w:rsidR="00FD6276" w:rsidRPr="000737E6" w:rsidRDefault="00FD6276">
            <w:pPr>
              <w:pStyle w:val="TAL"/>
            </w:pPr>
            <w:r w:rsidRPr="000737E6">
              <w:t>octet o78</w:t>
            </w:r>
          </w:p>
        </w:tc>
      </w:tr>
      <w:tr w:rsidR="00FD6276" w:rsidRPr="000737E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737E6" w:rsidRDefault="00FD6276">
            <w:pPr>
              <w:pStyle w:val="TAC"/>
            </w:pPr>
            <w:r w:rsidRPr="000737E6">
              <w:t>Length of SLRB</w:t>
            </w:r>
          </w:p>
        </w:tc>
        <w:tc>
          <w:tcPr>
            <w:tcW w:w="1416" w:type="dxa"/>
            <w:gridSpan w:val="2"/>
            <w:tcBorders>
              <w:top w:val="nil"/>
              <w:left w:val="single" w:sz="6" w:space="0" w:color="auto"/>
              <w:bottom w:val="nil"/>
              <w:right w:val="nil"/>
            </w:tcBorders>
          </w:tcPr>
          <w:p w14:paraId="113F9190" w14:textId="77777777" w:rsidR="00FD6276" w:rsidRPr="000737E6" w:rsidRDefault="00FD6276">
            <w:pPr>
              <w:pStyle w:val="TAL"/>
            </w:pPr>
            <w:r w:rsidRPr="000737E6">
              <w:t>octet o78+1</w:t>
            </w:r>
          </w:p>
          <w:p w14:paraId="4EBFEF65" w14:textId="77777777" w:rsidR="00FD6276" w:rsidRPr="000737E6" w:rsidRDefault="00FD6276">
            <w:pPr>
              <w:pStyle w:val="TAL"/>
            </w:pPr>
          </w:p>
          <w:p w14:paraId="344FC45E" w14:textId="77777777" w:rsidR="00FD6276" w:rsidRPr="000737E6" w:rsidRDefault="00FD6276">
            <w:pPr>
              <w:pStyle w:val="TAL"/>
            </w:pPr>
            <w:r w:rsidRPr="000737E6">
              <w:t>octet o78+2</w:t>
            </w:r>
          </w:p>
        </w:tc>
      </w:tr>
      <w:tr w:rsidR="00FD6276" w:rsidRPr="000737E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737E6" w:rsidRDefault="00FD6276">
            <w:pPr>
              <w:pStyle w:val="TAC"/>
            </w:pPr>
          </w:p>
          <w:p w14:paraId="378BDB0C" w14:textId="77777777" w:rsidR="00FD6276" w:rsidRPr="000737E6" w:rsidRDefault="00FD6276">
            <w:pPr>
              <w:pStyle w:val="TAC"/>
            </w:pPr>
            <w:r w:rsidRPr="000737E6">
              <w:t>SLRB</w:t>
            </w:r>
          </w:p>
        </w:tc>
        <w:tc>
          <w:tcPr>
            <w:tcW w:w="1416" w:type="dxa"/>
            <w:gridSpan w:val="2"/>
            <w:tcBorders>
              <w:top w:val="nil"/>
              <w:left w:val="single" w:sz="6" w:space="0" w:color="auto"/>
              <w:bottom w:val="nil"/>
              <w:right w:val="nil"/>
            </w:tcBorders>
          </w:tcPr>
          <w:p w14:paraId="0B5F1AC1" w14:textId="77777777" w:rsidR="00FD6276" w:rsidRPr="000737E6" w:rsidRDefault="00FD6276">
            <w:pPr>
              <w:pStyle w:val="TAL"/>
              <w:rPr>
                <w:lang w:eastAsia="ko-KR"/>
              </w:rPr>
            </w:pPr>
            <w:r w:rsidRPr="000737E6">
              <w:rPr>
                <w:lang w:eastAsia="ko-KR"/>
              </w:rPr>
              <w:t>octet o78+3</w:t>
            </w:r>
          </w:p>
          <w:p w14:paraId="5A9204DA" w14:textId="77777777" w:rsidR="00FD6276" w:rsidRPr="000737E6" w:rsidRDefault="00FD6276">
            <w:pPr>
              <w:pStyle w:val="TAL"/>
              <w:rPr>
                <w:lang w:eastAsia="ko-KR"/>
              </w:rPr>
            </w:pPr>
          </w:p>
          <w:p w14:paraId="2ED0F584" w14:textId="77777777" w:rsidR="00FD6276" w:rsidRPr="000737E6" w:rsidRDefault="00FD6276">
            <w:pPr>
              <w:pStyle w:val="TAL"/>
            </w:pPr>
            <w:r w:rsidRPr="000737E6">
              <w:rPr>
                <w:lang w:eastAsia="ko-KR"/>
              </w:rPr>
              <w:t>octet o76</w:t>
            </w:r>
          </w:p>
        </w:tc>
      </w:tr>
    </w:tbl>
    <w:p w14:paraId="1B8D4915" w14:textId="01AF1E28" w:rsidR="00FD6276" w:rsidRPr="000737E6" w:rsidRDefault="00FD6276" w:rsidP="00FD6276">
      <w:pPr>
        <w:pStyle w:val="TF"/>
      </w:pPr>
      <w:r w:rsidRPr="000737E6">
        <w:t>Figure 5.4.</w:t>
      </w:r>
      <w:r w:rsidR="00134A1C" w:rsidRPr="000737E6">
        <w:t>2</w:t>
      </w:r>
      <w:r w:rsidRPr="000737E6">
        <w:t>.3</w:t>
      </w:r>
      <w:r w:rsidR="007852CA" w:rsidRPr="000737E6">
        <w:t>2</w:t>
      </w:r>
      <w:r w:rsidRPr="000737E6">
        <w:t>: SLRB mapping rule</w:t>
      </w:r>
    </w:p>
    <w:p w14:paraId="16396740" w14:textId="36249430" w:rsidR="00FD6276" w:rsidRPr="000737E6" w:rsidRDefault="00FD6276" w:rsidP="00FD6276">
      <w:pPr>
        <w:pStyle w:val="TH"/>
      </w:pPr>
      <w:r w:rsidRPr="000737E6">
        <w:t>Table 5.4.</w:t>
      </w:r>
      <w:r w:rsidR="00134A1C" w:rsidRPr="000737E6">
        <w:t>2</w:t>
      </w:r>
      <w:r w:rsidRPr="000737E6">
        <w:t>.3</w:t>
      </w:r>
      <w:r w:rsidR="007852CA" w:rsidRPr="000737E6">
        <w:t>2</w:t>
      </w:r>
      <w:r w:rsidRPr="000737E6">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737E6" w:rsidRDefault="00FD6276">
            <w:pPr>
              <w:pStyle w:val="TAL"/>
            </w:pPr>
            <w:r w:rsidRPr="000737E6">
              <w:t>PC5 QoS profile octet (o75+3</w:t>
            </w:r>
            <w:r w:rsidRPr="000737E6">
              <w:rPr>
                <w:lang w:eastAsia="zh-CN"/>
              </w:rPr>
              <w:t xml:space="preserve"> to</w:t>
            </w:r>
            <w:r w:rsidRPr="000737E6">
              <w:t xml:space="preserve"> o78):</w:t>
            </w:r>
          </w:p>
          <w:p w14:paraId="6E0CD5BB" w14:textId="58405F06" w:rsidR="00FD6276" w:rsidRPr="000737E6" w:rsidRDefault="00FD6276" w:rsidP="00134A1C">
            <w:pPr>
              <w:pStyle w:val="TAL"/>
              <w:rPr>
                <w:noProof/>
                <w:lang w:val="en-US"/>
              </w:rPr>
            </w:pPr>
            <w:r w:rsidRPr="000737E6">
              <w:t>The PC5 QoS profile field is coded according to figure 5.4.</w:t>
            </w:r>
            <w:r w:rsidR="00134A1C" w:rsidRPr="000737E6">
              <w:t>2</w:t>
            </w:r>
            <w:r w:rsidRPr="000737E6">
              <w:t>.3</w:t>
            </w:r>
            <w:r w:rsidR="007852CA" w:rsidRPr="000737E6">
              <w:t>3</w:t>
            </w:r>
            <w:r w:rsidRPr="000737E6">
              <w:t xml:space="preserve"> and table 5.4.</w:t>
            </w:r>
            <w:r w:rsidR="00134A1C" w:rsidRPr="000737E6">
              <w:t>2</w:t>
            </w:r>
            <w:r w:rsidRPr="000737E6">
              <w:t>.3</w:t>
            </w:r>
            <w:r w:rsidR="007852CA" w:rsidRPr="000737E6">
              <w:t>3</w:t>
            </w:r>
            <w:r w:rsidRPr="000737E6">
              <w:t>.</w:t>
            </w:r>
          </w:p>
        </w:tc>
      </w:tr>
      <w:tr w:rsidR="00FD6276" w:rsidRPr="000737E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Pr="000737E6" w:rsidRDefault="00FD6276">
            <w:pPr>
              <w:pStyle w:val="TAL"/>
            </w:pPr>
          </w:p>
        </w:tc>
      </w:tr>
      <w:tr w:rsidR="00FD6276" w:rsidRPr="000737E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737E6" w:rsidRDefault="00FD6276">
            <w:pPr>
              <w:pStyle w:val="TAL"/>
            </w:pPr>
            <w:r w:rsidRPr="000737E6">
              <w:t>SLRB (o78+3</w:t>
            </w:r>
            <w:r w:rsidRPr="000737E6">
              <w:rPr>
                <w:lang w:eastAsia="zh-CN"/>
              </w:rPr>
              <w:t xml:space="preserve"> to</w:t>
            </w:r>
            <w:r w:rsidRPr="000737E6">
              <w:t xml:space="preserve"> o76):</w:t>
            </w:r>
          </w:p>
        </w:tc>
      </w:tr>
      <w:tr w:rsidR="00FD6276" w:rsidRPr="000737E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Pr="000737E6" w:rsidRDefault="00FD6276">
            <w:pPr>
              <w:pStyle w:val="TAL"/>
            </w:pPr>
            <w:r w:rsidRPr="000737E6">
              <w:t xml:space="preserve">SLRB </w:t>
            </w:r>
            <w:r w:rsidRPr="000737E6">
              <w:rPr>
                <w:lang w:eastAsia="ko-KR"/>
              </w:rPr>
              <w:t xml:space="preserve">is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FD6276" w:rsidRPr="000737E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Pr="000737E6" w:rsidRDefault="00FD6276">
            <w:pPr>
              <w:pStyle w:val="TAL"/>
            </w:pPr>
          </w:p>
        </w:tc>
      </w:tr>
      <w:tr w:rsidR="00FD6276" w:rsidRPr="000737E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88A4199" w:rsidR="00FD6276" w:rsidRPr="000737E6" w:rsidRDefault="00FD6276" w:rsidP="00134A1C">
            <w:pPr>
              <w:pStyle w:val="TAL"/>
            </w:pPr>
            <w:r w:rsidRPr="000737E6">
              <w:rPr>
                <w:lang w:val="en-US"/>
              </w:rPr>
              <w:t xml:space="preserve">If the length </w:t>
            </w:r>
            <w:r w:rsidRPr="000737E6">
              <w:t xml:space="preserve">of SLRB mapping rule </w:t>
            </w:r>
            <w:r w:rsidRPr="000737E6">
              <w:rPr>
                <w:noProof/>
                <w:lang w:val="en-US"/>
              </w:rPr>
              <w:t>contents field is bigger than indicated in figure</w:t>
            </w:r>
            <w:r w:rsidRPr="000737E6">
              <w:rPr>
                <w:lang w:val="en-US"/>
              </w:rPr>
              <w:t> </w:t>
            </w:r>
            <w:r w:rsidRPr="000737E6">
              <w:t>5.4.</w:t>
            </w:r>
            <w:r w:rsidR="00134A1C" w:rsidRPr="000737E6">
              <w:t>2</w:t>
            </w:r>
            <w:r w:rsidRPr="000737E6">
              <w:t>.3</w:t>
            </w:r>
            <w:r w:rsidR="007852CA" w:rsidRPr="000737E6">
              <w:t>2</w:t>
            </w:r>
            <w:r w:rsidRPr="000737E6">
              <w:t>,</w:t>
            </w:r>
            <w:r w:rsidRPr="000737E6">
              <w:rPr>
                <w:lang w:val="en-US"/>
              </w:rPr>
              <w:t xml:space="preserve"> receiving entity shall ignore any superfluous octets located at the end of the </w:t>
            </w:r>
            <w:r w:rsidRPr="000737E6">
              <w:t xml:space="preserve">SLRB mapping rule </w:t>
            </w:r>
            <w:r w:rsidRPr="000737E6">
              <w:rPr>
                <w:noProof/>
                <w:lang w:val="en-US"/>
              </w:rPr>
              <w:t>contents</w:t>
            </w:r>
            <w:r w:rsidRPr="000737E6">
              <w:rPr>
                <w:lang w:val="en-US"/>
              </w:rPr>
              <w:t>.</w:t>
            </w:r>
          </w:p>
        </w:tc>
      </w:tr>
      <w:tr w:rsidR="00FD6276" w:rsidRPr="000737E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Pr="000737E6" w:rsidRDefault="00FD6276">
            <w:pPr>
              <w:pStyle w:val="TAL"/>
            </w:pPr>
          </w:p>
        </w:tc>
      </w:tr>
    </w:tbl>
    <w:p w14:paraId="5413AE45"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737E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737E6" w:rsidRDefault="00FD6276">
            <w:pPr>
              <w:pStyle w:val="TAC"/>
            </w:pPr>
            <w:r w:rsidRPr="000737E6">
              <w:lastRenderedPageBreak/>
              <w:t>8</w:t>
            </w:r>
          </w:p>
        </w:tc>
        <w:tc>
          <w:tcPr>
            <w:tcW w:w="709" w:type="dxa"/>
            <w:gridSpan w:val="2"/>
            <w:tcBorders>
              <w:top w:val="nil"/>
              <w:left w:val="nil"/>
              <w:bottom w:val="single" w:sz="4" w:space="0" w:color="auto"/>
              <w:right w:val="nil"/>
            </w:tcBorders>
            <w:hideMark/>
          </w:tcPr>
          <w:p w14:paraId="41019FD1" w14:textId="77777777" w:rsidR="00FD6276" w:rsidRPr="000737E6" w:rsidRDefault="00FD6276">
            <w:pPr>
              <w:pStyle w:val="TAC"/>
            </w:pPr>
            <w:r w:rsidRPr="000737E6">
              <w:t>7</w:t>
            </w:r>
          </w:p>
        </w:tc>
        <w:tc>
          <w:tcPr>
            <w:tcW w:w="709" w:type="dxa"/>
            <w:gridSpan w:val="2"/>
            <w:tcBorders>
              <w:top w:val="nil"/>
              <w:left w:val="nil"/>
              <w:bottom w:val="single" w:sz="4" w:space="0" w:color="auto"/>
              <w:right w:val="nil"/>
            </w:tcBorders>
            <w:hideMark/>
          </w:tcPr>
          <w:p w14:paraId="765CDD87" w14:textId="77777777" w:rsidR="00FD6276" w:rsidRPr="000737E6" w:rsidRDefault="00FD6276">
            <w:pPr>
              <w:pStyle w:val="TAC"/>
            </w:pPr>
            <w:r w:rsidRPr="000737E6">
              <w:t>6</w:t>
            </w:r>
          </w:p>
        </w:tc>
        <w:tc>
          <w:tcPr>
            <w:tcW w:w="709" w:type="dxa"/>
            <w:gridSpan w:val="2"/>
            <w:tcBorders>
              <w:top w:val="nil"/>
              <w:left w:val="nil"/>
              <w:bottom w:val="single" w:sz="4" w:space="0" w:color="auto"/>
              <w:right w:val="nil"/>
            </w:tcBorders>
            <w:hideMark/>
          </w:tcPr>
          <w:p w14:paraId="63AB849E" w14:textId="77777777" w:rsidR="00FD6276" w:rsidRPr="000737E6" w:rsidRDefault="00FD6276">
            <w:pPr>
              <w:pStyle w:val="TAC"/>
            </w:pPr>
            <w:r w:rsidRPr="000737E6">
              <w:t>5</w:t>
            </w:r>
          </w:p>
        </w:tc>
        <w:tc>
          <w:tcPr>
            <w:tcW w:w="709" w:type="dxa"/>
            <w:gridSpan w:val="2"/>
            <w:tcBorders>
              <w:top w:val="nil"/>
              <w:left w:val="nil"/>
              <w:bottom w:val="single" w:sz="4" w:space="0" w:color="auto"/>
              <w:right w:val="nil"/>
            </w:tcBorders>
            <w:hideMark/>
          </w:tcPr>
          <w:p w14:paraId="460B95E9" w14:textId="77777777" w:rsidR="00FD6276" w:rsidRPr="000737E6" w:rsidRDefault="00FD6276">
            <w:pPr>
              <w:pStyle w:val="TAC"/>
            </w:pPr>
            <w:r w:rsidRPr="000737E6">
              <w:t>4</w:t>
            </w:r>
          </w:p>
        </w:tc>
        <w:tc>
          <w:tcPr>
            <w:tcW w:w="709" w:type="dxa"/>
            <w:gridSpan w:val="2"/>
            <w:tcBorders>
              <w:top w:val="nil"/>
              <w:left w:val="nil"/>
              <w:bottom w:val="single" w:sz="4" w:space="0" w:color="auto"/>
              <w:right w:val="nil"/>
            </w:tcBorders>
            <w:hideMark/>
          </w:tcPr>
          <w:p w14:paraId="4582F6CB" w14:textId="77777777" w:rsidR="00FD6276" w:rsidRPr="000737E6" w:rsidRDefault="00FD6276">
            <w:pPr>
              <w:pStyle w:val="TAC"/>
            </w:pPr>
            <w:r w:rsidRPr="000737E6">
              <w:t>3</w:t>
            </w:r>
          </w:p>
        </w:tc>
        <w:tc>
          <w:tcPr>
            <w:tcW w:w="709" w:type="dxa"/>
            <w:gridSpan w:val="2"/>
            <w:tcBorders>
              <w:top w:val="nil"/>
              <w:left w:val="nil"/>
              <w:bottom w:val="single" w:sz="4" w:space="0" w:color="auto"/>
              <w:right w:val="nil"/>
            </w:tcBorders>
            <w:hideMark/>
          </w:tcPr>
          <w:p w14:paraId="4C4299D8" w14:textId="77777777" w:rsidR="00FD6276" w:rsidRPr="000737E6" w:rsidRDefault="00FD6276">
            <w:pPr>
              <w:pStyle w:val="TAC"/>
            </w:pPr>
            <w:r w:rsidRPr="000737E6">
              <w:t>2</w:t>
            </w:r>
          </w:p>
        </w:tc>
        <w:tc>
          <w:tcPr>
            <w:tcW w:w="709" w:type="dxa"/>
            <w:gridSpan w:val="2"/>
            <w:tcBorders>
              <w:top w:val="nil"/>
              <w:left w:val="nil"/>
              <w:bottom w:val="single" w:sz="4" w:space="0" w:color="auto"/>
              <w:right w:val="nil"/>
            </w:tcBorders>
            <w:hideMark/>
          </w:tcPr>
          <w:p w14:paraId="3214D3FA" w14:textId="77777777" w:rsidR="00FD6276" w:rsidRPr="000737E6" w:rsidRDefault="00FD6276">
            <w:pPr>
              <w:pStyle w:val="TAC"/>
            </w:pPr>
            <w:r w:rsidRPr="000737E6">
              <w:t>1</w:t>
            </w:r>
          </w:p>
        </w:tc>
        <w:tc>
          <w:tcPr>
            <w:tcW w:w="1416" w:type="dxa"/>
            <w:gridSpan w:val="2"/>
          </w:tcPr>
          <w:p w14:paraId="6414F5DC" w14:textId="77777777" w:rsidR="00FD6276" w:rsidRPr="000737E6" w:rsidRDefault="00FD6276">
            <w:pPr>
              <w:pStyle w:val="TAL"/>
            </w:pPr>
          </w:p>
        </w:tc>
      </w:tr>
      <w:tr w:rsidR="00FD6276" w:rsidRPr="000737E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737E6" w:rsidRDefault="00FD6276">
            <w:pPr>
              <w:pStyle w:val="TAC"/>
            </w:pPr>
          </w:p>
          <w:p w14:paraId="69359508" w14:textId="77777777" w:rsidR="00FD6276" w:rsidRPr="000737E6" w:rsidRDefault="00FD6276">
            <w:pPr>
              <w:pStyle w:val="TAC"/>
            </w:pPr>
            <w:r w:rsidRPr="000737E6">
              <w:t xml:space="preserve">Length of PC5 QoS profile </w:t>
            </w:r>
            <w:r w:rsidRPr="000737E6">
              <w:rPr>
                <w:noProof/>
                <w:lang w:val="en-US"/>
              </w:rPr>
              <w:t>contents</w:t>
            </w:r>
          </w:p>
        </w:tc>
        <w:tc>
          <w:tcPr>
            <w:tcW w:w="1416" w:type="dxa"/>
            <w:gridSpan w:val="2"/>
            <w:tcBorders>
              <w:top w:val="nil"/>
              <w:left w:val="single" w:sz="6" w:space="0" w:color="auto"/>
              <w:bottom w:val="nil"/>
              <w:right w:val="nil"/>
            </w:tcBorders>
          </w:tcPr>
          <w:p w14:paraId="47A34DD0" w14:textId="77777777" w:rsidR="00FD6276" w:rsidRPr="000737E6" w:rsidRDefault="00FD6276">
            <w:pPr>
              <w:pStyle w:val="TAL"/>
            </w:pPr>
            <w:r w:rsidRPr="000737E6">
              <w:t>octet o75+3</w:t>
            </w:r>
          </w:p>
          <w:p w14:paraId="5EED12B5" w14:textId="77777777" w:rsidR="00FD6276" w:rsidRPr="000737E6" w:rsidRDefault="00FD6276">
            <w:pPr>
              <w:pStyle w:val="TAL"/>
            </w:pPr>
          </w:p>
          <w:p w14:paraId="47F3840B" w14:textId="77777777" w:rsidR="00FD6276" w:rsidRPr="000737E6" w:rsidRDefault="00FD6276">
            <w:pPr>
              <w:pStyle w:val="TAL"/>
            </w:pPr>
            <w:r w:rsidRPr="000737E6">
              <w:t>octet o75+4</w:t>
            </w:r>
          </w:p>
        </w:tc>
      </w:tr>
      <w:tr w:rsidR="00FD6276" w:rsidRPr="000737E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737E6" w:rsidRDefault="00FD6276">
            <w:pPr>
              <w:pStyle w:val="TAC"/>
            </w:pPr>
            <w:r w:rsidRPr="000737E6">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737E6" w:rsidRDefault="00FD6276">
            <w:pPr>
              <w:pStyle w:val="TAC"/>
            </w:pPr>
            <w:r w:rsidRPr="000737E6">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737E6" w:rsidRDefault="00FD6276">
            <w:pPr>
              <w:pStyle w:val="TAC"/>
            </w:pPr>
            <w:r w:rsidRPr="000737E6">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737E6" w:rsidRDefault="00FD6276">
            <w:pPr>
              <w:pStyle w:val="TAC"/>
            </w:pPr>
            <w:r w:rsidRPr="000737E6">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737E6" w:rsidRDefault="00FD6276">
            <w:pPr>
              <w:pStyle w:val="TAC"/>
            </w:pPr>
            <w:r w:rsidRPr="000737E6">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737E6" w:rsidRDefault="00FD6276">
            <w:pPr>
              <w:pStyle w:val="TAC"/>
            </w:pPr>
            <w:r w:rsidRPr="000737E6">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737E6" w:rsidRDefault="00FD6276">
            <w:pPr>
              <w:pStyle w:val="TAC"/>
            </w:pPr>
            <w:r w:rsidRPr="000737E6">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737E6" w:rsidRDefault="00FD6276">
            <w:pPr>
              <w:pStyle w:val="TAC"/>
            </w:pPr>
            <w:r w:rsidRPr="000737E6">
              <w:t>0</w:t>
            </w:r>
          </w:p>
          <w:p w14:paraId="176E7600" w14:textId="77777777" w:rsidR="00FD6276" w:rsidRPr="000737E6" w:rsidRDefault="00FD6276">
            <w:pPr>
              <w:pStyle w:val="TAC"/>
            </w:pPr>
            <w:r w:rsidRPr="000737E6">
              <w:t>Spare</w:t>
            </w:r>
          </w:p>
        </w:tc>
        <w:tc>
          <w:tcPr>
            <w:tcW w:w="1416" w:type="dxa"/>
            <w:gridSpan w:val="2"/>
            <w:tcBorders>
              <w:top w:val="nil"/>
              <w:left w:val="single" w:sz="6" w:space="0" w:color="auto"/>
              <w:bottom w:val="nil"/>
              <w:right w:val="nil"/>
            </w:tcBorders>
            <w:hideMark/>
          </w:tcPr>
          <w:p w14:paraId="03B1A8B5" w14:textId="77777777" w:rsidR="00FD6276" w:rsidRPr="000737E6" w:rsidRDefault="00FD6276">
            <w:pPr>
              <w:pStyle w:val="TAL"/>
            </w:pPr>
            <w:r w:rsidRPr="000737E6">
              <w:t>octet o75+5</w:t>
            </w:r>
          </w:p>
        </w:tc>
      </w:tr>
      <w:tr w:rsidR="00FD6276" w:rsidRPr="000737E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737E6" w:rsidRDefault="00FD6276">
            <w:pPr>
              <w:pStyle w:val="TAC"/>
            </w:pPr>
            <w:r w:rsidRPr="000737E6">
              <w:t>PQI</w:t>
            </w:r>
          </w:p>
        </w:tc>
        <w:tc>
          <w:tcPr>
            <w:tcW w:w="1416" w:type="dxa"/>
            <w:gridSpan w:val="2"/>
            <w:tcBorders>
              <w:top w:val="nil"/>
              <w:left w:val="single" w:sz="6" w:space="0" w:color="auto"/>
              <w:bottom w:val="nil"/>
              <w:right w:val="nil"/>
            </w:tcBorders>
            <w:hideMark/>
          </w:tcPr>
          <w:p w14:paraId="404381D7" w14:textId="77777777" w:rsidR="00FD6276" w:rsidRPr="000737E6" w:rsidRDefault="00FD6276">
            <w:pPr>
              <w:pStyle w:val="TAL"/>
            </w:pPr>
            <w:r w:rsidRPr="000737E6">
              <w:t>octet o75+6</w:t>
            </w:r>
          </w:p>
        </w:tc>
      </w:tr>
      <w:tr w:rsidR="00FD6276" w:rsidRPr="000737E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737E6" w:rsidRDefault="00FD6276">
            <w:pPr>
              <w:pStyle w:val="TAC"/>
            </w:pPr>
          </w:p>
          <w:p w14:paraId="25E00D0B" w14:textId="77777777" w:rsidR="00FD6276" w:rsidRPr="000737E6" w:rsidRDefault="00FD6276">
            <w:pPr>
              <w:pStyle w:val="TAC"/>
            </w:pPr>
            <w:r w:rsidRPr="000737E6">
              <w:t>Guaranteed flow bit rate</w:t>
            </w:r>
          </w:p>
        </w:tc>
        <w:tc>
          <w:tcPr>
            <w:tcW w:w="1416" w:type="dxa"/>
            <w:gridSpan w:val="2"/>
            <w:tcBorders>
              <w:top w:val="nil"/>
              <w:left w:val="single" w:sz="6" w:space="0" w:color="auto"/>
              <w:bottom w:val="nil"/>
              <w:right w:val="nil"/>
            </w:tcBorders>
          </w:tcPr>
          <w:p w14:paraId="1F612894" w14:textId="77777777" w:rsidR="00FD6276" w:rsidRPr="000737E6" w:rsidRDefault="00FD6276">
            <w:pPr>
              <w:pStyle w:val="TAL"/>
            </w:pPr>
            <w:r w:rsidRPr="000737E6">
              <w:t>octet (o75+7)*</w:t>
            </w:r>
          </w:p>
          <w:p w14:paraId="6D5E777A" w14:textId="77777777" w:rsidR="00FD6276" w:rsidRPr="000737E6" w:rsidRDefault="00FD6276">
            <w:pPr>
              <w:pStyle w:val="TAL"/>
            </w:pPr>
          </w:p>
          <w:p w14:paraId="5C1A689F" w14:textId="77777777" w:rsidR="00FD6276" w:rsidRPr="000737E6" w:rsidRDefault="00FD6276">
            <w:pPr>
              <w:pStyle w:val="TAL"/>
            </w:pPr>
            <w:r w:rsidRPr="000737E6">
              <w:t>octet (o75+9)*</w:t>
            </w:r>
          </w:p>
        </w:tc>
      </w:tr>
      <w:tr w:rsidR="00FD6276" w:rsidRPr="000737E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737E6" w:rsidRDefault="00FD6276">
            <w:pPr>
              <w:pStyle w:val="TAC"/>
            </w:pPr>
          </w:p>
          <w:p w14:paraId="68E00492" w14:textId="77777777" w:rsidR="00FD6276" w:rsidRPr="000737E6" w:rsidRDefault="00FD6276">
            <w:pPr>
              <w:pStyle w:val="TAC"/>
            </w:pPr>
            <w:r w:rsidRPr="000737E6">
              <w:t>Maximum flow bit rate</w:t>
            </w:r>
          </w:p>
        </w:tc>
        <w:tc>
          <w:tcPr>
            <w:tcW w:w="1416" w:type="dxa"/>
            <w:gridSpan w:val="2"/>
            <w:tcBorders>
              <w:top w:val="nil"/>
              <w:left w:val="single" w:sz="6" w:space="0" w:color="auto"/>
              <w:bottom w:val="nil"/>
              <w:right w:val="nil"/>
            </w:tcBorders>
          </w:tcPr>
          <w:p w14:paraId="751C535E" w14:textId="77777777" w:rsidR="00FD6276" w:rsidRPr="000737E6" w:rsidRDefault="00FD6276">
            <w:pPr>
              <w:pStyle w:val="TAL"/>
            </w:pPr>
            <w:r w:rsidRPr="000737E6">
              <w:t>octet o97* (see NOTE)</w:t>
            </w:r>
          </w:p>
          <w:p w14:paraId="5AB7206D" w14:textId="77777777" w:rsidR="00FD6276" w:rsidRPr="000737E6" w:rsidRDefault="00FD6276">
            <w:pPr>
              <w:pStyle w:val="TAL"/>
            </w:pPr>
          </w:p>
          <w:p w14:paraId="3E63E95D" w14:textId="77777777" w:rsidR="00FD6276" w:rsidRPr="000737E6" w:rsidRDefault="00FD6276">
            <w:pPr>
              <w:pStyle w:val="TAL"/>
            </w:pPr>
            <w:r w:rsidRPr="000737E6">
              <w:t>octet (o97+2)*</w:t>
            </w:r>
          </w:p>
        </w:tc>
      </w:tr>
      <w:tr w:rsidR="00FD6276" w:rsidRPr="000737E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737E6" w:rsidRDefault="00FD6276">
            <w:pPr>
              <w:pStyle w:val="TAC"/>
            </w:pPr>
          </w:p>
          <w:p w14:paraId="36A42EF2" w14:textId="77777777" w:rsidR="00FD6276" w:rsidRPr="000737E6" w:rsidRDefault="00FD6276">
            <w:pPr>
              <w:pStyle w:val="TAC"/>
            </w:pPr>
            <w:r w:rsidRPr="000737E6">
              <w:t>Per-link aggregate maximum bit rate</w:t>
            </w:r>
          </w:p>
        </w:tc>
        <w:tc>
          <w:tcPr>
            <w:tcW w:w="1416" w:type="dxa"/>
            <w:gridSpan w:val="2"/>
            <w:tcBorders>
              <w:top w:val="nil"/>
              <w:left w:val="single" w:sz="6" w:space="0" w:color="auto"/>
              <w:bottom w:val="nil"/>
              <w:right w:val="nil"/>
            </w:tcBorders>
          </w:tcPr>
          <w:p w14:paraId="53A9CECF" w14:textId="77777777" w:rsidR="00FD6276" w:rsidRPr="000737E6" w:rsidRDefault="00FD6276">
            <w:pPr>
              <w:pStyle w:val="TAL"/>
            </w:pPr>
            <w:r w:rsidRPr="000737E6">
              <w:t>octet o98* (see NOTE)</w:t>
            </w:r>
          </w:p>
          <w:p w14:paraId="346FC453" w14:textId="77777777" w:rsidR="00FD6276" w:rsidRPr="000737E6" w:rsidRDefault="00FD6276">
            <w:pPr>
              <w:pStyle w:val="TAL"/>
            </w:pPr>
          </w:p>
          <w:p w14:paraId="3ECB77EC" w14:textId="77777777" w:rsidR="00FD6276" w:rsidRPr="000737E6" w:rsidRDefault="00FD6276">
            <w:pPr>
              <w:pStyle w:val="TAL"/>
            </w:pPr>
            <w:r w:rsidRPr="000737E6">
              <w:t>octet (o98+2)*</w:t>
            </w:r>
          </w:p>
        </w:tc>
      </w:tr>
      <w:tr w:rsidR="00FD6276" w:rsidRPr="000737E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737E6" w:rsidRDefault="00FD6276">
            <w:pPr>
              <w:pStyle w:val="TAC"/>
            </w:pPr>
          </w:p>
          <w:p w14:paraId="3FC9C123" w14:textId="77777777" w:rsidR="00FD6276" w:rsidRPr="000737E6" w:rsidRDefault="00FD6276">
            <w:pPr>
              <w:pStyle w:val="TAC"/>
            </w:pPr>
            <w:r w:rsidRPr="000737E6">
              <w:t>Range</w:t>
            </w:r>
          </w:p>
        </w:tc>
        <w:tc>
          <w:tcPr>
            <w:tcW w:w="1416" w:type="dxa"/>
            <w:gridSpan w:val="2"/>
            <w:tcBorders>
              <w:top w:val="nil"/>
              <w:left w:val="single" w:sz="6" w:space="0" w:color="auto"/>
              <w:bottom w:val="nil"/>
              <w:right w:val="nil"/>
            </w:tcBorders>
          </w:tcPr>
          <w:p w14:paraId="3A033841" w14:textId="77777777" w:rsidR="00FD6276" w:rsidRPr="000737E6" w:rsidRDefault="00FD6276">
            <w:pPr>
              <w:pStyle w:val="TAL"/>
            </w:pPr>
            <w:r w:rsidRPr="000737E6">
              <w:t>octet o99* (see NOTE)</w:t>
            </w:r>
          </w:p>
          <w:p w14:paraId="2891D59B" w14:textId="77777777" w:rsidR="00FD6276" w:rsidRPr="000737E6" w:rsidRDefault="00FD6276">
            <w:pPr>
              <w:pStyle w:val="TAL"/>
            </w:pPr>
          </w:p>
          <w:p w14:paraId="7DBC536D" w14:textId="77777777" w:rsidR="00FD6276" w:rsidRPr="000737E6" w:rsidRDefault="00FD6276">
            <w:pPr>
              <w:pStyle w:val="TAL"/>
            </w:pPr>
            <w:r w:rsidRPr="000737E6">
              <w:t>octet (o99+1)*</w:t>
            </w:r>
          </w:p>
        </w:tc>
      </w:tr>
      <w:tr w:rsidR="00FD6276" w:rsidRPr="000737E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737E6" w:rsidRDefault="00FD6276">
            <w:pPr>
              <w:pStyle w:val="TAC"/>
            </w:pPr>
            <w:r w:rsidRPr="000737E6">
              <w:t>0</w:t>
            </w:r>
          </w:p>
          <w:p w14:paraId="108E3A1A"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737E6" w:rsidRDefault="00FD6276">
            <w:pPr>
              <w:pStyle w:val="TAC"/>
            </w:pPr>
            <w:r w:rsidRPr="000737E6">
              <w:t>0</w:t>
            </w:r>
          </w:p>
          <w:p w14:paraId="2CF47507"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737E6" w:rsidRDefault="00FD6276">
            <w:pPr>
              <w:pStyle w:val="TAC"/>
            </w:pPr>
            <w:r w:rsidRPr="000737E6">
              <w:t>0</w:t>
            </w:r>
          </w:p>
          <w:p w14:paraId="10972C89"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737E6" w:rsidRDefault="00FD6276">
            <w:pPr>
              <w:pStyle w:val="TAC"/>
            </w:pPr>
            <w:r w:rsidRPr="000737E6">
              <w:t>0</w:t>
            </w:r>
          </w:p>
          <w:p w14:paraId="5C43301B"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737E6" w:rsidRDefault="00FD6276">
            <w:pPr>
              <w:pStyle w:val="TAC"/>
            </w:pPr>
            <w:r w:rsidRPr="000737E6">
              <w:t>0</w:t>
            </w:r>
          </w:p>
          <w:p w14:paraId="52291CEB" w14:textId="77777777" w:rsidR="00FD6276" w:rsidRPr="000737E6" w:rsidRDefault="00FD6276">
            <w:pPr>
              <w:pStyle w:val="TAC"/>
            </w:pPr>
            <w:r w:rsidRPr="000737E6">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737E6" w:rsidRDefault="00FD6276">
            <w:pPr>
              <w:pStyle w:val="TAC"/>
            </w:pPr>
            <w:r w:rsidRPr="000737E6">
              <w:t>Priority level</w:t>
            </w:r>
          </w:p>
        </w:tc>
        <w:tc>
          <w:tcPr>
            <w:tcW w:w="1416" w:type="dxa"/>
            <w:gridSpan w:val="2"/>
            <w:tcBorders>
              <w:top w:val="nil"/>
              <w:left w:val="single" w:sz="6" w:space="0" w:color="auto"/>
              <w:bottom w:val="nil"/>
              <w:right w:val="nil"/>
            </w:tcBorders>
            <w:hideMark/>
          </w:tcPr>
          <w:p w14:paraId="5E828C99" w14:textId="77777777" w:rsidR="00FD6276" w:rsidRPr="000737E6" w:rsidRDefault="00FD6276">
            <w:pPr>
              <w:pStyle w:val="TAL"/>
            </w:pPr>
            <w:r w:rsidRPr="000737E6">
              <w:t>octet o100*</w:t>
            </w:r>
          </w:p>
          <w:p w14:paraId="5158AD76" w14:textId="77777777" w:rsidR="00FD6276" w:rsidRPr="000737E6" w:rsidRDefault="00FD6276">
            <w:pPr>
              <w:pStyle w:val="TAL"/>
            </w:pPr>
            <w:r w:rsidRPr="000737E6">
              <w:t>(see NOTE)</w:t>
            </w:r>
          </w:p>
        </w:tc>
      </w:tr>
      <w:tr w:rsidR="00FD6276" w:rsidRPr="000737E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737E6" w:rsidRDefault="00FD6276">
            <w:pPr>
              <w:pStyle w:val="TAC"/>
            </w:pPr>
          </w:p>
          <w:p w14:paraId="288AC7E2" w14:textId="77777777" w:rsidR="00FD6276" w:rsidRPr="000737E6" w:rsidRDefault="00FD6276">
            <w:pPr>
              <w:pStyle w:val="TAC"/>
            </w:pPr>
            <w:r w:rsidRPr="000737E6">
              <w:t>Averaging window</w:t>
            </w:r>
          </w:p>
        </w:tc>
        <w:tc>
          <w:tcPr>
            <w:tcW w:w="1416" w:type="dxa"/>
            <w:gridSpan w:val="2"/>
            <w:tcBorders>
              <w:top w:val="nil"/>
              <w:left w:val="single" w:sz="6" w:space="0" w:color="auto"/>
              <w:bottom w:val="nil"/>
              <w:right w:val="nil"/>
            </w:tcBorders>
          </w:tcPr>
          <w:p w14:paraId="6F22E950" w14:textId="77777777" w:rsidR="00FD6276" w:rsidRPr="000737E6" w:rsidRDefault="00FD6276">
            <w:pPr>
              <w:pStyle w:val="TAL"/>
            </w:pPr>
            <w:r w:rsidRPr="000737E6">
              <w:t>octet o101*</w:t>
            </w:r>
          </w:p>
          <w:p w14:paraId="295D9574" w14:textId="77777777" w:rsidR="00FD6276" w:rsidRPr="000737E6" w:rsidRDefault="00FD6276">
            <w:pPr>
              <w:pStyle w:val="TAL"/>
            </w:pPr>
            <w:r w:rsidRPr="000737E6">
              <w:t>(see NOTE)</w:t>
            </w:r>
          </w:p>
          <w:p w14:paraId="063B527E" w14:textId="77777777" w:rsidR="00FD6276" w:rsidRPr="000737E6" w:rsidRDefault="00FD6276">
            <w:pPr>
              <w:pStyle w:val="TAL"/>
            </w:pPr>
          </w:p>
          <w:p w14:paraId="2CD86CF6" w14:textId="77777777" w:rsidR="00FD6276" w:rsidRPr="000737E6" w:rsidRDefault="00FD6276">
            <w:pPr>
              <w:pStyle w:val="TAL"/>
            </w:pPr>
            <w:r w:rsidRPr="000737E6">
              <w:t>octet (o101+1)*</w:t>
            </w:r>
          </w:p>
        </w:tc>
      </w:tr>
      <w:tr w:rsidR="00FD6276" w:rsidRPr="000737E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737E6" w:rsidRDefault="00FD6276">
            <w:pPr>
              <w:pStyle w:val="TAC"/>
            </w:pPr>
          </w:p>
          <w:p w14:paraId="1E1E6CF5" w14:textId="77777777" w:rsidR="00FD6276" w:rsidRPr="000737E6" w:rsidRDefault="00FD6276">
            <w:pPr>
              <w:pStyle w:val="TAC"/>
            </w:pPr>
            <w:r w:rsidRPr="000737E6">
              <w:t>Maximum data burst volume</w:t>
            </w:r>
          </w:p>
        </w:tc>
        <w:tc>
          <w:tcPr>
            <w:tcW w:w="1416" w:type="dxa"/>
            <w:gridSpan w:val="2"/>
            <w:tcBorders>
              <w:top w:val="nil"/>
              <w:left w:val="single" w:sz="6" w:space="0" w:color="auto"/>
              <w:bottom w:val="nil"/>
              <w:right w:val="nil"/>
            </w:tcBorders>
          </w:tcPr>
          <w:p w14:paraId="1046C68D" w14:textId="77777777" w:rsidR="00FD6276" w:rsidRPr="000737E6" w:rsidRDefault="00FD6276">
            <w:pPr>
              <w:pStyle w:val="TAL"/>
            </w:pPr>
            <w:r w:rsidRPr="000737E6">
              <w:t>octet o102*</w:t>
            </w:r>
          </w:p>
          <w:p w14:paraId="063BD702" w14:textId="77777777" w:rsidR="00FD6276" w:rsidRPr="000737E6" w:rsidRDefault="00FD6276">
            <w:pPr>
              <w:pStyle w:val="TAL"/>
            </w:pPr>
            <w:r w:rsidRPr="000737E6">
              <w:t>(see NOTE)</w:t>
            </w:r>
          </w:p>
          <w:p w14:paraId="40B41BA7" w14:textId="77777777" w:rsidR="00FD6276" w:rsidRPr="000737E6" w:rsidRDefault="00FD6276">
            <w:pPr>
              <w:pStyle w:val="TAL"/>
            </w:pPr>
          </w:p>
          <w:p w14:paraId="5895AAC9" w14:textId="77777777" w:rsidR="00FD6276" w:rsidRPr="000737E6" w:rsidRDefault="00FD6276">
            <w:pPr>
              <w:pStyle w:val="TAL"/>
            </w:pPr>
            <w:r w:rsidRPr="000737E6">
              <w:t>octet (o102+1)* = octet o78*</w:t>
            </w:r>
          </w:p>
        </w:tc>
      </w:tr>
    </w:tbl>
    <w:p w14:paraId="3E9844D5" w14:textId="77777777" w:rsidR="00FD6276" w:rsidRPr="000737E6" w:rsidRDefault="00FD6276" w:rsidP="007A34B7">
      <w:pPr>
        <w:pStyle w:val="NO"/>
      </w:pPr>
      <w:r w:rsidRPr="000737E6">
        <w:t>NOTE:</w:t>
      </w:r>
      <w:r w:rsidRPr="000737E6">
        <w:tab/>
        <w:t>The field is placed immediately after the last present preceding field.</w:t>
      </w:r>
    </w:p>
    <w:p w14:paraId="72957C5D" w14:textId="2B034AF2" w:rsidR="00FD6276" w:rsidRPr="000737E6" w:rsidRDefault="00FD6276" w:rsidP="00FD6276">
      <w:pPr>
        <w:pStyle w:val="TF"/>
        <w:rPr>
          <w:noProof/>
          <w:lang w:val="fr-FR"/>
        </w:rPr>
      </w:pPr>
      <w:r w:rsidRPr="000737E6">
        <w:rPr>
          <w:lang w:val="fr-FR"/>
        </w:rPr>
        <w:t>Figure 5.4.</w:t>
      </w:r>
      <w:r w:rsidR="00134A1C" w:rsidRPr="000737E6">
        <w:rPr>
          <w:lang w:val="fr-FR"/>
        </w:rPr>
        <w:t>2</w:t>
      </w:r>
      <w:r w:rsidRPr="000737E6">
        <w:rPr>
          <w:lang w:val="fr-FR"/>
        </w:rPr>
        <w:t>.3</w:t>
      </w:r>
      <w:r w:rsidR="007852CA" w:rsidRPr="000737E6">
        <w:rPr>
          <w:lang w:val="fr-FR"/>
        </w:rPr>
        <w:t>3</w:t>
      </w:r>
      <w:r w:rsidRPr="000737E6">
        <w:rPr>
          <w:lang w:val="fr-FR"/>
        </w:rPr>
        <w:t>:PC5 QoS profile</w:t>
      </w:r>
    </w:p>
    <w:p w14:paraId="6BD0F10C" w14:textId="385F00E1" w:rsidR="00FD6276" w:rsidRPr="000737E6" w:rsidRDefault="00FD6276" w:rsidP="00FD6276">
      <w:pPr>
        <w:pStyle w:val="TH"/>
        <w:rPr>
          <w:lang w:val="fr-FR"/>
        </w:rPr>
      </w:pPr>
      <w:r w:rsidRPr="000737E6">
        <w:rPr>
          <w:lang w:val="fr-FR"/>
        </w:rPr>
        <w:lastRenderedPageBreak/>
        <w:t>Table 5.4.</w:t>
      </w:r>
      <w:r w:rsidR="00134A1C" w:rsidRPr="000737E6">
        <w:rPr>
          <w:lang w:val="fr-FR"/>
        </w:rPr>
        <w:t>2</w:t>
      </w:r>
      <w:r w:rsidRPr="000737E6">
        <w:rPr>
          <w:lang w:val="fr-FR"/>
        </w:rPr>
        <w:t>.3</w:t>
      </w:r>
      <w:r w:rsidR="007852CA" w:rsidRPr="000737E6">
        <w:rPr>
          <w:lang w:val="fr-FR"/>
        </w:rPr>
        <w:t>3</w:t>
      </w:r>
      <w:r w:rsidRPr="000737E6">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737E6" w:rsidRDefault="00FD6276">
            <w:pPr>
              <w:pStyle w:val="TAL"/>
              <w:rPr>
                <w:noProof/>
                <w:lang w:val="en-US"/>
              </w:rPr>
            </w:pPr>
            <w:r w:rsidRPr="000737E6">
              <w:lastRenderedPageBreak/>
              <w:t>Guaranteed flow bit rate</w:t>
            </w:r>
            <w:r w:rsidRPr="000737E6">
              <w:rPr>
                <w:noProof/>
                <w:lang w:val="en-US"/>
              </w:rPr>
              <w:t xml:space="preserve"> indicator</w:t>
            </w:r>
            <w:r w:rsidRPr="000737E6">
              <w:t xml:space="preserve"> (GFBRI) (o75+5 bit 8):</w:t>
            </w:r>
          </w:p>
          <w:p w14:paraId="5591AB6D" w14:textId="77777777" w:rsidR="00FD6276" w:rsidRPr="000737E6" w:rsidRDefault="00FD6276">
            <w:pPr>
              <w:pStyle w:val="TAL"/>
            </w:pPr>
            <w:r w:rsidRPr="000737E6">
              <w:rPr>
                <w:noProof/>
                <w:lang w:val="en-US"/>
              </w:rPr>
              <w:t xml:space="preserve">The </w:t>
            </w:r>
            <w:r w:rsidRPr="000737E6">
              <w:t>GFBRI bit indicates presence of guaranteed flow bit rate</w:t>
            </w:r>
            <w:r w:rsidRPr="000737E6">
              <w:rPr>
                <w:noProof/>
                <w:lang w:val="en-US"/>
              </w:rPr>
              <w:t xml:space="preserve"> </w:t>
            </w:r>
            <w:r w:rsidRPr="000737E6">
              <w:t>field.</w:t>
            </w:r>
          </w:p>
          <w:p w14:paraId="506A5BB3" w14:textId="77777777" w:rsidR="00FD6276" w:rsidRPr="000737E6" w:rsidRDefault="00FD6276">
            <w:pPr>
              <w:pStyle w:val="TAL"/>
            </w:pPr>
            <w:r w:rsidRPr="000737E6">
              <w:t>Bit</w:t>
            </w:r>
          </w:p>
          <w:p w14:paraId="1B4CB979" w14:textId="77777777" w:rsidR="00FD6276" w:rsidRPr="000737E6" w:rsidRDefault="00FD6276">
            <w:pPr>
              <w:pStyle w:val="TAL"/>
              <w:rPr>
                <w:b/>
              </w:rPr>
            </w:pPr>
            <w:r w:rsidRPr="000737E6">
              <w:rPr>
                <w:b/>
              </w:rPr>
              <w:t>8</w:t>
            </w:r>
          </w:p>
          <w:p w14:paraId="69740975" w14:textId="77777777" w:rsidR="00FD6276" w:rsidRPr="000737E6" w:rsidRDefault="00FD6276">
            <w:pPr>
              <w:pStyle w:val="TAL"/>
              <w:rPr>
                <w:noProof/>
                <w:lang w:val="en-US"/>
              </w:rPr>
            </w:pPr>
            <w:r w:rsidRPr="000737E6">
              <w:t>0</w:t>
            </w:r>
            <w:r w:rsidRPr="000737E6">
              <w:tab/>
              <w:t>Guaranteed flow bit rate</w:t>
            </w:r>
            <w:r w:rsidRPr="000737E6">
              <w:rPr>
                <w:noProof/>
                <w:lang w:val="en-US"/>
              </w:rPr>
              <w:t xml:space="preserve"> </w:t>
            </w:r>
            <w:r w:rsidRPr="000737E6">
              <w:t>field is absent</w:t>
            </w:r>
          </w:p>
          <w:p w14:paraId="239BB7AE" w14:textId="77777777" w:rsidR="00FD6276" w:rsidRPr="000737E6" w:rsidRDefault="00FD6276">
            <w:pPr>
              <w:pStyle w:val="TAL"/>
              <w:rPr>
                <w:noProof/>
                <w:lang w:val="en-US"/>
              </w:rPr>
            </w:pPr>
            <w:r w:rsidRPr="000737E6">
              <w:t>1</w:t>
            </w:r>
            <w:r w:rsidRPr="000737E6">
              <w:tab/>
              <w:t>Guaranteed flow bit rate field is present</w:t>
            </w:r>
          </w:p>
        </w:tc>
      </w:tr>
      <w:tr w:rsidR="00FD6276" w:rsidRPr="000737E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Pr="000737E6" w:rsidRDefault="00FD6276">
            <w:pPr>
              <w:pStyle w:val="TAL"/>
              <w:rPr>
                <w:noProof/>
              </w:rPr>
            </w:pPr>
          </w:p>
        </w:tc>
      </w:tr>
      <w:tr w:rsidR="00FD6276" w:rsidRPr="000737E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737E6" w:rsidRDefault="00FD6276">
            <w:pPr>
              <w:pStyle w:val="TAL"/>
              <w:rPr>
                <w:noProof/>
                <w:lang w:val="en-US"/>
              </w:rPr>
            </w:pPr>
            <w:r w:rsidRPr="000737E6">
              <w:t>Maximum flow bit rate</w:t>
            </w:r>
            <w:r w:rsidRPr="000737E6">
              <w:rPr>
                <w:noProof/>
                <w:lang w:val="en-US"/>
              </w:rPr>
              <w:t xml:space="preserve"> indicator</w:t>
            </w:r>
            <w:r w:rsidRPr="000737E6">
              <w:t xml:space="preserve"> (MFBRI) (o75+5 bit 7):</w:t>
            </w:r>
          </w:p>
          <w:p w14:paraId="603F7B27" w14:textId="77777777" w:rsidR="00FD6276" w:rsidRPr="000737E6" w:rsidRDefault="00FD6276">
            <w:pPr>
              <w:pStyle w:val="TAL"/>
            </w:pPr>
            <w:r w:rsidRPr="000737E6">
              <w:rPr>
                <w:noProof/>
                <w:lang w:val="en-US"/>
              </w:rPr>
              <w:t xml:space="preserve">The </w:t>
            </w:r>
            <w:r w:rsidRPr="000737E6">
              <w:t>MFBRI bit indicates presence of maximum flow bit rate</w:t>
            </w:r>
            <w:r w:rsidRPr="000737E6">
              <w:rPr>
                <w:noProof/>
                <w:lang w:val="en-US"/>
              </w:rPr>
              <w:t xml:space="preserve"> </w:t>
            </w:r>
            <w:r w:rsidRPr="000737E6">
              <w:t>field.</w:t>
            </w:r>
          </w:p>
          <w:p w14:paraId="7E646161" w14:textId="77777777" w:rsidR="00FD6276" w:rsidRPr="000737E6" w:rsidRDefault="00FD6276">
            <w:pPr>
              <w:pStyle w:val="TAL"/>
            </w:pPr>
            <w:r w:rsidRPr="000737E6">
              <w:t>Bit</w:t>
            </w:r>
          </w:p>
          <w:p w14:paraId="6BF8BAC0" w14:textId="77777777" w:rsidR="00FD6276" w:rsidRPr="000737E6" w:rsidRDefault="00FD6276">
            <w:pPr>
              <w:pStyle w:val="TAL"/>
              <w:rPr>
                <w:b/>
              </w:rPr>
            </w:pPr>
            <w:r w:rsidRPr="000737E6">
              <w:rPr>
                <w:b/>
              </w:rPr>
              <w:t>7</w:t>
            </w:r>
          </w:p>
          <w:p w14:paraId="402142F9" w14:textId="77777777" w:rsidR="00FD6276" w:rsidRPr="000737E6" w:rsidRDefault="00FD6276">
            <w:pPr>
              <w:pStyle w:val="TAL"/>
              <w:rPr>
                <w:noProof/>
                <w:lang w:val="en-US"/>
              </w:rPr>
            </w:pPr>
            <w:r w:rsidRPr="000737E6">
              <w:t>0</w:t>
            </w:r>
            <w:r w:rsidRPr="000737E6">
              <w:tab/>
              <w:t>Maximum flow bit rate</w:t>
            </w:r>
            <w:r w:rsidRPr="000737E6">
              <w:rPr>
                <w:noProof/>
                <w:lang w:val="en-US"/>
              </w:rPr>
              <w:t xml:space="preserve"> </w:t>
            </w:r>
            <w:r w:rsidRPr="000737E6">
              <w:t>field is absent</w:t>
            </w:r>
          </w:p>
          <w:p w14:paraId="57132199" w14:textId="77777777" w:rsidR="00FD6276" w:rsidRPr="000737E6" w:rsidRDefault="00FD6276">
            <w:pPr>
              <w:pStyle w:val="TAL"/>
              <w:rPr>
                <w:noProof/>
                <w:lang w:val="en-US"/>
              </w:rPr>
            </w:pPr>
            <w:r w:rsidRPr="000737E6">
              <w:t>1</w:t>
            </w:r>
            <w:r w:rsidRPr="000737E6">
              <w:tab/>
              <w:t>Maximum flow bit rate field is present</w:t>
            </w:r>
          </w:p>
        </w:tc>
      </w:tr>
      <w:tr w:rsidR="00FD6276" w:rsidRPr="000737E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Pr="000737E6" w:rsidRDefault="00FD6276">
            <w:pPr>
              <w:pStyle w:val="TAL"/>
              <w:rPr>
                <w:noProof/>
                <w:lang w:val="en-US"/>
              </w:rPr>
            </w:pPr>
          </w:p>
        </w:tc>
      </w:tr>
      <w:tr w:rsidR="00FD6276" w:rsidRPr="000737E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737E6" w:rsidRDefault="00FD6276">
            <w:pPr>
              <w:pStyle w:val="TAL"/>
              <w:rPr>
                <w:noProof/>
                <w:lang w:val="en-US"/>
              </w:rPr>
            </w:pPr>
            <w:r w:rsidRPr="000737E6">
              <w:t xml:space="preserve">Per-link aggregate maximum bit rate </w:t>
            </w:r>
            <w:r w:rsidRPr="000737E6">
              <w:rPr>
                <w:noProof/>
                <w:lang w:val="en-US"/>
              </w:rPr>
              <w:t>indicator</w:t>
            </w:r>
            <w:r w:rsidRPr="000737E6">
              <w:t xml:space="preserve"> (PLAMBRI) (o75+5 bit 6):</w:t>
            </w:r>
          </w:p>
          <w:p w14:paraId="5202F6BC" w14:textId="77777777" w:rsidR="00FD6276" w:rsidRPr="000737E6" w:rsidRDefault="00FD6276">
            <w:pPr>
              <w:pStyle w:val="TAL"/>
            </w:pPr>
            <w:r w:rsidRPr="000737E6">
              <w:rPr>
                <w:noProof/>
                <w:lang w:val="en-US"/>
              </w:rPr>
              <w:t xml:space="preserve">The </w:t>
            </w:r>
            <w:r w:rsidRPr="000737E6">
              <w:t>PLAMBRI bit indicates presence of per-link aggregate maximum bit rate</w:t>
            </w:r>
            <w:r w:rsidRPr="000737E6">
              <w:rPr>
                <w:noProof/>
                <w:lang w:val="en-US"/>
              </w:rPr>
              <w:t xml:space="preserve"> </w:t>
            </w:r>
            <w:r w:rsidRPr="000737E6">
              <w:t>field.</w:t>
            </w:r>
          </w:p>
          <w:p w14:paraId="56C0651C" w14:textId="77777777" w:rsidR="00FD6276" w:rsidRPr="000737E6" w:rsidRDefault="00FD6276">
            <w:pPr>
              <w:pStyle w:val="TAL"/>
            </w:pPr>
            <w:r w:rsidRPr="000737E6">
              <w:t>Bit</w:t>
            </w:r>
          </w:p>
          <w:p w14:paraId="2DF3C2B5" w14:textId="77777777" w:rsidR="00FD6276" w:rsidRPr="000737E6" w:rsidRDefault="00FD6276">
            <w:pPr>
              <w:pStyle w:val="TAL"/>
              <w:rPr>
                <w:b/>
              </w:rPr>
            </w:pPr>
            <w:r w:rsidRPr="000737E6">
              <w:rPr>
                <w:b/>
              </w:rPr>
              <w:t>6</w:t>
            </w:r>
          </w:p>
          <w:p w14:paraId="7B8163EE" w14:textId="77777777" w:rsidR="00FD6276" w:rsidRPr="000737E6" w:rsidRDefault="00FD6276">
            <w:pPr>
              <w:pStyle w:val="TAL"/>
              <w:rPr>
                <w:noProof/>
                <w:lang w:val="en-US"/>
              </w:rPr>
            </w:pPr>
            <w:r w:rsidRPr="000737E6">
              <w:t>0</w:t>
            </w:r>
            <w:r w:rsidRPr="000737E6">
              <w:tab/>
              <w:t>Per-link aggregate maximum bit rate</w:t>
            </w:r>
            <w:r w:rsidRPr="000737E6">
              <w:rPr>
                <w:noProof/>
                <w:lang w:val="en-US"/>
              </w:rPr>
              <w:t xml:space="preserve"> </w:t>
            </w:r>
            <w:r w:rsidRPr="000737E6">
              <w:t>field is absent</w:t>
            </w:r>
          </w:p>
          <w:p w14:paraId="2DE39AEC" w14:textId="77777777" w:rsidR="00FD6276" w:rsidRPr="000737E6" w:rsidRDefault="00FD6276">
            <w:pPr>
              <w:pStyle w:val="TAL"/>
              <w:rPr>
                <w:noProof/>
                <w:lang w:val="en-US"/>
              </w:rPr>
            </w:pPr>
            <w:r w:rsidRPr="000737E6">
              <w:t>1</w:t>
            </w:r>
            <w:r w:rsidRPr="000737E6">
              <w:tab/>
              <w:t>Per-link aggregate maximum bit rate field is present</w:t>
            </w:r>
          </w:p>
        </w:tc>
      </w:tr>
      <w:tr w:rsidR="00FD6276" w:rsidRPr="000737E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Pr="000737E6" w:rsidRDefault="00FD6276">
            <w:pPr>
              <w:pStyle w:val="TAL"/>
              <w:rPr>
                <w:noProof/>
                <w:lang w:val="en-US"/>
              </w:rPr>
            </w:pPr>
          </w:p>
        </w:tc>
      </w:tr>
      <w:tr w:rsidR="00FD6276" w:rsidRPr="000737E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737E6" w:rsidRDefault="00FD6276">
            <w:pPr>
              <w:pStyle w:val="TAL"/>
              <w:rPr>
                <w:noProof/>
                <w:lang w:val="en-US"/>
              </w:rPr>
            </w:pPr>
            <w:r w:rsidRPr="000737E6">
              <w:t xml:space="preserve">Range </w:t>
            </w:r>
            <w:r w:rsidRPr="000737E6">
              <w:rPr>
                <w:noProof/>
                <w:lang w:val="en-US"/>
              </w:rPr>
              <w:t>indicator</w:t>
            </w:r>
            <w:r w:rsidRPr="000737E6">
              <w:t xml:space="preserve"> (RI) (o75+5 bit 5): </w:t>
            </w:r>
          </w:p>
          <w:p w14:paraId="220AC92E" w14:textId="77777777" w:rsidR="00FD6276" w:rsidRPr="000737E6" w:rsidRDefault="00FD6276">
            <w:pPr>
              <w:pStyle w:val="TAL"/>
            </w:pPr>
            <w:r w:rsidRPr="000737E6">
              <w:rPr>
                <w:noProof/>
                <w:lang w:val="en-US"/>
              </w:rPr>
              <w:t xml:space="preserve">The </w:t>
            </w:r>
            <w:r w:rsidRPr="000737E6">
              <w:t>RI bit indicates presence of range</w:t>
            </w:r>
            <w:r w:rsidRPr="000737E6">
              <w:rPr>
                <w:noProof/>
                <w:lang w:val="en-US"/>
              </w:rPr>
              <w:t xml:space="preserve"> </w:t>
            </w:r>
            <w:r w:rsidRPr="000737E6">
              <w:t>field.</w:t>
            </w:r>
          </w:p>
          <w:p w14:paraId="12D4A6DB" w14:textId="77777777" w:rsidR="00FD6276" w:rsidRPr="000737E6" w:rsidRDefault="00FD6276">
            <w:pPr>
              <w:pStyle w:val="TAL"/>
            </w:pPr>
            <w:r w:rsidRPr="000737E6">
              <w:t>Bit</w:t>
            </w:r>
          </w:p>
          <w:p w14:paraId="0311DB6E" w14:textId="77777777" w:rsidR="00FD6276" w:rsidRPr="000737E6" w:rsidRDefault="00FD6276">
            <w:pPr>
              <w:pStyle w:val="TAL"/>
              <w:rPr>
                <w:b/>
              </w:rPr>
            </w:pPr>
            <w:r w:rsidRPr="000737E6">
              <w:rPr>
                <w:b/>
              </w:rPr>
              <w:t>5</w:t>
            </w:r>
          </w:p>
          <w:p w14:paraId="5F1BC375" w14:textId="77777777" w:rsidR="00FD6276" w:rsidRPr="000737E6" w:rsidRDefault="00FD6276">
            <w:pPr>
              <w:pStyle w:val="TAL"/>
              <w:rPr>
                <w:noProof/>
                <w:lang w:val="en-US"/>
              </w:rPr>
            </w:pPr>
            <w:r w:rsidRPr="000737E6">
              <w:t>0</w:t>
            </w:r>
            <w:r w:rsidRPr="000737E6">
              <w:tab/>
              <w:t>Range</w:t>
            </w:r>
            <w:r w:rsidRPr="000737E6">
              <w:rPr>
                <w:noProof/>
                <w:lang w:val="en-US"/>
              </w:rPr>
              <w:t xml:space="preserve"> </w:t>
            </w:r>
            <w:r w:rsidRPr="000737E6">
              <w:t>field is absent</w:t>
            </w:r>
          </w:p>
          <w:p w14:paraId="472637B2" w14:textId="77777777" w:rsidR="00FD6276" w:rsidRPr="000737E6" w:rsidRDefault="00FD6276">
            <w:pPr>
              <w:pStyle w:val="TAL"/>
              <w:rPr>
                <w:noProof/>
                <w:lang w:val="en-US"/>
              </w:rPr>
            </w:pPr>
            <w:r w:rsidRPr="000737E6">
              <w:t>1</w:t>
            </w:r>
            <w:r w:rsidRPr="000737E6">
              <w:tab/>
              <w:t>Range field is present</w:t>
            </w:r>
          </w:p>
        </w:tc>
      </w:tr>
      <w:tr w:rsidR="00FD6276" w:rsidRPr="000737E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Pr="000737E6" w:rsidRDefault="00FD6276">
            <w:pPr>
              <w:pStyle w:val="TAL"/>
              <w:rPr>
                <w:noProof/>
                <w:lang w:val="en-US"/>
              </w:rPr>
            </w:pPr>
          </w:p>
        </w:tc>
      </w:tr>
      <w:tr w:rsidR="00FD6276" w:rsidRPr="000737E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737E6" w:rsidRDefault="00FD6276">
            <w:pPr>
              <w:pStyle w:val="TAL"/>
              <w:rPr>
                <w:noProof/>
                <w:lang w:val="en-US"/>
              </w:rPr>
            </w:pPr>
            <w:r w:rsidRPr="000737E6">
              <w:t>Priority level</w:t>
            </w:r>
            <w:r w:rsidRPr="000737E6">
              <w:rPr>
                <w:noProof/>
                <w:lang w:val="en-US"/>
              </w:rPr>
              <w:t xml:space="preserve"> octet </w:t>
            </w:r>
            <w:r w:rsidRPr="000737E6">
              <w:t>indicator (OPLI) (o75+5 bit 4):</w:t>
            </w:r>
          </w:p>
          <w:p w14:paraId="59C711C2" w14:textId="77777777" w:rsidR="00FD6276" w:rsidRPr="000737E6" w:rsidRDefault="00FD6276">
            <w:pPr>
              <w:pStyle w:val="TAL"/>
            </w:pPr>
            <w:r w:rsidRPr="000737E6">
              <w:rPr>
                <w:noProof/>
                <w:lang w:val="en-US"/>
              </w:rPr>
              <w:t xml:space="preserve">The </w:t>
            </w:r>
            <w:r w:rsidRPr="000737E6">
              <w:t>OPLI bit indicates presence of the octet of the priority level</w:t>
            </w:r>
            <w:r w:rsidRPr="000737E6">
              <w:rPr>
                <w:noProof/>
                <w:lang w:val="en-US"/>
              </w:rPr>
              <w:t xml:space="preserve"> </w:t>
            </w:r>
            <w:r w:rsidRPr="000737E6">
              <w:t>field.</w:t>
            </w:r>
          </w:p>
          <w:p w14:paraId="4501247B" w14:textId="77777777" w:rsidR="00FD6276" w:rsidRPr="000737E6" w:rsidRDefault="00FD6276">
            <w:pPr>
              <w:pStyle w:val="TAL"/>
            </w:pPr>
            <w:r w:rsidRPr="000737E6">
              <w:t>Bit</w:t>
            </w:r>
          </w:p>
          <w:p w14:paraId="57E156D4" w14:textId="77777777" w:rsidR="00FD6276" w:rsidRPr="000737E6" w:rsidRDefault="00FD6276">
            <w:pPr>
              <w:pStyle w:val="TAL"/>
              <w:rPr>
                <w:b/>
              </w:rPr>
            </w:pPr>
            <w:r w:rsidRPr="000737E6">
              <w:rPr>
                <w:b/>
              </w:rPr>
              <w:t>4</w:t>
            </w:r>
          </w:p>
          <w:p w14:paraId="7ACCDC2D" w14:textId="77777777" w:rsidR="00FD6276" w:rsidRPr="000737E6" w:rsidRDefault="00FD6276">
            <w:pPr>
              <w:pStyle w:val="TAL"/>
              <w:rPr>
                <w:noProof/>
                <w:lang w:val="en-US"/>
              </w:rPr>
            </w:pPr>
            <w:r w:rsidRPr="000737E6">
              <w:t>0</w:t>
            </w:r>
            <w:r w:rsidRPr="000737E6">
              <w:tab/>
              <w:t>The octet of the priority level is absent</w:t>
            </w:r>
          </w:p>
          <w:p w14:paraId="2027B066" w14:textId="77777777" w:rsidR="00FD6276" w:rsidRPr="000737E6" w:rsidRDefault="00FD6276">
            <w:pPr>
              <w:pStyle w:val="TAL"/>
              <w:rPr>
                <w:noProof/>
                <w:lang w:val="en-US"/>
              </w:rPr>
            </w:pPr>
            <w:r w:rsidRPr="000737E6">
              <w:t>1</w:t>
            </w:r>
            <w:r w:rsidRPr="000737E6">
              <w:tab/>
              <w:t>The octet of the priority level is present</w:t>
            </w:r>
          </w:p>
        </w:tc>
      </w:tr>
      <w:tr w:rsidR="00FD6276" w:rsidRPr="000737E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737E6" w:rsidRDefault="00FD6276">
            <w:pPr>
              <w:pStyle w:val="TAL"/>
              <w:rPr>
                <w:noProof/>
                <w:lang w:val="en-US"/>
              </w:rPr>
            </w:pPr>
          </w:p>
        </w:tc>
      </w:tr>
      <w:tr w:rsidR="00FD6276" w:rsidRPr="000737E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737E6" w:rsidRDefault="00FD6276">
            <w:pPr>
              <w:pStyle w:val="TAL"/>
              <w:rPr>
                <w:noProof/>
                <w:lang w:val="en-US"/>
              </w:rPr>
            </w:pPr>
            <w:r w:rsidRPr="000737E6">
              <w:t xml:space="preserve">Averaging window </w:t>
            </w:r>
            <w:r w:rsidRPr="000737E6">
              <w:rPr>
                <w:noProof/>
                <w:lang w:val="en-US"/>
              </w:rPr>
              <w:t>indicator</w:t>
            </w:r>
            <w:r w:rsidRPr="000737E6">
              <w:t xml:space="preserve"> (AWI) (o75+5 bit 3):</w:t>
            </w:r>
          </w:p>
          <w:p w14:paraId="11F67F7C" w14:textId="77777777" w:rsidR="00FD6276" w:rsidRPr="000737E6" w:rsidRDefault="00FD6276">
            <w:pPr>
              <w:pStyle w:val="TAL"/>
            </w:pPr>
            <w:r w:rsidRPr="000737E6">
              <w:rPr>
                <w:noProof/>
                <w:lang w:val="en-US"/>
              </w:rPr>
              <w:t xml:space="preserve">The </w:t>
            </w:r>
            <w:r w:rsidRPr="000737E6">
              <w:t>AWI bit indicates presence of averaging window</w:t>
            </w:r>
            <w:r w:rsidRPr="000737E6">
              <w:rPr>
                <w:noProof/>
                <w:lang w:val="en-US"/>
              </w:rPr>
              <w:t xml:space="preserve"> </w:t>
            </w:r>
            <w:r w:rsidRPr="000737E6">
              <w:t>field.</w:t>
            </w:r>
          </w:p>
          <w:p w14:paraId="388578DC" w14:textId="77777777" w:rsidR="00FD6276" w:rsidRPr="000737E6" w:rsidRDefault="00FD6276">
            <w:pPr>
              <w:pStyle w:val="TAL"/>
            </w:pPr>
            <w:r w:rsidRPr="000737E6">
              <w:t>Bit</w:t>
            </w:r>
          </w:p>
          <w:p w14:paraId="737A6E54" w14:textId="77777777" w:rsidR="00FD6276" w:rsidRPr="000737E6" w:rsidRDefault="00FD6276">
            <w:pPr>
              <w:pStyle w:val="TAL"/>
              <w:rPr>
                <w:b/>
              </w:rPr>
            </w:pPr>
            <w:r w:rsidRPr="000737E6">
              <w:rPr>
                <w:b/>
              </w:rPr>
              <w:t>3</w:t>
            </w:r>
          </w:p>
          <w:p w14:paraId="3AE787A0" w14:textId="77777777" w:rsidR="00FD6276" w:rsidRPr="000737E6" w:rsidRDefault="00FD6276">
            <w:pPr>
              <w:pStyle w:val="TAL"/>
              <w:rPr>
                <w:noProof/>
                <w:lang w:val="en-US"/>
              </w:rPr>
            </w:pPr>
            <w:r w:rsidRPr="000737E6">
              <w:t>0</w:t>
            </w:r>
            <w:r w:rsidRPr="000737E6">
              <w:tab/>
              <w:t>Averaging window field is absent</w:t>
            </w:r>
          </w:p>
          <w:p w14:paraId="5F4AC962" w14:textId="77777777" w:rsidR="00FD6276" w:rsidRPr="000737E6" w:rsidRDefault="00FD6276">
            <w:pPr>
              <w:pStyle w:val="TAL"/>
              <w:rPr>
                <w:noProof/>
                <w:lang w:val="en-US"/>
              </w:rPr>
            </w:pPr>
            <w:r w:rsidRPr="000737E6">
              <w:t>1</w:t>
            </w:r>
            <w:r w:rsidRPr="000737E6">
              <w:tab/>
              <w:t>Averaging window field is present</w:t>
            </w:r>
          </w:p>
        </w:tc>
      </w:tr>
      <w:tr w:rsidR="00FD6276" w:rsidRPr="000737E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737E6" w:rsidRDefault="00FD6276">
            <w:pPr>
              <w:pStyle w:val="TAL"/>
              <w:rPr>
                <w:noProof/>
                <w:lang w:val="en-US"/>
              </w:rPr>
            </w:pPr>
          </w:p>
        </w:tc>
      </w:tr>
      <w:tr w:rsidR="00FD6276" w:rsidRPr="000737E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737E6" w:rsidRDefault="00FD6276">
            <w:pPr>
              <w:pStyle w:val="TAL"/>
              <w:rPr>
                <w:noProof/>
                <w:lang w:val="en-US"/>
              </w:rPr>
            </w:pPr>
            <w:r w:rsidRPr="000737E6">
              <w:t>Maximum data burst volume indicator (MDBVI) (o75+5 bit 2):</w:t>
            </w:r>
          </w:p>
          <w:p w14:paraId="61407E9E" w14:textId="77777777" w:rsidR="00FD6276" w:rsidRPr="000737E6" w:rsidRDefault="00FD6276">
            <w:pPr>
              <w:pStyle w:val="TAL"/>
            </w:pPr>
            <w:r w:rsidRPr="000737E6">
              <w:rPr>
                <w:noProof/>
                <w:lang w:val="en-US"/>
              </w:rPr>
              <w:t xml:space="preserve">The </w:t>
            </w:r>
            <w:r w:rsidRPr="000737E6">
              <w:t>MDBVI bit indicates presence of maximum data burst volume field.</w:t>
            </w:r>
          </w:p>
          <w:p w14:paraId="024651E3" w14:textId="77777777" w:rsidR="00FD6276" w:rsidRPr="000737E6" w:rsidRDefault="00FD6276">
            <w:pPr>
              <w:pStyle w:val="TAL"/>
            </w:pPr>
            <w:r w:rsidRPr="000737E6">
              <w:t>Bit</w:t>
            </w:r>
          </w:p>
          <w:p w14:paraId="5EC026D0" w14:textId="77777777" w:rsidR="00FD6276" w:rsidRPr="000737E6" w:rsidRDefault="00FD6276">
            <w:pPr>
              <w:pStyle w:val="TAL"/>
              <w:rPr>
                <w:b/>
              </w:rPr>
            </w:pPr>
            <w:r w:rsidRPr="000737E6">
              <w:rPr>
                <w:b/>
              </w:rPr>
              <w:t>2</w:t>
            </w:r>
          </w:p>
          <w:p w14:paraId="0C9DDFFF" w14:textId="77777777" w:rsidR="00FD6276" w:rsidRPr="000737E6" w:rsidRDefault="00FD6276">
            <w:pPr>
              <w:pStyle w:val="TAL"/>
              <w:rPr>
                <w:noProof/>
                <w:lang w:val="en-US"/>
              </w:rPr>
            </w:pPr>
            <w:r w:rsidRPr="000737E6">
              <w:t>0</w:t>
            </w:r>
            <w:r w:rsidRPr="000737E6">
              <w:tab/>
              <w:t>Maximum data burst volume field is absent</w:t>
            </w:r>
          </w:p>
          <w:p w14:paraId="1FA6E95E" w14:textId="77777777" w:rsidR="00FD6276" w:rsidRPr="000737E6" w:rsidRDefault="00FD6276">
            <w:pPr>
              <w:pStyle w:val="TAL"/>
              <w:rPr>
                <w:noProof/>
                <w:lang w:val="en-US"/>
              </w:rPr>
            </w:pPr>
            <w:r w:rsidRPr="000737E6">
              <w:t>1</w:t>
            </w:r>
            <w:r w:rsidRPr="000737E6">
              <w:tab/>
              <w:t>Maximum data burst volume field is present</w:t>
            </w:r>
          </w:p>
        </w:tc>
      </w:tr>
      <w:tr w:rsidR="00FD6276" w:rsidRPr="000737E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Pr="000737E6" w:rsidRDefault="00FD6276">
            <w:pPr>
              <w:pStyle w:val="TAL"/>
              <w:rPr>
                <w:noProof/>
                <w:lang w:val="en-US"/>
              </w:rPr>
            </w:pPr>
          </w:p>
        </w:tc>
      </w:tr>
      <w:tr w:rsidR="00FD6276" w:rsidRPr="000737E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737E6" w:rsidRDefault="00FD6276">
            <w:pPr>
              <w:pStyle w:val="TAL"/>
              <w:rPr>
                <w:lang w:eastAsia="ja-JP"/>
              </w:rPr>
            </w:pPr>
            <w:r w:rsidRPr="000737E6">
              <w:lastRenderedPageBreak/>
              <w:t>PQI (o75+6):</w:t>
            </w:r>
          </w:p>
          <w:p w14:paraId="23C3B388" w14:textId="77777777" w:rsidR="00FD6276" w:rsidRPr="000737E6" w:rsidRDefault="00FD6276" w:rsidP="00400999">
            <w:pPr>
              <w:pStyle w:val="TAL"/>
            </w:pPr>
            <w:r w:rsidRPr="000737E6">
              <w:t>Bits</w:t>
            </w:r>
          </w:p>
          <w:p w14:paraId="25CB385B" w14:textId="77777777" w:rsidR="00FD6276" w:rsidRPr="000737E6" w:rsidRDefault="00FD6276" w:rsidP="00400999">
            <w:pPr>
              <w:pStyle w:val="TAL"/>
              <w:rPr>
                <w:b/>
              </w:rPr>
            </w:pPr>
            <w:r w:rsidRPr="000737E6">
              <w:rPr>
                <w:b/>
              </w:rPr>
              <w:t>8 7 6 5 4 3 2 1</w:t>
            </w:r>
          </w:p>
          <w:p w14:paraId="003DCDA2" w14:textId="77777777" w:rsidR="00FD6276" w:rsidRPr="000737E6" w:rsidRDefault="00FD6276" w:rsidP="00400999">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5E0679C5" w14:textId="77777777" w:rsidR="00FD6276" w:rsidRPr="000737E6" w:rsidRDefault="00FD6276" w:rsidP="00400999">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p>
          <w:p w14:paraId="397A6411" w14:textId="35D7277B" w:rsidR="00FD6276" w:rsidRPr="000737E6" w:rsidRDefault="00FD6276" w:rsidP="00400999">
            <w:pPr>
              <w:pStyle w:val="TAL"/>
              <w:rPr>
                <w:lang w:eastAsia="ja-JP"/>
              </w:rPr>
            </w:pPr>
            <w:r w:rsidRPr="000737E6">
              <w:rPr>
                <w:lang w:eastAsia="ja-JP"/>
              </w:rPr>
              <w:tab/>
              <w:t>to</w:t>
            </w:r>
            <w:r w:rsidR="00156958" w:rsidRPr="000737E6">
              <w:rPr>
                <w:lang w:eastAsia="ja-JP"/>
              </w:rPr>
              <w:tab/>
            </w:r>
            <w:r w:rsidR="00156958" w:rsidRPr="000737E6">
              <w:rPr>
                <w:lang w:eastAsia="ja-JP"/>
              </w:rPr>
              <w:tab/>
            </w:r>
            <w:r w:rsidRPr="000737E6">
              <w:rPr>
                <w:lang w:eastAsia="ja-JP"/>
              </w:rPr>
              <w:t>Spare</w:t>
            </w:r>
          </w:p>
          <w:p w14:paraId="275DBED0" w14:textId="77777777" w:rsidR="00FD6276" w:rsidRPr="000737E6" w:rsidRDefault="00FD6276" w:rsidP="00400999">
            <w:pPr>
              <w:pStyle w:val="TAL"/>
            </w:pPr>
            <w:r w:rsidRPr="000737E6">
              <w:rPr>
                <w:lang w:val="it-IT"/>
              </w:rPr>
              <w:t xml:space="preserve">0 0 0 1 </w:t>
            </w:r>
            <w:r w:rsidRPr="000737E6">
              <w:rPr>
                <w:lang w:val="it-IT" w:eastAsia="ja-JP"/>
              </w:rPr>
              <w:t xml:space="preserve">0 </w:t>
            </w:r>
            <w:r w:rsidRPr="000737E6">
              <w:rPr>
                <w:lang w:val="it-IT"/>
              </w:rPr>
              <w:t>1 0 0</w:t>
            </w:r>
          </w:p>
          <w:p w14:paraId="526DF4D9" w14:textId="77777777" w:rsidR="00FD6276" w:rsidRPr="000737E6" w:rsidRDefault="00FD6276" w:rsidP="00400999">
            <w:pPr>
              <w:pStyle w:val="TAL"/>
              <w:rPr>
                <w:lang w:val="it-IT"/>
              </w:rPr>
            </w:pPr>
            <w:r w:rsidRPr="000737E6">
              <w:rPr>
                <w:lang w:val="it-IT"/>
              </w:rPr>
              <w:t xml:space="preserve">0 0 0 1 </w:t>
            </w:r>
            <w:r w:rsidRPr="000737E6">
              <w:rPr>
                <w:lang w:val="it-IT" w:eastAsia="ja-JP"/>
              </w:rPr>
              <w:t xml:space="preserve">0 </w:t>
            </w:r>
            <w:r w:rsidRPr="000737E6">
              <w:rPr>
                <w:lang w:val="it-IT"/>
              </w:rPr>
              <w:t>1 0 1</w:t>
            </w:r>
            <w:r w:rsidRPr="000737E6">
              <w:rPr>
                <w:lang w:val="it-IT"/>
              </w:rPr>
              <w:tab/>
              <w:t>PQI 21</w:t>
            </w:r>
          </w:p>
          <w:p w14:paraId="5F570704" w14:textId="77777777" w:rsidR="00FD6276" w:rsidRPr="000737E6" w:rsidRDefault="00FD6276" w:rsidP="00400999">
            <w:pPr>
              <w:pStyle w:val="TAL"/>
              <w:rPr>
                <w:lang w:val="it-IT" w:eastAsia="ja-JP"/>
              </w:rPr>
            </w:pPr>
            <w:r w:rsidRPr="000737E6">
              <w:rPr>
                <w:lang w:val="it-IT"/>
              </w:rPr>
              <w:t xml:space="preserve">0 0 0 1 </w:t>
            </w:r>
            <w:r w:rsidRPr="000737E6">
              <w:rPr>
                <w:lang w:val="it-IT" w:eastAsia="ja-JP"/>
              </w:rPr>
              <w:t xml:space="preserve">0 </w:t>
            </w:r>
            <w:r w:rsidRPr="000737E6">
              <w:rPr>
                <w:lang w:val="it-IT"/>
              </w:rPr>
              <w:t>1 1 0</w:t>
            </w:r>
            <w:r w:rsidRPr="000737E6">
              <w:rPr>
                <w:lang w:val="it-IT"/>
              </w:rPr>
              <w:tab/>
              <w:t>PQI 22</w:t>
            </w:r>
          </w:p>
          <w:p w14:paraId="28B50AA8" w14:textId="77777777" w:rsidR="00FD6276" w:rsidRPr="000737E6" w:rsidRDefault="00FD6276" w:rsidP="00400999">
            <w:pPr>
              <w:pStyle w:val="TAL"/>
              <w:rPr>
                <w:lang w:val="it-IT" w:eastAsia="ja-JP"/>
              </w:rPr>
            </w:pPr>
            <w:r w:rsidRPr="000737E6">
              <w:rPr>
                <w:lang w:val="it-IT"/>
              </w:rPr>
              <w:t xml:space="preserve">0 0 0 1 </w:t>
            </w:r>
            <w:r w:rsidRPr="000737E6">
              <w:rPr>
                <w:lang w:val="it-IT" w:eastAsia="ja-JP"/>
              </w:rPr>
              <w:t xml:space="preserve">0 </w:t>
            </w:r>
            <w:r w:rsidRPr="000737E6">
              <w:rPr>
                <w:lang w:val="it-IT"/>
              </w:rPr>
              <w:t>1 1 1</w:t>
            </w:r>
            <w:r w:rsidRPr="000737E6">
              <w:rPr>
                <w:lang w:val="it-IT"/>
              </w:rPr>
              <w:tab/>
              <w:t>PQI 23</w:t>
            </w:r>
          </w:p>
          <w:p w14:paraId="44669F94" w14:textId="1587BCC5" w:rsidR="00FD6276" w:rsidRPr="000737E6" w:rsidRDefault="00FD6276" w:rsidP="00400999">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00156958" w:rsidRPr="000737E6">
              <w:rPr>
                <w:lang w:val="it-IT"/>
              </w:rPr>
              <w:tab/>
            </w:r>
            <w:r w:rsidRPr="000737E6">
              <w:rPr>
                <w:lang w:val="it-IT"/>
              </w:rPr>
              <w:t>PQI 24</w:t>
            </w:r>
          </w:p>
          <w:p w14:paraId="3004D4B9" w14:textId="1FB842FB" w:rsidR="00FD6276" w:rsidRPr="000737E6" w:rsidRDefault="00FD6276" w:rsidP="00400999">
            <w:pPr>
              <w:pStyle w:val="TAL"/>
              <w:rPr>
                <w:lang w:val="it-IT"/>
              </w:rPr>
            </w:pPr>
            <w:r w:rsidRPr="000737E6">
              <w:rPr>
                <w:lang w:val="it-IT"/>
              </w:rPr>
              <w:t>0 0 0 1 1 0 0 1</w:t>
            </w:r>
            <w:r w:rsidR="00156958" w:rsidRPr="000737E6">
              <w:rPr>
                <w:lang w:val="it-IT"/>
              </w:rPr>
              <w:tab/>
            </w:r>
            <w:r w:rsidRPr="000737E6">
              <w:rPr>
                <w:lang w:val="it-IT"/>
              </w:rPr>
              <w:t>PQI 25</w:t>
            </w:r>
          </w:p>
          <w:p w14:paraId="44617C86" w14:textId="243435BD" w:rsidR="00FD6276" w:rsidRPr="000737E6" w:rsidRDefault="00FD6276" w:rsidP="00400999">
            <w:pPr>
              <w:pStyle w:val="TAL"/>
              <w:rPr>
                <w:lang w:val="it-IT"/>
              </w:rPr>
            </w:pPr>
            <w:r w:rsidRPr="000737E6">
              <w:rPr>
                <w:lang w:val="it-IT"/>
              </w:rPr>
              <w:t>0 0 0 1 1 0 1 0</w:t>
            </w:r>
            <w:r w:rsidR="00156958" w:rsidRPr="000737E6">
              <w:rPr>
                <w:lang w:val="it-IT"/>
              </w:rPr>
              <w:tab/>
            </w:r>
            <w:r w:rsidRPr="000737E6">
              <w:rPr>
                <w:lang w:val="it-IT"/>
              </w:rPr>
              <w:t>PQI 26</w:t>
            </w:r>
          </w:p>
          <w:p w14:paraId="6AF2E6CF" w14:textId="77777777" w:rsidR="00FD6276" w:rsidRPr="000737E6" w:rsidRDefault="00FD6276" w:rsidP="00400999">
            <w:pPr>
              <w:pStyle w:val="TAL"/>
              <w:rPr>
                <w:lang w:val="it-IT"/>
              </w:rPr>
            </w:pPr>
            <w:r w:rsidRPr="000737E6">
              <w:rPr>
                <w:lang w:val="it-IT"/>
              </w:rPr>
              <w:t>0 0 0 1 1 0 1 1</w:t>
            </w:r>
          </w:p>
          <w:p w14:paraId="038D9401" w14:textId="2BF16C5F" w:rsidR="00FD6276" w:rsidRPr="000737E6" w:rsidRDefault="00FD6276" w:rsidP="00400999">
            <w:pPr>
              <w:pStyle w:val="TAL"/>
            </w:pPr>
            <w:r w:rsidRPr="000737E6">
              <w:rPr>
                <w:lang w:eastAsia="ja-JP"/>
              </w:rPr>
              <w:tab/>
              <w:t>to</w:t>
            </w:r>
            <w:r w:rsidR="00156958" w:rsidRPr="000737E6">
              <w:rPr>
                <w:lang w:eastAsia="ja-JP"/>
              </w:rPr>
              <w:tab/>
            </w:r>
            <w:r w:rsidR="00156958" w:rsidRPr="000737E6">
              <w:rPr>
                <w:lang w:eastAsia="ja-JP"/>
              </w:rPr>
              <w:tab/>
            </w:r>
            <w:r w:rsidRPr="000737E6">
              <w:rPr>
                <w:lang w:eastAsia="ja-JP"/>
              </w:rPr>
              <w:t>Spare</w:t>
            </w:r>
          </w:p>
          <w:p w14:paraId="6973A721" w14:textId="77777777" w:rsidR="00FD6276" w:rsidRPr="000737E6" w:rsidRDefault="00FD6276" w:rsidP="00400999">
            <w:pPr>
              <w:pStyle w:val="TAL"/>
            </w:pPr>
            <w:r w:rsidRPr="000737E6">
              <w:rPr>
                <w:lang w:val="it-IT"/>
              </w:rPr>
              <w:t xml:space="preserve">0 0 1 1 </w:t>
            </w:r>
            <w:r w:rsidRPr="000737E6">
              <w:rPr>
                <w:lang w:val="it-IT" w:eastAsia="ja-JP"/>
              </w:rPr>
              <w:t>0 1 1 0</w:t>
            </w:r>
          </w:p>
          <w:p w14:paraId="14DF82BE" w14:textId="77777777" w:rsidR="00FD6276" w:rsidRPr="000737E6" w:rsidRDefault="00FD6276" w:rsidP="00400999">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5DA78020" w14:textId="77777777" w:rsidR="00FD6276" w:rsidRPr="000737E6" w:rsidRDefault="00FD6276" w:rsidP="00400999">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7DEB21F0" w14:textId="77777777" w:rsidR="00FD6276" w:rsidRPr="000737E6" w:rsidRDefault="00FD6276" w:rsidP="00400999">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4081FDFB" w14:textId="77777777" w:rsidR="00FD6276" w:rsidRPr="000737E6" w:rsidRDefault="00FD6276" w:rsidP="00400999">
            <w:pPr>
              <w:pStyle w:val="TAL"/>
              <w:rPr>
                <w:lang w:val="it-IT"/>
              </w:rPr>
            </w:pPr>
            <w:r w:rsidRPr="000737E6">
              <w:rPr>
                <w:lang w:val="it-IT"/>
              </w:rPr>
              <w:t xml:space="preserve">0 0 1 1 </w:t>
            </w:r>
            <w:r w:rsidRPr="000737E6">
              <w:rPr>
                <w:lang w:val="it-IT" w:eastAsia="ja-JP"/>
              </w:rPr>
              <w:t>1 0 1 0</w:t>
            </w:r>
            <w:r w:rsidRPr="000737E6">
              <w:rPr>
                <w:lang w:val="it-IT" w:eastAsia="ja-JP"/>
              </w:rPr>
              <w:tab/>
              <w:t>PQI 58</w:t>
            </w:r>
          </w:p>
          <w:p w14:paraId="55F96185" w14:textId="77777777" w:rsidR="00FD6276" w:rsidRPr="000737E6" w:rsidRDefault="00FD6276" w:rsidP="00400999">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5B1F1544" w14:textId="1665B413" w:rsidR="00FD6276" w:rsidRPr="000737E6" w:rsidRDefault="00FD6276" w:rsidP="00400999">
            <w:pPr>
              <w:pStyle w:val="TAL"/>
              <w:rPr>
                <w:lang w:val="it-IT" w:eastAsia="ja-JP"/>
              </w:rPr>
            </w:pPr>
            <w:r w:rsidRPr="000737E6">
              <w:rPr>
                <w:lang w:val="it-IT"/>
              </w:rPr>
              <w:t xml:space="preserve">0 0 1 1 </w:t>
            </w:r>
            <w:r w:rsidRPr="000737E6">
              <w:rPr>
                <w:lang w:val="it-IT" w:eastAsia="ja-JP"/>
              </w:rPr>
              <w:t>1 1 0 0</w:t>
            </w:r>
            <w:r w:rsidR="00156958" w:rsidRPr="000737E6">
              <w:rPr>
                <w:lang w:val="it-IT" w:eastAsia="ja-JP"/>
              </w:rPr>
              <w:tab/>
            </w:r>
            <w:r w:rsidRPr="000737E6">
              <w:rPr>
                <w:lang w:val="it-IT" w:eastAsia="ja-JP"/>
              </w:rPr>
              <w:t>PQI 60</w:t>
            </w:r>
          </w:p>
          <w:p w14:paraId="527FA566" w14:textId="38304BEE" w:rsidR="00FD6276" w:rsidRPr="000737E6" w:rsidRDefault="00FD6276" w:rsidP="00400999">
            <w:pPr>
              <w:pStyle w:val="TAL"/>
              <w:rPr>
                <w:lang w:val="it-IT" w:eastAsia="ja-JP"/>
              </w:rPr>
            </w:pPr>
            <w:r w:rsidRPr="000737E6">
              <w:rPr>
                <w:lang w:val="it-IT" w:eastAsia="ja-JP"/>
              </w:rPr>
              <w:t>0 0 1 1 1 1 0 1</w:t>
            </w:r>
            <w:r w:rsidR="00156958" w:rsidRPr="000737E6">
              <w:rPr>
                <w:lang w:val="it-IT" w:eastAsia="ja-JP"/>
              </w:rPr>
              <w:tab/>
            </w:r>
            <w:r w:rsidRPr="000737E6">
              <w:rPr>
                <w:lang w:val="it-IT" w:eastAsia="ja-JP"/>
              </w:rPr>
              <w:t>PQI 61</w:t>
            </w:r>
          </w:p>
          <w:p w14:paraId="05F90FC7" w14:textId="77777777" w:rsidR="00FD6276" w:rsidRPr="000737E6" w:rsidRDefault="00FD6276" w:rsidP="00400999">
            <w:pPr>
              <w:pStyle w:val="TAL"/>
              <w:rPr>
                <w:lang w:val="it-IT" w:eastAsia="ja-JP"/>
              </w:rPr>
            </w:pPr>
            <w:r w:rsidRPr="000737E6">
              <w:rPr>
                <w:lang w:val="it-IT" w:eastAsia="ja-JP"/>
              </w:rPr>
              <w:t>0 0 1 1 1 1 1 0</w:t>
            </w:r>
          </w:p>
          <w:p w14:paraId="3EDEF0FA" w14:textId="6EC73442" w:rsidR="00FD6276" w:rsidRPr="000737E6" w:rsidRDefault="00FD6276" w:rsidP="00400999">
            <w:pPr>
              <w:pStyle w:val="TAL"/>
              <w:rPr>
                <w:lang w:eastAsia="ja-JP"/>
              </w:rPr>
            </w:pPr>
            <w:r w:rsidRPr="000737E6">
              <w:rPr>
                <w:lang w:val="it-IT" w:eastAsia="ja-JP"/>
              </w:rPr>
              <w:tab/>
            </w:r>
            <w:r w:rsidRPr="000737E6">
              <w:rPr>
                <w:lang w:eastAsia="ja-JP"/>
              </w:rPr>
              <w:t>to</w:t>
            </w:r>
            <w:r w:rsidR="00156958" w:rsidRPr="000737E6">
              <w:rPr>
                <w:lang w:eastAsia="ja-JP"/>
              </w:rPr>
              <w:tab/>
            </w:r>
            <w:r w:rsidR="00156958" w:rsidRPr="000737E6">
              <w:rPr>
                <w:lang w:eastAsia="ja-JP"/>
              </w:rPr>
              <w:tab/>
            </w:r>
            <w:r w:rsidRPr="000737E6">
              <w:rPr>
                <w:lang w:eastAsia="ja-JP"/>
              </w:rPr>
              <w:t>Spare</w:t>
            </w:r>
          </w:p>
          <w:p w14:paraId="09CF7CB1" w14:textId="77777777" w:rsidR="00FD6276" w:rsidRPr="000737E6" w:rsidRDefault="00FD6276" w:rsidP="00400999">
            <w:pPr>
              <w:pStyle w:val="TAL"/>
              <w:rPr>
                <w:lang w:val="it-IT" w:eastAsia="ja-JP"/>
              </w:rPr>
            </w:pPr>
            <w:r w:rsidRPr="000737E6">
              <w:rPr>
                <w:lang w:val="it-IT"/>
              </w:rPr>
              <w:t xml:space="preserve">0 1 0 1 </w:t>
            </w:r>
            <w:r w:rsidRPr="000737E6">
              <w:rPr>
                <w:lang w:val="en-US" w:eastAsia="ja-JP"/>
              </w:rPr>
              <w:t>1 0 0</w:t>
            </w:r>
            <w:r w:rsidRPr="000737E6">
              <w:rPr>
                <w:lang w:val="it-IT" w:eastAsia="ja-JP"/>
              </w:rPr>
              <w:t xml:space="preserve"> 1</w:t>
            </w:r>
          </w:p>
          <w:p w14:paraId="77EF4BEB" w14:textId="77777777" w:rsidR="00FD6276" w:rsidRPr="000737E6" w:rsidRDefault="00FD6276" w:rsidP="00400999">
            <w:pPr>
              <w:pStyle w:val="TAL"/>
              <w:rPr>
                <w:lang w:val="it-IT" w:eastAsia="ja-JP"/>
              </w:rPr>
            </w:pPr>
            <w:r w:rsidRPr="000737E6">
              <w:rPr>
                <w:lang w:val="it-IT"/>
              </w:rPr>
              <w:t xml:space="preserve">0 1 0 1 </w:t>
            </w:r>
            <w:r w:rsidRPr="000737E6">
              <w:rPr>
                <w:lang w:val="en-US" w:eastAsia="ja-JP"/>
              </w:rPr>
              <w:t>1 0 1</w:t>
            </w:r>
            <w:r w:rsidRPr="000737E6">
              <w:rPr>
                <w:lang w:val="it-IT" w:eastAsia="ja-JP"/>
              </w:rPr>
              <w:t xml:space="preserve"> 0</w:t>
            </w:r>
            <w:r w:rsidRPr="000737E6">
              <w:rPr>
                <w:lang w:val="it-IT" w:eastAsia="ja-JP"/>
              </w:rPr>
              <w:tab/>
              <w:t>PQI 90</w:t>
            </w:r>
          </w:p>
          <w:p w14:paraId="32406A5C" w14:textId="77777777" w:rsidR="00FD6276" w:rsidRPr="000737E6" w:rsidRDefault="00FD6276" w:rsidP="00400999">
            <w:pPr>
              <w:pStyle w:val="TAL"/>
              <w:rPr>
                <w:lang w:val="it-IT" w:eastAsia="ja-JP"/>
              </w:rPr>
            </w:pPr>
            <w:r w:rsidRPr="000737E6">
              <w:rPr>
                <w:lang w:val="it-IT"/>
              </w:rPr>
              <w:t xml:space="preserve">0 1 0 1 </w:t>
            </w:r>
            <w:r w:rsidRPr="000737E6">
              <w:rPr>
                <w:lang w:val="en-US" w:eastAsia="ja-JP"/>
              </w:rPr>
              <w:t>1 0 1</w:t>
            </w:r>
            <w:r w:rsidRPr="000737E6">
              <w:rPr>
                <w:lang w:val="it-IT" w:eastAsia="ja-JP"/>
              </w:rPr>
              <w:t xml:space="preserve"> 1</w:t>
            </w:r>
            <w:r w:rsidRPr="000737E6">
              <w:rPr>
                <w:lang w:val="it-IT" w:eastAsia="ja-JP"/>
              </w:rPr>
              <w:tab/>
              <w:t>PQI 91</w:t>
            </w:r>
          </w:p>
          <w:p w14:paraId="6C3D2C27" w14:textId="66ABF466" w:rsidR="00FD6276" w:rsidRPr="000737E6" w:rsidRDefault="00FD6276" w:rsidP="00400999">
            <w:pPr>
              <w:pStyle w:val="TAL"/>
              <w:rPr>
                <w:lang w:val="it-IT" w:eastAsia="ja-JP"/>
              </w:rPr>
            </w:pPr>
            <w:r w:rsidRPr="000737E6">
              <w:rPr>
                <w:lang w:val="it-IT"/>
              </w:rPr>
              <w:t xml:space="preserve">0 1 0 1 </w:t>
            </w:r>
            <w:r w:rsidRPr="000737E6">
              <w:rPr>
                <w:lang w:val="en-US" w:eastAsia="ja-JP"/>
              </w:rPr>
              <w:t>1 1 0</w:t>
            </w:r>
            <w:r w:rsidRPr="000737E6">
              <w:rPr>
                <w:lang w:val="it-IT" w:eastAsia="ja-JP"/>
              </w:rPr>
              <w:t xml:space="preserve"> 0</w:t>
            </w:r>
            <w:r w:rsidR="00156958" w:rsidRPr="000737E6">
              <w:rPr>
                <w:lang w:val="it-IT" w:eastAsia="ja-JP"/>
              </w:rPr>
              <w:tab/>
            </w:r>
            <w:r w:rsidRPr="000737E6">
              <w:rPr>
                <w:lang w:val="it-IT" w:eastAsia="ja-JP"/>
              </w:rPr>
              <w:t>PQI 92</w:t>
            </w:r>
          </w:p>
          <w:p w14:paraId="01D3C11E" w14:textId="3DBF6F2F" w:rsidR="00FD6276" w:rsidRPr="000737E6" w:rsidRDefault="00FD6276" w:rsidP="00400999">
            <w:pPr>
              <w:pStyle w:val="TAL"/>
              <w:rPr>
                <w:lang w:eastAsia="ja-JP"/>
              </w:rPr>
            </w:pPr>
            <w:r w:rsidRPr="000737E6">
              <w:rPr>
                <w:lang w:val="it-IT" w:eastAsia="ja-JP"/>
              </w:rPr>
              <w:t xml:space="preserve">0 1 0 1 </w:t>
            </w:r>
            <w:r w:rsidRPr="000737E6">
              <w:rPr>
                <w:lang w:val="en-US" w:eastAsia="ja-JP"/>
              </w:rPr>
              <w:t>1 1 0</w:t>
            </w:r>
            <w:r w:rsidRPr="000737E6">
              <w:rPr>
                <w:lang w:val="it-IT" w:eastAsia="ja-JP"/>
              </w:rPr>
              <w:t xml:space="preserve"> 1</w:t>
            </w:r>
            <w:r w:rsidR="00156958" w:rsidRPr="000737E6">
              <w:rPr>
                <w:lang w:val="it-IT" w:eastAsia="ja-JP"/>
              </w:rPr>
              <w:tab/>
            </w:r>
            <w:r w:rsidRPr="000737E6">
              <w:rPr>
                <w:lang w:val="it-IT" w:eastAsia="ja-JP"/>
              </w:rPr>
              <w:t>PQI 93</w:t>
            </w:r>
          </w:p>
          <w:p w14:paraId="33A45392" w14:textId="77777777" w:rsidR="00FD6276" w:rsidRPr="000737E6" w:rsidRDefault="00FD6276" w:rsidP="00400999">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4226E04F" w14:textId="72DEC5ED" w:rsidR="00FD6276" w:rsidRPr="000737E6" w:rsidRDefault="00FD6276" w:rsidP="00400999">
            <w:pPr>
              <w:pStyle w:val="TAL"/>
              <w:rPr>
                <w:lang w:eastAsia="ja-JP"/>
              </w:rPr>
            </w:pPr>
            <w:r w:rsidRPr="000737E6">
              <w:rPr>
                <w:lang w:eastAsia="ja-JP"/>
              </w:rPr>
              <w:tab/>
              <w:t>to</w:t>
            </w:r>
            <w:r w:rsidR="00156958" w:rsidRPr="000737E6">
              <w:rPr>
                <w:lang w:eastAsia="ja-JP"/>
              </w:rPr>
              <w:tab/>
            </w:r>
            <w:r w:rsidR="00156958" w:rsidRPr="000737E6">
              <w:rPr>
                <w:lang w:eastAsia="ja-JP"/>
              </w:rPr>
              <w:tab/>
            </w:r>
            <w:r w:rsidRPr="000737E6">
              <w:rPr>
                <w:lang w:eastAsia="ja-JP"/>
              </w:rPr>
              <w:t>Spare</w:t>
            </w:r>
          </w:p>
          <w:p w14:paraId="68780020" w14:textId="77777777" w:rsidR="00FD6276" w:rsidRPr="000737E6" w:rsidRDefault="00FD6276" w:rsidP="00400999">
            <w:pPr>
              <w:pStyle w:val="TAL"/>
              <w:rPr>
                <w:lang w:eastAsia="ja-JP"/>
              </w:rPr>
            </w:pPr>
            <w:r w:rsidRPr="000737E6">
              <w:rPr>
                <w:lang w:eastAsia="ja-JP"/>
              </w:rPr>
              <w:t>0 1 1 1 1 1 1 1</w:t>
            </w:r>
          </w:p>
          <w:p w14:paraId="5EA9CC20" w14:textId="77777777" w:rsidR="00FD6276" w:rsidRPr="000737E6" w:rsidRDefault="00FD6276" w:rsidP="00400999">
            <w:pPr>
              <w:pStyle w:val="TAL"/>
              <w:rPr>
                <w:lang w:eastAsia="ja-JP"/>
              </w:rPr>
            </w:pPr>
            <w:r w:rsidRPr="000737E6">
              <w:rPr>
                <w:lang w:eastAsia="ja-JP"/>
              </w:rPr>
              <w:t>1 0 0 0 0 0 0 0</w:t>
            </w:r>
          </w:p>
          <w:p w14:paraId="3308D52C" w14:textId="6DCB295B" w:rsidR="00FD6276" w:rsidRPr="000737E6" w:rsidRDefault="00FD6276" w:rsidP="00400999">
            <w:pPr>
              <w:pStyle w:val="TAL"/>
              <w:rPr>
                <w:lang w:eastAsia="ja-JP"/>
              </w:rPr>
            </w:pPr>
            <w:r w:rsidRPr="000737E6">
              <w:rPr>
                <w:lang w:eastAsia="ja-JP"/>
              </w:rPr>
              <w:tab/>
              <w:t>to</w:t>
            </w:r>
            <w:r w:rsidR="00156958" w:rsidRPr="000737E6">
              <w:rPr>
                <w:lang w:eastAsia="ja-JP"/>
              </w:rPr>
              <w:tab/>
            </w:r>
            <w:r w:rsidR="00156958" w:rsidRPr="000737E6">
              <w:rPr>
                <w:lang w:eastAsia="ja-JP"/>
              </w:rPr>
              <w:tab/>
            </w:r>
            <w:r w:rsidRPr="000737E6">
              <w:rPr>
                <w:lang w:eastAsia="ja-JP"/>
              </w:rPr>
              <w:t>Operator-specific PQIs</w:t>
            </w:r>
          </w:p>
          <w:p w14:paraId="74E6C1E3" w14:textId="77777777" w:rsidR="00FD6276" w:rsidRPr="000737E6" w:rsidRDefault="00FD6276" w:rsidP="00400999">
            <w:pPr>
              <w:pStyle w:val="TAL"/>
              <w:rPr>
                <w:lang w:eastAsia="ja-JP"/>
              </w:rPr>
            </w:pPr>
            <w:r w:rsidRPr="000737E6">
              <w:rPr>
                <w:lang w:eastAsia="ja-JP"/>
              </w:rPr>
              <w:t>1 1 1 1 1 1 1 0</w:t>
            </w:r>
          </w:p>
          <w:p w14:paraId="53A9178D" w14:textId="77777777" w:rsidR="00FD6276" w:rsidRPr="000737E6" w:rsidRDefault="00FD6276" w:rsidP="00400999">
            <w:pPr>
              <w:pStyle w:val="TAL"/>
              <w:rPr>
                <w:lang w:eastAsia="ja-JP"/>
              </w:rPr>
            </w:pPr>
            <w:r w:rsidRPr="000737E6">
              <w:t xml:space="preserve">1 1 1 1 </w:t>
            </w:r>
            <w:r w:rsidRPr="000737E6">
              <w:rPr>
                <w:lang w:eastAsia="ja-JP"/>
              </w:rPr>
              <w:t>1 1 1 1</w:t>
            </w:r>
            <w:r w:rsidRPr="000737E6">
              <w:rPr>
                <w:lang w:eastAsia="ja-JP"/>
              </w:rPr>
              <w:tab/>
              <w:t>Reserved</w:t>
            </w:r>
          </w:p>
          <w:p w14:paraId="18F96041" w14:textId="77777777" w:rsidR="00FD6276" w:rsidRPr="000737E6" w:rsidRDefault="00FD6276">
            <w:pPr>
              <w:pStyle w:val="TAL"/>
              <w:rPr>
                <w:lang w:eastAsia="ja-JP"/>
              </w:rPr>
            </w:pPr>
          </w:p>
          <w:p w14:paraId="31EE63E6" w14:textId="77777777" w:rsidR="00FD6276" w:rsidRPr="000737E6" w:rsidRDefault="00FD6276">
            <w:pPr>
              <w:pStyle w:val="TAL"/>
            </w:pPr>
            <w:r w:rsidRPr="000737E6">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737E6" w:rsidRDefault="00FD6276">
            <w:pPr>
              <w:pStyle w:val="TAL"/>
            </w:pPr>
            <w:r w:rsidRPr="000737E6">
              <w:tab/>
              <w:t>-</w:t>
            </w:r>
            <w:r w:rsidRPr="000737E6">
              <w:tab/>
              <w:t>GBR resource type, if the PC5 QoS profile includes the guaranteed flow bit rate field; and</w:t>
            </w:r>
          </w:p>
          <w:p w14:paraId="0E03057E" w14:textId="77777777" w:rsidR="00FD6276" w:rsidRPr="000737E6" w:rsidRDefault="00FD6276">
            <w:pPr>
              <w:pStyle w:val="TAL"/>
            </w:pPr>
            <w:r w:rsidRPr="000737E6">
              <w:tab/>
              <w:t>-</w:t>
            </w:r>
            <w:r w:rsidRPr="000737E6">
              <w:tab/>
              <w:t>non-GBR resource type, if the PC5 QoS profile does not include the guaranteed flow bit rate field.</w:t>
            </w:r>
          </w:p>
          <w:p w14:paraId="24F66BF2" w14:textId="77777777" w:rsidR="00FD6276" w:rsidRPr="000737E6" w:rsidRDefault="00FD6276">
            <w:pPr>
              <w:pStyle w:val="TAL"/>
              <w:rPr>
                <w:lang w:eastAsia="ko-KR"/>
              </w:rPr>
            </w:pPr>
          </w:p>
          <w:p w14:paraId="1C97ED18" w14:textId="77777777" w:rsidR="00FD6276" w:rsidRPr="000737E6" w:rsidRDefault="00FD6276">
            <w:pPr>
              <w:pStyle w:val="TAL"/>
              <w:rPr>
                <w:lang w:eastAsia="ja-JP"/>
              </w:rPr>
            </w:pPr>
            <w:r w:rsidRPr="000737E6">
              <w:rPr>
                <w:lang w:eastAsia="ja-JP"/>
              </w:rPr>
              <w:t>The UE shall use this chosen PQI value for internal operations only. The UE shall use the received PQI value in subsequent 5G ProSe direct communication over PC5 signalling procedures.</w:t>
            </w:r>
          </w:p>
        </w:tc>
      </w:tr>
      <w:tr w:rsidR="00FD6276" w:rsidRPr="000737E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Pr="000737E6" w:rsidRDefault="00FD6276">
            <w:pPr>
              <w:pStyle w:val="TAL"/>
            </w:pPr>
          </w:p>
        </w:tc>
      </w:tr>
      <w:tr w:rsidR="00FD6276" w:rsidRPr="000737E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737E6" w:rsidRDefault="00FD6276">
            <w:pPr>
              <w:pStyle w:val="TAL"/>
            </w:pPr>
            <w:r w:rsidRPr="000737E6">
              <w:lastRenderedPageBreak/>
              <w:t>Guaranteed flow bit rate octet (o75+7 to o75+9):</w:t>
            </w:r>
          </w:p>
          <w:p w14:paraId="2460103C" w14:textId="77777777" w:rsidR="00FD6276" w:rsidRPr="000737E6" w:rsidRDefault="00FD6276">
            <w:pPr>
              <w:pStyle w:val="TAL"/>
            </w:pPr>
            <w:r w:rsidRPr="000737E6">
              <w:t xml:space="preserve">The guaranteed flow bit rate field indicates guaranteed flow bit rate for both sending and receiving and contains one octet indicating the unit of the </w:t>
            </w:r>
            <w:r w:rsidRPr="000737E6">
              <w:rPr>
                <w:lang w:eastAsia="ja-JP"/>
              </w:rPr>
              <w:t xml:space="preserve">guaranteed flow bit rate followed by two octets containing the value of </w:t>
            </w:r>
            <w:r w:rsidRPr="000737E6">
              <w:t xml:space="preserve">the </w:t>
            </w:r>
            <w:r w:rsidRPr="000737E6">
              <w:rPr>
                <w:noProof/>
                <w:lang w:val="en-US"/>
              </w:rPr>
              <w:t>guaranteed flow bit rate</w:t>
            </w:r>
            <w:r w:rsidRPr="000737E6">
              <w:t>.</w:t>
            </w:r>
          </w:p>
          <w:p w14:paraId="145BA6D1" w14:textId="77777777" w:rsidR="00FD6276" w:rsidRPr="000737E6" w:rsidRDefault="00FD6276">
            <w:pPr>
              <w:pStyle w:val="TAL"/>
            </w:pPr>
          </w:p>
          <w:p w14:paraId="1B1B4B50" w14:textId="77777777" w:rsidR="00FD6276" w:rsidRPr="000737E6" w:rsidRDefault="00FD6276">
            <w:pPr>
              <w:pStyle w:val="TAL"/>
            </w:pPr>
            <w:r w:rsidRPr="000737E6">
              <w:t xml:space="preserve">Unit of the </w:t>
            </w:r>
            <w:r w:rsidRPr="000737E6">
              <w:rPr>
                <w:lang w:eastAsia="ja-JP"/>
              </w:rPr>
              <w:t>guaranteed flow bit rate:</w:t>
            </w:r>
          </w:p>
          <w:p w14:paraId="0124F610" w14:textId="77777777" w:rsidR="00FD6276" w:rsidRPr="000737E6" w:rsidRDefault="00FD6276">
            <w:pPr>
              <w:pStyle w:val="TAL"/>
            </w:pPr>
            <w:r w:rsidRPr="000737E6">
              <w:t>Bits</w:t>
            </w:r>
          </w:p>
          <w:p w14:paraId="0200678F" w14:textId="77777777" w:rsidR="00FD6276" w:rsidRPr="000737E6" w:rsidRDefault="00FD6276">
            <w:pPr>
              <w:pStyle w:val="TAL"/>
              <w:rPr>
                <w:b/>
              </w:rPr>
            </w:pPr>
            <w:r w:rsidRPr="000737E6">
              <w:rPr>
                <w:b/>
              </w:rPr>
              <w:t>8 7 6 5 4 3 2 1</w:t>
            </w:r>
          </w:p>
          <w:p w14:paraId="64917EB6" w14:textId="77777777" w:rsidR="00FD6276" w:rsidRPr="000737E6" w:rsidRDefault="00FD6276">
            <w:pPr>
              <w:pStyle w:val="TAL"/>
            </w:pPr>
            <w:r w:rsidRPr="000737E6">
              <w:t>0 0 0 0 0 0 0 0</w:t>
            </w:r>
            <w:r w:rsidRPr="000737E6">
              <w:tab/>
              <w:t>value is not used</w:t>
            </w:r>
          </w:p>
          <w:p w14:paraId="3CB70670" w14:textId="77777777" w:rsidR="00FD6276" w:rsidRPr="000737E6" w:rsidRDefault="00FD6276">
            <w:pPr>
              <w:pStyle w:val="TAL"/>
            </w:pPr>
            <w:r w:rsidRPr="000737E6">
              <w:t>0 0 0 0 0 0 0 1</w:t>
            </w:r>
            <w:r w:rsidRPr="000737E6">
              <w:tab/>
              <w:t>value is incremented in multiples of 1 Kbps</w:t>
            </w:r>
          </w:p>
          <w:p w14:paraId="547EBAA6" w14:textId="77777777" w:rsidR="00FD6276" w:rsidRPr="000737E6" w:rsidRDefault="00FD6276">
            <w:pPr>
              <w:pStyle w:val="TAL"/>
            </w:pPr>
            <w:r w:rsidRPr="000737E6">
              <w:t>0 0 0 0 0 0 1 0</w:t>
            </w:r>
            <w:r w:rsidRPr="000737E6">
              <w:tab/>
              <w:t>value is incremented in multiples of 4 Kbps</w:t>
            </w:r>
          </w:p>
          <w:p w14:paraId="1CCB427B" w14:textId="77777777" w:rsidR="00FD6276" w:rsidRPr="000737E6" w:rsidRDefault="00FD6276">
            <w:pPr>
              <w:pStyle w:val="TAL"/>
            </w:pPr>
            <w:r w:rsidRPr="000737E6">
              <w:t>0 0 0 0 0 0 1 1</w:t>
            </w:r>
            <w:r w:rsidRPr="000737E6">
              <w:tab/>
              <w:t>value is incremented in multiples of 16 Kbps</w:t>
            </w:r>
          </w:p>
          <w:p w14:paraId="3CC229CC" w14:textId="77777777" w:rsidR="00FD6276" w:rsidRPr="000737E6" w:rsidRDefault="00FD6276">
            <w:pPr>
              <w:pStyle w:val="TAL"/>
            </w:pPr>
            <w:r w:rsidRPr="000737E6">
              <w:t>0 0 0 0 0 1 0 0</w:t>
            </w:r>
            <w:r w:rsidRPr="000737E6">
              <w:tab/>
              <w:t>value is incremented in multiples of 64 Kbps</w:t>
            </w:r>
          </w:p>
          <w:p w14:paraId="7FCA4B07" w14:textId="77777777" w:rsidR="00FD6276" w:rsidRPr="000737E6" w:rsidRDefault="00FD6276">
            <w:pPr>
              <w:pStyle w:val="TAL"/>
            </w:pPr>
            <w:r w:rsidRPr="000737E6">
              <w:t>0 0 0 0 0 1 0 1</w:t>
            </w:r>
            <w:r w:rsidRPr="000737E6">
              <w:tab/>
              <w:t>value is incremented in multiples of 256 Kbps</w:t>
            </w:r>
          </w:p>
          <w:p w14:paraId="0EAD362B" w14:textId="77777777" w:rsidR="00FD6276" w:rsidRPr="000737E6" w:rsidRDefault="00FD6276">
            <w:pPr>
              <w:pStyle w:val="TAL"/>
            </w:pPr>
            <w:r w:rsidRPr="000737E6">
              <w:t>0 0 0 0 0 1 1 0</w:t>
            </w:r>
            <w:r w:rsidRPr="000737E6">
              <w:tab/>
              <w:t>value is incremented in multiples of 1 Mbps</w:t>
            </w:r>
          </w:p>
          <w:p w14:paraId="2603D562" w14:textId="77777777" w:rsidR="00FD6276" w:rsidRPr="000737E6" w:rsidRDefault="00FD6276">
            <w:pPr>
              <w:pStyle w:val="TAL"/>
            </w:pPr>
            <w:r w:rsidRPr="000737E6">
              <w:t>0 0 0 0 0 1 1 1</w:t>
            </w:r>
            <w:r w:rsidRPr="000737E6">
              <w:tab/>
              <w:t>value is incremented in multiples of 4 Mbps</w:t>
            </w:r>
          </w:p>
          <w:p w14:paraId="7C1DC832" w14:textId="77777777" w:rsidR="00FD6276" w:rsidRPr="000737E6" w:rsidRDefault="00FD6276">
            <w:pPr>
              <w:pStyle w:val="TAL"/>
            </w:pPr>
            <w:r w:rsidRPr="000737E6">
              <w:t>0 0 0 0 1 0 0 0</w:t>
            </w:r>
            <w:r w:rsidRPr="000737E6">
              <w:tab/>
              <w:t>value is incremented in multiples of 16 Mbps</w:t>
            </w:r>
          </w:p>
          <w:p w14:paraId="1D961DD4" w14:textId="77777777" w:rsidR="00FD6276" w:rsidRPr="000737E6" w:rsidRDefault="00FD6276">
            <w:pPr>
              <w:pStyle w:val="TAL"/>
            </w:pPr>
            <w:r w:rsidRPr="000737E6">
              <w:t>0 0 0 0 1 0 0 1</w:t>
            </w:r>
            <w:r w:rsidRPr="000737E6">
              <w:tab/>
              <w:t>value is incremented in multiples of 64 Mbps</w:t>
            </w:r>
          </w:p>
          <w:p w14:paraId="230304A4" w14:textId="77777777" w:rsidR="00FD6276" w:rsidRPr="000737E6" w:rsidRDefault="00FD6276">
            <w:pPr>
              <w:pStyle w:val="TAL"/>
            </w:pPr>
            <w:r w:rsidRPr="000737E6">
              <w:t>0 0 0 0 1 0 1 0</w:t>
            </w:r>
            <w:r w:rsidRPr="000737E6">
              <w:tab/>
              <w:t>value is incremented in multiples of 256 Mbps</w:t>
            </w:r>
          </w:p>
          <w:p w14:paraId="45D5CB03" w14:textId="77777777" w:rsidR="00FD6276" w:rsidRPr="000737E6" w:rsidRDefault="00FD6276">
            <w:pPr>
              <w:pStyle w:val="TAL"/>
            </w:pPr>
            <w:r w:rsidRPr="000737E6">
              <w:t>0 0 0 0 1 0 1 1</w:t>
            </w:r>
            <w:r w:rsidRPr="000737E6">
              <w:tab/>
              <w:t>value is incremented in multiples of 1 Gbps</w:t>
            </w:r>
          </w:p>
          <w:p w14:paraId="35DA1E36" w14:textId="77777777" w:rsidR="00FD6276" w:rsidRPr="000737E6" w:rsidRDefault="00FD6276">
            <w:pPr>
              <w:pStyle w:val="TAL"/>
            </w:pPr>
            <w:r w:rsidRPr="000737E6">
              <w:t>0 0 0 0 1 1 0 0</w:t>
            </w:r>
            <w:r w:rsidRPr="000737E6">
              <w:tab/>
              <w:t>value is incremented in multiples of 4 Gbps</w:t>
            </w:r>
          </w:p>
          <w:p w14:paraId="0BC5DB95" w14:textId="77777777" w:rsidR="00FD6276" w:rsidRPr="000737E6" w:rsidRDefault="00FD6276">
            <w:pPr>
              <w:pStyle w:val="TAL"/>
            </w:pPr>
            <w:r w:rsidRPr="000737E6">
              <w:t>0 0 0 0 1 1 0 1</w:t>
            </w:r>
            <w:r w:rsidRPr="000737E6">
              <w:tab/>
              <w:t>value is incremented in multiples of 16 Gbps</w:t>
            </w:r>
          </w:p>
          <w:p w14:paraId="40858E10" w14:textId="77777777" w:rsidR="00FD6276" w:rsidRPr="000737E6" w:rsidRDefault="00FD6276">
            <w:pPr>
              <w:pStyle w:val="TAL"/>
            </w:pPr>
            <w:r w:rsidRPr="000737E6">
              <w:t>0 0 0 0 1 1 1 0</w:t>
            </w:r>
            <w:r w:rsidRPr="000737E6">
              <w:tab/>
              <w:t>value is incremented in multiples of 64 Gbps</w:t>
            </w:r>
          </w:p>
          <w:p w14:paraId="5EA7D8B9" w14:textId="77777777" w:rsidR="00FD6276" w:rsidRPr="000737E6" w:rsidRDefault="00FD6276">
            <w:pPr>
              <w:pStyle w:val="TAL"/>
            </w:pPr>
            <w:r w:rsidRPr="000737E6">
              <w:t>0 0 0 0 1 1 1 1</w:t>
            </w:r>
            <w:r w:rsidRPr="000737E6">
              <w:tab/>
              <w:t>value is incremented in multiples of 256 Gbps</w:t>
            </w:r>
          </w:p>
          <w:p w14:paraId="68321409" w14:textId="77777777" w:rsidR="00FD6276" w:rsidRPr="000737E6" w:rsidRDefault="00FD6276">
            <w:pPr>
              <w:pStyle w:val="TAL"/>
            </w:pPr>
            <w:r w:rsidRPr="000737E6">
              <w:t>0 0 0 1 0 0 0 0</w:t>
            </w:r>
            <w:r w:rsidRPr="000737E6">
              <w:tab/>
              <w:t>value is incremented in multiples of 1 Tbps</w:t>
            </w:r>
          </w:p>
          <w:p w14:paraId="64378D83" w14:textId="77777777" w:rsidR="00FD6276" w:rsidRPr="000737E6" w:rsidRDefault="00FD6276">
            <w:pPr>
              <w:pStyle w:val="TAL"/>
            </w:pPr>
            <w:r w:rsidRPr="000737E6">
              <w:t>0 0 0 1 0 0 0 1</w:t>
            </w:r>
            <w:r w:rsidRPr="000737E6">
              <w:tab/>
              <w:t>value is incremented in multiples of 4 Tbps</w:t>
            </w:r>
          </w:p>
          <w:p w14:paraId="423CB82D" w14:textId="77777777" w:rsidR="00FD6276" w:rsidRPr="000737E6" w:rsidRDefault="00FD6276">
            <w:pPr>
              <w:pStyle w:val="TAL"/>
            </w:pPr>
            <w:r w:rsidRPr="000737E6">
              <w:t>0 0 0 1 0 0 1 0</w:t>
            </w:r>
            <w:r w:rsidRPr="000737E6">
              <w:tab/>
              <w:t>value is incremented in multiples of 16 Tbps</w:t>
            </w:r>
          </w:p>
          <w:p w14:paraId="2E726B2B" w14:textId="77777777" w:rsidR="00FD6276" w:rsidRPr="000737E6" w:rsidRDefault="00FD6276">
            <w:pPr>
              <w:pStyle w:val="TAL"/>
            </w:pPr>
            <w:r w:rsidRPr="000737E6">
              <w:t>0 0 0 1 0 0 1 1</w:t>
            </w:r>
            <w:r w:rsidRPr="000737E6">
              <w:tab/>
              <w:t>value is incremented in multiples of 64 Tbps</w:t>
            </w:r>
          </w:p>
          <w:p w14:paraId="76861BC5" w14:textId="77777777" w:rsidR="00FD6276" w:rsidRPr="000737E6" w:rsidRDefault="00FD6276">
            <w:pPr>
              <w:pStyle w:val="TAL"/>
            </w:pPr>
            <w:r w:rsidRPr="000737E6">
              <w:t>0 0 0 1 0 1 0 0</w:t>
            </w:r>
            <w:r w:rsidRPr="000737E6">
              <w:tab/>
              <w:t>value is incremented in multiples of 256 Tbps</w:t>
            </w:r>
          </w:p>
          <w:p w14:paraId="11E45BE4" w14:textId="77777777" w:rsidR="00FD6276" w:rsidRPr="000737E6" w:rsidRDefault="00FD6276">
            <w:pPr>
              <w:pStyle w:val="TAL"/>
            </w:pPr>
            <w:r w:rsidRPr="000737E6">
              <w:t>0 0 0 1 0 1 0 1</w:t>
            </w:r>
            <w:r w:rsidRPr="000737E6">
              <w:tab/>
              <w:t>value is incremented in multiples of 1 Pbps</w:t>
            </w:r>
          </w:p>
          <w:p w14:paraId="00A5EF1B" w14:textId="77777777" w:rsidR="00FD6276" w:rsidRPr="000737E6" w:rsidRDefault="00FD6276">
            <w:pPr>
              <w:pStyle w:val="TAL"/>
            </w:pPr>
            <w:r w:rsidRPr="000737E6">
              <w:t>0 0 0 1 0 1 1 0</w:t>
            </w:r>
            <w:r w:rsidRPr="000737E6">
              <w:tab/>
              <w:t>value is incremented in multiples of 4 Pbps</w:t>
            </w:r>
          </w:p>
          <w:p w14:paraId="78D297E7" w14:textId="77777777" w:rsidR="00FD6276" w:rsidRPr="000737E6" w:rsidRDefault="00FD6276">
            <w:pPr>
              <w:pStyle w:val="TAL"/>
            </w:pPr>
            <w:r w:rsidRPr="000737E6">
              <w:t>0 0 0 1 0 1 1 1</w:t>
            </w:r>
            <w:r w:rsidRPr="000737E6">
              <w:tab/>
              <w:t>value is incremented in multiples of 16 Pbps</w:t>
            </w:r>
          </w:p>
          <w:p w14:paraId="421A627E" w14:textId="77777777" w:rsidR="00FD6276" w:rsidRPr="000737E6" w:rsidRDefault="00FD6276">
            <w:pPr>
              <w:pStyle w:val="TAL"/>
            </w:pPr>
            <w:r w:rsidRPr="000737E6">
              <w:t>0 0 0 1 1 0 0 0</w:t>
            </w:r>
            <w:r w:rsidRPr="000737E6">
              <w:tab/>
              <w:t>value is incremented in multiples of 64 Pbps</w:t>
            </w:r>
          </w:p>
          <w:p w14:paraId="09415E9C" w14:textId="77777777" w:rsidR="00FD6276" w:rsidRPr="000737E6" w:rsidRDefault="00FD6276">
            <w:pPr>
              <w:pStyle w:val="TAL"/>
            </w:pPr>
            <w:r w:rsidRPr="000737E6">
              <w:t>0 0 0 1 1 0 0 1</w:t>
            </w:r>
            <w:r w:rsidRPr="000737E6">
              <w:tab/>
              <w:t>value is incremented in multiples of 256 Pbps</w:t>
            </w:r>
          </w:p>
          <w:p w14:paraId="2BD72A30" w14:textId="77777777" w:rsidR="00FD6276" w:rsidRPr="000737E6" w:rsidRDefault="00FD6276">
            <w:pPr>
              <w:pStyle w:val="TAL"/>
            </w:pPr>
            <w:r w:rsidRPr="000737E6">
              <w:t>Other values shall be interpreted as multiples of 256 Pbps in this version of the protocol.</w:t>
            </w:r>
          </w:p>
          <w:p w14:paraId="787A5105" w14:textId="77777777" w:rsidR="00FD6276" w:rsidRPr="000737E6" w:rsidRDefault="00FD6276">
            <w:pPr>
              <w:pStyle w:val="TAL"/>
              <w:rPr>
                <w:noProof/>
                <w:lang w:val="en-US"/>
              </w:rPr>
            </w:pPr>
          </w:p>
          <w:p w14:paraId="07832801" w14:textId="77777777" w:rsidR="00FD6276" w:rsidRPr="000737E6" w:rsidRDefault="00FD6276">
            <w:pPr>
              <w:pStyle w:val="TAL"/>
              <w:rPr>
                <w:lang w:eastAsia="ja-JP"/>
              </w:rPr>
            </w:pPr>
            <w:r w:rsidRPr="000737E6">
              <w:rPr>
                <w:noProof/>
                <w:lang w:val="en-US"/>
              </w:rPr>
              <w:t xml:space="preserve">Value of the guaranteed flow bit rate is </w:t>
            </w:r>
            <w:r w:rsidRPr="000737E6">
              <w:t xml:space="preserve">binary coded value of the </w:t>
            </w:r>
            <w:r w:rsidRPr="000737E6">
              <w:rPr>
                <w:noProof/>
                <w:lang w:val="en-US"/>
              </w:rPr>
              <w:t xml:space="preserve">guaranteed flow bit rate </w:t>
            </w:r>
            <w:r w:rsidRPr="000737E6">
              <w:rPr>
                <w:lang w:eastAsia="ja-JP"/>
              </w:rPr>
              <w:t xml:space="preserve">in units defined by the </w:t>
            </w:r>
            <w:r w:rsidRPr="000737E6">
              <w:t xml:space="preserve">unit of the </w:t>
            </w:r>
            <w:r w:rsidRPr="000737E6">
              <w:rPr>
                <w:lang w:eastAsia="ja-JP"/>
              </w:rPr>
              <w:t>guaranteed flow bit rate.</w:t>
            </w:r>
          </w:p>
        </w:tc>
      </w:tr>
      <w:tr w:rsidR="00FD6276" w:rsidRPr="000737E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Pr="000737E6" w:rsidRDefault="00FD6276">
            <w:pPr>
              <w:pStyle w:val="TAL"/>
            </w:pPr>
          </w:p>
        </w:tc>
      </w:tr>
      <w:tr w:rsidR="00FD6276" w:rsidRPr="000737E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737E6" w:rsidRDefault="00FD6276">
            <w:pPr>
              <w:pStyle w:val="TAL"/>
            </w:pPr>
            <w:r w:rsidRPr="000737E6">
              <w:lastRenderedPageBreak/>
              <w:t>Maximum flow bit rate (o97 to o97+2):</w:t>
            </w:r>
          </w:p>
          <w:p w14:paraId="127ECBE8" w14:textId="77777777" w:rsidR="00FD6276" w:rsidRPr="000737E6" w:rsidRDefault="00FD6276">
            <w:pPr>
              <w:pStyle w:val="TAL"/>
            </w:pPr>
            <w:r w:rsidRPr="000737E6">
              <w:t>The maximum flow bit rate field indicates maximum flow bit rate for both sending and receiving and contains one octet indicating the unit of the maximum</w:t>
            </w:r>
            <w:r w:rsidRPr="000737E6">
              <w:rPr>
                <w:lang w:eastAsia="ja-JP"/>
              </w:rPr>
              <w:t xml:space="preserve"> flow bit rate followed by two octets containing the value of </w:t>
            </w:r>
            <w:r w:rsidRPr="000737E6">
              <w:t>the maximum</w:t>
            </w:r>
            <w:r w:rsidRPr="000737E6">
              <w:rPr>
                <w:noProof/>
                <w:lang w:val="en-US"/>
              </w:rPr>
              <w:t xml:space="preserve"> flow bit rate</w:t>
            </w:r>
            <w:r w:rsidRPr="000737E6">
              <w:t>.</w:t>
            </w:r>
          </w:p>
          <w:p w14:paraId="25613363" w14:textId="77777777" w:rsidR="00FD6276" w:rsidRPr="000737E6" w:rsidRDefault="00FD6276">
            <w:pPr>
              <w:pStyle w:val="TAL"/>
            </w:pPr>
          </w:p>
          <w:p w14:paraId="1CFD27F8" w14:textId="77777777" w:rsidR="00FD6276" w:rsidRPr="000737E6" w:rsidRDefault="00FD6276">
            <w:pPr>
              <w:pStyle w:val="TAL"/>
            </w:pPr>
            <w:r w:rsidRPr="000737E6">
              <w:t>Unit of the maximum</w:t>
            </w:r>
            <w:r w:rsidRPr="000737E6">
              <w:rPr>
                <w:lang w:eastAsia="ja-JP"/>
              </w:rPr>
              <w:t xml:space="preserve"> flow bit rate:</w:t>
            </w:r>
          </w:p>
          <w:p w14:paraId="36F3281D" w14:textId="77777777" w:rsidR="00FD6276" w:rsidRPr="000737E6" w:rsidRDefault="00FD6276">
            <w:pPr>
              <w:pStyle w:val="TAL"/>
            </w:pPr>
            <w:r w:rsidRPr="000737E6">
              <w:t>Bits</w:t>
            </w:r>
          </w:p>
          <w:p w14:paraId="2956C444" w14:textId="77777777" w:rsidR="00FD6276" w:rsidRPr="000737E6" w:rsidRDefault="00FD6276">
            <w:pPr>
              <w:pStyle w:val="TAL"/>
              <w:rPr>
                <w:b/>
              </w:rPr>
            </w:pPr>
            <w:r w:rsidRPr="000737E6">
              <w:rPr>
                <w:b/>
              </w:rPr>
              <w:t>8 7 6 5 4 3 2 1</w:t>
            </w:r>
          </w:p>
          <w:p w14:paraId="00B4357B" w14:textId="77777777" w:rsidR="00FD6276" w:rsidRPr="000737E6" w:rsidRDefault="00FD6276">
            <w:pPr>
              <w:pStyle w:val="TAL"/>
            </w:pPr>
            <w:r w:rsidRPr="000737E6">
              <w:t>0 0 0 0 0 0 0 0</w:t>
            </w:r>
            <w:r w:rsidRPr="000737E6">
              <w:tab/>
              <w:t>value is not used</w:t>
            </w:r>
          </w:p>
          <w:p w14:paraId="1C745BD2" w14:textId="77777777" w:rsidR="00FD6276" w:rsidRPr="000737E6" w:rsidRDefault="00FD6276">
            <w:pPr>
              <w:pStyle w:val="TAL"/>
            </w:pPr>
            <w:r w:rsidRPr="000737E6">
              <w:t>0 0 0 0 0 0 0 1</w:t>
            </w:r>
            <w:r w:rsidRPr="000737E6">
              <w:tab/>
              <w:t>value is incremented in multiples of 1 Kbps</w:t>
            </w:r>
          </w:p>
          <w:p w14:paraId="36F33A3E" w14:textId="77777777" w:rsidR="00FD6276" w:rsidRPr="000737E6" w:rsidRDefault="00FD6276">
            <w:pPr>
              <w:pStyle w:val="TAL"/>
            </w:pPr>
            <w:r w:rsidRPr="000737E6">
              <w:t>0 0 0 0 0 0 1 0</w:t>
            </w:r>
            <w:r w:rsidRPr="000737E6">
              <w:tab/>
              <w:t>value is incremented in multiples of 4 Kbps</w:t>
            </w:r>
          </w:p>
          <w:p w14:paraId="2C0E2F49" w14:textId="77777777" w:rsidR="00FD6276" w:rsidRPr="000737E6" w:rsidRDefault="00FD6276">
            <w:pPr>
              <w:pStyle w:val="TAL"/>
            </w:pPr>
            <w:r w:rsidRPr="000737E6">
              <w:t>0 0 0 0 0 0 1 1</w:t>
            </w:r>
            <w:r w:rsidRPr="000737E6">
              <w:tab/>
              <w:t>value is incremented in multiples of 16 Kbps</w:t>
            </w:r>
          </w:p>
          <w:p w14:paraId="3738BBB7" w14:textId="77777777" w:rsidR="00FD6276" w:rsidRPr="000737E6" w:rsidRDefault="00FD6276">
            <w:pPr>
              <w:pStyle w:val="TAL"/>
            </w:pPr>
            <w:r w:rsidRPr="000737E6">
              <w:t>0 0 0 0 0 1 0 0</w:t>
            </w:r>
            <w:r w:rsidRPr="000737E6">
              <w:tab/>
              <w:t>value is incremented in multiples of 64 Kbps</w:t>
            </w:r>
          </w:p>
          <w:p w14:paraId="16863E2A" w14:textId="77777777" w:rsidR="00FD6276" w:rsidRPr="000737E6" w:rsidRDefault="00FD6276">
            <w:pPr>
              <w:pStyle w:val="TAL"/>
            </w:pPr>
            <w:r w:rsidRPr="000737E6">
              <w:t>0 0 0 0 0 1 0 1</w:t>
            </w:r>
            <w:r w:rsidRPr="000737E6">
              <w:tab/>
              <w:t>value is incremented in multiples of 256 Kbps</w:t>
            </w:r>
          </w:p>
          <w:p w14:paraId="370B8D34" w14:textId="77777777" w:rsidR="00FD6276" w:rsidRPr="000737E6" w:rsidRDefault="00FD6276">
            <w:pPr>
              <w:pStyle w:val="TAL"/>
            </w:pPr>
            <w:r w:rsidRPr="000737E6">
              <w:t>0 0 0 0 0 1 1 0</w:t>
            </w:r>
            <w:r w:rsidRPr="000737E6">
              <w:tab/>
              <w:t>value is incremented in multiples of 1 Mbps</w:t>
            </w:r>
          </w:p>
          <w:p w14:paraId="5134C35B" w14:textId="77777777" w:rsidR="00FD6276" w:rsidRPr="000737E6" w:rsidRDefault="00FD6276">
            <w:pPr>
              <w:pStyle w:val="TAL"/>
            </w:pPr>
            <w:r w:rsidRPr="000737E6">
              <w:t>0 0 0 0 0 1 1 1</w:t>
            </w:r>
            <w:r w:rsidRPr="000737E6">
              <w:tab/>
              <w:t>value is incremented in multiples of 4 Mbps</w:t>
            </w:r>
          </w:p>
          <w:p w14:paraId="70374E20" w14:textId="77777777" w:rsidR="00FD6276" w:rsidRPr="000737E6" w:rsidRDefault="00FD6276">
            <w:pPr>
              <w:pStyle w:val="TAL"/>
            </w:pPr>
            <w:r w:rsidRPr="000737E6">
              <w:t>0 0 0 0 1 0 0 0</w:t>
            </w:r>
            <w:r w:rsidRPr="000737E6">
              <w:tab/>
              <w:t>value is incremented in multiples of 16 Mbps</w:t>
            </w:r>
          </w:p>
          <w:p w14:paraId="14BD1A30" w14:textId="77777777" w:rsidR="00FD6276" w:rsidRPr="000737E6" w:rsidRDefault="00FD6276">
            <w:pPr>
              <w:pStyle w:val="TAL"/>
            </w:pPr>
            <w:r w:rsidRPr="000737E6">
              <w:t>0 0 0 0 1 0 0 1</w:t>
            </w:r>
            <w:r w:rsidRPr="000737E6">
              <w:tab/>
              <w:t>value is incremented in multiples of 64 Mbps</w:t>
            </w:r>
          </w:p>
          <w:p w14:paraId="35A260F4" w14:textId="77777777" w:rsidR="00FD6276" w:rsidRPr="000737E6" w:rsidRDefault="00FD6276">
            <w:pPr>
              <w:pStyle w:val="TAL"/>
            </w:pPr>
            <w:r w:rsidRPr="000737E6">
              <w:t>0 0 0 0 1 0 1 0</w:t>
            </w:r>
            <w:r w:rsidRPr="000737E6">
              <w:tab/>
              <w:t>value is incremented in multiples of 256 Mbps</w:t>
            </w:r>
          </w:p>
          <w:p w14:paraId="316E4F5A" w14:textId="77777777" w:rsidR="00FD6276" w:rsidRPr="000737E6" w:rsidRDefault="00FD6276">
            <w:pPr>
              <w:pStyle w:val="TAL"/>
            </w:pPr>
            <w:r w:rsidRPr="000737E6">
              <w:t>0 0 0 0 1 0 1 1</w:t>
            </w:r>
            <w:r w:rsidRPr="000737E6">
              <w:tab/>
              <w:t>value is incremented in multiples of 1 Gbps</w:t>
            </w:r>
          </w:p>
          <w:p w14:paraId="6FE6F9F2" w14:textId="77777777" w:rsidR="00FD6276" w:rsidRPr="000737E6" w:rsidRDefault="00FD6276">
            <w:pPr>
              <w:pStyle w:val="TAL"/>
            </w:pPr>
            <w:r w:rsidRPr="000737E6">
              <w:t>0 0 0 0 1 1 0 0</w:t>
            </w:r>
            <w:r w:rsidRPr="000737E6">
              <w:tab/>
              <w:t>value is incremented in multiples of 4 Gbps</w:t>
            </w:r>
          </w:p>
          <w:p w14:paraId="0B0FB958" w14:textId="77777777" w:rsidR="00FD6276" w:rsidRPr="000737E6" w:rsidRDefault="00FD6276">
            <w:pPr>
              <w:pStyle w:val="TAL"/>
            </w:pPr>
            <w:r w:rsidRPr="000737E6">
              <w:t>0 0 0 0 1 1 0 1</w:t>
            </w:r>
            <w:r w:rsidRPr="000737E6">
              <w:tab/>
              <w:t>value is incremented in multiples of 16 Gbps</w:t>
            </w:r>
          </w:p>
          <w:p w14:paraId="75462554" w14:textId="77777777" w:rsidR="00FD6276" w:rsidRPr="000737E6" w:rsidRDefault="00FD6276">
            <w:pPr>
              <w:pStyle w:val="TAL"/>
            </w:pPr>
            <w:r w:rsidRPr="000737E6">
              <w:t>0 0 0 0 1 1 1 0</w:t>
            </w:r>
            <w:r w:rsidRPr="000737E6">
              <w:tab/>
              <w:t>value is incremented in multiples of 64 Gbps</w:t>
            </w:r>
          </w:p>
          <w:p w14:paraId="1F1308D8" w14:textId="77777777" w:rsidR="00FD6276" w:rsidRPr="000737E6" w:rsidRDefault="00FD6276">
            <w:pPr>
              <w:pStyle w:val="TAL"/>
            </w:pPr>
            <w:r w:rsidRPr="000737E6">
              <w:t>0 0 0 0 1 1 1 1</w:t>
            </w:r>
            <w:r w:rsidRPr="000737E6">
              <w:tab/>
              <w:t>value is incremented in multiples of 256 Gbps</w:t>
            </w:r>
          </w:p>
          <w:p w14:paraId="38470DBA" w14:textId="77777777" w:rsidR="00FD6276" w:rsidRPr="000737E6" w:rsidRDefault="00FD6276">
            <w:pPr>
              <w:pStyle w:val="TAL"/>
            </w:pPr>
            <w:r w:rsidRPr="000737E6">
              <w:t>0 0 0 1 0 0 0 0</w:t>
            </w:r>
            <w:r w:rsidRPr="000737E6">
              <w:tab/>
              <w:t>value is incremented in multiples of 1 Tbps</w:t>
            </w:r>
          </w:p>
          <w:p w14:paraId="18E66872" w14:textId="77777777" w:rsidR="00FD6276" w:rsidRPr="000737E6" w:rsidRDefault="00FD6276">
            <w:pPr>
              <w:pStyle w:val="TAL"/>
            </w:pPr>
            <w:r w:rsidRPr="000737E6">
              <w:t>0 0 0 1 0 0 0 1</w:t>
            </w:r>
            <w:r w:rsidRPr="000737E6">
              <w:tab/>
              <w:t>value is incremented in multiples of 4 Tbps</w:t>
            </w:r>
          </w:p>
          <w:p w14:paraId="5A41A904" w14:textId="77777777" w:rsidR="00FD6276" w:rsidRPr="000737E6" w:rsidRDefault="00FD6276">
            <w:pPr>
              <w:pStyle w:val="TAL"/>
            </w:pPr>
            <w:r w:rsidRPr="000737E6">
              <w:t>0 0 0 1 0 0 1 0</w:t>
            </w:r>
            <w:r w:rsidRPr="000737E6">
              <w:tab/>
              <w:t>value is incremented in multiples of 16 Tbps</w:t>
            </w:r>
          </w:p>
          <w:p w14:paraId="23FDE2DC" w14:textId="77777777" w:rsidR="00FD6276" w:rsidRPr="000737E6" w:rsidRDefault="00FD6276">
            <w:pPr>
              <w:pStyle w:val="TAL"/>
            </w:pPr>
            <w:r w:rsidRPr="000737E6">
              <w:t>0 0 0 1 0 0 1 1</w:t>
            </w:r>
            <w:r w:rsidRPr="000737E6">
              <w:tab/>
              <w:t>value is incremented in multiples of 64 Tbps</w:t>
            </w:r>
          </w:p>
          <w:p w14:paraId="5DF4D4AE" w14:textId="77777777" w:rsidR="00FD6276" w:rsidRPr="000737E6" w:rsidRDefault="00FD6276">
            <w:pPr>
              <w:pStyle w:val="TAL"/>
            </w:pPr>
            <w:r w:rsidRPr="000737E6">
              <w:t>0 0 0 1 0 1 0 0</w:t>
            </w:r>
            <w:r w:rsidRPr="000737E6">
              <w:tab/>
              <w:t>value is incremented in multiples of 256 Tbps</w:t>
            </w:r>
          </w:p>
          <w:p w14:paraId="14901159" w14:textId="77777777" w:rsidR="00FD6276" w:rsidRPr="000737E6" w:rsidRDefault="00FD6276">
            <w:pPr>
              <w:pStyle w:val="TAL"/>
            </w:pPr>
            <w:r w:rsidRPr="000737E6">
              <w:t>0 0 0 1 0 1 0 1</w:t>
            </w:r>
            <w:r w:rsidRPr="000737E6">
              <w:tab/>
              <w:t>value is incremented in multiples of 1 Pbps</w:t>
            </w:r>
          </w:p>
          <w:p w14:paraId="75F639A7" w14:textId="77777777" w:rsidR="00FD6276" w:rsidRPr="000737E6" w:rsidRDefault="00FD6276">
            <w:pPr>
              <w:pStyle w:val="TAL"/>
            </w:pPr>
            <w:r w:rsidRPr="000737E6">
              <w:t>0 0 0 1 0 1 1 0</w:t>
            </w:r>
            <w:r w:rsidRPr="000737E6">
              <w:tab/>
              <w:t>value is incremented in multiples of 4 Pbps</w:t>
            </w:r>
          </w:p>
          <w:p w14:paraId="020EAFF6" w14:textId="77777777" w:rsidR="00FD6276" w:rsidRPr="000737E6" w:rsidRDefault="00FD6276">
            <w:pPr>
              <w:pStyle w:val="TAL"/>
            </w:pPr>
            <w:r w:rsidRPr="000737E6">
              <w:t>0 0 0 1 0 1 1 1</w:t>
            </w:r>
            <w:r w:rsidRPr="000737E6">
              <w:tab/>
              <w:t>value is incremented in multiples of 16 Pbps</w:t>
            </w:r>
          </w:p>
          <w:p w14:paraId="08812040" w14:textId="77777777" w:rsidR="00FD6276" w:rsidRPr="000737E6" w:rsidRDefault="00FD6276">
            <w:pPr>
              <w:pStyle w:val="TAL"/>
            </w:pPr>
            <w:r w:rsidRPr="000737E6">
              <w:t>0 0 0 1 1 0 0 0</w:t>
            </w:r>
            <w:r w:rsidRPr="000737E6">
              <w:tab/>
              <w:t>value is incremented in multiples of 64 Pbps</w:t>
            </w:r>
          </w:p>
          <w:p w14:paraId="5CBEED59" w14:textId="77777777" w:rsidR="00FD6276" w:rsidRPr="000737E6" w:rsidRDefault="00FD6276">
            <w:pPr>
              <w:pStyle w:val="TAL"/>
            </w:pPr>
            <w:r w:rsidRPr="000737E6">
              <w:t>0 0 0 1 1 0 0 1</w:t>
            </w:r>
            <w:r w:rsidRPr="000737E6">
              <w:tab/>
              <w:t>value is incremented in multiples of 256 Pbps</w:t>
            </w:r>
          </w:p>
          <w:p w14:paraId="23A465B6" w14:textId="77777777" w:rsidR="00FD6276" w:rsidRPr="000737E6" w:rsidRDefault="00FD6276">
            <w:pPr>
              <w:pStyle w:val="TAL"/>
            </w:pPr>
            <w:r w:rsidRPr="000737E6">
              <w:t>Other values shall be interpreted as multiples of 256 Pbps in this version of the protocol.</w:t>
            </w:r>
          </w:p>
          <w:p w14:paraId="74DEC15E" w14:textId="77777777" w:rsidR="00FD6276" w:rsidRPr="000737E6" w:rsidRDefault="00FD6276">
            <w:pPr>
              <w:pStyle w:val="TAL"/>
              <w:rPr>
                <w:noProof/>
                <w:lang w:val="en-US"/>
              </w:rPr>
            </w:pPr>
          </w:p>
          <w:p w14:paraId="20AD3394" w14:textId="77777777" w:rsidR="00FD6276" w:rsidRPr="000737E6" w:rsidRDefault="00FD6276">
            <w:pPr>
              <w:pStyle w:val="TAL"/>
              <w:rPr>
                <w:lang w:eastAsia="ja-JP"/>
              </w:rPr>
            </w:pPr>
            <w:r w:rsidRPr="000737E6">
              <w:rPr>
                <w:noProof/>
                <w:lang w:val="en-US"/>
              </w:rPr>
              <w:t xml:space="preserve">Value of the </w:t>
            </w:r>
            <w:r w:rsidRPr="000737E6">
              <w:t>maximum</w:t>
            </w:r>
            <w:r w:rsidRPr="000737E6">
              <w:rPr>
                <w:noProof/>
                <w:lang w:val="en-US"/>
              </w:rPr>
              <w:t xml:space="preserve"> flow bit rate is </w:t>
            </w:r>
            <w:r w:rsidRPr="000737E6">
              <w:t>binary coded value of the maximum</w:t>
            </w:r>
            <w:r w:rsidRPr="000737E6">
              <w:rPr>
                <w:noProof/>
                <w:lang w:val="en-US"/>
              </w:rPr>
              <w:t xml:space="preserve"> flow bit rate </w:t>
            </w:r>
            <w:r w:rsidRPr="000737E6">
              <w:rPr>
                <w:lang w:eastAsia="ja-JP"/>
              </w:rPr>
              <w:t xml:space="preserve">in units defined by the </w:t>
            </w:r>
            <w:r w:rsidRPr="000737E6">
              <w:t>unit of the maximum</w:t>
            </w:r>
            <w:r w:rsidRPr="000737E6">
              <w:rPr>
                <w:lang w:eastAsia="ja-JP"/>
              </w:rPr>
              <w:t xml:space="preserve"> flow bit rate.</w:t>
            </w:r>
          </w:p>
        </w:tc>
      </w:tr>
      <w:tr w:rsidR="00FD6276" w:rsidRPr="000737E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Pr="000737E6" w:rsidRDefault="00FD6276">
            <w:pPr>
              <w:pStyle w:val="TAL"/>
            </w:pPr>
          </w:p>
        </w:tc>
      </w:tr>
      <w:tr w:rsidR="00FD6276" w:rsidRPr="000737E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737E6" w:rsidRDefault="00FD6276">
            <w:pPr>
              <w:pStyle w:val="TAL"/>
            </w:pPr>
            <w:r w:rsidRPr="000737E6">
              <w:lastRenderedPageBreak/>
              <w:t>Per-link aggregate maximum bit rate (o98 to o98+2):</w:t>
            </w:r>
          </w:p>
          <w:p w14:paraId="770B0EC7" w14:textId="77777777" w:rsidR="00FD6276" w:rsidRPr="000737E6" w:rsidRDefault="00FD6276">
            <w:pPr>
              <w:pStyle w:val="TAL"/>
            </w:pPr>
            <w:r w:rsidRPr="000737E6">
              <w:t>The per-link aggregate maximum bit rate field indicates per-link aggregate maximum bit rate for both sending and receiving and contains one octet indicating the unit of the per-link aggregate maximum bit rate</w:t>
            </w:r>
            <w:r w:rsidRPr="000737E6">
              <w:rPr>
                <w:lang w:eastAsia="ja-JP"/>
              </w:rPr>
              <w:t xml:space="preserve"> followed by two octets containing the value of </w:t>
            </w:r>
            <w:r w:rsidRPr="000737E6">
              <w:t>the per-link aggregate maximum bit rate.</w:t>
            </w:r>
          </w:p>
          <w:p w14:paraId="7E42F24F" w14:textId="77777777" w:rsidR="00FD6276" w:rsidRPr="000737E6" w:rsidRDefault="00FD6276">
            <w:pPr>
              <w:pStyle w:val="TAL"/>
            </w:pPr>
          </w:p>
          <w:p w14:paraId="6956B104" w14:textId="77777777" w:rsidR="00FD6276" w:rsidRPr="000737E6" w:rsidRDefault="00FD6276">
            <w:pPr>
              <w:pStyle w:val="TAL"/>
            </w:pPr>
            <w:r w:rsidRPr="000737E6">
              <w:t>Unit of the per-link aggregate maximum bit rate</w:t>
            </w:r>
            <w:r w:rsidRPr="000737E6">
              <w:rPr>
                <w:lang w:eastAsia="ja-JP"/>
              </w:rPr>
              <w:t>:</w:t>
            </w:r>
          </w:p>
          <w:p w14:paraId="3DD1CB15" w14:textId="77777777" w:rsidR="00FD6276" w:rsidRPr="000737E6" w:rsidRDefault="00FD6276">
            <w:pPr>
              <w:pStyle w:val="TAL"/>
            </w:pPr>
            <w:r w:rsidRPr="000737E6">
              <w:t>Bits</w:t>
            </w:r>
          </w:p>
          <w:p w14:paraId="3468BC4C" w14:textId="77777777" w:rsidR="00FD6276" w:rsidRPr="000737E6" w:rsidRDefault="00FD6276">
            <w:pPr>
              <w:pStyle w:val="TAL"/>
              <w:rPr>
                <w:b/>
              </w:rPr>
            </w:pPr>
            <w:r w:rsidRPr="000737E6">
              <w:rPr>
                <w:b/>
              </w:rPr>
              <w:t>8 7 6 5 4 3 2 1</w:t>
            </w:r>
          </w:p>
          <w:p w14:paraId="310C7704" w14:textId="77777777" w:rsidR="00FD6276" w:rsidRPr="000737E6" w:rsidRDefault="00FD6276">
            <w:pPr>
              <w:pStyle w:val="TAL"/>
            </w:pPr>
            <w:r w:rsidRPr="000737E6">
              <w:t>0 0 0 0 0 0 0 0</w:t>
            </w:r>
            <w:r w:rsidRPr="000737E6">
              <w:tab/>
              <w:t>value is not used</w:t>
            </w:r>
          </w:p>
          <w:p w14:paraId="463EB243" w14:textId="77777777" w:rsidR="00FD6276" w:rsidRPr="000737E6" w:rsidRDefault="00FD6276">
            <w:pPr>
              <w:pStyle w:val="TAL"/>
            </w:pPr>
            <w:r w:rsidRPr="000737E6">
              <w:t>0 0 0 0 0 0 0 1</w:t>
            </w:r>
            <w:r w:rsidRPr="000737E6">
              <w:tab/>
              <w:t>value is incremented in multiples of 1 Kbps</w:t>
            </w:r>
          </w:p>
          <w:p w14:paraId="6E499E10" w14:textId="77777777" w:rsidR="00FD6276" w:rsidRPr="000737E6" w:rsidRDefault="00FD6276">
            <w:pPr>
              <w:pStyle w:val="TAL"/>
            </w:pPr>
            <w:r w:rsidRPr="000737E6">
              <w:t>0 0 0 0 0 0 1 0</w:t>
            </w:r>
            <w:r w:rsidRPr="000737E6">
              <w:tab/>
              <w:t>value is incremented in multiples of 4 Kbps</w:t>
            </w:r>
          </w:p>
          <w:p w14:paraId="1941B0F8" w14:textId="77777777" w:rsidR="00FD6276" w:rsidRPr="000737E6" w:rsidRDefault="00FD6276">
            <w:pPr>
              <w:pStyle w:val="TAL"/>
            </w:pPr>
            <w:r w:rsidRPr="000737E6">
              <w:t>0 0 0 0 0 0 1 1</w:t>
            </w:r>
            <w:r w:rsidRPr="000737E6">
              <w:tab/>
              <w:t>value is incremented in multiples of 16 Kbps</w:t>
            </w:r>
          </w:p>
          <w:p w14:paraId="082ED5F7" w14:textId="77777777" w:rsidR="00FD6276" w:rsidRPr="000737E6" w:rsidRDefault="00FD6276">
            <w:pPr>
              <w:pStyle w:val="TAL"/>
            </w:pPr>
            <w:r w:rsidRPr="000737E6">
              <w:t>0 0 0 0 0 1 0 0</w:t>
            </w:r>
            <w:r w:rsidRPr="000737E6">
              <w:tab/>
              <w:t>value is incremented in multiples of 64 Kbps</w:t>
            </w:r>
          </w:p>
          <w:p w14:paraId="07D31D3B" w14:textId="77777777" w:rsidR="00FD6276" w:rsidRPr="000737E6" w:rsidRDefault="00FD6276">
            <w:pPr>
              <w:pStyle w:val="TAL"/>
            </w:pPr>
            <w:r w:rsidRPr="000737E6">
              <w:t>0 0 0 0 0 1 0 1</w:t>
            </w:r>
            <w:r w:rsidRPr="000737E6">
              <w:tab/>
              <w:t>value is incremented in multiples of 256 Kbps</w:t>
            </w:r>
          </w:p>
          <w:p w14:paraId="49151243" w14:textId="77777777" w:rsidR="00FD6276" w:rsidRPr="000737E6" w:rsidRDefault="00FD6276">
            <w:pPr>
              <w:pStyle w:val="TAL"/>
            </w:pPr>
            <w:r w:rsidRPr="000737E6">
              <w:t>0 0 0 0 0 1 1 0</w:t>
            </w:r>
            <w:r w:rsidRPr="000737E6">
              <w:tab/>
              <w:t>value is incremented in multiples of 1 Mbps</w:t>
            </w:r>
          </w:p>
          <w:p w14:paraId="486A6629" w14:textId="77777777" w:rsidR="00FD6276" w:rsidRPr="000737E6" w:rsidRDefault="00FD6276">
            <w:pPr>
              <w:pStyle w:val="TAL"/>
            </w:pPr>
            <w:r w:rsidRPr="000737E6">
              <w:t>0 0 0 0 0 1 1 1</w:t>
            </w:r>
            <w:r w:rsidRPr="000737E6">
              <w:tab/>
              <w:t>value is incremented in multiples of 4 Mbps</w:t>
            </w:r>
          </w:p>
          <w:p w14:paraId="34DE1A39" w14:textId="77777777" w:rsidR="00FD6276" w:rsidRPr="000737E6" w:rsidRDefault="00FD6276">
            <w:pPr>
              <w:pStyle w:val="TAL"/>
            </w:pPr>
            <w:r w:rsidRPr="000737E6">
              <w:t>0 0 0 0 1 0 0 0</w:t>
            </w:r>
            <w:r w:rsidRPr="000737E6">
              <w:tab/>
              <w:t>value is incremented in multiples of 16 Mbps</w:t>
            </w:r>
          </w:p>
          <w:p w14:paraId="47A0C2B1" w14:textId="77777777" w:rsidR="00FD6276" w:rsidRPr="000737E6" w:rsidRDefault="00FD6276">
            <w:pPr>
              <w:pStyle w:val="TAL"/>
            </w:pPr>
            <w:r w:rsidRPr="000737E6">
              <w:t>0 0 0 0 1 0 0 1</w:t>
            </w:r>
            <w:r w:rsidRPr="000737E6">
              <w:tab/>
              <w:t>value is incremented in multiples of 64 Mbps</w:t>
            </w:r>
          </w:p>
          <w:p w14:paraId="7D59CCCD" w14:textId="77777777" w:rsidR="00FD6276" w:rsidRPr="000737E6" w:rsidRDefault="00FD6276">
            <w:pPr>
              <w:pStyle w:val="TAL"/>
            </w:pPr>
            <w:r w:rsidRPr="000737E6">
              <w:t>0 0 0 0 1 0 1 0</w:t>
            </w:r>
            <w:r w:rsidRPr="000737E6">
              <w:tab/>
              <w:t>value is incremented in multiples of 256 Mbps</w:t>
            </w:r>
          </w:p>
          <w:p w14:paraId="7912BFC4" w14:textId="77777777" w:rsidR="00FD6276" w:rsidRPr="000737E6" w:rsidRDefault="00FD6276">
            <w:pPr>
              <w:pStyle w:val="TAL"/>
            </w:pPr>
            <w:r w:rsidRPr="000737E6">
              <w:t>0 0 0 0 1 0 1 1</w:t>
            </w:r>
            <w:r w:rsidRPr="000737E6">
              <w:tab/>
              <w:t>value is incremented in multiples of 1 Gbps</w:t>
            </w:r>
          </w:p>
          <w:p w14:paraId="5F53C69A" w14:textId="77777777" w:rsidR="00FD6276" w:rsidRPr="000737E6" w:rsidRDefault="00FD6276">
            <w:pPr>
              <w:pStyle w:val="TAL"/>
            </w:pPr>
            <w:r w:rsidRPr="000737E6">
              <w:t>0 0 0 0 1 1 0 0</w:t>
            </w:r>
            <w:r w:rsidRPr="000737E6">
              <w:tab/>
              <w:t>value is incremented in multiples of 4 Gbps</w:t>
            </w:r>
          </w:p>
          <w:p w14:paraId="2BF6DA4A" w14:textId="77777777" w:rsidR="00FD6276" w:rsidRPr="000737E6" w:rsidRDefault="00FD6276">
            <w:pPr>
              <w:pStyle w:val="TAL"/>
            </w:pPr>
            <w:r w:rsidRPr="000737E6">
              <w:t>0 0 0 0 1 1 0 1</w:t>
            </w:r>
            <w:r w:rsidRPr="000737E6">
              <w:tab/>
              <w:t>value is incremented in multiples of 16 Gbps</w:t>
            </w:r>
          </w:p>
          <w:p w14:paraId="38210247" w14:textId="77777777" w:rsidR="00FD6276" w:rsidRPr="000737E6" w:rsidRDefault="00FD6276">
            <w:pPr>
              <w:pStyle w:val="TAL"/>
            </w:pPr>
            <w:r w:rsidRPr="000737E6">
              <w:t>0 0 0 0 1 1 1 0</w:t>
            </w:r>
            <w:r w:rsidRPr="000737E6">
              <w:tab/>
              <w:t>value is incremented in multiples of 64 Gbps</w:t>
            </w:r>
          </w:p>
          <w:p w14:paraId="65613CE0" w14:textId="77777777" w:rsidR="00FD6276" w:rsidRPr="000737E6" w:rsidRDefault="00FD6276">
            <w:pPr>
              <w:pStyle w:val="TAL"/>
            </w:pPr>
            <w:r w:rsidRPr="000737E6">
              <w:t>0 0 0 0 1 1 1 1</w:t>
            </w:r>
            <w:r w:rsidRPr="000737E6">
              <w:tab/>
              <w:t>value is incremented in multiples of 256 Gbps</w:t>
            </w:r>
          </w:p>
          <w:p w14:paraId="5E694A78" w14:textId="77777777" w:rsidR="00FD6276" w:rsidRPr="000737E6" w:rsidRDefault="00FD6276">
            <w:pPr>
              <w:pStyle w:val="TAL"/>
            </w:pPr>
            <w:r w:rsidRPr="000737E6">
              <w:t>0 0 0 1 0 0 0 0</w:t>
            </w:r>
            <w:r w:rsidRPr="000737E6">
              <w:tab/>
              <w:t>value is incremented in multiples of 1 Tbps</w:t>
            </w:r>
          </w:p>
          <w:p w14:paraId="085AC96B" w14:textId="77777777" w:rsidR="00FD6276" w:rsidRPr="000737E6" w:rsidRDefault="00FD6276">
            <w:pPr>
              <w:pStyle w:val="TAL"/>
            </w:pPr>
            <w:r w:rsidRPr="000737E6">
              <w:t>0 0 0 1 0 0 0 1</w:t>
            </w:r>
            <w:r w:rsidRPr="000737E6">
              <w:tab/>
              <w:t>value is incremented in multiples of 4 Tbps</w:t>
            </w:r>
          </w:p>
          <w:p w14:paraId="1DEDCFF6" w14:textId="77777777" w:rsidR="00FD6276" w:rsidRPr="000737E6" w:rsidRDefault="00FD6276">
            <w:pPr>
              <w:pStyle w:val="TAL"/>
            </w:pPr>
            <w:r w:rsidRPr="000737E6">
              <w:t>0 0 0 1 0 0 1 0</w:t>
            </w:r>
            <w:r w:rsidRPr="000737E6">
              <w:tab/>
              <w:t>value is incremented in multiples of 16 Tbps</w:t>
            </w:r>
          </w:p>
          <w:p w14:paraId="474FCBC9" w14:textId="77777777" w:rsidR="00FD6276" w:rsidRPr="000737E6" w:rsidRDefault="00FD6276">
            <w:pPr>
              <w:pStyle w:val="TAL"/>
            </w:pPr>
            <w:r w:rsidRPr="000737E6">
              <w:t>0 0 0 1 0 0 1 1</w:t>
            </w:r>
            <w:r w:rsidRPr="000737E6">
              <w:tab/>
              <w:t>value is incremented in multiples of 64 Tbps</w:t>
            </w:r>
          </w:p>
          <w:p w14:paraId="5B49B96E" w14:textId="77777777" w:rsidR="00FD6276" w:rsidRPr="000737E6" w:rsidRDefault="00FD6276">
            <w:pPr>
              <w:pStyle w:val="TAL"/>
            </w:pPr>
            <w:r w:rsidRPr="000737E6">
              <w:t>0 0 0 1 0 1 0 0</w:t>
            </w:r>
            <w:r w:rsidRPr="000737E6">
              <w:tab/>
              <w:t>value is incremented in multiples of 256 Tbps</w:t>
            </w:r>
          </w:p>
          <w:p w14:paraId="365BA1E1" w14:textId="77777777" w:rsidR="00FD6276" w:rsidRPr="000737E6" w:rsidRDefault="00FD6276">
            <w:pPr>
              <w:pStyle w:val="TAL"/>
            </w:pPr>
            <w:r w:rsidRPr="000737E6">
              <w:t>0 0 0 1 0 1 0 1</w:t>
            </w:r>
            <w:r w:rsidRPr="000737E6">
              <w:tab/>
              <w:t>value is incremented in multiples of 1 Pbps</w:t>
            </w:r>
          </w:p>
          <w:p w14:paraId="745E044F" w14:textId="77777777" w:rsidR="00FD6276" w:rsidRPr="000737E6" w:rsidRDefault="00FD6276">
            <w:pPr>
              <w:pStyle w:val="TAL"/>
            </w:pPr>
            <w:r w:rsidRPr="000737E6">
              <w:t>0 0 0 1 0 1 1 0</w:t>
            </w:r>
            <w:r w:rsidRPr="000737E6">
              <w:tab/>
              <w:t>value is incremented in multiples of 4 Pbps</w:t>
            </w:r>
          </w:p>
          <w:p w14:paraId="55D84727" w14:textId="77777777" w:rsidR="00FD6276" w:rsidRPr="000737E6" w:rsidRDefault="00FD6276">
            <w:pPr>
              <w:pStyle w:val="TAL"/>
            </w:pPr>
            <w:r w:rsidRPr="000737E6">
              <w:t>0 0 0 1 0 1 1 1</w:t>
            </w:r>
            <w:r w:rsidRPr="000737E6">
              <w:tab/>
              <w:t>value is incremented in multiples of 16 Pbps</w:t>
            </w:r>
          </w:p>
          <w:p w14:paraId="652E9821" w14:textId="77777777" w:rsidR="00FD6276" w:rsidRPr="000737E6" w:rsidRDefault="00FD6276">
            <w:pPr>
              <w:pStyle w:val="TAL"/>
            </w:pPr>
            <w:r w:rsidRPr="000737E6">
              <w:t>0 0 0 1 1 0 0 0</w:t>
            </w:r>
            <w:r w:rsidRPr="000737E6">
              <w:tab/>
              <w:t>value is incremented in multiples of 64 Pbps</w:t>
            </w:r>
          </w:p>
          <w:p w14:paraId="478F1895" w14:textId="77777777" w:rsidR="00FD6276" w:rsidRPr="000737E6" w:rsidRDefault="00FD6276">
            <w:pPr>
              <w:pStyle w:val="TAL"/>
            </w:pPr>
            <w:r w:rsidRPr="000737E6">
              <w:t>0 0 0 1 1 0 0 1</w:t>
            </w:r>
            <w:r w:rsidRPr="000737E6">
              <w:tab/>
              <w:t>value is incremented in multiples of 256 Pbps</w:t>
            </w:r>
          </w:p>
          <w:p w14:paraId="57AEE9DD" w14:textId="77777777" w:rsidR="00FD6276" w:rsidRPr="000737E6" w:rsidRDefault="00FD6276">
            <w:pPr>
              <w:pStyle w:val="TAL"/>
            </w:pPr>
            <w:r w:rsidRPr="000737E6">
              <w:t>Other values shall be interpreted as multiples of 256 Pbps in this version of the protocol.</w:t>
            </w:r>
          </w:p>
          <w:p w14:paraId="6C4EA60A" w14:textId="77777777" w:rsidR="00FD6276" w:rsidRPr="000737E6" w:rsidRDefault="00FD6276">
            <w:pPr>
              <w:pStyle w:val="TAL"/>
              <w:rPr>
                <w:noProof/>
                <w:lang w:val="en-US"/>
              </w:rPr>
            </w:pPr>
          </w:p>
          <w:p w14:paraId="2044B6E9" w14:textId="77777777" w:rsidR="00FD6276" w:rsidRPr="000737E6" w:rsidRDefault="00FD6276">
            <w:pPr>
              <w:pStyle w:val="TAL"/>
              <w:rPr>
                <w:lang w:eastAsia="ja-JP"/>
              </w:rPr>
            </w:pPr>
            <w:r w:rsidRPr="000737E6">
              <w:rPr>
                <w:noProof/>
                <w:lang w:val="en-US"/>
              </w:rPr>
              <w:t xml:space="preserve">Value of the </w:t>
            </w:r>
            <w:r w:rsidRPr="000737E6">
              <w:t xml:space="preserve">per-link aggregate maximum bit rate </w:t>
            </w:r>
            <w:r w:rsidRPr="000737E6">
              <w:rPr>
                <w:noProof/>
                <w:lang w:val="en-US"/>
              </w:rPr>
              <w:t xml:space="preserve">is </w:t>
            </w:r>
            <w:r w:rsidRPr="000737E6">
              <w:t>binary coded value of the per-link aggregate maximum bit rate</w:t>
            </w:r>
            <w:r w:rsidRPr="000737E6">
              <w:rPr>
                <w:noProof/>
                <w:lang w:val="en-US"/>
              </w:rPr>
              <w:t xml:space="preserve"> </w:t>
            </w:r>
            <w:r w:rsidRPr="000737E6">
              <w:rPr>
                <w:lang w:eastAsia="ja-JP"/>
              </w:rPr>
              <w:t xml:space="preserve">in units defined by the </w:t>
            </w:r>
            <w:r w:rsidRPr="000737E6">
              <w:t>unit of the per-link aggregate maximum bit rate</w:t>
            </w:r>
            <w:r w:rsidRPr="000737E6">
              <w:rPr>
                <w:lang w:eastAsia="ja-JP"/>
              </w:rPr>
              <w:t>.</w:t>
            </w:r>
          </w:p>
        </w:tc>
      </w:tr>
      <w:tr w:rsidR="00FD6276" w:rsidRPr="000737E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737E6" w:rsidRDefault="00FD6276">
            <w:pPr>
              <w:pStyle w:val="TAL"/>
            </w:pPr>
          </w:p>
        </w:tc>
      </w:tr>
      <w:tr w:rsidR="00FD6276" w:rsidRPr="000737E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737E6" w:rsidRDefault="00FD6276">
            <w:pPr>
              <w:pStyle w:val="TAL"/>
            </w:pPr>
            <w:r w:rsidRPr="000737E6">
              <w:t>Range (o99 to o99+1):</w:t>
            </w:r>
          </w:p>
          <w:p w14:paraId="7E108A1E" w14:textId="77777777" w:rsidR="00FD6276" w:rsidRPr="000737E6" w:rsidRDefault="00FD6276">
            <w:pPr>
              <w:pStyle w:val="TAL"/>
            </w:pPr>
            <w:r w:rsidRPr="000737E6">
              <w:t xml:space="preserve">The range field indicates a binary encoded value of the range </w:t>
            </w:r>
            <w:r w:rsidRPr="000737E6">
              <w:rPr>
                <w:lang w:eastAsia="ja-JP"/>
              </w:rPr>
              <w:t xml:space="preserve">in </w:t>
            </w:r>
            <w:r w:rsidRPr="000737E6">
              <w:t>meters.</w:t>
            </w:r>
          </w:p>
        </w:tc>
      </w:tr>
      <w:tr w:rsidR="00FD6276" w:rsidRPr="000737E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Pr="000737E6" w:rsidRDefault="00FD6276">
            <w:pPr>
              <w:pStyle w:val="TAL"/>
            </w:pPr>
          </w:p>
        </w:tc>
      </w:tr>
      <w:tr w:rsidR="00FD6276" w:rsidRPr="000737E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737E6" w:rsidRDefault="00FD6276">
            <w:pPr>
              <w:pStyle w:val="TAL"/>
              <w:rPr>
                <w:noProof/>
                <w:lang w:val="en-US"/>
              </w:rPr>
            </w:pPr>
            <w:r w:rsidRPr="000737E6">
              <w:t>Priority level (octet o100 bit 1 to 3)</w:t>
            </w:r>
            <w:r w:rsidRPr="000737E6">
              <w:rPr>
                <w:noProof/>
                <w:lang w:val="en-US"/>
              </w:rPr>
              <w:t>:</w:t>
            </w:r>
          </w:p>
          <w:p w14:paraId="6BB669C7" w14:textId="77777777" w:rsidR="00FD6276" w:rsidRPr="000737E6" w:rsidRDefault="00FD6276">
            <w:pPr>
              <w:pStyle w:val="TAL"/>
              <w:rPr>
                <w:lang w:eastAsia="ko-KR"/>
              </w:rPr>
            </w:pPr>
            <w:r w:rsidRPr="000737E6">
              <w:rPr>
                <w:noProof/>
                <w:lang w:val="en-US"/>
              </w:rPr>
              <w:t xml:space="preserve">The </w:t>
            </w:r>
            <w:r w:rsidR="00755FF3" w:rsidRPr="000737E6">
              <w:t>p</w:t>
            </w:r>
            <w:r w:rsidRPr="000737E6">
              <w:t>riority level</w:t>
            </w:r>
            <w:r w:rsidRPr="000737E6">
              <w:rPr>
                <w:noProof/>
                <w:lang w:val="en-US"/>
              </w:rPr>
              <w:t xml:space="preserve"> field contains a </w:t>
            </w:r>
            <w:r w:rsidRPr="000737E6">
              <w:t>ProSe per-packet priority value</w:t>
            </w:r>
            <w:r w:rsidRPr="000737E6">
              <w:rPr>
                <w:lang w:eastAsia="ko-KR"/>
              </w:rPr>
              <w:t>.</w:t>
            </w:r>
          </w:p>
          <w:p w14:paraId="5004D57A" w14:textId="77777777" w:rsidR="00FD6276" w:rsidRPr="000737E6" w:rsidRDefault="00FD6276">
            <w:pPr>
              <w:pStyle w:val="TAL"/>
            </w:pPr>
            <w:r w:rsidRPr="000737E6">
              <w:t>Bits</w:t>
            </w:r>
          </w:p>
          <w:p w14:paraId="647E8F98" w14:textId="77777777" w:rsidR="00FD6276" w:rsidRPr="000737E6" w:rsidRDefault="00FD6276">
            <w:pPr>
              <w:pStyle w:val="TAL"/>
              <w:rPr>
                <w:b/>
              </w:rPr>
            </w:pPr>
            <w:r w:rsidRPr="000737E6">
              <w:rPr>
                <w:b/>
              </w:rPr>
              <w:t>3 2 1</w:t>
            </w:r>
          </w:p>
          <w:p w14:paraId="6657B819" w14:textId="77777777" w:rsidR="00FD6276" w:rsidRPr="000737E6" w:rsidRDefault="00FD6276">
            <w:pPr>
              <w:pStyle w:val="TAL"/>
            </w:pPr>
            <w:r w:rsidRPr="000737E6">
              <w:t>0 0 0</w:t>
            </w:r>
            <w:r w:rsidRPr="000737E6">
              <w:tab/>
              <w:t>PPPP value 1</w:t>
            </w:r>
          </w:p>
          <w:p w14:paraId="4E3E76EA" w14:textId="77777777" w:rsidR="00FD6276" w:rsidRPr="000737E6" w:rsidRDefault="00FD6276">
            <w:pPr>
              <w:pStyle w:val="TAL"/>
              <w:rPr>
                <w:noProof/>
                <w:lang w:val="en-US"/>
              </w:rPr>
            </w:pPr>
            <w:r w:rsidRPr="000737E6">
              <w:t>0 0 1</w:t>
            </w:r>
            <w:r w:rsidRPr="000737E6">
              <w:tab/>
              <w:t>PPPP value 2</w:t>
            </w:r>
          </w:p>
          <w:p w14:paraId="4D64D50F" w14:textId="77777777" w:rsidR="00FD6276" w:rsidRPr="000737E6" w:rsidRDefault="00FD6276">
            <w:pPr>
              <w:pStyle w:val="TAL"/>
              <w:rPr>
                <w:noProof/>
                <w:lang w:val="en-US"/>
              </w:rPr>
            </w:pPr>
            <w:r w:rsidRPr="000737E6">
              <w:t>0 1 0</w:t>
            </w:r>
            <w:r w:rsidRPr="000737E6">
              <w:tab/>
              <w:t>PPPP value 3</w:t>
            </w:r>
          </w:p>
          <w:p w14:paraId="304E896D" w14:textId="77777777" w:rsidR="00FD6276" w:rsidRPr="000737E6" w:rsidRDefault="00FD6276">
            <w:pPr>
              <w:pStyle w:val="TAL"/>
              <w:rPr>
                <w:noProof/>
                <w:lang w:val="en-US"/>
              </w:rPr>
            </w:pPr>
            <w:r w:rsidRPr="000737E6">
              <w:t>0 1 1</w:t>
            </w:r>
            <w:r w:rsidRPr="000737E6">
              <w:tab/>
              <w:t>PPPP value 4</w:t>
            </w:r>
          </w:p>
          <w:p w14:paraId="4FFAE06E" w14:textId="77777777" w:rsidR="00FD6276" w:rsidRPr="000737E6" w:rsidRDefault="00FD6276">
            <w:pPr>
              <w:pStyle w:val="TAL"/>
            </w:pPr>
            <w:r w:rsidRPr="000737E6">
              <w:t>1 0 0</w:t>
            </w:r>
            <w:r w:rsidRPr="000737E6">
              <w:tab/>
              <w:t>PPPP value 5</w:t>
            </w:r>
          </w:p>
          <w:p w14:paraId="6680C0E3" w14:textId="77777777" w:rsidR="00FD6276" w:rsidRPr="000737E6" w:rsidRDefault="00FD6276">
            <w:pPr>
              <w:pStyle w:val="TAL"/>
              <w:rPr>
                <w:noProof/>
                <w:lang w:val="en-US"/>
              </w:rPr>
            </w:pPr>
            <w:r w:rsidRPr="000737E6">
              <w:t>1 0 1</w:t>
            </w:r>
            <w:r w:rsidRPr="000737E6">
              <w:tab/>
              <w:t>PPPP value 6</w:t>
            </w:r>
          </w:p>
          <w:p w14:paraId="7474B800" w14:textId="77777777" w:rsidR="00FD6276" w:rsidRPr="000737E6" w:rsidRDefault="00FD6276">
            <w:pPr>
              <w:pStyle w:val="TAL"/>
              <w:rPr>
                <w:noProof/>
                <w:lang w:val="en-US"/>
              </w:rPr>
            </w:pPr>
            <w:r w:rsidRPr="000737E6">
              <w:t>1 1 0</w:t>
            </w:r>
            <w:r w:rsidRPr="000737E6">
              <w:tab/>
              <w:t>PPPP value 7</w:t>
            </w:r>
          </w:p>
          <w:p w14:paraId="3CC3DBA6" w14:textId="77777777" w:rsidR="00FD6276" w:rsidRPr="000737E6" w:rsidRDefault="00FD6276">
            <w:pPr>
              <w:pStyle w:val="TAL"/>
            </w:pPr>
            <w:r w:rsidRPr="000737E6">
              <w:t>1 1 1</w:t>
            </w:r>
            <w:r w:rsidRPr="000737E6">
              <w:tab/>
              <w:t>PPPP value 8</w:t>
            </w:r>
          </w:p>
        </w:tc>
      </w:tr>
      <w:tr w:rsidR="00FD6276" w:rsidRPr="000737E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Pr="000737E6" w:rsidRDefault="00FD6276">
            <w:pPr>
              <w:pStyle w:val="TAL"/>
            </w:pPr>
          </w:p>
        </w:tc>
      </w:tr>
      <w:tr w:rsidR="00FD6276" w:rsidRPr="000737E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737E6" w:rsidRDefault="00FD6276">
            <w:pPr>
              <w:pStyle w:val="TAL"/>
            </w:pPr>
            <w:r w:rsidRPr="000737E6">
              <w:t>Averaging window (o101 to o101+1):</w:t>
            </w:r>
          </w:p>
          <w:p w14:paraId="21CA2A36" w14:textId="77777777" w:rsidR="00FD6276" w:rsidRPr="000737E6" w:rsidRDefault="00FD6276">
            <w:pPr>
              <w:pStyle w:val="TAL"/>
            </w:pPr>
            <w:r w:rsidRPr="000737E6">
              <w:t xml:space="preserve">The averaging window field indicates a binary representation of </w:t>
            </w:r>
            <w:r w:rsidRPr="000737E6">
              <w:rPr>
                <w:noProof/>
                <w:lang w:val="en-US"/>
              </w:rPr>
              <w:t xml:space="preserve">the averaging window for both </w:t>
            </w:r>
            <w:r w:rsidRPr="000737E6">
              <w:t>sending and receiving</w:t>
            </w:r>
            <w:r w:rsidRPr="000737E6">
              <w:rPr>
                <w:noProof/>
                <w:lang w:val="en-US"/>
              </w:rPr>
              <w:t xml:space="preserve"> in milliseconds.</w:t>
            </w:r>
          </w:p>
        </w:tc>
      </w:tr>
      <w:tr w:rsidR="00FD6276" w:rsidRPr="000737E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Pr="000737E6" w:rsidRDefault="00FD6276">
            <w:pPr>
              <w:pStyle w:val="TAL"/>
            </w:pPr>
          </w:p>
        </w:tc>
      </w:tr>
      <w:tr w:rsidR="00FD6276" w:rsidRPr="000737E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737E6" w:rsidRDefault="00FD6276">
            <w:pPr>
              <w:pStyle w:val="TAL"/>
            </w:pPr>
            <w:r w:rsidRPr="000737E6">
              <w:t>Maximum data burst volume (o102 to o78):</w:t>
            </w:r>
          </w:p>
          <w:p w14:paraId="69261EEC" w14:textId="77777777" w:rsidR="00FD6276" w:rsidRPr="000737E6" w:rsidRDefault="00FD6276">
            <w:pPr>
              <w:pStyle w:val="TAL"/>
            </w:pPr>
            <w:r w:rsidRPr="000737E6">
              <w:t xml:space="preserve">The maximum data burst volume field indicates a binary representation of </w:t>
            </w:r>
            <w:r w:rsidRPr="000737E6">
              <w:rPr>
                <w:noProof/>
                <w:lang w:val="en-US"/>
              </w:rPr>
              <w:t xml:space="preserve">the </w:t>
            </w:r>
            <w:r w:rsidRPr="000737E6">
              <w:t>maximum data burst volume</w:t>
            </w:r>
            <w:r w:rsidRPr="000737E6">
              <w:rPr>
                <w:noProof/>
                <w:lang w:val="en-US"/>
              </w:rPr>
              <w:t xml:space="preserve"> for both </w:t>
            </w:r>
            <w:r w:rsidRPr="000737E6">
              <w:t>sending and receiving</w:t>
            </w:r>
            <w:r w:rsidRPr="000737E6">
              <w:rPr>
                <w:noProof/>
                <w:lang w:val="en-US"/>
              </w:rPr>
              <w:t xml:space="preserve"> in octets.</w:t>
            </w:r>
          </w:p>
        </w:tc>
      </w:tr>
      <w:tr w:rsidR="00FD6276" w:rsidRPr="000737E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Pr="000737E6" w:rsidRDefault="00FD6276">
            <w:pPr>
              <w:pStyle w:val="TAL"/>
            </w:pPr>
          </w:p>
        </w:tc>
      </w:tr>
      <w:tr w:rsidR="00FD6276" w:rsidRPr="000737E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FB17ED9" w:rsidR="00FD6276" w:rsidRPr="000737E6" w:rsidRDefault="00FD6276" w:rsidP="00134A1C">
            <w:pPr>
              <w:pStyle w:val="TAL"/>
            </w:pPr>
            <w:r w:rsidRPr="000737E6">
              <w:rPr>
                <w:lang w:val="en-US"/>
              </w:rPr>
              <w:t xml:space="preserve">If the length </w:t>
            </w:r>
            <w:r w:rsidRPr="000737E6">
              <w:t xml:space="preserve">of PC5 QoS profile </w:t>
            </w:r>
            <w:r w:rsidRPr="000737E6">
              <w:rPr>
                <w:noProof/>
                <w:lang w:val="en-US"/>
              </w:rPr>
              <w:t>contents field is bigger than indicated in figure</w:t>
            </w:r>
            <w:r w:rsidRPr="000737E6">
              <w:rPr>
                <w:lang w:val="en-US"/>
              </w:rPr>
              <w:t> </w:t>
            </w:r>
            <w:r w:rsidRPr="000737E6">
              <w:t>5.4.</w:t>
            </w:r>
            <w:r w:rsidR="00134A1C" w:rsidRPr="000737E6">
              <w:t>2</w:t>
            </w:r>
            <w:r w:rsidRPr="000737E6">
              <w:t>.3</w:t>
            </w:r>
            <w:r w:rsidR="007852CA" w:rsidRPr="000737E6">
              <w:t>3</w:t>
            </w:r>
            <w:r w:rsidRPr="000737E6">
              <w:t>,</w:t>
            </w:r>
            <w:r w:rsidRPr="000737E6">
              <w:rPr>
                <w:lang w:val="en-US"/>
              </w:rPr>
              <w:t xml:space="preserve"> receiving entity shall ignore any superfluous octets located at the end of the </w:t>
            </w:r>
            <w:r w:rsidRPr="000737E6">
              <w:t xml:space="preserve">PC5 QoS profile </w:t>
            </w:r>
            <w:r w:rsidRPr="000737E6">
              <w:rPr>
                <w:noProof/>
                <w:lang w:val="en-US"/>
              </w:rPr>
              <w:t>contents</w:t>
            </w:r>
            <w:r w:rsidRPr="000737E6">
              <w:rPr>
                <w:lang w:val="en-US"/>
              </w:rPr>
              <w:t>.</w:t>
            </w:r>
          </w:p>
        </w:tc>
      </w:tr>
      <w:tr w:rsidR="00FD6276" w:rsidRPr="000737E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Pr="000737E6" w:rsidRDefault="00FD6276">
            <w:pPr>
              <w:pStyle w:val="TAL"/>
              <w:rPr>
                <w:lang w:val="en-US"/>
              </w:rPr>
            </w:pPr>
          </w:p>
        </w:tc>
      </w:tr>
    </w:tbl>
    <w:p w14:paraId="0D42A235"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7A72E309"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247CBD4B"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6076A4CF"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429D8CBD"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312D0BF2"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2830223A"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599DC058" w14:textId="77777777" w:rsidR="00FD6276" w:rsidRPr="000737E6" w:rsidRDefault="00FD6276">
            <w:pPr>
              <w:pStyle w:val="TAC"/>
            </w:pPr>
            <w:r w:rsidRPr="000737E6">
              <w:t>1</w:t>
            </w:r>
          </w:p>
        </w:tc>
        <w:tc>
          <w:tcPr>
            <w:tcW w:w="1416" w:type="dxa"/>
            <w:gridSpan w:val="2"/>
          </w:tcPr>
          <w:p w14:paraId="13E8CF6E" w14:textId="77777777" w:rsidR="00FD6276" w:rsidRPr="000737E6" w:rsidRDefault="00FD6276">
            <w:pPr>
              <w:pStyle w:val="TAL"/>
            </w:pPr>
          </w:p>
        </w:tc>
      </w:tr>
      <w:tr w:rsidR="00FD6276" w:rsidRPr="000737E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737E6" w:rsidRDefault="00FD6276">
            <w:pPr>
              <w:pStyle w:val="TAC"/>
              <w:rPr>
                <w:noProof/>
                <w:lang w:val="en-US"/>
              </w:rPr>
            </w:pPr>
          </w:p>
          <w:p w14:paraId="185B63DA" w14:textId="77777777" w:rsidR="00FD6276" w:rsidRPr="000737E6" w:rsidRDefault="00FD6276">
            <w:pPr>
              <w:pStyle w:val="TAC"/>
            </w:pPr>
            <w:r w:rsidRPr="000737E6">
              <w:rPr>
                <w:noProof/>
                <w:lang w:val="en-US"/>
              </w:rPr>
              <w:t>Length of NR-PC5 unicast security policies contents</w:t>
            </w:r>
          </w:p>
        </w:tc>
        <w:tc>
          <w:tcPr>
            <w:tcW w:w="1416" w:type="dxa"/>
            <w:gridSpan w:val="2"/>
          </w:tcPr>
          <w:p w14:paraId="0512725F" w14:textId="77777777" w:rsidR="00FD6276" w:rsidRPr="000737E6" w:rsidRDefault="00FD6276">
            <w:pPr>
              <w:pStyle w:val="TAL"/>
            </w:pPr>
            <w:r w:rsidRPr="000737E6">
              <w:t>octet o93</w:t>
            </w:r>
          </w:p>
          <w:p w14:paraId="2FBA67A0" w14:textId="77777777" w:rsidR="00FD6276" w:rsidRPr="000737E6" w:rsidRDefault="00FD6276">
            <w:pPr>
              <w:pStyle w:val="TAL"/>
            </w:pPr>
          </w:p>
          <w:p w14:paraId="1D26390C" w14:textId="77777777" w:rsidR="00FD6276" w:rsidRPr="000737E6" w:rsidRDefault="00FD6276">
            <w:pPr>
              <w:pStyle w:val="TAL"/>
            </w:pPr>
            <w:r w:rsidRPr="000737E6">
              <w:t>octet o93+1</w:t>
            </w:r>
          </w:p>
        </w:tc>
      </w:tr>
      <w:tr w:rsidR="00FD6276" w:rsidRPr="000737E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737E6" w:rsidRDefault="00FD6276">
            <w:pPr>
              <w:pStyle w:val="TAC"/>
            </w:pPr>
          </w:p>
          <w:p w14:paraId="3E25AE68" w14:textId="77777777" w:rsidR="00FD6276" w:rsidRPr="000737E6" w:rsidRDefault="00FD6276">
            <w:pPr>
              <w:pStyle w:val="TAC"/>
            </w:pPr>
            <w:r w:rsidRPr="000737E6">
              <w:t xml:space="preserve">NR-PC5 unicast security policy </w:t>
            </w:r>
            <w:r w:rsidRPr="000737E6">
              <w:rPr>
                <w:noProof/>
                <w:lang w:val="en-US"/>
              </w:rPr>
              <w:t>1</w:t>
            </w:r>
          </w:p>
        </w:tc>
        <w:tc>
          <w:tcPr>
            <w:tcW w:w="1416" w:type="dxa"/>
            <w:gridSpan w:val="2"/>
            <w:tcBorders>
              <w:top w:val="nil"/>
              <w:left w:val="single" w:sz="6" w:space="0" w:color="auto"/>
              <w:bottom w:val="nil"/>
              <w:right w:val="nil"/>
            </w:tcBorders>
          </w:tcPr>
          <w:p w14:paraId="46A0A133" w14:textId="77777777" w:rsidR="00FD6276" w:rsidRPr="000737E6" w:rsidRDefault="00FD6276">
            <w:pPr>
              <w:pStyle w:val="TAL"/>
            </w:pPr>
            <w:r w:rsidRPr="000737E6">
              <w:t>octet (o93+2)*</w:t>
            </w:r>
          </w:p>
          <w:p w14:paraId="1B54FE11" w14:textId="77777777" w:rsidR="00FD6276" w:rsidRPr="000737E6" w:rsidRDefault="00FD6276">
            <w:pPr>
              <w:pStyle w:val="TAL"/>
            </w:pPr>
          </w:p>
          <w:p w14:paraId="26A3922B" w14:textId="77777777" w:rsidR="00FD6276" w:rsidRPr="000737E6" w:rsidRDefault="00FD6276">
            <w:pPr>
              <w:pStyle w:val="TAL"/>
            </w:pPr>
            <w:r w:rsidRPr="000737E6">
              <w:t>octet o86*</w:t>
            </w:r>
          </w:p>
        </w:tc>
      </w:tr>
      <w:tr w:rsidR="00FD6276" w:rsidRPr="000737E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737E6" w:rsidRDefault="00FD6276">
            <w:pPr>
              <w:pStyle w:val="TAC"/>
            </w:pPr>
          </w:p>
          <w:p w14:paraId="7B36A1B8" w14:textId="77777777" w:rsidR="00FD6276" w:rsidRPr="000737E6" w:rsidRDefault="00FD6276">
            <w:pPr>
              <w:pStyle w:val="TAC"/>
            </w:pPr>
            <w:r w:rsidRPr="000737E6">
              <w:t xml:space="preserve">NR-PC5 unicast security policy </w:t>
            </w:r>
            <w:r w:rsidRPr="000737E6">
              <w:rPr>
                <w:noProof/>
                <w:lang w:val="en-US"/>
              </w:rPr>
              <w:t>2</w:t>
            </w:r>
          </w:p>
        </w:tc>
        <w:tc>
          <w:tcPr>
            <w:tcW w:w="1416" w:type="dxa"/>
            <w:gridSpan w:val="2"/>
            <w:tcBorders>
              <w:top w:val="nil"/>
              <w:left w:val="single" w:sz="6" w:space="0" w:color="auto"/>
              <w:bottom w:val="nil"/>
              <w:right w:val="nil"/>
            </w:tcBorders>
          </w:tcPr>
          <w:p w14:paraId="79E71BA8" w14:textId="77777777" w:rsidR="00FD6276" w:rsidRPr="000737E6" w:rsidRDefault="00FD6276">
            <w:pPr>
              <w:pStyle w:val="TAL"/>
            </w:pPr>
            <w:r w:rsidRPr="000737E6">
              <w:t>octet (o86+1)*</w:t>
            </w:r>
          </w:p>
          <w:p w14:paraId="321CFA23" w14:textId="77777777" w:rsidR="00FD6276" w:rsidRPr="000737E6" w:rsidRDefault="00FD6276">
            <w:pPr>
              <w:pStyle w:val="TAL"/>
            </w:pPr>
          </w:p>
          <w:p w14:paraId="1CB4DF2B" w14:textId="77777777" w:rsidR="00FD6276" w:rsidRPr="000737E6" w:rsidRDefault="00FD6276">
            <w:pPr>
              <w:pStyle w:val="TAL"/>
            </w:pPr>
            <w:r w:rsidRPr="000737E6">
              <w:t>octet o87*</w:t>
            </w:r>
          </w:p>
        </w:tc>
      </w:tr>
      <w:tr w:rsidR="00FD6276" w:rsidRPr="000737E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737E6" w:rsidRDefault="00FD6276">
            <w:pPr>
              <w:pStyle w:val="TAC"/>
            </w:pPr>
          </w:p>
          <w:p w14:paraId="42AF218E"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53A70E8A" w14:textId="77777777" w:rsidR="00FD6276" w:rsidRPr="000737E6" w:rsidRDefault="00FD6276">
            <w:pPr>
              <w:pStyle w:val="TAL"/>
            </w:pPr>
            <w:r w:rsidRPr="000737E6">
              <w:t>octet (o87+1)*</w:t>
            </w:r>
          </w:p>
          <w:p w14:paraId="4AE5A8B0" w14:textId="77777777" w:rsidR="00FD6276" w:rsidRPr="000737E6" w:rsidRDefault="00FD6276">
            <w:pPr>
              <w:pStyle w:val="TAL"/>
            </w:pPr>
          </w:p>
          <w:p w14:paraId="678538A2" w14:textId="77777777" w:rsidR="00FD6276" w:rsidRPr="000737E6" w:rsidRDefault="00FD6276">
            <w:pPr>
              <w:pStyle w:val="TAL"/>
            </w:pPr>
            <w:r w:rsidRPr="000737E6">
              <w:t>octet o88*</w:t>
            </w:r>
          </w:p>
        </w:tc>
      </w:tr>
      <w:tr w:rsidR="00FD6276" w:rsidRPr="000737E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737E6" w:rsidRDefault="00FD6276">
            <w:pPr>
              <w:pStyle w:val="TAC"/>
            </w:pPr>
          </w:p>
          <w:p w14:paraId="6FD1C3D2" w14:textId="77777777" w:rsidR="00FD6276" w:rsidRPr="000737E6" w:rsidRDefault="00FD6276">
            <w:pPr>
              <w:pStyle w:val="TAC"/>
            </w:pPr>
            <w:r w:rsidRPr="000737E6">
              <w:t xml:space="preserve">NR-PC5 unicast security policy </w:t>
            </w:r>
            <w:r w:rsidRPr="000737E6">
              <w:rPr>
                <w:noProof/>
                <w:lang w:val="en-US"/>
              </w:rPr>
              <w:t>n</w:t>
            </w:r>
          </w:p>
        </w:tc>
        <w:tc>
          <w:tcPr>
            <w:tcW w:w="1416" w:type="dxa"/>
            <w:gridSpan w:val="2"/>
            <w:tcBorders>
              <w:top w:val="nil"/>
              <w:left w:val="single" w:sz="6" w:space="0" w:color="auto"/>
              <w:bottom w:val="nil"/>
              <w:right w:val="nil"/>
            </w:tcBorders>
          </w:tcPr>
          <w:p w14:paraId="5D525004" w14:textId="77777777" w:rsidR="00FD6276" w:rsidRPr="000737E6" w:rsidRDefault="00FD6276">
            <w:pPr>
              <w:pStyle w:val="TAL"/>
            </w:pPr>
            <w:r w:rsidRPr="000737E6">
              <w:t>octet (o88+1)*</w:t>
            </w:r>
          </w:p>
          <w:p w14:paraId="39D485B1" w14:textId="77777777" w:rsidR="00FD6276" w:rsidRPr="000737E6" w:rsidRDefault="00FD6276">
            <w:pPr>
              <w:pStyle w:val="TAL"/>
            </w:pPr>
          </w:p>
          <w:p w14:paraId="2919A1C8" w14:textId="77777777" w:rsidR="00FD6276" w:rsidRPr="000737E6" w:rsidRDefault="00FD6276">
            <w:pPr>
              <w:pStyle w:val="TAL"/>
            </w:pPr>
            <w:r w:rsidRPr="000737E6">
              <w:t>octet o84*</w:t>
            </w:r>
          </w:p>
        </w:tc>
      </w:tr>
    </w:tbl>
    <w:p w14:paraId="22416A8E" w14:textId="475C0CC5" w:rsidR="00FD6276" w:rsidRPr="000737E6" w:rsidRDefault="00FD6276" w:rsidP="00FD6276">
      <w:pPr>
        <w:pStyle w:val="TF"/>
      </w:pPr>
      <w:r w:rsidRPr="000737E6">
        <w:t>Figure 5.4.</w:t>
      </w:r>
      <w:r w:rsidR="00134A1C" w:rsidRPr="000737E6">
        <w:t>2</w:t>
      </w:r>
      <w:r w:rsidRPr="000737E6">
        <w:t>.3</w:t>
      </w:r>
      <w:r w:rsidR="007852CA" w:rsidRPr="000737E6">
        <w:t>4</w:t>
      </w:r>
      <w:r w:rsidRPr="000737E6">
        <w:t>: NR-PC5 unicast security policies</w:t>
      </w:r>
    </w:p>
    <w:p w14:paraId="42A197BC" w14:textId="3162B56A" w:rsidR="00FD6276" w:rsidRPr="000737E6" w:rsidRDefault="00FD6276" w:rsidP="00FD6276">
      <w:pPr>
        <w:pStyle w:val="TH"/>
      </w:pPr>
      <w:r w:rsidRPr="000737E6">
        <w:t>Table 5.4.</w:t>
      </w:r>
      <w:r w:rsidR="00134A1C" w:rsidRPr="000737E6">
        <w:t>2</w:t>
      </w:r>
      <w:r w:rsidRPr="000737E6">
        <w:t>.3</w:t>
      </w:r>
      <w:r w:rsidR="007852CA" w:rsidRPr="000737E6">
        <w:t>4</w:t>
      </w:r>
      <w:r w:rsidRPr="000737E6">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Pr="000737E6" w:rsidRDefault="00FD6276">
            <w:pPr>
              <w:pStyle w:val="TAL"/>
              <w:rPr>
                <w:noProof/>
                <w:lang w:val="en-US"/>
              </w:rPr>
            </w:pPr>
            <w:r w:rsidRPr="000737E6">
              <w:t>NR-PC5 unicast security policy</w:t>
            </w:r>
            <w:r w:rsidRPr="000737E6">
              <w:rPr>
                <w:noProof/>
                <w:lang w:val="en-US"/>
              </w:rPr>
              <w:t>:</w:t>
            </w:r>
          </w:p>
          <w:p w14:paraId="58CFCF83" w14:textId="654C6246" w:rsidR="00FD6276" w:rsidRPr="000737E6" w:rsidRDefault="00FD6276" w:rsidP="00134A1C">
            <w:pPr>
              <w:pStyle w:val="TAL"/>
            </w:pPr>
            <w:r w:rsidRPr="000737E6">
              <w:rPr>
                <w:lang w:val="en-US"/>
              </w:rPr>
              <w:t xml:space="preserve">The </w:t>
            </w:r>
            <w:r w:rsidRPr="000737E6">
              <w:t>NR-PC5 unicast security policy field is coded according to figure 5.4.</w:t>
            </w:r>
            <w:r w:rsidR="00134A1C" w:rsidRPr="000737E6">
              <w:t>2</w:t>
            </w:r>
            <w:r w:rsidRPr="000737E6">
              <w:t>.3</w:t>
            </w:r>
            <w:r w:rsidR="007852CA" w:rsidRPr="000737E6">
              <w:t>5</w:t>
            </w:r>
            <w:r w:rsidRPr="000737E6">
              <w:t xml:space="preserve"> and table 5.4.</w:t>
            </w:r>
            <w:r w:rsidR="00134A1C" w:rsidRPr="000737E6">
              <w:t>2</w:t>
            </w:r>
            <w:r w:rsidRPr="000737E6">
              <w:t>.3</w:t>
            </w:r>
            <w:r w:rsidR="007852CA" w:rsidRPr="000737E6">
              <w:t>5</w:t>
            </w:r>
            <w:r w:rsidRPr="000737E6">
              <w:t>.</w:t>
            </w:r>
          </w:p>
        </w:tc>
      </w:tr>
      <w:tr w:rsidR="00FD6276" w:rsidRPr="000737E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Pr="000737E6" w:rsidRDefault="00FD6276">
            <w:pPr>
              <w:pStyle w:val="TAL"/>
              <w:rPr>
                <w:noProof/>
              </w:rPr>
            </w:pPr>
          </w:p>
        </w:tc>
      </w:tr>
    </w:tbl>
    <w:p w14:paraId="456075CB"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737E6" w:rsidRDefault="00FD6276">
            <w:pPr>
              <w:pStyle w:val="TAC"/>
            </w:pPr>
            <w:r w:rsidRPr="000737E6">
              <w:t>8</w:t>
            </w:r>
          </w:p>
        </w:tc>
        <w:tc>
          <w:tcPr>
            <w:tcW w:w="709" w:type="dxa"/>
            <w:tcBorders>
              <w:top w:val="nil"/>
              <w:left w:val="nil"/>
              <w:bottom w:val="single" w:sz="4" w:space="0" w:color="auto"/>
              <w:right w:val="nil"/>
            </w:tcBorders>
            <w:hideMark/>
          </w:tcPr>
          <w:p w14:paraId="62DF7B83"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32923EBC"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2F7D8C96"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7E872B9B"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22A0E6B3"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11BF3194"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6EDDB85B" w14:textId="77777777" w:rsidR="00FD6276" w:rsidRPr="000737E6" w:rsidRDefault="00FD6276">
            <w:pPr>
              <w:pStyle w:val="TAC"/>
            </w:pPr>
            <w:r w:rsidRPr="000737E6">
              <w:t>1</w:t>
            </w:r>
          </w:p>
        </w:tc>
        <w:tc>
          <w:tcPr>
            <w:tcW w:w="1416" w:type="dxa"/>
            <w:gridSpan w:val="2"/>
          </w:tcPr>
          <w:p w14:paraId="4AF660BC" w14:textId="77777777" w:rsidR="00FD6276" w:rsidRPr="000737E6" w:rsidRDefault="00FD6276">
            <w:pPr>
              <w:pStyle w:val="TAL"/>
            </w:pPr>
          </w:p>
        </w:tc>
      </w:tr>
      <w:tr w:rsidR="00FD6276" w:rsidRPr="000737E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737E6" w:rsidRDefault="00FD6276">
            <w:pPr>
              <w:pStyle w:val="TAC"/>
            </w:pPr>
          </w:p>
          <w:p w14:paraId="78427E04" w14:textId="77777777" w:rsidR="00FD6276" w:rsidRPr="000737E6" w:rsidRDefault="00FD6276">
            <w:pPr>
              <w:pStyle w:val="TAC"/>
            </w:pPr>
            <w:r w:rsidRPr="000737E6">
              <w:t xml:space="preserve">Length of NR-PC5 unicast security policy </w:t>
            </w:r>
            <w:r w:rsidRPr="000737E6">
              <w:rPr>
                <w:noProof/>
                <w:lang w:val="en-US"/>
              </w:rPr>
              <w:t>contents</w:t>
            </w:r>
          </w:p>
        </w:tc>
        <w:tc>
          <w:tcPr>
            <w:tcW w:w="1416" w:type="dxa"/>
            <w:gridSpan w:val="2"/>
            <w:tcBorders>
              <w:top w:val="nil"/>
              <w:left w:val="single" w:sz="6" w:space="0" w:color="auto"/>
              <w:bottom w:val="nil"/>
              <w:right w:val="nil"/>
            </w:tcBorders>
          </w:tcPr>
          <w:p w14:paraId="29E9650D" w14:textId="77777777" w:rsidR="00FD6276" w:rsidRPr="000737E6" w:rsidRDefault="00FD6276">
            <w:pPr>
              <w:pStyle w:val="TAL"/>
            </w:pPr>
            <w:r w:rsidRPr="000737E6">
              <w:t>octet o86+1</w:t>
            </w:r>
          </w:p>
          <w:p w14:paraId="79D67877" w14:textId="77777777" w:rsidR="00FD6276" w:rsidRPr="000737E6" w:rsidRDefault="00FD6276">
            <w:pPr>
              <w:pStyle w:val="TAL"/>
            </w:pPr>
          </w:p>
          <w:p w14:paraId="33D857C8" w14:textId="77777777" w:rsidR="00FD6276" w:rsidRPr="000737E6" w:rsidRDefault="00FD6276">
            <w:pPr>
              <w:pStyle w:val="TAL"/>
            </w:pPr>
            <w:r w:rsidRPr="000737E6">
              <w:t>octet o86+2</w:t>
            </w:r>
          </w:p>
        </w:tc>
      </w:tr>
      <w:tr w:rsidR="00FD6276" w:rsidRPr="000737E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737E6" w:rsidRDefault="00FD6276">
            <w:pPr>
              <w:pStyle w:val="TAC"/>
            </w:pPr>
          </w:p>
          <w:p w14:paraId="78C95FF2" w14:textId="67B63629" w:rsidR="00FD6276" w:rsidRPr="000737E6" w:rsidRDefault="00134A1C">
            <w:pPr>
              <w:pStyle w:val="TAC"/>
            </w:pPr>
            <w:r w:rsidRPr="000737E6">
              <w:t>ProSe identifier</w:t>
            </w:r>
            <w:r w:rsidR="00FD6276" w:rsidRPr="000737E6">
              <w:t>s</w:t>
            </w:r>
          </w:p>
        </w:tc>
        <w:tc>
          <w:tcPr>
            <w:tcW w:w="1416" w:type="dxa"/>
            <w:gridSpan w:val="2"/>
            <w:tcBorders>
              <w:top w:val="nil"/>
              <w:left w:val="single" w:sz="6" w:space="0" w:color="auto"/>
              <w:bottom w:val="nil"/>
              <w:right w:val="nil"/>
            </w:tcBorders>
          </w:tcPr>
          <w:p w14:paraId="6072CE15" w14:textId="77777777" w:rsidR="00FD6276" w:rsidRPr="000737E6" w:rsidRDefault="00FD6276">
            <w:pPr>
              <w:pStyle w:val="TAL"/>
            </w:pPr>
            <w:r w:rsidRPr="000737E6">
              <w:t>octet o86+3</w:t>
            </w:r>
          </w:p>
          <w:p w14:paraId="2F58EF8B" w14:textId="77777777" w:rsidR="00FD6276" w:rsidRPr="000737E6" w:rsidRDefault="00FD6276">
            <w:pPr>
              <w:pStyle w:val="TAL"/>
            </w:pPr>
          </w:p>
          <w:p w14:paraId="01EA8144" w14:textId="77777777" w:rsidR="00FD6276" w:rsidRPr="000737E6" w:rsidRDefault="00FD6276">
            <w:pPr>
              <w:pStyle w:val="TAL"/>
            </w:pPr>
            <w:r w:rsidRPr="000737E6">
              <w:t>octet o89</w:t>
            </w:r>
          </w:p>
        </w:tc>
      </w:tr>
      <w:tr w:rsidR="00FD6276" w:rsidRPr="000737E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737E6" w:rsidRDefault="00FD6276">
            <w:pPr>
              <w:pStyle w:val="TAC"/>
            </w:pPr>
          </w:p>
          <w:p w14:paraId="3362B915" w14:textId="77777777" w:rsidR="00FD6276" w:rsidRPr="000737E6" w:rsidRDefault="00FD6276">
            <w:pPr>
              <w:pStyle w:val="TAC"/>
            </w:pPr>
            <w:r w:rsidRPr="000737E6">
              <w:t>Security policy</w:t>
            </w:r>
          </w:p>
          <w:p w14:paraId="6D6320D6" w14:textId="77777777" w:rsidR="00FD6276" w:rsidRPr="000737E6"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737E6" w:rsidRDefault="00FD6276">
            <w:pPr>
              <w:pStyle w:val="TAL"/>
            </w:pPr>
            <w:r w:rsidRPr="000737E6">
              <w:t>octet o89+1</w:t>
            </w:r>
          </w:p>
          <w:p w14:paraId="17ECF7BE" w14:textId="77777777" w:rsidR="00FD6276" w:rsidRPr="000737E6" w:rsidRDefault="00FD6276">
            <w:pPr>
              <w:pStyle w:val="TAL"/>
            </w:pPr>
          </w:p>
          <w:p w14:paraId="78E8ECD1" w14:textId="77777777" w:rsidR="00FD6276" w:rsidRPr="000737E6" w:rsidRDefault="00FD6276">
            <w:pPr>
              <w:pStyle w:val="TAL"/>
            </w:pPr>
            <w:r w:rsidRPr="000737E6">
              <w:t>octet o89+2</w:t>
            </w:r>
          </w:p>
        </w:tc>
      </w:tr>
      <w:tr w:rsidR="00FD6276" w:rsidRPr="000737E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737E6" w:rsidRDefault="00FD6276">
            <w:pPr>
              <w:pStyle w:val="TAC"/>
            </w:pPr>
          </w:p>
          <w:p w14:paraId="6042DF5E" w14:textId="77777777" w:rsidR="00FD6276" w:rsidRPr="000737E6" w:rsidRDefault="00FD6276">
            <w:pPr>
              <w:pStyle w:val="TAC"/>
            </w:pPr>
            <w:r w:rsidRPr="000737E6">
              <w:t>Geographical areas</w:t>
            </w:r>
          </w:p>
        </w:tc>
        <w:tc>
          <w:tcPr>
            <w:tcW w:w="1416" w:type="dxa"/>
            <w:gridSpan w:val="2"/>
            <w:tcBorders>
              <w:top w:val="nil"/>
              <w:left w:val="single" w:sz="6" w:space="0" w:color="auto"/>
              <w:bottom w:val="nil"/>
              <w:right w:val="nil"/>
            </w:tcBorders>
          </w:tcPr>
          <w:p w14:paraId="007FF34B" w14:textId="77777777" w:rsidR="00FD6276" w:rsidRPr="000737E6" w:rsidRDefault="00FD6276">
            <w:pPr>
              <w:pStyle w:val="TAL"/>
            </w:pPr>
            <w:r w:rsidRPr="000737E6">
              <w:t>octet o89+3</w:t>
            </w:r>
          </w:p>
          <w:p w14:paraId="47A52511" w14:textId="77777777" w:rsidR="00FD6276" w:rsidRPr="000737E6" w:rsidRDefault="00FD6276">
            <w:pPr>
              <w:pStyle w:val="TAL"/>
            </w:pPr>
          </w:p>
          <w:p w14:paraId="258BC616" w14:textId="77777777" w:rsidR="00FD6276" w:rsidRPr="000737E6" w:rsidRDefault="00FD6276">
            <w:pPr>
              <w:pStyle w:val="TAL"/>
            </w:pPr>
            <w:r w:rsidRPr="000737E6">
              <w:t>octet o87</w:t>
            </w:r>
          </w:p>
        </w:tc>
      </w:tr>
    </w:tbl>
    <w:p w14:paraId="35E8A3F0" w14:textId="3E631469" w:rsidR="00FD6276" w:rsidRPr="000737E6" w:rsidRDefault="00FD6276" w:rsidP="00FD6276">
      <w:pPr>
        <w:pStyle w:val="TF"/>
      </w:pPr>
      <w:r w:rsidRPr="000737E6">
        <w:t>Figure 5.4.</w:t>
      </w:r>
      <w:r w:rsidR="00134A1C" w:rsidRPr="000737E6">
        <w:t>2</w:t>
      </w:r>
      <w:r w:rsidRPr="000737E6">
        <w:t>.3</w:t>
      </w:r>
      <w:r w:rsidR="007852CA" w:rsidRPr="000737E6">
        <w:t>5</w:t>
      </w:r>
      <w:r w:rsidRPr="000737E6">
        <w:t>: NR-PC5 unicast security policy</w:t>
      </w:r>
    </w:p>
    <w:p w14:paraId="38E60A20" w14:textId="7A12D915" w:rsidR="00FD6276" w:rsidRPr="000737E6" w:rsidRDefault="00FD6276" w:rsidP="00FD6276">
      <w:pPr>
        <w:pStyle w:val="TH"/>
      </w:pPr>
      <w:r w:rsidRPr="000737E6">
        <w:t>Table 5.4.</w:t>
      </w:r>
      <w:r w:rsidR="00134A1C" w:rsidRPr="000737E6">
        <w:t>2</w:t>
      </w:r>
      <w:r w:rsidRPr="000737E6">
        <w:t>.3</w:t>
      </w:r>
      <w:r w:rsidR="007852CA" w:rsidRPr="000737E6">
        <w:t>5</w:t>
      </w:r>
      <w:r w:rsidRPr="000737E6">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737E6" w:rsidRDefault="00134A1C">
            <w:pPr>
              <w:pStyle w:val="TAL"/>
              <w:rPr>
                <w:noProof/>
                <w:lang w:val="en-US"/>
              </w:rPr>
            </w:pPr>
            <w:r w:rsidRPr="000737E6">
              <w:t>ProSe identifier</w:t>
            </w:r>
            <w:r w:rsidR="00FD6276" w:rsidRPr="000737E6">
              <w:rPr>
                <w:noProof/>
                <w:lang w:val="en-US"/>
              </w:rPr>
              <w:t xml:space="preserve">s </w:t>
            </w:r>
            <w:r w:rsidR="00FD6276" w:rsidRPr="000737E6">
              <w:t>(o86+3 to o89)</w:t>
            </w:r>
            <w:r w:rsidR="00FD6276" w:rsidRPr="000737E6">
              <w:rPr>
                <w:noProof/>
                <w:lang w:val="en-US"/>
              </w:rPr>
              <w:t>:</w:t>
            </w:r>
          </w:p>
          <w:p w14:paraId="064A9A50" w14:textId="62CC79B3" w:rsidR="00FD6276" w:rsidRPr="000737E6" w:rsidRDefault="00FD6276" w:rsidP="00B01AE9">
            <w:pPr>
              <w:pStyle w:val="TAL"/>
              <w:rPr>
                <w:noProof/>
                <w:lang w:val="en-US"/>
              </w:rPr>
            </w:pPr>
            <w:r w:rsidRPr="000737E6">
              <w:t xml:space="preserve">The </w:t>
            </w:r>
            <w:r w:rsidR="00134A1C" w:rsidRPr="000737E6">
              <w:t>ProSe identifier</w:t>
            </w:r>
            <w:r w:rsidRPr="000737E6">
              <w:rPr>
                <w:noProof/>
                <w:lang w:val="en-US"/>
              </w:rPr>
              <w:t xml:space="preserve">s </w:t>
            </w:r>
            <w:r w:rsidRPr="000737E6">
              <w:t>field is coded according to figure 5.4.</w:t>
            </w:r>
            <w:r w:rsidR="00134A1C" w:rsidRPr="000737E6">
              <w:t>2</w:t>
            </w:r>
            <w:r w:rsidRPr="000737E6">
              <w:t>.14 and table 5.4.</w:t>
            </w:r>
            <w:r w:rsidR="00134A1C" w:rsidRPr="000737E6">
              <w:t>2</w:t>
            </w:r>
            <w:r w:rsidRPr="000737E6">
              <w:t>.14</w:t>
            </w:r>
            <w:r w:rsidRPr="000737E6">
              <w:rPr>
                <w:noProof/>
                <w:lang w:val="en-US"/>
              </w:rPr>
              <w:t>.</w:t>
            </w:r>
          </w:p>
        </w:tc>
      </w:tr>
      <w:tr w:rsidR="00FD6276" w:rsidRPr="000737E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Pr="000737E6" w:rsidRDefault="00FD6276">
            <w:pPr>
              <w:pStyle w:val="TAL"/>
            </w:pPr>
          </w:p>
        </w:tc>
      </w:tr>
      <w:tr w:rsidR="00FD6276" w:rsidRPr="000737E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737E6" w:rsidRDefault="00FD6276">
            <w:pPr>
              <w:pStyle w:val="TAL"/>
            </w:pPr>
            <w:r w:rsidRPr="000737E6">
              <w:t>Security policy (o89+1 to o89+2):</w:t>
            </w:r>
          </w:p>
        </w:tc>
      </w:tr>
      <w:tr w:rsidR="00FD6276" w:rsidRPr="000737E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7D47C931" w:rsidR="00FD6276" w:rsidRPr="000737E6" w:rsidRDefault="00FD6276" w:rsidP="00B01AE9">
            <w:pPr>
              <w:pStyle w:val="TAL"/>
            </w:pPr>
            <w:r w:rsidRPr="000737E6">
              <w:t>The security policy field is coded according to figure 5.4.</w:t>
            </w:r>
            <w:r w:rsidR="00134A1C" w:rsidRPr="000737E6">
              <w:t>2</w:t>
            </w:r>
            <w:r w:rsidRPr="000737E6">
              <w:t>.3</w:t>
            </w:r>
            <w:r w:rsidR="007852CA" w:rsidRPr="000737E6">
              <w:t>6</w:t>
            </w:r>
            <w:r w:rsidRPr="000737E6">
              <w:t xml:space="preserve"> and table 5.4.</w:t>
            </w:r>
            <w:r w:rsidR="00134A1C" w:rsidRPr="000737E6">
              <w:t>2</w:t>
            </w:r>
            <w:r w:rsidRPr="000737E6">
              <w:t>.3</w:t>
            </w:r>
            <w:r w:rsidR="007852CA" w:rsidRPr="000737E6">
              <w:t>6.</w:t>
            </w:r>
          </w:p>
        </w:tc>
      </w:tr>
      <w:tr w:rsidR="00FD6276" w:rsidRPr="000737E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Pr="000737E6" w:rsidRDefault="00FD6276">
            <w:pPr>
              <w:pStyle w:val="TAL"/>
            </w:pPr>
          </w:p>
        </w:tc>
      </w:tr>
      <w:tr w:rsidR="00FD6276" w:rsidRPr="000737E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Pr="000737E6" w:rsidRDefault="00FD6276">
            <w:pPr>
              <w:pStyle w:val="TAL"/>
            </w:pPr>
            <w:r w:rsidRPr="000737E6">
              <w:t>Geographical areas (o89+3 to o87):</w:t>
            </w:r>
          </w:p>
          <w:p w14:paraId="190E155B" w14:textId="49EF64EF" w:rsidR="00FD6276" w:rsidRPr="000737E6" w:rsidRDefault="00FD6276">
            <w:pPr>
              <w:pStyle w:val="TAL"/>
              <w:rPr>
                <w:noProof/>
                <w:lang w:val="en-US"/>
              </w:rPr>
            </w:pPr>
            <w:r w:rsidRPr="000737E6">
              <w:t>The geographical areas</w:t>
            </w:r>
            <w:r w:rsidRPr="000737E6">
              <w:rPr>
                <w:noProof/>
                <w:lang w:val="en-US"/>
              </w:rPr>
              <w:t xml:space="preserve"> </w:t>
            </w:r>
            <w:r w:rsidRPr="000737E6">
              <w:t>field is coded according to figure 5.4.</w:t>
            </w:r>
            <w:r w:rsidR="00134A1C" w:rsidRPr="000737E6">
              <w:t>2</w:t>
            </w:r>
            <w:r w:rsidRPr="000737E6">
              <w:t>.</w:t>
            </w:r>
            <w:r w:rsidR="007852CA" w:rsidRPr="000737E6">
              <w:t>15</w:t>
            </w:r>
            <w:r w:rsidRPr="000737E6">
              <w:t xml:space="preserve"> and table 5.4.</w:t>
            </w:r>
            <w:r w:rsidR="00134A1C" w:rsidRPr="000737E6">
              <w:t>2</w:t>
            </w:r>
            <w:r w:rsidRPr="000737E6">
              <w:t>.</w:t>
            </w:r>
            <w:r w:rsidR="007852CA" w:rsidRPr="000737E6">
              <w:t>15</w:t>
            </w:r>
            <w:r w:rsidRPr="000737E6">
              <w:rPr>
                <w:noProof/>
                <w:lang w:val="en-US"/>
              </w:rPr>
              <w:t>.</w:t>
            </w:r>
          </w:p>
          <w:p w14:paraId="4C55FCDB" w14:textId="77777777" w:rsidR="00FD6276" w:rsidRPr="000737E6" w:rsidRDefault="00FD6276">
            <w:pPr>
              <w:pStyle w:val="TAL"/>
              <w:rPr>
                <w:noProof/>
                <w:lang w:val="en-US"/>
              </w:rPr>
            </w:pPr>
          </w:p>
          <w:p w14:paraId="19D22B43" w14:textId="00001093" w:rsidR="00FD6276" w:rsidRPr="000737E6" w:rsidRDefault="00FD6276" w:rsidP="00B01AE9">
            <w:pPr>
              <w:pStyle w:val="TAL"/>
            </w:pPr>
            <w:r w:rsidRPr="000737E6">
              <w:t>If the length of NR-PC5 unicast security policy contents field is bigger than indicated in figure 5.4.</w:t>
            </w:r>
            <w:r w:rsidR="00134A1C" w:rsidRPr="000737E6">
              <w:t>2</w:t>
            </w:r>
            <w:r w:rsidRPr="000737E6">
              <w:t>.3</w:t>
            </w:r>
            <w:r w:rsidR="007852CA" w:rsidRPr="000737E6">
              <w:t>5</w:t>
            </w:r>
            <w:r w:rsidRPr="000737E6">
              <w:t>, the receiving entity shall ignore any superfluous octets located at the end of the NR-PC5 unicast security policy contents.</w:t>
            </w:r>
          </w:p>
        </w:tc>
      </w:tr>
      <w:tr w:rsidR="00FD6276" w:rsidRPr="000737E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Pr="000737E6" w:rsidRDefault="00FD6276">
            <w:pPr>
              <w:pStyle w:val="TAL"/>
            </w:pPr>
          </w:p>
        </w:tc>
      </w:tr>
    </w:tbl>
    <w:p w14:paraId="47354932" w14:textId="77777777" w:rsidR="00FD6276" w:rsidRPr="000737E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737E6"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737E6" w:rsidRDefault="00FD6276" w:rsidP="00400999">
            <w:pPr>
              <w:pStyle w:val="TAC"/>
            </w:pPr>
            <w:r w:rsidRPr="000737E6">
              <w:lastRenderedPageBreak/>
              <w:t>8</w:t>
            </w:r>
          </w:p>
        </w:tc>
        <w:tc>
          <w:tcPr>
            <w:tcW w:w="746" w:type="dxa"/>
            <w:tcBorders>
              <w:top w:val="nil"/>
              <w:left w:val="nil"/>
              <w:bottom w:val="nil"/>
              <w:right w:val="nil"/>
            </w:tcBorders>
            <w:hideMark/>
          </w:tcPr>
          <w:p w14:paraId="2B3C980F" w14:textId="77777777" w:rsidR="00FD6276" w:rsidRPr="000737E6" w:rsidRDefault="00FD6276" w:rsidP="00400999">
            <w:pPr>
              <w:pStyle w:val="TAC"/>
            </w:pPr>
            <w:r w:rsidRPr="000737E6">
              <w:t>7</w:t>
            </w:r>
          </w:p>
        </w:tc>
        <w:tc>
          <w:tcPr>
            <w:tcW w:w="744" w:type="dxa"/>
            <w:tcBorders>
              <w:top w:val="nil"/>
              <w:left w:val="nil"/>
              <w:bottom w:val="nil"/>
              <w:right w:val="nil"/>
            </w:tcBorders>
            <w:hideMark/>
          </w:tcPr>
          <w:p w14:paraId="4EA22F1F" w14:textId="77777777" w:rsidR="00FD6276" w:rsidRPr="000737E6" w:rsidRDefault="00FD6276" w:rsidP="00400999">
            <w:pPr>
              <w:pStyle w:val="TAC"/>
            </w:pPr>
            <w:r w:rsidRPr="000737E6">
              <w:t>6</w:t>
            </w:r>
          </w:p>
        </w:tc>
        <w:tc>
          <w:tcPr>
            <w:tcW w:w="745" w:type="dxa"/>
            <w:tcBorders>
              <w:top w:val="nil"/>
              <w:left w:val="nil"/>
              <w:bottom w:val="nil"/>
              <w:right w:val="nil"/>
            </w:tcBorders>
            <w:hideMark/>
          </w:tcPr>
          <w:p w14:paraId="3EF69087" w14:textId="77777777" w:rsidR="00FD6276" w:rsidRPr="000737E6" w:rsidRDefault="00FD6276" w:rsidP="00400999">
            <w:pPr>
              <w:pStyle w:val="TAC"/>
            </w:pPr>
            <w:r w:rsidRPr="000737E6">
              <w:t>5</w:t>
            </w:r>
          </w:p>
        </w:tc>
        <w:tc>
          <w:tcPr>
            <w:tcW w:w="745" w:type="dxa"/>
            <w:tcBorders>
              <w:top w:val="nil"/>
              <w:left w:val="nil"/>
              <w:bottom w:val="nil"/>
              <w:right w:val="nil"/>
            </w:tcBorders>
            <w:hideMark/>
          </w:tcPr>
          <w:p w14:paraId="141363D6" w14:textId="77777777" w:rsidR="00FD6276" w:rsidRPr="000737E6" w:rsidRDefault="00FD6276" w:rsidP="00400999">
            <w:pPr>
              <w:pStyle w:val="TAC"/>
            </w:pPr>
            <w:r w:rsidRPr="000737E6">
              <w:t>4</w:t>
            </w:r>
          </w:p>
        </w:tc>
        <w:tc>
          <w:tcPr>
            <w:tcW w:w="744" w:type="dxa"/>
            <w:tcBorders>
              <w:top w:val="nil"/>
              <w:left w:val="nil"/>
              <w:bottom w:val="nil"/>
              <w:right w:val="nil"/>
            </w:tcBorders>
            <w:hideMark/>
          </w:tcPr>
          <w:p w14:paraId="46E9C595" w14:textId="77777777" w:rsidR="00FD6276" w:rsidRPr="000737E6" w:rsidRDefault="00FD6276" w:rsidP="00400999">
            <w:pPr>
              <w:pStyle w:val="TAC"/>
            </w:pPr>
            <w:r w:rsidRPr="000737E6">
              <w:t>3</w:t>
            </w:r>
          </w:p>
        </w:tc>
        <w:tc>
          <w:tcPr>
            <w:tcW w:w="745" w:type="dxa"/>
            <w:tcBorders>
              <w:top w:val="nil"/>
              <w:left w:val="nil"/>
              <w:bottom w:val="nil"/>
              <w:right w:val="nil"/>
            </w:tcBorders>
            <w:hideMark/>
          </w:tcPr>
          <w:p w14:paraId="114DD1DA" w14:textId="77777777" w:rsidR="00FD6276" w:rsidRPr="000737E6" w:rsidRDefault="00FD6276" w:rsidP="00400999">
            <w:pPr>
              <w:pStyle w:val="TAC"/>
            </w:pPr>
            <w:r w:rsidRPr="000737E6">
              <w:t>2</w:t>
            </w:r>
          </w:p>
        </w:tc>
        <w:tc>
          <w:tcPr>
            <w:tcW w:w="745" w:type="dxa"/>
            <w:tcBorders>
              <w:top w:val="nil"/>
              <w:left w:val="nil"/>
              <w:bottom w:val="nil"/>
              <w:right w:val="nil"/>
            </w:tcBorders>
            <w:hideMark/>
          </w:tcPr>
          <w:p w14:paraId="7178612C" w14:textId="77777777" w:rsidR="00FD6276" w:rsidRPr="000737E6" w:rsidRDefault="00FD6276" w:rsidP="00400999">
            <w:pPr>
              <w:pStyle w:val="TAC"/>
            </w:pPr>
            <w:r w:rsidRPr="000737E6">
              <w:t>1</w:t>
            </w:r>
          </w:p>
        </w:tc>
        <w:tc>
          <w:tcPr>
            <w:tcW w:w="1560" w:type="dxa"/>
            <w:tcBorders>
              <w:top w:val="nil"/>
              <w:left w:val="nil"/>
              <w:bottom w:val="nil"/>
              <w:right w:val="nil"/>
            </w:tcBorders>
          </w:tcPr>
          <w:p w14:paraId="3234D20A" w14:textId="77777777" w:rsidR="00FD6276" w:rsidRPr="000737E6" w:rsidRDefault="00FD6276">
            <w:pPr>
              <w:keepNext/>
              <w:keepLines/>
              <w:spacing w:after="0"/>
              <w:rPr>
                <w:rFonts w:ascii="Arial" w:hAnsi="Arial"/>
                <w:sz w:val="18"/>
              </w:rPr>
            </w:pPr>
            <w:bookmarkStart w:id="116" w:name="_MCCTEMPBM_CRPT07670006___7"/>
            <w:bookmarkEnd w:id="116"/>
          </w:p>
        </w:tc>
      </w:tr>
      <w:tr w:rsidR="00FD6276" w:rsidRPr="000737E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737E6" w:rsidRDefault="00FD6276" w:rsidP="00400999">
            <w:pPr>
              <w:pStyle w:val="TAC"/>
            </w:pPr>
            <w:r w:rsidRPr="000737E6">
              <w:t>0</w:t>
            </w:r>
          </w:p>
          <w:p w14:paraId="721426E9" w14:textId="77777777" w:rsidR="00FD6276" w:rsidRPr="000737E6" w:rsidRDefault="00FD6276" w:rsidP="00400999">
            <w:pPr>
              <w:pStyle w:val="TAC"/>
            </w:pPr>
            <w:r w:rsidRPr="000737E6">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737E6" w:rsidRDefault="00FD6276" w:rsidP="00400999">
            <w:pPr>
              <w:pStyle w:val="TAC"/>
            </w:pPr>
            <w:r w:rsidRPr="000737E6">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737E6" w:rsidRDefault="00FD6276" w:rsidP="00400999">
            <w:pPr>
              <w:pStyle w:val="TAC"/>
            </w:pPr>
            <w:r w:rsidRPr="000737E6">
              <w:t>0</w:t>
            </w:r>
          </w:p>
          <w:p w14:paraId="19275619" w14:textId="77777777" w:rsidR="00FD6276" w:rsidRPr="000737E6" w:rsidRDefault="00FD6276" w:rsidP="00400999">
            <w:pPr>
              <w:pStyle w:val="TAC"/>
            </w:pPr>
            <w:r w:rsidRPr="000737E6">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737E6" w:rsidRDefault="00FD6276" w:rsidP="00400999">
            <w:pPr>
              <w:pStyle w:val="TAC"/>
            </w:pPr>
            <w:r w:rsidRPr="000737E6">
              <w:t>Signalling integrity protection policy</w:t>
            </w:r>
          </w:p>
        </w:tc>
        <w:tc>
          <w:tcPr>
            <w:tcW w:w="1560" w:type="dxa"/>
            <w:tcBorders>
              <w:top w:val="nil"/>
              <w:left w:val="nil"/>
              <w:bottom w:val="nil"/>
              <w:right w:val="nil"/>
            </w:tcBorders>
            <w:hideMark/>
          </w:tcPr>
          <w:p w14:paraId="553FF16E" w14:textId="77777777" w:rsidR="00FD6276" w:rsidRPr="000737E6" w:rsidRDefault="00FD6276" w:rsidP="00400999">
            <w:pPr>
              <w:pStyle w:val="TAL"/>
            </w:pPr>
            <w:r w:rsidRPr="000737E6">
              <w:t>octet o89+1</w:t>
            </w:r>
          </w:p>
        </w:tc>
      </w:tr>
      <w:tr w:rsidR="00FD6276" w:rsidRPr="000737E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737E6" w:rsidRDefault="00FD6276" w:rsidP="00400999">
            <w:pPr>
              <w:pStyle w:val="TAC"/>
            </w:pPr>
            <w:r w:rsidRPr="000737E6">
              <w:t>0</w:t>
            </w:r>
          </w:p>
          <w:p w14:paraId="1C003548" w14:textId="77777777" w:rsidR="00FD6276" w:rsidRPr="000737E6" w:rsidRDefault="00FD6276" w:rsidP="00400999">
            <w:pPr>
              <w:pStyle w:val="TAC"/>
            </w:pPr>
            <w:r w:rsidRPr="000737E6">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737E6" w:rsidRDefault="00FD6276" w:rsidP="00400999">
            <w:pPr>
              <w:pStyle w:val="TAC"/>
            </w:pPr>
            <w:r w:rsidRPr="000737E6">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737E6" w:rsidRDefault="00FD6276" w:rsidP="00400999">
            <w:pPr>
              <w:pStyle w:val="TAC"/>
            </w:pPr>
            <w:r w:rsidRPr="000737E6">
              <w:t>0</w:t>
            </w:r>
          </w:p>
          <w:p w14:paraId="21955537" w14:textId="77777777" w:rsidR="00FD6276" w:rsidRPr="000737E6" w:rsidRDefault="00FD6276" w:rsidP="00400999">
            <w:pPr>
              <w:pStyle w:val="TAC"/>
            </w:pPr>
            <w:r w:rsidRPr="000737E6">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737E6" w:rsidRDefault="00FD6276" w:rsidP="00400999">
            <w:pPr>
              <w:pStyle w:val="TAC"/>
            </w:pPr>
            <w:r w:rsidRPr="000737E6">
              <w:t>User plane integrity protection policy</w:t>
            </w:r>
          </w:p>
        </w:tc>
        <w:tc>
          <w:tcPr>
            <w:tcW w:w="1560" w:type="dxa"/>
            <w:tcBorders>
              <w:top w:val="nil"/>
              <w:left w:val="nil"/>
              <w:bottom w:val="nil"/>
              <w:right w:val="nil"/>
            </w:tcBorders>
            <w:hideMark/>
          </w:tcPr>
          <w:p w14:paraId="194F43D9" w14:textId="77777777" w:rsidR="00FD6276" w:rsidRPr="000737E6" w:rsidRDefault="00FD6276" w:rsidP="00400999">
            <w:pPr>
              <w:pStyle w:val="TAL"/>
            </w:pPr>
            <w:r w:rsidRPr="000737E6">
              <w:t>octet o89+2</w:t>
            </w:r>
          </w:p>
        </w:tc>
      </w:tr>
    </w:tbl>
    <w:p w14:paraId="124C1294" w14:textId="1D889286" w:rsidR="00FD6276" w:rsidRPr="000737E6" w:rsidRDefault="00FD6276" w:rsidP="00400999">
      <w:pPr>
        <w:pStyle w:val="TF"/>
      </w:pPr>
      <w:r w:rsidRPr="000737E6">
        <w:t>Figure 5.4.</w:t>
      </w:r>
      <w:r w:rsidR="00B01AE9" w:rsidRPr="000737E6">
        <w:t>2</w:t>
      </w:r>
      <w:r w:rsidRPr="000737E6">
        <w:t>.3</w:t>
      </w:r>
      <w:r w:rsidR="007852CA" w:rsidRPr="000737E6">
        <w:t>6</w:t>
      </w:r>
      <w:r w:rsidRPr="000737E6">
        <w:t>: Security policy</w:t>
      </w:r>
    </w:p>
    <w:p w14:paraId="0B718578" w14:textId="1B69DE39" w:rsidR="00FD6276" w:rsidRPr="000737E6" w:rsidRDefault="00FD6276" w:rsidP="00400999">
      <w:pPr>
        <w:pStyle w:val="TH"/>
      </w:pPr>
      <w:r w:rsidRPr="000737E6">
        <w:lastRenderedPageBreak/>
        <w:t>Table</w:t>
      </w:r>
      <w:r w:rsidRPr="000737E6">
        <w:rPr>
          <w:lang w:val="fr-FR"/>
        </w:rPr>
        <w:t> </w:t>
      </w:r>
      <w:r w:rsidRPr="000737E6">
        <w:t>5.4.</w:t>
      </w:r>
      <w:r w:rsidR="00B01AE9" w:rsidRPr="000737E6">
        <w:t>2</w:t>
      </w:r>
      <w:r w:rsidRPr="000737E6">
        <w:t>.3</w:t>
      </w:r>
      <w:r w:rsidR="007852CA" w:rsidRPr="000737E6">
        <w:t>6</w:t>
      </w:r>
      <w:r w:rsidRPr="000737E6">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737E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737E6" w:rsidRDefault="00FD6276" w:rsidP="00400999">
            <w:pPr>
              <w:pStyle w:val="TAL"/>
            </w:pPr>
            <w:r w:rsidRPr="000737E6">
              <w:t>Signalling integrity protection policy (octet o89+1 bit 1 to 3):</w:t>
            </w:r>
          </w:p>
        </w:tc>
      </w:tr>
      <w:tr w:rsidR="00FD6276" w:rsidRPr="000737E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737E6" w:rsidRDefault="00FD6276" w:rsidP="00400999">
            <w:pPr>
              <w:pStyle w:val="TAL"/>
            </w:pPr>
            <w:r w:rsidRPr="000737E6">
              <w:t>Bits</w:t>
            </w:r>
          </w:p>
        </w:tc>
      </w:tr>
      <w:tr w:rsidR="00FD6276" w:rsidRPr="000737E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737E6" w:rsidRDefault="00FD6276" w:rsidP="00400999">
            <w:pPr>
              <w:pStyle w:val="TAC"/>
              <w:rPr>
                <w:b/>
              </w:rPr>
            </w:pPr>
            <w:r w:rsidRPr="000737E6">
              <w:rPr>
                <w:b/>
              </w:rPr>
              <w:t>3</w:t>
            </w:r>
          </w:p>
        </w:tc>
        <w:tc>
          <w:tcPr>
            <w:tcW w:w="284" w:type="dxa"/>
            <w:tcBorders>
              <w:top w:val="nil"/>
              <w:left w:val="nil"/>
              <w:bottom w:val="nil"/>
              <w:right w:val="nil"/>
            </w:tcBorders>
            <w:hideMark/>
          </w:tcPr>
          <w:p w14:paraId="56A0773B" w14:textId="77777777" w:rsidR="00FD6276" w:rsidRPr="000737E6" w:rsidRDefault="00FD6276" w:rsidP="00400999">
            <w:pPr>
              <w:pStyle w:val="TAC"/>
              <w:rPr>
                <w:b/>
              </w:rPr>
            </w:pPr>
            <w:r w:rsidRPr="000737E6">
              <w:rPr>
                <w:b/>
              </w:rPr>
              <w:t>2</w:t>
            </w:r>
          </w:p>
        </w:tc>
        <w:tc>
          <w:tcPr>
            <w:tcW w:w="283" w:type="dxa"/>
            <w:tcBorders>
              <w:top w:val="nil"/>
              <w:left w:val="nil"/>
              <w:bottom w:val="nil"/>
              <w:right w:val="nil"/>
            </w:tcBorders>
            <w:hideMark/>
          </w:tcPr>
          <w:p w14:paraId="650AFBEE" w14:textId="77777777" w:rsidR="00FD6276" w:rsidRPr="000737E6" w:rsidRDefault="00FD6276" w:rsidP="00400999">
            <w:pPr>
              <w:pStyle w:val="TAC"/>
              <w:rPr>
                <w:b/>
              </w:rPr>
            </w:pPr>
            <w:r w:rsidRPr="000737E6">
              <w:rPr>
                <w:b/>
              </w:rPr>
              <w:t>1</w:t>
            </w:r>
          </w:p>
        </w:tc>
        <w:tc>
          <w:tcPr>
            <w:tcW w:w="283" w:type="dxa"/>
            <w:tcBorders>
              <w:top w:val="nil"/>
              <w:left w:val="nil"/>
              <w:bottom w:val="nil"/>
              <w:right w:val="nil"/>
            </w:tcBorders>
          </w:tcPr>
          <w:p w14:paraId="716FD012" w14:textId="77777777" w:rsidR="00FD6276" w:rsidRPr="000737E6"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737E6" w:rsidRDefault="00FD6276">
            <w:pPr>
              <w:keepNext/>
              <w:keepLines/>
              <w:spacing w:after="0"/>
              <w:rPr>
                <w:rFonts w:ascii="Arial" w:hAnsi="Arial"/>
                <w:sz w:val="18"/>
              </w:rPr>
            </w:pPr>
            <w:bookmarkStart w:id="118" w:name="_MCCTEMPBM_CRPT07670008___7"/>
            <w:bookmarkEnd w:id="118"/>
          </w:p>
        </w:tc>
      </w:tr>
      <w:tr w:rsidR="00FD6276" w:rsidRPr="000737E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43998D09"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74C47BC4" w14:textId="77777777" w:rsidR="00FD6276" w:rsidRPr="000737E6" w:rsidRDefault="00FD6276" w:rsidP="00400999">
            <w:pPr>
              <w:pStyle w:val="TAC"/>
            </w:pPr>
            <w:r w:rsidRPr="000737E6">
              <w:t>0</w:t>
            </w:r>
          </w:p>
        </w:tc>
        <w:tc>
          <w:tcPr>
            <w:tcW w:w="283" w:type="dxa"/>
            <w:tcBorders>
              <w:top w:val="nil"/>
              <w:left w:val="nil"/>
              <w:bottom w:val="nil"/>
              <w:right w:val="nil"/>
            </w:tcBorders>
          </w:tcPr>
          <w:p w14:paraId="30CD04D1" w14:textId="77777777" w:rsidR="00FD6276" w:rsidRPr="000737E6"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737E6" w:rsidRDefault="00FD6276" w:rsidP="00400999">
            <w:pPr>
              <w:pStyle w:val="TAL"/>
            </w:pPr>
            <w:r w:rsidRPr="000737E6">
              <w:rPr>
                <w:lang w:eastAsia="ko-KR"/>
              </w:rPr>
              <w:t>Signalling integrity protection not needed</w:t>
            </w:r>
          </w:p>
        </w:tc>
      </w:tr>
      <w:tr w:rsidR="00FD6276" w:rsidRPr="000737E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6C698A93"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27F60EA2" w14:textId="77777777" w:rsidR="00FD6276" w:rsidRPr="000737E6" w:rsidRDefault="00FD6276" w:rsidP="00400999">
            <w:pPr>
              <w:pStyle w:val="TAC"/>
            </w:pPr>
            <w:r w:rsidRPr="000737E6">
              <w:t>1</w:t>
            </w:r>
          </w:p>
        </w:tc>
        <w:tc>
          <w:tcPr>
            <w:tcW w:w="283" w:type="dxa"/>
            <w:tcBorders>
              <w:top w:val="nil"/>
              <w:left w:val="nil"/>
              <w:bottom w:val="nil"/>
              <w:right w:val="nil"/>
            </w:tcBorders>
          </w:tcPr>
          <w:p w14:paraId="259C1F9D" w14:textId="77777777" w:rsidR="00FD6276" w:rsidRPr="000737E6"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737E6" w:rsidRDefault="00FD6276" w:rsidP="00400999">
            <w:pPr>
              <w:pStyle w:val="TAL"/>
            </w:pPr>
            <w:r w:rsidRPr="000737E6">
              <w:rPr>
                <w:lang w:eastAsia="ko-KR"/>
              </w:rPr>
              <w:t>Signalling integrity protection preferred</w:t>
            </w:r>
          </w:p>
        </w:tc>
      </w:tr>
      <w:tr w:rsidR="00FD6276" w:rsidRPr="000737E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7BFDEE6B"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57B07D93" w14:textId="77777777" w:rsidR="00FD6276" w:rsidRPr="000737E6" w:rsidRDefault="00FD6276" w:rsidP="00400999">
            <w:pPr>
              <w:pStyle w:val="TAC"/>
            </w:pPr>
            <w:r w:rsidRPr="000737E6">
              <w:t>0</w:t>
            </w:r>
          </w:p>
        </w:tc>
        <w:tc>
          <w:tcPr>
            <w:tcW w:w="283" w:type="dxa"/>
            <w:tcBorders>
              <w:top w:val="nil"/>
              <w:left w:val="nil"/>
              <w:bottom w:val="nil"/>
              <w:right w:val="nil"/>
            </w:tcBorders>
          </w:tcPr>
          <w:p w14:paraId="28CE503D" w14:textId="77777777" w:rsidR="00FD6276" w:rsidRPr="000737E6"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737E6" w:rsidRDefault="00FD6276" w:rsidP="00400999">
            <w:pPr>
              <w:pStyle w:val="TAL"/>
            </w:pPr>
            <w:r w:rsidRPr="000737E6">
              <w:rPr>
                <w:lang w:eastAsia="ko-KR"/>
              </w:rPr>
              <w:t>Signalling integrity protection required</w:t>
            </w:r>
          </w:p>
        </w:tc>
      </w:tr>
      <w:tr w:rsidR="00FD6276" w:rsidRPr="000737E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39A12AD6"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76F520FD" w14:textId="77777777" w:rsidR="00FD6276" w:rsidRPr="000737E6" w:rsidRDefault="00FD6276" w:rsidP="00400999">
            <w:pPr>
              <w:pStyle w:val="TAC"/>
            </w:pPr>
            <w:r w:rsidRPr="000737E6">
              <w:t>1</w:t>
            </w:r>
          </w:p>
        </w:tc>
        <w:tc>
          <w:tcPr>
            <w:tcW w:w="283" w:type="dxa"/>
            <w:tcBorders>
              <w:top w:val="nil"/>
              <w:left w:val="nil"/>
              <w:bottom w:val="nil"/>
              <w:right w:val="nil"/>
            </w:tcBorders>
          </w:tcPr>
          <w:p w14:paraId="34FF9487" w14:textId="77777777" w:rsidR="00FD6276" w:rsidRPr="000737E6"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737E6" w:rsidRDefault="00FD6276">
            <w:pPr>
              <w:keepNext/>
              <w:keepLines/>
              <w:spacing w:after="0"/>
              <w:rPr>
                <w:rFonts w:ascii="Arial" w:hAnsi="Arial"/>
                <w:sz w:val="18"/>
              </w:rPr>
            </w:pPr>
            <w:bookmarkStart w:id="123" w:name="_MCCTEMPBM_CRPT07670013___7"/>
            <w:bookmarkEnd w:id="123"/>
          </w:p>
        </w:tc>
      </w:tr>
      <w:tr w:rsidR="00FD6276" w:rsidRPr="000737E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737E6" w:rsidRDefault="00FD6276" w:rsidP="00400999">
            <w:pPr>
              <w:pStyle w:val="TAL"/>
            </w:pPr>
            <w:r w:rsidRPr="000737E6">
              <w:tab/>
              <w:t>to</w:t>
            </w:r>
            <w:r w:rsidR="00156958" w:rsidRPr="000737E6">
              <w:tab/>
            </w:r>
            <w:r w:rsidRPr="000737E6">
              <w:t>Spare</w:t>
            </w:r>
          </w:p>
        </w:tc>
      </w:tr>
      <w:tr w:rsidR="00FD6276" w:rsidRPr="000737E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3B20F05C"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79B1D967" w14:textId="77777777" w:rsidR="00FD6276" w:rsidRPr="000737E6" w:rsidRDefault="00FD6276" w:rsidP="00400999">
            <w:pPr>
              <w:pStyle w:val="TAC"/>
            </w:pPr>
            <w:r w:rsidRPr="000737E6">
              <w:t>0</w:t>
            </w:r>
          </w:p>
        </w:tc>
        <w:tc>
          <w:tcPr>
            <w:tcW w:w="283" w:type="dxa"/>
            <w:tcBorders>
              <w:top w:val="nil"/>
              <w:left w:val="nil"/>
              <w:bottom w:val="nil"/>
              <w:right w:val="nil"/>
            </w:tcBorders>
          </w:tcPr>
          <w:p w14:paraId="36EE3868" w14:textId="77777777" w:rsidR="00FD6276" w:rsidRPr="000737E6"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737E6" w:rsidRDefault="00FD6276">
            <w:pPr>
              <w:keepNext/>
              <w:keepLines/>
              <w:spacing w:after="0"/>
              <w:rPr>
                <w:rFonts w:ascii="Arial" w:hAnsi="Arial"/>
                <w:sz w:val="18"/>
              </w:rPr>
            </w:pPr>
            <w:bookmarkStart w:id="125" w:name="_MCCTEMPBM_CRPT07670015___7"/>
            <w:bookmarkEnd w:id="125"/>
          </w:p>
        </w:tc>
      </w:tr>
      <w:tr w:rsidR="00FD6276" w:rsidRPr="000737E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6972EC2D"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78DB5A2E" w14:textId="77777777" w:rsidR="00FD6276" w:rsidRPr="000737E6" w:rsidRDefault="00FD6276" w:rsidP="00400999">
            <w:pPr>
              <w:pStyle w:val="TAC"/>
            </w:pPr>
            <w:r w:rsidRPr="000737E6">
              <w:t>1</w:t>
            </w:r>
          </w:p>
        </w:tc>
        <w:tc>
          <w:tcPr>
            <w:tcW w:w="283" w:type="dxa"/>
            <w:tcBorders>
              <w:top w:val="nil"/>
              <w:left w:val="nil"/>
              <w:bottom w:val="nil"/>
              <w:right w:val="nil"/>
            </w:tcBorders>
          </w:tcPr>
          <w:p w14:paraId="121F7CC4" w14:textId="77777777" w:rsidR="00FD6276" w:rsidRPr="000737E6"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5D022DF6" w14:textId="77777777" w:rsidR="00FD6276" w:rsidRPr="000737E6" w:rsidRDefault="00FD6276" w:rsidP="00400999">
            <w:pPr>
              <w:pStyle w:val="TAL"/>
            </w:pPr>
            <w:r w:rsidRPr="000737E6">
              <w:t>Reserved</w:t>
            </w:r>
          </w:p>
        </w:tc>
      </w:tr>
      <w:tr w:rsidR="00FD6276" w:rsidRPr="000737E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Pr="000737E6" w:rsidRDefault="00FD6276">
            <w:pPr>
              <w:keepNext/>
              <w:keepLines/>
              <w:spacing w:after="0"/>
              <w:rPr>
                <w:rFonts w:ascii="Arial" w:hAnsi="Arial"/>
                <w:sz w:val="18"/>
              </w:rPr>
            </w:pPr>
            <w:bookmarkStart w:id="127" w:name="_MCCTEMPBM_CRPT07670017___7"/>
            <w:bookmarkEnd w:id="127"/>
          </w:p>
        </w:tc>
      </w:tr>
      <w:tr w:rsidR="00FD6276" w:rsidRPr="000737E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737E6" w:rsidRDefault="00FD6276" w:rsidP="00400999">
            <w:pPr>
              <w:pStyle w:val="TAL"/>
            </w:pPr>
            <w:r w:rsidRPr="000737E6">
              <w:t>If the UE receives a signalling integrity protection policy value that the UE does not understand, the UE shall interpret the value as 010 "Signalling integrity protection required".</w:t>
            </w:r>
          </w:p>
          <w:p w14:paraId="409B7501" w14:textId="77777777" w:rsidR="00FD6276" w:rsidRPr="000737E6" w:rsidRDefault="00FD6276" w:rsidP="00400999">
            <w:pPr>
              <w:pStyle w:val="TAL"/>
            </w:pPr>
            <w:r w:rsidRPr="000737E6">
              <w:t xml:space="preserve"> </w:t>
            </w:r>
          </w:p>
          <w:p w14:paraId="26E486C0" w14:textId="2A91CBBB" w:rsidR="00FD6276" w:rsidRPr="000737E6" w:rsidRDefault="00FD6276" w:rsidP="00400999">
            <w:pPr>
              <w:pStyle w:val="TAL"/>
            </w:pPr>
            <w:r w:rsidRPr="000737E6">
              <w:t>Signal</w:t>
            </w:r>
            <w:r w:rsidR="00273ED1" w:rsidRPr="000737E6">
              <w:t>l</w:t>
            </w:r>
            <w:r w:rsidRPr="000737E6">
              <w:t>ing ciphering policy (octet o89+1 bit 5 to 7):</w:t>
            </w:r>
          </w:p>
        </w:tc>
      </w:tr>
      <w:tr w:rsidR="00FD6276" w:rsidRPr="000737E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737E6" w:rsidRDefault="00FD6276" w:rsidP="00400999">
            <w:pPr>
              <w:pStyle w:val="TAL"/>
            </w:pPr>
            <w:r w:rsidRPr="000737E6">
              <w:t>Bits</w:t>
            </w:r>
          </w:p>
        </w:tc>
      </w:tr>
      <w:tr w:rsidR="00FD6276" w:rsidRPr="000737E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737E6" w:rsidRDefault="00FD6276" w:rsidP="00400999">
            <w:pPr>
              <w:pStyle w:val="TAC"/>
              <w:rPr>
                <w:b/>
              </w:rPr>
            </w:pPr>
            <w:r w:rsidRPr="000737E6">
              <w:rPr>
                <w:b/>
              </w:rPr>
              <w:t>7</w:t>
            </w:r>
          </w:p>
        </w:tc>
        <w:tc>
          <w:tcPr>
            <w:tcW w:w="284" w:type="dxa"/>
            <w:tcBorders>
              <w:top w:val="nil"/>
              <w:left w:val="nil"/>
              <w:bottom w:val="nil"/>
              <w:right w:val="nil"/>
            </w:tcBorders>
            <w:hideMark/>
          </w:tcPr>
          <w:p w14:paraId="20B1194D" w14:textId="77777777" w:rsidR="00FD6276" w:rsidRPr="000737E6" w:rsidRDefault="00FD6276" w:rsidP="00400999">
            <w:pPr>
              <w:pStyle w:val="TAC"/>
              <w:rPr>
                <w:b/>
              </w:rPr>
            </w:pPr>
            <w:r w:rsidRPr="000737E6">
              <w:rPr>
                <w:b/>
              </w:rPr>
              <w:t>6</w:t>
            </w:r>
          </w:p>
        </w:tc>
        <w:tc>
          <w:tcPr>
            <w:tcW w:w="283" w:type="dxa"/>
            <w:tcBorders>
              <w:top w:val="nil"/>
              <w:left w:val="nil"/>
              <w:bottom w:val="nil"/>
              <w:right w:val="nil"/>
            </w:tcBorders>
            <w:hideMark/>
          </w:tcPr>
          <w:p w14:paraId="452451A0" w14:textId="77777777" w:rsidR="00FD6276" w:rsidRPr="000737E6" w:rsidRDefault="00FD6276" w:rsidP="00400999">
            <w:pPr>
              <w:pStyle w:val="TAC"/>
              <w:rPr>
                <w:b/>
              </w:rPr>
            </w:pPr>
            <w:r w:rsidRPr="000737E6">
              <w:rPr>
                <w:b/>
              </w:rPr>
              <w:t>5</w:t>
            </w:r>
          </w:p>
        </w:tc>
        <w:tc>
          <w:tcPr>
            <w:tcW w:w="283" w:type="dxa"/>
            <w:tcBorders>
              <w:top w:val="nil"/>
              <w:left w:val="nil"/>
              <w:bottom w:val="nil"/>
              <w:right w:val="nil"/>
            </w:tcBorders>
          </w:tcPr>
          <w:p w14:paraId="1D5C38E0" w14:textId="77777777" w:rsidR="00FD6276" w:rsidRPr="000737E6"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737E6" w:rsidRDefault="00FD6276">
            <w:pPr>
              <w:keepNext/>
              <w:keepLines/>
              <w:spacing w:after="0"/>
              <w:rPr>
                <w:rFonts w:ascii="Arial" w:hAnsi="Arial"/>
                <w:sz w:val="18"/>
              </w:rPr>
            </w:pPr>
            <w:bookmarkStart w:id="129" w:name="_MCCTEMPBM_CRPT07670019___7"/>
            <w:bookmarkEnd w:id="129"/>
          </w:p>
        </w:tc>
      </w:tr>
      <w:tr w:rsidR="00FD6276" w:rsidRPr="000737E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2D50BD5F"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0D7DADAC" w14:textId="77777777" w:rsidR="00FD6276" w:rsidRPr="000737E6" w:rsidRDefault="00FD6276" w:rsidP="00400999">
            <w:pPr>
              <w:pStyle w:val="TAC"/>
            </w:pPr>
            <w:r w:rsidRPr="000737E6">
              <w:t>0</w:t>
            </w:r>
          </w:p>
        </w:tc>
        <w:tc>
          <w:tcPr>
            <w:tcW w:w="283" w:type="dxa"/>
            <w:tcBorders>
              <w:top w:val="nil"/>
              <w:left w:val="nil"/>
              <w:bottom w:val="nil"/>
              <w:right w:val="nil"/>
            </w:tcBorders>
          </w:tcPr>
          <w:p w14:paraId="297C4FE4" w14:textId="77777777" w:rsidR="00FD6276" w:rsidRPr="000737E6"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737E6" w:rsidRDefault="00FD6276" w:rsidP="00400999">
            <w:pPr>
              <w:pStyle w:val="TAL"/>
            </w:pPr>
            <w:r w:rsidRPr="000737E6">
              <w:rPr>
                <w:lang w:eastAsia="ko-KR"/>
              </w:rPr>
              <w:t>Signalling ciphering not needed</w:t>
            </w:r>
          </w:p>
        </w:tc>
      </w:tr>
      <w:tr w:rsidR="00FD6276" w:rsidRPr="000737E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5E328567"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5334B395" w14:textId="77777777" w:rsidR="00FD6276" w:rsidRPr="000737E6" w:rsidRDefault="00FD6276" w:rsidP="00400999">
            <w:pPr>
              <w:pStyle w:val="TAC"/>
            </w:pPr>
            <w:r w:rsidRPr="000737E6">
              <w:t>1</w:t>
            </w:r>
          </w:p>
        </w:tc>
        <w:tc>
          <w:tcPr>
            <w:tcW w:w="283" w:type="dxa"/>
            <w:tcBorders>
              <w:top w:val="nil"/>
              <w:left w:val="nil"/>
              <w:bottom w:val="nil"/>
              <w:right w:val="nil"/>
            </w:tcBorders>
          </w:tcPr>
          <w:p w14:paraId="27DA3BF0" w14:textId="77777777" w:rsidR="00FD6276" w:rsidRPr="000737E6"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737E6" w:rsidRDefault="00FD6276" w:rsidP="00400999">
            <w:pPr>
              <w:pStyle w:val="TAL"/>
            </w:pPr>
            <w:r w:rsidRPr="000737E6">
              <w:rPr>
                <w:lang w:eastAsia="ko-KR"/>
              </w:rPr>
              <w:t>Signalling ciphering preferred</w:t>
            </w:r>
          </w:p>
        </w:tc>
      </w:tr>
      <w:tr w:rsidR="00FD6276" w:rsidRPr="000737E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383D523A"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238840AE" w14:textId="77777777" w:rsidR="00FD6276" w:rsidRPr="000737E6" w:rsidRDefault="00FD6276" w:rsidP="00400999">
            <w:pPr>
              <w:pStyle w:val="TAC"/>
            </w:pPr>
            <w:r w:rsidRPr="000737E6">
              <w:t>0</w:t>
            </w:r>
          </w:p>
        </w:tc>
        <w:tc>
          <w:tcPr>
            <w:tcW w:w="283" w:type="dxa"/>
            <w:tcBorders>
              <w:top w:val="nil"/>
              <w:left w:val="nil"/>
              <w:bottom w:val="nil"/>
              <w:right w:val="nil"/>
            </w:tcBorders>
          </w:tcPr>
          <w:p w14:paraId="3D26233C" w14:textId="77777777" w:rsidR="00FD6276" w:rsidRPr="000737E6"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737E6" w:rsidRDefault="00FD6276" w:rsidP="00400999">
            <w:pPr>
              <w:pStyle w:val="TAL"/>
            </w:pPr>
            <w:r w:rsidRPr="000737E6">
              <w:rPr>
                <w:lang w:eastAsia="ko-KR"/>
              </w:rPr>
              <w:t>Signalling ciphering required</w:t>
            </w:r>
          </w:p>
        </w:tc>
      </w:tr>
      <w:tr w:rsidR="00FD6276" w:rsidRPr="000737E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6476DBC9"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3EDAACF3" w14:textId="77777777" w:rsidR="00FD6276" w:rsidRPr="000737E6" w:rsidRDefault="00FD6276" w:rsidP="00400999">
            <w:pPr>
              <w:pStyle w:val="TAC"/>
            </w:pPr>
            <w:r w:rsidRPr="000737E6">
              <w:t>1</w:t>
            </w:r>
          </w:p>
        </w:tc>
        <w:tc>
          <w:tcPr>
            <w:tcW w:w="283" w:type="dxa"/>
            <w:tcBorders>
              <w:top w:val="nil"/>
              <w:left w:val="nil"/>
              <w:bottom w:val="nil"/>
              <w:right w:val="nil"/>
            </w:tcBorders>
          </w:tcPr>
          <w:p w14:paraId="6629B493" w14:textId="77777777" w:rsidR="00FD6276" w:rsidRPr="000737E6"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737E6" w:rsidRDefault="00FD6276">
            <w:pPr>
              <w:keepNext/>
              <w:keepLines/>
              <w:spacing w:after="0"/>
              <w:rPr>
                <w:rFonts w:ascii="Arial" w:hAnsi="Arial"/>
                <w:sz w:val="18"/>
              </w:rPr>
            </w:pPr>
            <w:bookmarkStart w:id="134" w:name="_MCCTEMPBM_CRPT07670024___7"/>
            <w:bookmarkEnd w:id="134"/>
          </w:p>
        </w:tc>
      </w:tr>
      <w:tr w:rsidR="00FD6276" w:rsidRPr="000737E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737E6" w:rsidRDefault="00FD6276" w:rsidP="00400999">
            <w:pPr>
              <w:pStyle w:val="TAL"/>
            </w:pPr>
            <w:r w:rsidRPr="000737E6">
              <w:tab/>
              <w:t>to</w:t>
            </w:r>
            <w:r w:rsidR="00156958" w:rsidRPr="000737E6">
              <w:tab/>
            </w:r>
            <w:r w:rsidRPr="000737E6">
              <w:t>Spare</w:t>
            </w:r>
          </w:p>
        </w:tc>
      </w:tr>
      <w:tr w:rsidR="00FD6276" w:rsidRPr="000737E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1BA6672C"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59D0CC1D" w14:textId="77777777" w:rsidR="00FD6276" w:rsidRPr="000737E6" w:rsidRDefault="00FD6276" w:rsidP="00400999">
            <w:pPr>
              <w:pStyle w:val="TAC"/>
            </w:pPr>
            <w:r w:rsidRPr="000737E6">
              <w:t>0</w:t>
            </w:r>
          </w:p>
        </w:tc>
        <w:tc>
          <w:tcPr>
            <w:tcW w:w="283" w:type="dxa"/>
            <w:tcBorders>
              <w:top w:val="nil"/>
              <w:left w:val="nil"/>
              <w:bottom w:val="nil"/>
              <w:right w:val="nil"/>
            </w:tcBorders>
          </w:tcPr>
          <w:p w14:paraId="3A33592A" w14:textId="77777777" w:rsidR="00FD6276" w:rsidRPr="000737E6"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737E6" w:rsidRDefault="00FD6276">
            <w:pPr>
              <w:keepNext/>
              <w:keepLines/>
              <w:spacing w:after="0"/>
              <w:rPr>
                <w:rFonts w:ascii="Arial" w:hAnsi="Arial"/>
                <w:sz w:val="18"/>
              </w:rPr>
            </w:pPr>
            <w:bookmarkStart w:id="136" w:name="_MCCTEMPBM_CRPT07670026___7"/>
            <w:bookmarkEnd w:id="136"/>
          </w:p>
        </w:tc>
      </w:tr>
      <w:tr w:rsidR="00FD6276" w:rsidRPr="000737E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7F391034"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4B2FA669" w14:textId="77777777" w:rsidR="00FD6276" w:rsidRPr="000737E6" w:rsidRDefault="00FD6276" w:rsidP="00400999">
            <w:pPr>
              <w:pStyle w:val="TAC"/>
            </w:pPr>
            <w:r w:rsidRPr="000737E6">
              <w:t>1</w:t>
            </w:r>
          </w:p>
        </w:tc>
        <w:tc>
          <w:tcPr>
            <w:tcW w:w="283" w:type="dxa"/>
            <w:tcBorders>
              <w:top w:val="nil"/>
              <w:left w:val="nil"/>
              <w:bottom w:val="nil"/>
              <w:right w:val="nil"/>
            </w:tcBorders>
          </w:tcPr>
          <w:p w14:paraId="7E0FDCF0" w14:textId="77777777" w:rsidR="00FD6276" w:rsidRPr="000737E6"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419BD860" w14:textId="77777777" w:rsidR="00FD6276" w:rsidRPr="000737E6" w:rsidRDefault="00FD6276" w:rsidP="00400999">
            <w:pPr>
              <w:pStyle w:val="TAL"/>
            </w:pPr>
            <w:r w:rsidRPr="000737E6">
              <w:t>Reserved</w:t>
            </w:r>
          </w:p>
        </w:tc>
      </w:tr>
      <w:tr w:rsidR="00FD6276" w:rsidRPr="000737E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Pr="000737E6" w:rsidRDefault="00FD6276">
            <w:pPr>
              <w:keepNext/>
              <w:keepLines/>
              <w:spacing w:after="0"/>
              <w:rPr>
                <w:rFonts w:ascii="Arial" w:hAnsi="Arial"/>
                <w:sz w:val="18"/>
              </w:rPr>
            </w:pPr>
            <w:bookmarkStart w:id="138" w:name="_MCCTEMPBM_CRPT07670028___7"/>
            <w:bookmarkEnd w:id="138"/>
          </w:p>
        </w:tc>
      </w:tr>
      <w:tr w:rsidR="00FD6276" w:rsidRPr="000737E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737E6" w:rsidRDefault="00FD6276" w:rsidP="00400999">
            <w:pPr>
              <w:pStyle w:val="TAL"/>
            </w:pPr>
            <w:r w:rsidRPr="000737E6">
              <w:t>If the UE receives a signalling ciphering policy value that the UE does not understand, the UE shall interpret the value as 010 "Signalling ciphering required".</w:t>
            </w:r>
          </w:p>
          <w:p w14:paraId="74EA7D55" w14:textId="77777777" w:rsidR="00FD6276" w:rsidRPr="000737E6" w:rsidRDefault="00FD6276" w:rsidP="00400999">
            <w:pPr>
              <w:pStyle w:val="TAL"/>
            </w:pPr>
          </w:p>
          <w:p w14:paraId="62D7264E" w14:textId="77777777" w:rsidR="00FD6276" w:rsidRPr="000737E6" w:rsidRDefault="00FD6276" w:rsidP="00400999">
            <w:pPr>
              <w:pStyle w:val="TAL"/>
            </w:pPr>
            <w:r w:rsidRPr="000737E6">
              <w:t>Bit 4 and 8 of octet o89+1 are spare and shall be coded as zero.</w:t>
            </w:r>
          </w:p>
        </w:tc>
      </w:tr>
      <w:tr w:rsidR="00FD6276" w:rsidRPr="000737E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Pr="000737E6" w:rsidRDefault="00FD6276">
            <w:pPr>
              <w:keepNext/>
              <w:keepLines/>
              <w:spacing w:after="0"/>
              <w:rPr>
                <w:rFonts w:ascii="Arial" w:hAnsi="Arial"/>
                <w:sz w:val="18"/>
              </w:rPr>
            </w:pPr>
            <w:bookmarkStart w:id="139" w:name="_MCCTEMPBM_CRPT07670029___7"/>
            <w:bookmarkEnd w:id="139"/>
          </w:p>
        </w:tc>
      </w:tr>
      <w:tr w:rsidR="00FD6276" w:rsidRPr="000737E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737E6" w:rsidRDefault="00FD6276" w:rsidP="00400999">
            <w:pPr>
              <w:pStyle w:val="TAL"/>
            </w:pPr>
            <w:r w:rsidRPr="000737E6">
              <w:t>User plane integrity protection policy (octet o89+2 bit 1 to 3):</w:t>
            </w:r>
          </w:p>
        </w:tc>
      </w:tr>
      <w:tr w:rsidR="00FD6276" w:rsidRPr="000737E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737E6" w:rsidRDefault="00FD6276" w:rsidP="00400999">
            <w:pPr>
              <w:pStyle w:val="TAL"/>
            </w:pPr>
            <w:r w:rsidRPr="000737E6">
              <w:t>Bits</w:t>
            </w:r>
          </w:p>
        </w:tc>
      </w:tr>
      <w:tr w:rsidR="00FD6276" w:rsidRPr="000737E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737E6" w:rsidRDefault="00FD6276" w:rsidP="00400999">
            <w:pPr>
              <w:pStyle w:val="TAC"/>
              <w:rPr>
                <w:b/>
              </w:rPr>
            </w:pPr>
            <w:r w:rsidRPr="000737E6">
              <w:rPr>
                <w:b/>
              </w:rPr>
              <w:t>3</w:t>
            </w:r>
          </w:p>
        </w:tc>
        <w:tc>
          <w:tcPr>
            <w:tcW w:w="284" w:type="dxa"/>
            <w:tcBorders>
              <w:top w:val="nil"/>
              <w:left w:val="nil"/>
              <w:bottom w:val="nil"/>
              <w:right w:val="nil"/>
            </w:tcBorders>
            <w:hideMark/>
          </w:tcPr>
          <w:p w14:paraId="21E61643" w14:textId="77777777" w:rsidR="00FD6276" w:rsidRPr="000737E6" w:rsidRDefault="00FD6276" w:rsidP="00400999">
            <w:pPr>
              <w:pStyle w:val="TAC"/>
              <w:rPr>
                <w:b/>
              </w:rPr>
            </w:pPr>
            <w:r w:rsidRPr="000737E6">
              <w:rPr>
                <w:b/>
              </w:rPr>
              <w:t>2</w:t>
            </w:r>
          </w:p>
        </w:tc>
        <w:tc>
          <w:tcPr>
            <w:tcW w:w="283" w:type="dxa"/>
            <w:tcBorders>
              <w:top w:val="nil"/>
              <w:left w:val="nil"/>
              <w:bottom w:val="nil"/>
              <w:right w:val="nil"/>
            </w:tcBorders>
            <w:hideMark/>
          </w:tcPr>
          <w:p w14:paraId="12F0D645" w14:textId="77777777" w:rsidR="00FD6276" w:rsidRPr="000737E6" w:rsidRDefault="00FD6276" w:rsidP="00400999">
            <w:pPr>
              <w:pStyle w:val="TAC"/>
              <w:rPr>
                <w:b/>
              </w:rPr>
            </w:pPr>
            <w:r w:rsidRPr="000737E6">
              <w:rPr>
                <w:b/>
              </w:rPr>
              <w:t>1</w:t>
            </w:r>
          </w:p>
        </w:tc>
        <w:tc>
          <w:tcPr>
            <w:tcW w:w="283" w:type="dxa"/>
            <w:tcBorders>
              <w:top w:val="nil"/>
              <w:left w:val="nil"/>
              <w:bottom w:val="nil"/>
              <w:right w:val="nil"/>
            </w:tcBorders>
          </w:tcPr>
          <w:p w14:paraId="3C58C4F2" w14:textId="77777777" w:rsidR="00FD6276" w:rsidRPr="000737E6"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737E6" w:rsidRDefault="00FD6276">
            <w:pPr>
              <w:keepNext/>
              <w:keepLines/>
              <w:spacing w:after="0"/>
              <w:rPr>
                <w:rFonts w:ascii="Arial" w:hAnsi="Arial"/>
                <w:sz w:val="18"/>
              </w:rPr>
            </w:pPr>
            <w:bookmarkStart w:id="141" w:name="_MCCTEMPBM_CRPT07670031___7"/>
            <w:bookmarkEnd w:id="141"/>
          </w:p>
        </w:tc>
      </w:tr>
      <w:tr w:rsidR="00FD6276" w:rsidRPr="000737E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3E379378"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7521262D" w14:textId="77777777" w:rsidR="00FD6276" w:rsidRPr="000737E6" w:rsidRDefault="00FD6276" w:rsidP="00400999">
            <w:pPr>
              <w:pStyle w:val="TAC"/>
            </w:pPr>
            <w:r w:rsidRPr="000737E6">
              <w:t>0</w:t>
            </w:r>
          </w:p>
        </w:tc>
        <w:tc>
          <w:tcPr>
            <w:tcW w:w="283" w:type="dxa"/>
            <w:tcBorders>
              <w:top w:val="nil"/>
              <w:left w:val="nil"/>
              <w:bottom w:val="nil"/>
              <w:right w:val="nil"/>
            </w:tcBorders>
          </w:tcPr>
          <w:p w14:paraId="13C28669" w14:textId="77777777" w:rsidR="00FD6276" w:rsidRPr="000737E6"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737E6" w:rsidRDefault="00FD6276" w:rsidP="00400999">
            <w:pPr>
              <w:pStyle w:val="TAL"/>
            </w:pPr>
            <w:r w:rsidRPr="000737E6">
              <w:rPr>
                <w:lang w:eastAsia="ko-KR"/>
              </w:rPr>
              <w:t>User plane integrity protection not needed</w:t>
            </w:r>
          </w:p>
        </w:tc>
      </w:tr>
      <w:tr w:rsidR="00FD6276" w:rsidRPr="000737E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7C9D1CC1"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32650895" w14:textId="77777777" w:rsidR="00FD6276" w:rsidRPr="000737E6" w:rsidRDefault="00FD6276" w:rsidP="00400999">
            <w:pPr>
              <w:pStyle w:val="TAC"/>
            </w:pPr>
            <w:r w:rsidRPr="000737E6">
              <w:t>1</w:t>
            </w:r>
          </w:p>
        </w:tc>
        <w:tc>
          <w:tcPr>
            <w:tcW w:w="283" w:type="dxa"/>
            <w:tcBorders>
              <w:top w:val="nil"/>
              <w:left w:val="nil"/>
              <w:bottom w:val="nil"/>
              <w:right w:val="nil"/>
            </w:tcBorders>
          </w:tcPr>
          <w:p w14:paraId="69070854" w14:textId="77777777" w:rsidR="00FD6276" w:rsidRPr="000737E6"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737E6" w:rsidRDefault="00FD6276" w:rsidP="00400999">
            <w:pPr>
              <w:pStyle w:val="TAL"/>
            </w:pPr>
            <w:r w:rsidRPr="000737E6">
              <w:rPr>
                <w:lang w:eastAsia="ko-KR"/>
              </w:rPr>
              <w:t>User plane integrity protection preferred</w:t>
            </w:r>
          </w:p>
        </w:tc>
      </w:tr>
      <w:tr w:rsidR="00FD6276" w:rsidRPr="000737E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7D9AE902"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3AE9DAA0" w14:textId="77777777" w:rsidR="00FD6276" w:rsidRPr="000737E6" w:rsidRDefault="00FD6276" w:rsidP="00400999">
            <w:pPr>
              <w:pStyle w:val="TAC"/>
            </w:pPr>
            <w:r w:rsidRPr="000737E6">
              <w:t>0</w:t>
            </w:r>
          </w:p>
        </w:tc>
        <w:tc>
          <w:tcPr>
            <w:tcW w:w="283" w:type="dxa"/>
            <w:tcBorders>
              <w:top w:val="nil"/>
              <w:left w:val="nil"/>
              <w:bottom w:val="nil"/>
              <w:right w:val="nil"/>
            </w:tcBorders>
          </w:tcPr>
          <w:p w14:paraId="3875115B" w14:textId="77777777" w:rsidR="00FD6276" w:rsidRPr="000737E6"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737E6" w:rsidRDefault="00FD6276" w:rsidP="00400999">
            <w:pPr>
              <w:pStyle w:val="TAL"/>
            </w:pPr>
            <w:r w:rsidRPr="000737E6">
              <w:rPr>
                <w:lang w:eastAsia="ko-KR"/>
              </w:rPr>
              <w:t>User plane integrity protection required</w:t>
            </w:r>
          </w:p>
        </w:tc>
      </w:tr>
      <w:tr w:rsidR="00FD6276" w:rsidRPr="000737E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1F274E4F"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41F40258" w14:textId="77777777" w:rsidR="00FD6276" w:rsidRPr="000737E6" w:rsidRDefault="00FD6276" w:rsidP="00400999">
            <w:pPr>
              <w:pStyle w:val="TAC"/>
            </w:pPr>
            <w:r w:rsidRPr="000737E6">
              <w:t>1</w:t>
            </w:r>
          </w:p>
        </w:tc>
        <w:tc>
          <w:tcPr>
            <w:tcW w:w="283" w:type="dxa"/>
            <w:tcBorders>
              <w:top w:val="nil"/>
              <w:left w:val="nil"/>
              <w:bottom w:val="nil"/>
              <w:right w:val="nil"/>
            </w:tcBorders>
          </w:tcPr>
          <w:p w14:paraId="490AB50C" w14:textId="77777777" w:rsidR="00FD6276" w:rsidRPr="000737E6"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737E6" w:rsidRDefault="00FD6276">
            <w:pPr>
              <w:keepNext/>
              <w:keepLines/>
              <w:spacing w:after="0"/>
              <w:rPr>
                <w:rFonts w:ascii="Arial" w:hAnsi="Arial"/>
                <w:sz w:val="18"/>
              </w:rPr>
            </w:pPr>
            <w:bookmarkStart w:id="146" w:name="_MCCTEMPBM_CRPT07670036___7"/>
            <w:bookmarkEnd w:id="146"/>
          </w:p>
        </w:tc>
      </w:tr>
      <w:tr w:rsidR="00FD6276" w:rsidRPr="000737E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737E6" w:rsidRDefault="00FD6276" w:rsidP="00400999">
            <w:pPr>
              <w:pStyle w:val="TAL"/>
            </w:pPr>
            <w:r w:rsidRPr="000737E6">
              <w:tab/>
              <w:t>to</w:t>
            </w:r>
            <w:r w:rsidR="00156958" w:rsidRPr="000737E6">
              <w:tab/>
            </w:r>
            <w:r w:rsidRPr="000737E6">
              <w:t>Spare</w:t>
            </w:r>
          </w:p>
        </w:tc>
      </w:tr>
      <w:tr w:rsidR="00FD6276" w:rsidRPr="000737E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048B7909"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75AF0C88" w14:textId="77777777" w:rsidR="00FD6276" w:rsidRPr="000737E6" w:rsidRDefault="00FD6276" w:rsidP="00400999">
            <w:pPr>
              <w:pStyle w:val="TAC"/>
            </w:pPr>
            <w:r w:rsidRPr="000737E6">
              <w:t>0</w:t>
            </w:r>
          </w:p>
        </w:tc>
        <w:tc>
          <w:tcPr>
            <w:tcW w:w="283" w:type="dxa"/>
            <w:tcBorders>
              <w:top w:val="nil"/>
              <w:left w:val="nil"/>
              <w:bottom w:val="nil"/>
              <w:right w:val="nil"/>
            </w:tcBorders>
          </w:tcPr>
          <w:p w14:paraId="5780BB6F" w14:textId="77777777" w:rsidR="00FD6276" w:rsidRPr="000737E6"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737E6" w:rsidRDefault="00FD6276">
            <w:pPr>
              <w:keepNext/>
              <w:keepLines/>
              <w:spacing w:after="0"/>
              <w:rPr>
                <w:rFonts w:ascii="Arial" w:hAnsi="Arial"/>
                <w:sz w:val="18"/>
              </w:rPr>
            </w:pPr>
            <w:bookmarkStart w:id="148" w:name="_MCCTEMPBM_CRPT07670038___7"/>
            <w:bookmarkEnd w:id="148"/>
          </w:p>
        </w:tc>
      </w:tr>
      <w:tr w:rsidR="00FD6276" w:rsidRPr="000737E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44992543"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42376507" w14:textId="77777777" w:rsidR="00FD6276" w:rsidRPr="000737E6" w:rsidRDefault="00FD6276" w:rsidP="00400999">
            <w:pPr>
              <w:pStyle w:val="TAC"/>
            </w:pPr>
            <w:r w:rsidRPr="000737E6">
              <w:t>1</w:t>
            </w:r>
          </w:p>
        </w:tc>
        <w:tc>
          <w:tcPr>
            <w:tcW w:w="283" w:type="dxa"/>
            <w:tcBorders>
              <w:top w:val="nil"/>
              <w:left w:val="nil"/>
              <w:bottom w:val="nil"/>
              <w:right w:val="nil"/>
            </w:tcBorders>
          </w:tcPr>
          <w:p w14:paraId="622B8C11" w14:textId="77777777" w:rsidR="00FD6276" w:rsidRPr="000737E6"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3BA94FCD" w14:textId="77777777" w:rsidR="00FD6276" w:rsidRPr="000737E6" w:rsidRDefault="00FD6276" w:rsidP="00400999">
            <w:pPr>
              <w:pStyle w:val="TAL"/>
            </w:pPr>
            <w:r w:rsidRPr="000737E6">
              <w:t>Reserved</w:t>
            </w:r>
          </w:p>
        </w:tc>
      </w:tr>
      <w:tr w:rsidR="00FD6276" w:rsidRPr="000737E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Pr="000737E6" w:rsidRDefault="00FD6276">
            <w:pPr>
              <w:keepNext/>
              <w:keepLines/>
              <w:spacing w:after="0"/>
              <w:rPr>
                <w:rFonts w:ascii="Arial" w:hAnsi="Arial"/>
                <w:sz w:val="18"/>
              </w:rPr>
            </w:pPr>
            <w:bookmarkStart w:id="150" w:name="_MCCTEMPBM_CRPT07670040___7"/>
            <w:bookmarkEnd w:id="150"/>
          </w:p>
        </w:tc>
      </w:tr>
      <w:tr w:rsidR="00FD6276" w:rsidRPr="000737E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737E6" w:rsidRDefault="00FD6276" w:rsidP="00400999">
            <w:pPr>
              <w:pStyle w:val="TAL"/>
            </w:pPr>
            <w:r w:rsidRPr="000737E6">
              <w:t>If the UE receives a user plane integrity protection policy value that the UE does not understand, the UE shall interpret the value as 010 "User plane integrity protection required".</w:t>
            </w:r>
          </w:p>
          <w:p w14:paraId="51C1197E" w14:textId="77777777" w:rsidR="00FD6276" w:rsidRPr="000737E6" w:rsidRDefault="00FD6276" w:rsidP="00400999">
            <w:pPr>
              <w:pStyle w:val="TAL"/>
            </w:pPr>
          </w:p>
          <w:p w14:paraId="77FBD70E" w14:textId="77777777" w:rsidR="00FD6276" w:rsidRPr="000737E6" w:rsidRDefault="00FD6276" w:rsidP="00400999">
            <w:pPr>
              <w:pStyle w:val="TAL"/>
            </w:pPr>
            <w:r w:rsidRPr="000737E6">
              <w:t>User plane ciphering policy (octet o89+2 bit 5 to 7):</w:t>
            </w:r>
          </w:p>
        </w:tc>
      </w:tr>
      <w:tr w:rsidR="00FD6276" w:rsidRPr="000737E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737E6" w:rsidRDefault="00FD6276" w:rsidP="00400999">
            <w:pPr>
              <w:pStyle w:val="TAL"/>
            </w:pPr>
            <w:r w:rsidRPr="000737E6">
              <w:t>Bits</w:t>
            </w:r>
          </w:p>
        </w:tc>
      </w:tr>
      <w:tr w:rsidR="00FD6276" w:rsidRPr="000737E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737E6" w:rsidRDefault="00FD6276" w:rsidP="00400999">
            <w:pPr>
              <w:pStyle w:val="TAC"/>
              <w:rPr>
                <w:b/>
              </w:rPr>
            </w:pPr>
            <w:r w:rsidRPr="000737E6">
              <w:rPr>
                <w:b/>
              </w:rPr>
              <w:t>7</w:t>
            </w:r>
          </w:p>
        </w:tc>
        <w:tc>
          <w:tcPr>
            <w:tcW w:w="284" w:type="dxa"/>
            <w:tcBorders>
              <w:top w:val="nil"/>
              <w:left w:val="nil"/>
              <w:bottom w:val="nil"/>
              <w:right w:val="nil"/>
            </w:tcBorders>
            <w:hideMark/>
          </w:tcPr>
          <w:p w14:paraId="58BFDC4E" w14:textId="77777777" w:rsidR="00FD6276" w:rsidRPr="000737E6" w:rsidRDefault="00FD6276" w:rsidP="00400999">
            <w:pPr>
              <w:pStyle w:val="TAC"/>
              <w:rPr>
                <w:b/>
              </w:rPr>
            </w:pPr>
            <w:r w:rsidRPr="000737E6">
              <w:rPr>
                <w:b/>
              </w:rPr>
              <w:t>6</w:t>
            </w:r>
          </w:p>
        </w:tc>
        <w:tc>
          <w:tcPr>
            <w:tcW w:w="283" w:type="dxa"/>
            <w:tcBorders>
              <w:top w:val="nil"/>
              <w:left w:val="nil"/>
              <w:bottom w:val="nil"/>
              <w:right w:val="nil"/>
            </w:tcBorders>
            <w:hideMark/>
          </w:tcPr>
          <w:p w14:paraId="537384DC" w14:textId="77777777" w:rsidR="00FD6276" w:rsidRPr="000737E6" w:rsidRDefault="00FD6276" w:rsidP="00400999">
            <w:pPr>
              <w:pStyle w:val="TAC"/>
              <w:rPr>
                <w:b/>
              </w:rPr>
            </w:pPr>
            <w:r w:rsidRPr="000737E6">
              <w:rPr>
                <w:b/>
              </w:rPr>
              <w:t>5</w:t>
            </w:r>
          </w:p>
        </w:tc>
        <w:tc>
          <w:tcPr>
            <w:tcW w:w="283" w:type="dxa"/>
            <w:tcBorders>
              <w:top w:val="nil"/>
              <w:left w:val="nil"/>
              <w:bottom w:val="nil"/>
              <w:right w:val="nil"/>
            </w:tcBorders>
          </w:tcPr>
          <w:p w14:paraId="11BCD4AD" w14:textId="77777777" w:rsidR="00FD6276" w:rsidRPr="000737E6"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737E6" w:rsidRDefault="00FD6276">
            <w:pPr>
              <w:keepNext/>
              <w:keepLines/>
              <w:spacing w:after="0"/>
              <w:rPr>
                <w:rFonts w:ascii="Arial" w:hAnsi="Arial"/>
                <w:sz w:val="18"/>
              </w:rPr>
            </w:pPr>
            <w:bookmarkStart w:id="152" w:name="_MCCTEMPBM_CRPT07670042___7"/>
            <w:bookmarkEnd w:id="152"/>
          </w:p>
        </w:tc>
      </w:tr>
      <w:tr w:rsidR="00FD6276" w:rsidRPr="000737E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17EAA254"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1F6240EA" w14:textId="77777777" w:rsidR="00FD6276" w:rsidRPr="000737E6" w:rsidRDefault="00FD6276" w:rsidP="00400999">
            <w:pPr>
              <w:pStyle w:val="TAC"/>
            </w:pPr>
            <w:r w:rsidRPr="000737E6">
              <w:t>0</w:t>
            </w:r>
          </w:p>
        </w:tc>
        <w:tc>
          <w:tcPr>
            <w:tcW w:w="283" w:type="dxa"/>
            <w:tcBorders>
              <w:top w:val="nil"/>
              <w:left w:val="nil"/>
              <w:bottom w:val="nil"/>
              <w:right w:val="nil"/>
            </w:tcBorders>
          </w:tcPr>
          <w:p w14:paraId="17612707" w14:textId="77777777" w:rsidR="00FD6276" w:rsidRPr="000737E6"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737E6" w:rsidRDefault="00FD6276" w:rsidP="00400999">
            <w:pPr>
              <w:pStyle w:val="TAL"/>
            </w:pPr>
            <w:r w:rsidRPr="000737E6">
              <w:rPr>
                <w:lang w:eastAsia="ko-KR"/>
              </w:rPr>
              <w:t>User plane ciphering not needed</w:t>
            </w:r>
          </w:p>
        </w:tc>
      </w:tr>
      <w:tr w:rsidR="00FD6276" w:rsidRPr="000737E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1C7AB10B" w14:textId="77777777" w:rsidR="00FD6276" w:rsidRPr="000737E6" w:rsidRDefault="00FD6276" w:rsidP="00400999">
            <w:pPr>
              <w:pStyle w:val="TAC"/>
            </w:pPr>
            <w:r w:rsidRPr="000737E6">
              <w:t>0</w:t>
            </w:r>
          </w:p>
        </w:tc>
        <w:tc>
          <w:tcPr>
            <w:tcW w:w="283" w:type="dxa"/>
            <w:tcBorders>
              <w:top w:val="nil"/>
              <w:left w:val="nil"/>
              <w:bottom w:val="nil"/>
              <w:right w:val="nil"/>
            </w:tcBorders>
            <w:hideMark/>
          </w:tcPr>
          <w:p w14:paraId="29E6A7AC" w14:textId="77777777" w:rsidR="00FD6276" w:rsidRPr="000737E6" w:rsidRDefault="00FD6276" w:rsidP="00400999">
            <w:pPr>
              <w:pStyle w:val="TAC"/>
            </w:pPr>
            <w:r w:rsidRPr="000737E6">
              <w:t>1</w:t>
            </w:r>
          </w:p>
        </w:tc>
        <w:tc>
          <w:tcPr>
            <w:tcW w:w="283" w:type="dxa"/>
            <w:tcBorders>
              <w:top w:val="nil"/>
              <w:left w:val="nil"/>
              <w:bottom w:val="nil"/>
              <w:right w:val="nil"/>
            </w:tcBorders>
          </w:tcPr>
          <w:p w14:paraId="10BB3F90" w14:textId="77777777" w:rsidR="00FD6276" w:rsidRPr="000737E6"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737E6" w:rsidRDefault="00FD6276" w:rsidP="00400999">
            <w:pPr>
              <w:pStyle w:val="TAL"/>
            </w:pPr>
            <w:r w:rsidRPr="000737E6">
              <w:rPr>
                <w:lang w:eastAsia="ko-KR"/>
              </w:rPr>
              <w:t>User plane ciphering preferred</w:t>
            </w:r>
          </w:p>
        </w:tc>
      </w:tr>
      <w:tr w:rsidR="00FD6276" w:rsidRPr="000737E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6FC71D99"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44C77C7B" w14:textId="77777777" w:rsidR="00FD6276" w:rsidRPr="000737E6" w:rsidRDefault="00FD6276" w:rsidP="00400999">
            <w:pPr>
              <w:pStyle w:val="TAC"/>
            </w:pPr>
            <w:r w:rsidRPr="000737E6">
              <w:t>0</w:t>
            </w:r>
          </w:p>
        </w:tc>
        <w:tc>
          <w:tcPr>
            <w:tcW w:w="283" w:type="dxa"/>
            <w:tcBorders>
              <w:top w:val="nil"/>
              <w:left w:val="nil"/>
              <w:bottom w:val="nil"/>
              <w:right w:val="nil"/>
            </w:tcBorders>
          </w:tcPr>
          <w:p w14:paraId="33FF44F0" w14:textId="77777777" w:rsidR="00FD6276" w:rsidRPr="000737E6"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737E6" w:rsidRDefault="00FD6276" w:rsidP="00400999">
            <w:pPr>
              <w:pStyle w:val="TAL"/>
            </w:pPr>
            <w:r w:rsidRPr="000737E6">
              <w:rPr>
                <w:lang w:eastAsia="ko-KR"/>
              </w:rPr>
              <w:t>User plane ciphering required</w:t>
            </w:r>
          </w:p>
        </w:tc>
      </w:tr>
      <w:tr w:rsidR="00FD6276" w:rsidRPr="000737E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737E6" w:rsidRDefault="00FD6276" w:rsidP="00400999">
            <w:pPr>
              <w:pStyle w:val="TAC"/>
            </w:pPr>
            <w:r w:rsidRPr="000737E6">
              <w:t>0</w:t>
            </w:r>
          </w:p>
        </w:tc>
        <w:tc>
          <w:tcPr>
            <w:tcW w:w="284" w:type="dxa"/>
            <w:tcBorders>
              <w:top w:val="nil"/>
              <w:left w:val="nil"/>
              <w:bottom w:val="nil"/>
              <w:right w:val="nil"/>
            </w:tcBorders>
            <w:hideMark/>
          </w:tcPr>
          <w:p w14:paraId="4FDB3D58"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28CD4085" w14:textId="77777777" w:rsidR="00FD6276" w:rsidRPr="000737E6" w:rsidRDefault="00FD6276" w:rsidP="00400999">
            <w:pPr>
              <w:pStyle w:val="TAC"/>
            </w:pPr>
            <w:r w:rsidRPr="000737E6">
              <w:t>1</w:t>
            </w:r>
          </w:p>
        </w:tc>
        <w:tc>
          <w:tcPr>
            <w:tcW w:w="283" w:type="dxa"/>
            <w:tcBorders>
              <w:top w:val="nil"/>
              <w:left w:val="nil"/>
              <w:bottom w:val="nil"/>
              <w:right w:val="nil"/>
            </w:tcBorders>
          </w:tcPr>
          <w:p w14:paraId="65310934" w14:textId="77777777" w:rsidR="00FD6276" w:rsidRPr="000737E6"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737E6" w:rsidRDefault="00FD6276">
            <w:pPr>
              <w:keepNext/>
              <w:keepLines/>
              <w:spacing w:after="0"/>
              <w:rPr>
                <w:rFonts w:ascii="Arial" w:hAnsi="Arial"/>
                <w:sz w:val="18"/>
              </w:rPr>
            </w:pPr>
            <w:bookmarkStart w:id="157" w:name="_MCCTEMPBM_CRPT07670047___7"/>
            <w:bookmarkEnd w:id="157"/>
          </w:p>
        </w:tc>
      </w:tr>
      <w:tr w:rsidR="00FD6276" w:rsidRPr="000737E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737E6" w:rsidRDefault="00FD6276" w:rsidP="00400999">
            <w:pPr>
              <w:pStyle w:val="TAL"/>
            </w:pPr>
            <w:r w:rsidRPr="000737E6">
              <w:tab/>
              <w:t>to</w:t>
            </w:r>
            <w:r w:rsidR="00156958" w:rsidRPr="000737E6">
              <w:tab/>
            </w:r>
            <w:r w:rsidRPr="000737E6">
              <w:t>Spare</w:t>
            </w:r>
          </w:p>
        </w:tc>
      </w:tr>
      <w:tr w:rsidR="00FD6276" w:rsidRPr="000737E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3C27D651"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5F55A59C" w14:textId="77777777" w:rsidR="00FD6276" w:rsidRPr="000737E6" w:rsidRDefault="00FD6276" w:rsidP="00400999">
            <w:pPr>
              <w:pStyle w:val="TAC"/>
            </w:pPr>
            <w:r w:rsidRPr="000737E6">
              <w:t>0</w:t>
            </w:r>
          </w:p>
        </w:tc>
        <w:tc>
          <w:tcPr>
            <w:tcW w:w="283" w:type="dxa"/>
            <w:tcBorders>
              <w:top w:val="nil"/>
              <w:left w:val="nil"/>
              <w:bottom w:val="nil"/>
              <w:right w:val="nil"/>
            </w:tcBorders>
          </w:tcPr>
          <w:p w14:paraId="73BF36BF" w14:textId="77777777" w:rsidR="00FD6276" w:rsidRPr="000737E6"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737E6" w:rsidRDefault="00FD6276">
            <w:pPr>
              <w:keepNext/>
              <w:keepLines/>
              <w:spacing w:after="0"/>
              <w:rPr>
                <w:rFonts w:ascii="Arial" w:hAnsi="Arial"/>
                <w:sz w:val="18"/>
              </w:rPr>
            </w:pPr>
            <w:bookmarkStart w:id="159" w:name="_MCCTEMPBM_CRPT07670049___7"/>
            <w:bookmarkEnd w:id="159"/>
          </w:p>
        </w:tc>
      </w:tr>
      <w:tr w:rsidR="00FD6276" w:rsidRPr="000737E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737E6" w:rsidRDefault="00FD6276" w:rsidP="00400999">
            <w:pPr>
              <w:pStyle w:val="TAC"/>
            </w:pPr>
            <w:r w:rsidRPr="000737E6">
              <w:t>1</w:t>
            </w:r>
          </w:p>
        </w:tc>
        <w:tc>
          <w:tcPr>
            <w:tcW w:w="284" w:type="dxa"/>
            <w:tcBorders>
              <w:top w:val="nil"/>
              <w:left w:val="nil"/>
              <w:bottom w:val="nil"/>
              <w:right w:val="nil"/>
            </w:tcBorders>
            <w:hideMark/>
          </w:tcPr>
          <w:p w14:paraId="6606BB25" w14:textId="77777777" w:rsidR="00FD6276" w:rsidRPr="000737E6" w:rsidRDefault="00FD6276" w:rsidP="00400999">
            <w:pPr>
              <w:pStyle w:val="TAC"/>
            </w:pPr>
            <w:r w:rsidRPr="000737E6">
              <w:t>1</w:t>
            </w:r>
          </w:p>
        </w:tc>
        <w:tc>
          <w:tcPr>
            <w:tcW w:w="283" w:type="dxa"/>
            <w:tcBorders>
              <w:top w:val="nil"/>
              <w:left w:val="nil"/>
              <w:bottom w:val="nil"/>
              <w:right w:val="nil"/>
            </w:tcBorders>
            <w:hideMark/>
          </w:tcPr>
          <w:p w14:paraId="2B4664FE" w14:textId="77777777" w:rsidR="00FD6276" w:rsidRPr="000737E6" w:rsidRDefault="00FD6276" w:rsidP="00400999">
            <w:pPr>
              <w:pStyle w:val="TAC"/>
            </w:pPr>
            <w:r w:rsidRPr="000737E6">
              <w:t>1</w:t>
            </w:r>
          </w:p>
        </w:tc>
        <w:tc>
          <w:tcPr>
            <w:tcW w:w="283" w:type="dxa"/>
            <w:tcBorders>
              <w:top w:val="nil"/>
              <w:left w:val="nil"/>
              <w:bottom w:val="nil"/>
              <w:right w:val="nil"/>
            </w:tcBorders>
          </w:tcPr>
          <w:p w14:paraId="469D22FD" w14:textId="77777777" w:rsidR="00FD6276" w:rsidRPr="000737E6"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15541F07" w14:textId="77777777" w:rsidR="00FD6276" w:rsidRPr="000737E6" w:rsidRDefault="00FD6276" w:rsidP="00400999">
            <w:pPr>
              <w:pStyle w:val="TAL"/>
            </w:pPr>
            <w:r w:rsidRPr="000737E6">
              <w:t>Reserved</w:t>
            </w:r>
          </w:p>
        </w:tc>
      </w:tr>
      <w:tr w:rsidR="00FD6276" w:rsidRPr="000737E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Pr="000737E6" w:rsidRDefault="00FD6276">
            <w:pPr>
              <w:keepNext/>
              <w:keepLines/>
              <w:spacing w:after="0"/>
              <w:rPr>
                <w:rFonts w:ascii="Arial" w:hAnsi="Arial"/>
                <w:sz w:val="18"/>
              </w:rPr>
            </w:pPr>
            <w:bookmarkStart w:id="161" w:name="_MCCTEMPBM_CRPT07670051___7"/>
            <w:bookmarkEnd w:id="161"/>
          </w:p>
        </w:tc>
      </w:tr>
      <w:tr w:rsidR="00FD6276" w:rsidRPr="000737E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Pr="000737E6" w:rsidRDefault="00FD6276" w:rsidP="00400999">
            <w:pPr>
              <w:pStyle w:val="TAL"/>
            </w:pPr>
            <w:r w:rsidRPr="000737E6">
              <w:t>If the UE receives a user plane ciphering policy value that the UE does not understand, the UE shall interpret the value as 010 "User plane ciphering required".</w:t>
            </w:r>
          </w:p>
          <w:p w14:paraId="2961D109" w14:textId="77777777" w:rsidR="00FD6276" w:rsidRPr="000737E6" w:rsidRDefault="00FD6276" w:rsidP="00400999">
            <w:pPr>
              <w:pStyle w:val="TAL"/>
            </w:pPr>
          </w:p>
          <w:p w14:paraId="289D1C84" w14:textId="77777777" w:rsidR="00FD6276" w:rsidRPr="000737E6" w:rsidRDefault="00FD6276" w:rsidP="00400999">
            <w:pPr>
              <w:pStyle w:val="TAL"/>
            </w:pPr>
            <w:r w:rsidRPr="000737E6">
              <w:t>Bit 4 and 8 of octet o89+2 are spare and shall be coded as zero.</w:t>
            </w:r>
          </w:p>
        </w:tc>
      </w:tr>
      <w:tr w:rsidR="00FD6276" w:rsidRPr="000737E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Pr="000737E6" w:rsidRDefault="00FD6276">
            <w:pPr>
              <w:keepNext/>
              <w:keepLines/>
              <w:spacing w:after="0"/>
              <w:rPr>
                <w:rFonts w:ascii="Arial" w:hAnsi="Arial"/>
                <w:sz w:val="18"/>
              </w:rPr>
            </w:pPr>
            <w:bookmarkStart w:id="162" w:name="_MCCTEMPBM_CRPT07670052___7"/>
            <w:bookmarkEnd w:id="162"/>
          </w:p>
        </w:tc>
      </w:tr>
    </w:tbl>
    <w:p w14:paraId="73DE67D8"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737E6" w:rsidRDefault="00FD6276">
            <w:pPr>
              <w:pStyle w:val="TAC"/>
            </w:pPr>
            <w:r w:rsidRPr="000737E6">
              <w:lastRenderedPageBreak/>
              <w:t>8</w:t>
            </w:r>
          </w:p>
        </w:tc>
        <w:tc>
          <w:tcPr>
            <w:tcW w:w="709" w:type="dxa"/>
            <w:tcBorders>
              <w:top w:val="nil"/>
              <w:left w:val="nil"/>
              <w:bottom w:val="single" w:sz="4" w:space="0" w:color="auto"/>
              <w:right w:val="nil"/>
            </w:tcBorders>
            <w:hideMark/>
          </w:tcPr>
          <w:p w14:paraId="37E9E3B7"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22D1C723"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64D15384"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4D7DEBEF"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72D108C3"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584A11FB"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2CA0AED0" w14:textId="77777777" w:rsidR="00FD6276" w:rsidRPr="000737E6" w:rsidRDefault="00FD6276">
            <w:pPr>
              <w:pStyle w:val="TAC"/>
            </w:pPr>
            <w:r w:rsidRPr="000737E6">
              <w:t>1</w:t>
            </w:r>
          </w:p>
        </w:tc>
        <w:tc>
          <w:tcPr>
            <w:tcW w:w="1416" w:type="dxa"/>
            <w:gridSpan w:val="2"/>
          </w:tcPr>
          <w:p w14:paraId="2B5F393B" w14:textId="77777777" w:rsidR="00FD6276" w:rsidRPr="000737E6" w:rsidRDefault="00FD6276">
            <w:pPr>
              <w:pStyle w:val="TAL"/>
            </w:pPr>
          </w:p>
        </w:tc>
      </w:tr>
      <w:tr w:rsidR="00FD6276" w:rsidRPr="000737E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737E6" w:rsidRDefault="00FD6276">
            <w:pPr>
              <w:pStyle w:val="TAC"/>
              <w:rPr>
                <w:noProof/>
                <w:lang w:val="en-US"/>
              </w:rPr>
            </w:pPr>
          </w:p>
          <w:p w14:paraId="7FB1C6BA" w14:textId="709DB38B" w:rsidR="00FD6276" w:rsidRPr="000737E6" w:rsidRDefault="00FD6276">
            <w:pPr>
              <w:pStyle w:val="TAC"/>
            </w:pPr>
            <w:r w:rsidRPr="000737E6">
              <w:rPr>
                <w:noProof/>
                <w:lang w:val="en-US"/>
              </w:rPr>
              <w:t xml:space="preserve">Length of </w:t>
            </w:r>
            <w:r w:rsidR="00B01AE9" w:rsidRPr="000737E6">
              <w:t>ProSe identifier</w:t>
            </w:r>
            <w:r w:rsidRPr="000737E6">
              <w:rPr>
                <w:noProof/>
                <w:lang w:val="en-US"/>
              </w:rPr>
              <w:t xml:space="preserve"> to default mode of communication mapping rules</w:t>
            </w:r>
            <w:r w:rsidRPr="000737E6">
              <w:rPr>
                <w:lang w:val="en-US"/>
              </w:rPr>
              <w:t xml:space="preserve"> </w:t>
            </w:r>
            <w:r w:rsidRPr="000737E6">
              <w:rPr>
                <w:noProof/>
                <w:lang w:val="en-US"/>
              </w:rPr>
              <w:t>contents</w:t>
            </w:r>
          </w:p>
        </w:tc>
        <w:tc>
          <w:tcPr>
            <w:tcW w:w="1416" w:type="dxa"/>
            <w:gridSpan w:val="2"/>
          </w:tcPr>
          <w:p w14:paraId="6221D916" w14:textId="77777777" w:rsidR="00FD6276" w:rsidRPr="000737E6" w:rsidRDefault="00FD6276">
            <w:pPr>
              <w:pStyle w:val="TAL"/>
            </w:pPr>
            <w:r w:rsidRPr="000737E6">
              <w:t>octet o84+1</w:t>
            </w:r>
          </w:p>
          <w:p w14:paraId="47920339" w14:textId="77777777" w:rsidR="00FD6276" w:rsidRPr="000737E6" w:rsidRDefault="00FD6276">
            <w:pPr>
              <w:pStyle w:val="TAL"/>
            </w:pPr>
          </w:p>
          <w:p w14:paraId="47928091" w14:textId="77777777" w:rsidR="00FD6276" w:rsidRPr="000737E6" w:rsidRDefault="00FD6276">
            <w:pPr>
              <w:pStyle w:val="TAL"/>
            </w:pPr>
            <w:r w:rsidRPr="000737E6">
              <w:t>octet o84+2</w:t>
            </w:r>
          </w:p>
        </w:tc>
      </w:tr>
      <w:tr w:rsidR="00FD6276" w:rsidRPr="000737E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737E6" w:rsidRDefault="00FD6276">
            <w:pPr>
              <w:pStyle w:val="TAC"/>
            </w:pPr>
          </w:p>
          <w:p w14:paraId="6DEC02EB" w14:textId="6CFDD39B" w:rsidR="00FD6276" w:rsidRPr="000737E6" w:rsidRDefault="00B01AE9">
            <w:pPr>
              <w:pStyle w:val="TAC"/>
            </w:pPr>
            <w:r w:rsidRPr="000737E6">
              <w:t>ProSe identifier</w:t>
            </w:r>
            <w:r w:rsidR="00FD6276" w:rsidRPr="000737E6">
              <w:rPr>
                <w:noProof/>
                <w:lang w:val="en-US"/>
              </w:rPr>
              <w:t xml:space="preserve"> to default mode of communication mapping rule</w:t>
            </w:r>
            <w:r w:rsidR="00FD6276" w:rsidRPr="000737E6">
              <w:rPr>
                <w:lang w:val="en-US"/>
              </w:rPr>
              <w:t xml:space="preserve"> </w:t>
            </w:r>
            <w:r w:rsidR="00FD6276" w:rsidRPr="000737E6">
              <w:rPr>
                <w:noProof/>
                <w:lang w:val="en-US"/>
              </w:rPr>
              <w:t>1</w:t>
            </w:r>
          </w:p>
        </w:tc>
        <w:tc>
          <w:tcPr>
            <w:tcW w:w="1416" w:type="dxa"/>
            <w:gridSpan w:val="2"/>
            <w:tcBorders>
              <w:top w:val="nil"/>
              <w:left w:val="single" w:sz="6" w:space="0" w:color="auto"/>
              <w:bottom w:val="nil"/>
              <w:right w:val="nil"/>
            </w:tcBorders>
          </w:tcPr>
          <w:p w14:paraId="1238DDCC" w14:textId="77777777" w:rsidR="00FD6276" w:rsidRPr="000737E6" w:rsidRDefault="00FD6276">
            <w:pPr>
              <w:pStyle w:val="TAL"/>
            </w:pPr>
            <w:r w:rsidRPr="000737E6">
              <w:t>octet (o84+3)*</w:t>
            </w:r>
          </w:p>
          <w:p w14:paraId="2AA1884B" w14:textId="77777777" w:rsidR="00FD6276" w:rsidRPr="000737E6" w:rsidRDefault="00FD6276">
            <w:pPr>
              <w:pStyle w:val="TAL"/>
            </w:pPr>
          </w:p>
          <w:p w14:paraId="11F66D08" w14:textId="77777777" w:rsidR="00FD6276" w:rsidRPr="000737E6" w:rsidRDefault="00FD6276">
            <w:pPr>
              <w:pStyle w:val="TAL"/>
            </w:pPr>
            <w:r w:rsidRPr="000737E6">
              <w:t>octet o90*</w:t>
            </w:r>
          </w:p>
        </w:tc>
      </w:tr>
      <w:tr w:rsidR="00FD6276" w:rsidRPr="000737E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737E6" w:rsidRDefault="00FD6276">
            <w:pPr>
              <w:pStyle w:val="TAC"/>
            </w:pPr>
          </w:p>
          <w:p w14:paraId="6F916629" w14:textId="60ABC1BD" w:rsidR="00FD6276" w:rsidRPr="000737E6" w:rsidRDefault="00B01AE9">
            <w:pPr>
              <w:pStyle w:val="TAC"/>
            </w:pPr>
            <w:r w:rsidRPr="000737E6">
              <w:t>ProSe identifier</w:t>
            </w:r>
            <w:r w:rsidR="00FD6276" w:rsidRPr="000737E6">
              <w:rPr>
                <w:noProof/>
                <w:lang w:val="en-US"/>
              </w:rPr>
              <w:t xml:space="preserve"> to default mode of communication mapping rule</w:t>
            </w:r>
            <w:r w:rsidR="00FD6276" w:rsidRPr="000737E6">
              <w:rPr>
                <w:lang w:val="en-US"/>
              </w:rPr>
              <w:t xml:space="preserve"> </w:t>
            </w:r>
            <w:r w:rsidR="00FD6276" w:rsidRPr="000737E6">
              <w:rPr>
                <w:noProof/>
                <w:lang w:val="en-US"/>
              </w:rPr>
              <w:t>2</w:t>
            </w:r>
          </w:p>
        </w:tc>
        <w:tc>
          <w:tcPr>
            <w:tcW w:w="1416" w:type="dxa"/>
            <w:gridSpan w:val="2"/>
            <w:tcBorders>
              <w:top w:val="nil"/>
              <w:left w:val="single" w:sz="6" w:space="0" w:color="auto"/>
              <w:bottom w:val="nil"/>
              <w:right w:val="nil"/>
            </w:tcBorders>
          </w:tcPr>
          <w:p w14:paraId="380929BB" w14:textId="77777777" w:rsidR="00FD6276" w:rsidRPr="000737E6" w:rsidRDefault="00FD6276">
            <w:pPr>
              <w:pStyle w:val="TAL"/>
            </w:pPr>
            <w:r w:rsidRPr="000737E6">
              <w:t>octet (o90+1)*</w:t>
            </w:r>
          </w:p>
          <w:p w14:paraId="5292C812" w14:textId="77777777" w:rsidR="00FD6276" w:rsidRPr="000737E6" w:rsidRDefault="00FD6276">
            <w:pPr>
              <w:pStyle w:val="TAL"/>
            </w:pPr>
          </w:p>
          <w:p w14:paraId="64122BE9" w14:textId="77777777" w:rsidR="00FD6276" w:rsidRPr="000737E6" w:rsidRDefault="00FD6276">
            <w:pPr>
              <w:pStyle w:val="TAL"/>
            </w:pPr>
            <w:r w:rsidRPr="000737E6">
              <w:t>octet o91*</w:t>
            </w:r>
          </w:p>
        </w:tc>
      </w:tr>
      <w:tr w:rsidR="00FD6276" w:rsidRPr="000737E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737E6" w:rsidRDefault="00FD6276">
            <w:pPr>
              <w:pStyle w:val="TAC"/>
            </w:pPr>
          </w:p>
          <w:p w14:paraId="46B7A295"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0DE50832" w14:textId="77777777" w:rsidR="00FD6276" w:rsidRPr="000737E6" w:rsidRDefault="00FD6276">
            <w:pPr>
              <w:pStyle w:val="TAL"/>
            </w:pPr>
            <w:r w:rsidRPr="000737E6">
              <w:t>octet (o91+1)*</w:t>
            </w:r>
          </w:p>
          <w:p w14:paraId="26782661" w14:textId="77777777" w:rsidR="00FD6276" w:rsidRPr="000737E6" w:rsidRDefault="00FD6276">
            <w:pPr>
              <w:pStyle w:val="TAL"/>
            </w:pPr>
          </w:p>
          <w:p w14:paraId="6A652443" w14:textId="77777777" w:rsidR="00FD6276" w:rsidRPr="000737E6" w:rsidRDefault="00FD6276">
            <w:pPr>
              <w:pStyle w:val="TAL"/>
            </w:pPr>
            <w:r w:rsidRPr="000737E6">
              <w:t>octet o92*</w:t>
            </w:r>
          </w:p>
        </w:tc>
      </w:tr>
      <w:tr w:rsidR="00FD6276" w:rsidRPr="000737E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737E6" w:rsidRDefault="00FD6276">
            <w:pPr>
              <w:pStyle w:val="TAC"/>
            </w:pPr>
          </w:p>
          <w:p w14:paraId="28013E52" w14:textId="3834672C" w:rsidR="00FD6276" w:rsidRPr="000737E6" w:rsidRDefault="00B01AE9">
            <w:pPr>
              <w:pStyle w:val="TAC"/>
            </w:pPr>
            <w:r w:rsidRPr="000737E6">
              <w:t>ProSe identifier</w:t>
            </w:r>
            <w:r w:rsidR="00FD6276" w:rsidRPr="000737E6">
              <w:rPr>
                <w:noProof/>
                <w:lang w:val="en-US"/>
              </w:rPr>
              <w:t xml:space="preserve"> to default mode of communication mapping rule</w:t>
            </w:r>
            <w:r w:rsidR="00FD6276" w:rsidRPr="000737E6">
              <w:rPr>
                <w:lang w:val="en-US"/>
              </w:rPr>
              <w:t xml:space="preserve"> </w:t>
            </w:r>
            <w:r w:rsidR="00FD6276" w:rsidRPr="000737E6">
              <w:rPr>
                <w:noProof/>
                <w:lang w:val="en-US"/>
              </w:rPr>
              <w:t>n</w:t>
            </w:r>
          </w:p>
        </w:tc>
        <w:tc>
          <w:tcPr>
            <w:tcW w:w="1416" w:type="dxa"/>
            <w:gridSpan w:val="2"/>
            <w:tcBorders>
              <w:top w:val="nil"/>
              <w:left w:val="single" w:sz="6" w:space="0" w:color="auto"/>
              <w:bottom w:val="nil"/>
              <w:right w:val="nil"/>
            </w:tcBorders>
          </w:tcPr>
          <w:p w14:paraId="52C09000" w14:textId="77777777" w:rsidR="00FD6276" w:rsidRPr="000737E6" w:rsidRDefault="00FD6276">
            <w:pPr>
              <w:pStyle w:val="TAL"/>
            </w:pPr>
            <w:r w:rsidRPr="000737E6">
              <w:t>octet (o92+1)*</w:t>
            </w:r>
          </w:p>
          <w:p w14:paraId="40614364" w14:textId="77777777" w:rsidR="00FD6276" w:rsidRPr="000737E6" w:rsidRDefault="00FD6276">
            <w:pPr>
              <w:pStyle w:val="TAL"/>
            </w:pPr>
          </w:p>
          <w:p w14:paraId="6E6322AD" w14:textId="77777777" w:rsidR="00FD6276" w:rsidRPr="000737E6" w:rsidRDefault="00FD6276">
            <w:pPr>
              <w:pStyle w:val="TAL"/>
            </w:pPr>
            <w:r w:rsidRPr="000737E6">
              <w:t>octet o85*</w:t>
            </w:r>
          </w:p>
        </w:tc>
      </w:tr>
    </w:tbl>
    <w:p w14:paraId="759EDA17" w14:textId="477EF32B" w:rsidR="00FD6276" w:rsidRPr="000737E6" w:rsidRDefault="00FD6276" w:rsidP="00FD6276">
      <w:pPr>
        <w:pStyle w:val="TF"/>
      </w:pPr>
      <w:r w:rsidRPr="000737E6">
        <w:t>Figure 5.4.</w:t>
      </w:r>
      <w:r w:rsidR="00B01AE9" w:rsidRPr="000737E6">
        <w:t>2</w:t>
      </w:r>
      <w:r w:rsidRPr="000737E6">
        <w:t>.3</w:t>
      </w:r>
      <w:r w:rsidR="007852CA" w:rsidRPr="000737E6">
        <w:t>7</w:t>
      </w:r>
      <w:r w:rsidRPr="000737E6">
        <w:t xml:space="preserve">: </w:t>
      </w:r>
      <w:r w:rsidR="00B01AE9" w:rsidRPr="000737E6">
        <w:t>ProSe identifier</w:t>
      </w:r>
      <w:r w:rsidRPr="000737E6">
        <w:rPr>
          <w:noProof/>
          <w:lang w:val="en-US"/>
        </w:rPr>
        <w:t xml:space="preserve"> to default mode of communication mapping rules</w:t>
      </w:r>
    </w:p>
    <w:p w14:paraId="6A2198DE" w14:textId="6C4396E1" w:rsidR="00FD6276" w:rsidRPr="000737E6" w:rsidRDefault="00FD6276" w:rsidP="00FD6276">
      <w:pPr>
        <w:pStyle w:val="TH"/>
      </w:pPr>
      <w:r w:rsidRPr="000737E6">
        <w:t>Table 5.4.</w:t>
      </w:r>
      <w:r w:rsidR="00B01AE9" w:rsidRPr="000737E6">
        <w:t>2</w:t>
      </w:r>
      <w:r w:rsidRPr="000737E6">
        <w:t>.3</w:t>
      </w:r>
      <w:r w:rsidR="007852CA" w:rsidRPr="000737E6">
        <w:t>7</w:t>
      </w:r>
      <w:r w:rsidRPr="000737E6">
        <w:t xml:space="preserve">: </w:t>
      </w:r>
      <w:r w:rsidR="00B01AE9" w:rsidRPr="000737E6">
        <w:t>ProSe identifier</w:t>
      </w:r>
      <w:r w:rsidRPr="000737E6">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Pr="000737E6" w:rsidRDefault="00B01AE9">
            <w:pPr>
              <w:pStyle w:val="TAL"/>
              <w:rPr>
                <w:noProof/>
                <w:lang w:val="en-US"/>
              </w:rPr>
            </w:pPr>
            <w:r w:rsidRPr="000737E6">
              <w:t>ProSe identifier</w:t>
            </w:r>
            <w:r w:rsidR="00FD6276" w:rsidRPr="000737E6">
              <w:rPr>
                <w:noProof/>
                <w:lang w:val="en-US"/>
              </w:rPr>
              <w:t xml:space="preserve"> to default mode of communication mapping rule:</w:t>
            </w:r>
          </w:p>
          <w:p w14:paraId="5F87AD14" w14:textId="38481126" w:rsidR="00FD6276" w:rsidRPr="000737E6" w:rsidRDefault="00FD6276" w:rsidP="00B01AE9">
            <w:pPr>
              <w:pStyle w:val="TAL"/>
            </w:pPr>
            <w:r w:rsidRPr="000737E6">
              <w:rPr>
                <w:lang w:val="en-US"/>
              </w:rPr>
              <w:t xml:space="preserve">The </w:t>
            </w:r>
            <w:r w:rsidR="00B01AE9" w:rsidRPr="000737E6">
              <w:t>ProSe identifier</w:t>
            </w:r>
            <w:r w:rsidRPr="000737E6">
              <w:rPr>
                <w:noProof/>
                <w:lang w:val="en-US"/>
              </w:rPr>
              <w:t xml:space="preserve"> to default mode of communication mapping rule</w:t>
            </w:r>
            <w:r w:rsidRPr="000737E6">
              <w:t xml:space="preserve"> field is coded according to figure 5.4.</w:t>
            </w:r>
            <w:r w:rsidR="00B01AE9" w:rsidRPr="000737E6">
              <w:t>2</w:t>
            </w:r>
            <w:r w:rsidRPr="000737E6">
              <w:t>.3</w:t>
            </w:r>
            <w:r w:rsidR="007852CA" w:rsidRPr="000737E6">
              <w:t>8</w:t>
            </w:r>
            <w:r w:rsidRPr="000737E6">
              <w:t xml:space="preserve"> and table 5.4.</w:t>
            </w:r>
            <w:r w:rsidR="00B01AE9" w:rsidRPr="000737E6">
              <w:t>2</w:t>
            </w:r>
            <w:r w:rsidRPr="000737E6">
              <w:t>.3</w:t>
            </w:r>
            <w:r w:rsidR="007852CA" w:rsidRPr="000737E6">
              <w:t>8</w:t>
            </w:r>
            <w:r w:rsidRPr="000737E6">
              <w:t>.</w:t>
            </w:r>
          </w:p>
        </w:tc>
      </w:tr>
      <w:tr w:rsidR="00FD6276" w:rsidRPr="000737E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Pr="000737E6" w:rsidRDefault="00FD6276">
            <w:pPr>
              <w:pStyle w:val="TAL"/>
              <w:rPr>
                <w:noProof/>
              </w:rPr>
            </w:pPr>
          </w:p>
        </w:tc>
      </w:tr>
    </w:tbl>
    <w:p w14:paraId="18DC7506"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737E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737E6" w:rsidRDefault="00FD6276">
            <w:pPr>
              <w:pStyle w:val="TAC"/>
            </w:pPr>
            <w:r w:rsidRPr="000737E6">
              <w:t>8</w:t>
            </w:r>
          </w:p>
        </w:tc>
        <w:tc>
          <w:tcPr>
            <w:tcW w:w="709" w:type="dxa"/>
            <w:gridSpan w:val="2"/>
            <w:tcBorders>
              <w:top w:val="nil"/>
              <w:left w:val="nil"/>
              <w:bottom w:val="single" w:sz="4" w:space="0" w:color="auto"/>
              <w:right w:val="nil"/>
            </w:tcBorders>
            <w:hideMark/>
          </w:tcPr>
          <w:p w14:paraId="09368ED3" w14:textId="77777777" w:rsidR="00FD6276" w:rsidRPr="000737E6" w:rsidRDefault="00FD6276">
            <w:pPr>
              <w:pStyle w:val="TAC"/>
            </w:pPr>
            <w:r w:rsidRPr="000737E6">
              <w:t>7</w:t>
            </w:r>
          </w:p>
        </w:tc>
        <w:tc>
          <w:tcPr>
            <w:tcW w:w="709" w:type="dxa"/>
            <w:gridSpan w:val="2"/>
            <w:tcBorders>
              <w:top w:val="nil"/>
              <w:left w:val="nil"/>
              <w:bottom w:val="single" w:sz="4" w:space="0" w:color="auto"/>
              <w:right w:val="nil"/>
            </w:tcBorders>
            <w:hideMark/>
          </w:tcPr>
          <w:p w14:paraId="0D11E223" w14:textId="77777777" w:rsidR="00FD6276" w:rsidRPr="000737E6" w:rsidRDefault="00FD6276">
            <w:pPr>
              <w:pStyle w:val="TAC"/>
            </w:pPr>
            <w:r w:rsidRPr="000737E6">
              <w:t>6</w:t>
            </w:r>
          </w:p>
        </w:tc>
        <w:tc>
          <w:tcPr>
            <w:tcW w:w="709" w:type="dxa"/>
            <w:gridSpan w:val="2"/>
            <w:tcBorders>
              <w:top w:val="nil"/>
              <w:left w:val="nil"/>
              <w:bottom w:val="single" w:sz="4" w:space="0" w:color="auto"/>
              <w:right w:val="nil"/>
            </w:tcBorders>
            <w:hideMark/>
          </w:tcPr>
          <w:p w14:paraId="021D1603" w14:textId="77777777" w:rsidR="00FD6276" w:rsidRPr="000737E6" w:rsidRDefault="00FD6276">
            <w:pPr>
              <w:pStyle w:val="TAC"/>
            </w:pPr>
            <w:r w:rsidRPr="000737E6">
              <w:t>5</w:t>
            </w:r>
          </w:p>
        </w:tc>
        <w:tc>
          <w:tcPr>
            <w:tcW w:w="709" w:type="dxa"/>
            <w:gridSpan w:val="2"/>
            <w:tcBorders>
              <w:top w:val="nil"/>
              <w:left w:val="nil"/>
              <w:bottom w:val="single" w:sz="4" w:space="0" w:color="auto"/>
              <w:right w:val="nil"/>
            </w:tcBorders>
            <w:hideMark/>
          </w:tcPr>
          <w:p w14:paraId="30E21488" w14:textId="77777777" w:rsidR="00FD6276" w:rsidRPr="000737E6" w:rsidRDefault="00FD6276">
            <w:pPr>
              <w:pStyle w:val="TAC"/>
            </w:pPr>
            <w:r w:rsidRPr="000737E6">
              <w:t>4</w:t>
            </w:r>
          </w:p>
        </w:tc>
        <w:tc>
          <w:tcPr>
            <w:tcW w:w="709" w:type="dxa"/>
            <w:gridSpan w:val="2"/>
            <w:tcBorders>
              <w:top w:val="nil"/>
              <w:left w:val="nil"/>
              <w:bottom w:val="single" w:sz="4" w:space="0" w:color="auto"/>
              <w:right w:val="nil"/>
            </w:tcBorders>
            <w:hideMark/>
          </w:tcPr>
          <w:p w14:paraId="6C3A7C06" w14:textId="77777777" w:rsidR="00FD6276" w:rsidRPr="000737E6" w:rsidRDefault="00FD6276">
            <w:pPr>
              <w:pStyle w:val="TAC"/>
            </w:pPr>
            <w:r w:rsidRPr="000737E6">
              <w:t>3</w:t>
            </w:r>
          </w:p>
        </w:tc>
        <w:tc>
          <w:tcPr>
            <w:tcW w:w="709" w:type="dxa"/>
            <w:gridSpan w:val="2"/>
            <w:tcBorders>
              <w:top w:val="nil"/>
              <w:left w:val="nil"/>
              <w:bottom w:val="single" w:sz="4" w:space="0" w:color="auto"/>
              <w:right w:val="nil"/>
            </w:tcBorders>
            <w:hideMark/>
          </w:tcPr>
          <w:p w14:paraId="1AB4E220"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2853A77D" w14:textId="77777777" w:rsidR="00FD6276" w:rsidRPr="000737E6" w:rsidRDefault="00FD6276">
            <w:pPr>
              <w:pStyle w:val="TAC"/>
            </w:pPr>
            <w:r w:rsidRPr="000737E6">
              <w:t>1</w:t>
            </w:r>
          </w:p>
        </w:tc>
        <w:tc>
          <w:tcPr>
            <w:tcW w:w="1416" w:type="dxa"/>
            <w:gridSpan w:val="2"/>
          </w:tcPr>
          <w:p w14:paraId="2C4D334A" w14:textId="77777777" w:rsidR="00FD6276" w:rsidRPr="000737E6" w:rsidRDefault="00FD6276">
            <w:pPr>
              <w:pStyle w:val="TAL"/>
            </w:pPr>
          </w:p>
        </w:tc>
      </w:tr>
      <w:tr w:rsidR="00FD6276" w:rsidRPr="000737E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737E6" w:rsidRDefault="00FD6276">
            <w:pPr>
              <w:pStyle w:val="TAC"/>
            </w:pPr>
          </w:p>
          <w:p w14:paraId="480F49C5" w14:textId="726B5BCE" w:rsidR="00FD6276" w:rsidRPr="000737E6" w:rsidRDefault="00FD6276">
            <w:pPr>
              <w:pStyle w:val="TAC"/>
            </w:pPr>
            <w:r w:rsidRPr="000737E6">
              <w:t xml:space="preserve">Length of </w:t>
            </w:r>
            <w:r w:rsidR="00B01AE9" w:rsidRPr="000737E6">
              <w:t>ProSe identifier</w:t>
            </w:r>
            <w:r w:rsidRPr="000737E6">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737E6" w:rsidRDefault="00FD6276">
            <w:pPr>
              <w:pStyle w:val="TAL"/>
            </w:pPr>
            <w:r w:rsidRPr="000737E6">
              <w:t>octet o90+1</w:t>
            </w:r>
          </w:p>
          <w:p w14:paraId="1A743971" w14:textId="77777777" w:rsidR="00FD6276" w:rsidRPr="000737E6" w:rsidRDefault="00FD6276">
            <w:pPr>
              <w:pStyle w:val="TAL"/>
            </w:pPr>
          </w:p>
          <w:p w14:paraId="77CC73C5" w14:textId="77777777" w:rsidR="00FD6276" w:rsidRPr="000737E6" w:rsidRDefault="00FD6276">
            <w:pPr>
              <w:pStyle w:val="TAL"/>
            </w:pPr>
            <w:r w:rsidRPr="000737E6">
              <w:t>octet o90+2</w:t>
            </w:r>
          </w:p>
        </w:tc>
      </w:tr>
      <w:tr w:rsidR="00FD6276" w:rsidRPr="000737E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737E6" w:rsidRDefault="00FD6276">
            <w:pPr>
              <w:pStyle w:val="TAC"/>
            </w:pPr>
          </w:p>
          <w:p w14:paraId="253665A1" w14:textId="1BADE1AD" w:rsidR="00FD6276" w:rsidRPr="000737E6" w:rsidRDefault="00B01AE9">
            <w:pPr>
              <w:pStyle w:val="TAC"/>
            </w:pPr>
            <w:r w:rsidRPr="000737E6">
              <w:t>ProSe identifier</w:t>
            </w:r>
            <w:r w:rsidR="00FD6276" w:rsidRPr="000737E6">
              <w:rPr>
                <w:noProof/>
                <w:lang w:val="en-US"/>
              </w:rPr>
              <w:t>s</w:t>
            </w:r>
          </w:p>
        </w:tc>
        <w:tc>
          <w:tcPr>
            <w:tcW w:w="1416" w:type="dxa"/>
            <w:gridSpan w:val="2"/>
            <w:tcBorders>
              <w:top w:val="nil"/>
              <w:left w:val="single" w:sz="6" w:space="0" w:color="auto"/>
              <w:bottom w:val="nil"/>
              <w:right w:val="nil"/>
            </w:tcBorders>
          </w:tcPr>
          <w:p w14:paraId="32E588C9" w14:textId="77777777" w:rsidR="00FD6276" w:rsidRPr="000737E6" w:rsidRDefault="00FD6276">
            <w:pPr>
              <w:pStyle w:val="TAL"/>
            </w:pPr>
            <w:r w:rsidRPr="000737E6">
              <w:t>octet o90+3</w:t>
            </w:r>
          </w:p>
          <w:p w14:paraId="2ABD62CF" w14:textId="77777777" w:rsidR="00FD6276" w:rsidRPr="000737E6" w:rsidRDefault="00FD6276">
            <w:pPr>
              <w:pStyle w:val="TAL"/>
            </w:pPr>
          </w:p>
          <w:p w14:paraId="3E84663B" w14:textId="77777777" w:rsidR="00FD6276" w:rsidRPr="000737E6" w:rsidRDefault="00FD6276">
            <w:pPr>
              <w:pStyle w:val="TAL"/>
            </w:pPr>
            <w:r w:rsidRPr="000737E6">
              <w:t>octet o91-1</w:t>
            </w:r>
          </w:p>
        </w:tc>
      </w:tr>
      <w:tr w:rsidR="00FD6276" w:rsidRPr="000737E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737E6" w:rsidRDefault="00FD6276">
            <w:pPr>
              <w:pStyle w:val="TAC"/>
            </w:pPr>
            <w:r w:rsidRPr="000737E6">
              <w:t>0</w:t>
            </w:r>
          </w:p>
          <w:p w14:paraId="0CBEC60E"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737E6" w:rsidRDefault="00FD6276">
            <w:pPr>
              <w:pStyle w:val="TAC"/>
            </w:pPr>
            <w:r w:rsidRPr="000737E6">
              <w:t>0</w:t>
            </w:r>
          </w:p>
          <w:p w14:paraId="35F89587"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737E6" w:rsidRDefault="00FD6276">
            <w:pPr>
              <w:pStyle w:val="TAC"/>
            </w:pPr>
            <w:r w:rsidRPr="000737E6">
              <w:t>0</w:t>
            </w:r>
          </w:p>
          <w:p w14:paraId="700B5443"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737E6" w:rsidRDefault="00FD6276">
            <w:pPr>
              <w:pStyle w:val="TAC"/>
            </w:pPr>
            <w:r w:rsidRPr="000737E6">
              <w:t>0</w:t>
            </w:r>
          </w:p>
          <w:p w14:paraId="5F4163B0"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737E6" w:rsidRDefault="00FD6276">
            <w:pPr>
              <w:pStyle w:val="TAC"/>
            </w:pPr>
            <w:r w:rsidRPr="000737E6">
              <w:t>0</w:t>
            </w:r>
          </w:p>
          <w:p w14:paraId="3B0B7469"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737E6" w:rsidRDefault="00FD6276">
            <w:pPr>
              <w:pStyle w:val="TAC"/>
            </w:pPr>
            <w:r w:rsidRPr="000737E6">
              <w:t>0</w:t>
            </w:r>
          </w:p>
          <w:p w14:paraId="0E0D18F7" w14:textId="77777777" w:rsidR="00FD6276" w:rsidRPr="000737E6" w:rsidRDefault="00FD6276">
            <w:pPr>
              <w:pStyle w:val="TAC"/>
            </w:pPr>
            <w:r w:rsidRPr="000737E6">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737E6" w:rsidRDefault="00FD6276">
            <w:pPr>
              <w:pStyle w:val="TAC"/>
            </w:pPr>
            <w:r w:rsidRPr="000737E6">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Pr="000737E6" w:rsidRDefault="00FD6276">
            <w:pPr>
              <w:pStyle w:val="TAL"/>
            </w:pPr>
            <w:r w:rsidRPr="000737E6">
              <w:t>octet o91</w:t>
            </w:r>
          </w:p>
        </w:tc>
      </w:tr>
    </w:tbl>
    <w:p w14:paraId="7B14680A" w14:textId="3FC6A3D0" w:rsidR="00FD6276" w:rsidRPr="000737E6" w:rsidRDefault="00FD6276" w:rsidP="00FD6276">
      <w:pPr>
        <w:pStyle w:val="TF"/>
      </w:pPr>
      <w:r w:rsidRPr="000737E6">
        <w:t>Figure 5.4.</w:t>
      </w:r>
      <w:r w:rsidR="00B01AE9" w:rsidRPr="000737E6">
        <w:t>2</w:t>
      </w:r>
      <w:r w:rsidRPr="000737E6">
        <w:t>.3</w:t>
      </w:r>
      <w:r w:rsidR="000065B4" w:rsidRPr="000737E6">
        <w:t>8</w:t>
      </w:r>
      <w:r w:rsidRPr="000737E6">
        <w:t xml:space="preserve">: </w:t>
      </w:r>
      <w:r w:rsidR="00B01AE9" w:rsidRPr="000737E6">
        <w:t>ProSe identifier</w:t>
      </w:r>
      <w:r w:rsidRPr="000737E6">
        <w:rPr>
          <w:noProof/>
          <w:lang w:val="en-US"/>
        </w:rPr>
        <w:t xml:space="preserve"> to default mode of communication mapping rule</w:t>
      </w:r>
    </w:p>
    <w:p w14:paraId="58E8401E" w14:textId="42874791" w:rsidR="00FD6276" w:rsidRPr="000737E6" w:rsidRDefault="00FD6276" w:rsidP="00FD6276">
      <w:pPr>
        <w:pStyle w:val="TH"/>
      </w:pPr>
      <w:r w:rsidRPr="000737E6">
        <w:t>Table 5.4.</w:t>
      </w:r>
      <w:r w:rsidR="00B01AE9" w:rsidRPr="000737E6">
        <w:t>2</w:t>
      </w:r>
      <w:r w:rsidRPr="000737E6">
        <w:t>.3</w:t>
      </w:r>
      <w:r w:rsidR="000065B4" w:rsidRPr="000737E6">
        <w:t>8</w:t>
      </w:r>
      <w:r w:rsidRPr="000737E6">
        <w:t xml:space="preserve">: </w:t>
      </w:r>
      <w:r w:rsidR="00B01AE9" w:rsidRPr="000737E6">
        <w:t>ProSe identifier</w:t>
      </w:r>
      <w:r w:rsidRPr="000737E6">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737E6" w:rsidRDefault="00B01AE9">
            <w:pPr>
              <w:pStyle w:val="TAL"/>
              <w:rPr>
                <w:noProof/>
                <w:lang w:val="en-US"/>
              </w:rPr>
            </w:pPr>
            <w:r w:rsidRPr="000737E6">
              <w:t>ProSe identifier</w:t>
            </w:r>
            <w:r w:rsidR="00FD6276" w:rsidRPr="000737E6">
              <w:rPr>
                <w:noProof/>
                <w:lang w:val="en-US"/>
              </w:rPr>
              <w:t xml:space="preserve">s </w:t>
            </w:r>
            <w:r w:rsidR="00FD6276" w:rsidRPr="000737E6">
              <w:t>(o90+3 to o91-1)</w:t>
            </w:r>
            <w:r w:rsidR="00FD6276" w:rsidRPr="000737E6">
              <w:rPr>
                <w:noProof/>
                <w:lang w:val="en-US"/>
              </w:rPr>
              <w:t>:</w:t>
            </w:r>
          </w:p>
          <w:p w14:paraId="0993572A" w14:textId="0CFA84F7" w:rsidR="00FD6276" w:rsidRPr="000737E6" w:rsidRDefault="00FD6276" w:rsidP="00B01AE9">
            <w:pPr>
              <w:pStyle w:val="TAL"/>
              <w:rPr>
                <w:noProof/>
                <w:lang w:val="en-US"/>
              </w:rPr>
            </w:pPr>
            <w:r w:rsidRPr="000737E6">
              <w:t xml:space="preserve">The </w:t>
            </w:r>
            <w:r w:rsidRPr="000737E6">
              <w:rPr>
                <w:noProof/>
                <w:lang w:val="en-US"/>
              </w:rPr>
              <w:t xml:space="preserve">ProSe application identifiers </w:t>
            </w:r>
            <w:r w:rsidRPr="000737E6">
              <w:t>field is coded according to figure 5.4.</w:t>
            </w:r>
            <w:r w:rsidR="00B01AE9" w:rsidRPr="000737E6">
              <w:t>2</w:t>
            </w:r>
            <w:r w:rsidRPr="000737E6">
              <w:t>.14 and table 5.4.</w:t>
            </w:r>
            <w:r w:rsidR="00B01AE9" w:rsidRPr="000737E6">
              <w:t>2</w:t>
            </w:r>
            <w:r w:rsidRPr="000737E6">
              <w:t>.14</w:t>
            </w:r>
            <w:r w:rsidRPr="000737E6">
              <w:rPr>
                <w:noProof/>
                <w:lang w:val="en-US"/>
              </w:rPr>
              <w:t>.</w:t>
            </w:r>
          </w:p>
        </w:tc>
      </w:tr>
      <w:tr w:rsidR="00FD6276" w:rsidRPr="000737E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Pr="000737E6" w:rsidRDefault="00FD6276">
            <w:pPr>
              <w:pStyle w:val="TAL"/>
              <w:rPr>
                <w:noProof/>
                <w:lang w:val="en-US"/>
              </w:rPr>
            </w:pPr>
          </w:p>
        </w:tc>
      </w:tr>
      <w:tr w:rsidR="00FD6276" w:rsidRPr="000737E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737E6" w:rsidRDefault="00FD6276">
            <w:pPr>
              <w:pStyle w:val="TAL"/>
            </w:pPr>
            <w:r w:rsidRPr="000737E6">
              <w:rPr>
                <w:noProof/>
                <w:lang w:val="en-US"/>
              </w:rPr>
              <w:t>Default mode of communication (DMC) (octet o91 bit 1 to 2):</w:t>
            </w:r>
          </w:p>
          <w:p w14:paraId="50DD68C0" w14:textId="77777777" w:rsidR="00FD6276" w:rsidRPr="000737E6" w:rsidRDefault="00FD6276">
            <w:pPr>
              <w:pStyle w:val="TAL"/>
            </w:pPr>
            <w:r w:rsidRPr="000737E6">
              <w:t>The DMC</w:t>
            </w:r>
            <w:r w:rsidRPr="000737E6">
              <w:rPr>
                <w:noProof/>
                <w:lang w:val="en-US"/>
              </w:rPr>
              <w:t xml:space="preserve"> </w:t>
            </w:r>
            <w:r w:rsidRPr="000737E6">
              <w:t xml:space="preserve">field indicates the </w:t>
            </w:r>
            <w:r w:rsidRPr="000737E6">
              <w:rPr>
                <w:noProof/>
                <w:lang w:val="en-US"/>
              </w:rPr>
              <w:t>default mode of communication</w:t>
            </w:r>
            <w:r w:rsidRPr="000737E6">
              <w:t>.</w:t>
            </w:r>
          </w:p>
          <w:p w14:paraId="590876B9" w14:textId="77777777" w:rsidR="00FD6276" w:rsidRPr="000737E6" w:rsidRDefault="00FD6276">
            <w:pPr>
              <w:pStyle w:val="TAL"/>
            </w:pPr>
            <w:r w:rsidRPr="000737E6">
              <w:t>Bits</w:t>
            </w:r>
          </w:p>
          <w:p w14:paraId="34BF8368" w14:textId="77777777" w:rsidR="00FD6276" w:rsidRPr="000737E6" w:rsidRDefault="00FD6276">
            <w:pPr>
              <w:pStyle w:val="TAL"/>
              <w:rPr>
                <w:b/>
              </w:rPr>
            </w:pPr>
            <w:r w:rsidRPr="000737E6">
              <w:rPr>
                <w:b/>
              </w:rPr>
              <w:t>2 1</w:t>
            </w:r>
          </w:p>
          <w:p w14:paraId="3220EB59" w14:textId="77777777" w:rsidR="00FD6276" w:rsidRPr="000737E6" w:rsidRDefault="00FD6276">
            <w:pPr>
              <w:pStyle w:val="TAL"/>
            </w:pPr>
            <w:r w:rsidRPr="000737E6">
              <w:t>0 0</w:t>
            </w:r>
            <w:r w:rsidRPr="000737E6">
              <w:tab/>
              <w:t>unicast</w:t>
            </w:r>
          </w:p>
          <w:p w14:paraId="33F18282" w14:textId="77777777" w:rsidR="00FD6276" w:rsidRPr="000737E6" w:rsidRDefault="00FD6276">
            <w:pPr>
              <w:pStyle w:val="TAL"/>
              <w:rPr>
                <w:noProof/>
                <w:lang w:val="en-US"/>
              </w:rPr>
            </w:pPr>
            <w:r w:rsidRPr="000737E6">
              <w:t>0 1</w:t>
            </w:r>
            <w:r w:rsidRPr="000737E6">
              <w:tab/>
              <w:t>groupcast</w:t>
            </w:r>
          </w:p>
          <w:p w14:paraId="53289283" w14:textId="77777777" w:rsidR="00FD6276" w:rsidRPr="000737E6" w:rsidRDefault="00FD6276">
            <w:pPr>
              <w:pStyle w:val="TAL"/>
              <w:rPr>
                <w:noProof/>
                <w:lang w:val="en-US"/>
              </w:rPr>
            </w:pPr>
            <w:r w:rsidRPr="000737E6">
              <w:t>1 0</w:t>
            </w:r>
            <w:r w:rsidRPr="000737E6">
              <w:tab/>
              <w:t>broadcast</w:t>
            </w:r>
          </w:p>
          <w:p w14:paraId="56898AE6" w14:textId="77777777" w:rsidR="00FD6276" w:rsidRPr="000737E6" w:rsidRDefault="00FD6276">
            <w:pPr>
              <w:pStyle w:val="TAL"/>
            </w:pPr>
            <w:r w:rsidRPr="000737E6">
              <w:t>1 1</w:t>
            </w:r>
            <w:r w:rsidRPr="000737E6">
              <w:tab/>
              <w:t>spare</w:t>
            </w:r>
          </w:p>
          <w:p w14:paraId="75A27530" w14:textId="77777777" w:rsidR="00FD6276" w:rsidRPr="000737E6" w:rsidRDefault="00FD6276">
            <w:pPr>
              <w:pStyle w:val="TAL"/>
            </w:pPr>
          </w:p>
          <w:p w14:paraId="7476B842" w14:textId="77777777" w:rsidR="00FD6276" w:rsidRPr="000737E6" w:rsidRDefault="00FD6276">
            <w:pPr>
              <w:pStyle w:val="TAL"/>
            </w:pPr>
            <w:r w:rsidRPr="000737E6">
              <w:rPr>
                <w:lang w:val="en-US"/>
              </w:rPr>
              <w:t xml:space="preserve">If the DMC </w:t>
            </w:r>
            <w:r w:rsidRPr="000737E6">
              <w:t xml:space="preserve">field </w:t>
            </w:r>
            <w:r w:rsidRPr="000737E6">
              <w:rPr>
                <w:noProof/>
              </w:rPr>
              <w:t xml:space="preserve">is set to a spare value, the receiving entity shall ignore </w:t>
            </w:r>
            <w:r w:rsidRPr="000737E6">
              <w:rPr>
                <w:lang w:val="en-US"/>
              </w:rPr>
              <w:t xml:space="preserve">the </w:t>
            </w:r>
            <w:r w:rsidRPr="000737E6">
              <w:rPr>
                <w:noProof/>
                <w:lang w:val="en-US"/>
              </w:rPr>
              <w:t>ProSe application identifier to default mode of communication mapping rule.</w:t>
            </w:r>
          </w:p>
        </w:tc>
      </w:tr>
      <w:tr w:rsidR="00FD6276" w:rsidRPr="000737E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Pr="000737E6" w:rsidRDefault="00FD6276">
            <w:pPr>
              <w:pStyle w:val="TAL"/>
            </w:pPr>
          </w:p>
        </w:tc>
      </w:tr>
      <w:tr w:rsidR="00FD6276" w:rsidRPr="000737E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Pr="000737E6" w:rsidRDefault="00FD6276" w:rsidP="00B01AE9">
            <w:pPr>
              <w:pStyle w:val="TAL"/>
            </w:pPr>
            <w:r w:rsidRPr="000737E6">
              <w:rPr>
                <w:lang w:val="en-US"/>
              </w:rPr>
              <w:t xml:space="preserve">If the </w:t>
            </w:r>
            <w:r w:rsidRPr="000737E6">
              <w:t xml:space="preserve">length of </w:t>
            </w:r>
            <w:r w:rsidR="00B01AE9" w:rsidRPr="000737E6">
              <w:t>ProSe identifier</w:t>
            </w:r>
            <w:r w:rsidRPr="000737E6">
              <w:rPr>
                <w:noProof/>
                <w:lang w:val="en-US"/>
              </w:rPr>
              <w:t xml:space="preserve"> to default mode of communication mapping rule contents field is bigger than indicated in figure</w:t>
            </w:r>
            <w:r w:rsidRPr="000737E6">
              <w:rPr>
                <w:lang w:val="en-US"/>
              </w:rPr>
              <w:t> </w:t>
            </w:r>
            <w:r w:rsidRPr="000737E6">
              <w:t>5.4.</w:t>
            </w:r>
            <w:r w:rsidR="00B01AE9" w:rsidRPr="000737E6">
              <w:t>2</w:t>
            </w:r>
            <w:r w:rsidRPr="000737E6">
              <w:t>.37</w:t>
            </w:r>
            <w:r w:rsidRPr="000737E6">
              <w:rPr>
                <w:lang w:val="en-US"/>
              </w:rPr>
              <w:t xml:space="preserve">, receiving entity shall ignore any superfluous octets located at the end of the </w:t>
            </w:r>
            <w:r w:rsidR="00B01AE9" w:rsidRPr="000737E6">
              <w:t>ProSe identifier</w:t>
            </w:r>
            <w:r w:rsidRPr="000737E6">
              <w:rPr>
                <w:noProof/>
                <w:lang w:val="en-US"/>
              </w:rPr>
              <w:t xml:space="preserve"> to default mode of communication mapping rule contents</w:t>
            </w:r>
            <w:r w:rsidRPr="000737E6">
              <w:rPr>
                <w:lang w:val="en-US"/>
              </w:rPr>
              <w:t>.</w:t>
            </w:r>
          </w:p>
        </w:tc>
      </w:tr>
      <w:tr w:rsidR="00FD6276" w:rsidRPr="000737E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Pr="000737E6" w:rsidRDefault="00FD6276">
            <w:pPr>
              <w:pStyle w:val="TAL"/>
            </w:pPr>
          </w:p>
        </w:tc>
      </w:tr>
    </w:tbl>
    <w:p w14:paraId="7EDAEA66"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737E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737E6" w:rsidRDefault="00FD6276">
            <w:pPr>
              <w:pStyle w:val="TAC"/>
            </w:pPr>
            <w:r w:rsidRPr="000737E6">
              <w:lastRenderedPageBreak/>
              <w:t>8</w:t>
            </w:r>
          </w:p>
        </w:tc>
        <w:tc>
          <w:tcPr>
            <w:tcW w:w="709" w:type="dxa"/>
            <w:tcBorders>
              <w:top w:val="nil"/>
              <w:left w:val="nil"/>
              <w:bottom w:val="single" w:sz="4" w:space="0" w:color="auto"/>
              <w:right w:val="nil"/>
            </w:tcBorders>
            <w:hideMark/>
          </w:tcPr>
          <w:p w14:paraId="7663CE4F" w14:textId="77777777" w:rsidR="00FD6276" w:rsidRPr="000737E6" w:rsidRDefault="00FD6276">
            <w:pPr>
              <w:pStyle w:val="TAC"/>
            </w:pPr>
            <w:r w:rsidRPr="000737E6">
              <w:t>7</w:t>
            </w:r>
          </w:p>
        </w:tc>
        <w:tc>
          <w:tcPr>
            <w:tcW w:w="709" w:type="dxa"/>
            <w:tcBorders>
              <w:top w:val="nil"/>
              <w:left w:val="nil"/>
              <w:bottom w:val="single" w:sz="4" w:space="0" w:color="auto"/>
              <w:right w:val="nil"/>
            </w:tcBorders>
            <w:hideMark/>
          </w:tcPr>
          <w:p w14:paraId="6DEEA256" w14:textId="77777777" w:rsidR="00FD6276" w:rsidRPr="000737E6" w:rsidRDefault="00FD6276">
            <w:pPr>
              <w:pStyle w:val="TAC"/>
            </w:pPr>
            <w:r w:rsidRPr="000737E6">
              <w:t>6</w:t>
            </w:r>
          </w:p>
        </w:tc>
        <w:tc>
          <w:tcPr>
            <w:tcW w:w="709" w:type="dxa"/>
            <w:tcBorders>
              <w:top w:val="nil"/>
              <w:left w:val="nil"/>
              <w:bottom w:val="single" w:sz="4" w:space="0" w:color="auto"/>
              <w:right w:val="nil"/>
            </w:tcBorders>
            <w:hideMark/>
          </w:tcPr>
          <w:p w14:paraId="76D69DF9" w14:textId="77777777" w:rsidR="00FD6276" w:rsidRPr="000737E6" w:rsidRDefault="00FD6276">
            <w:pPr>
              <w:pStyle w:val="TAC"/>
            </w:pPr>
            <w:r w:rsidRPr="000737E6">
              <w:t>5</w:t>
            </w:r>
          </w:p>
        </w:tc>
        <w:tc>
          <w:tcPr>
            <w:tcW w:w="709" w:type="dxa"/>
            <w:tcBorders>
              <w:top w:val="nil"/>
              <w:left w:val="nil"/>
              <w:bottom w:val="single" w:sz="4" w:space="0" w:color="auto"/>
              <w:right w:val="nil"/>
            </w:tcBorders>
            <w:hideMark/>
          </w:tcPr>
          <w:p w14:paraId="2277467B" w14:textId="77777777" w:rsidR="00FD6276" w:rsidRPr="000737E6" w:rsidRDefault="00FD6276">
            <w:pPr>
              <w:pStyle w:val="TAC"/>
            </w:pPr>
            <w:r w:rsidRPr="000737E6">
              <w:t>4</w:t>
            </w:r>
          </w:p>
        </w:tc>
        <w:tc>
          <w:tcPr>
            <w:tcW w:w="709" w:type="dxa"/>
            <w:tcBorders>
              <w:top w:val="nil"/>
              <w:left w:val="nil"/>
              <w:bottom w:val="single" w:sz="4" w:space="0" w:color="auto"/>
              <w:right w:val="nil"/>
            </w:tcBorders>
            <w:hideMark/>
          </w:tcPr>
          <w:p w14:paraId="54D79B3F" w14:textId="77777777" w:rsidR="00FD6276" w:rsidRPr="000737E6" w:rsidRDefault="00FD6276">
            <w:pPr>
              <w:pStyle w:val="TAC"/>
            </w:pPr>
            <w:r w:rsidRPr="000737E6">
              <w:t>3</w:t>
            </w:r>
          </w:p>
        </w:tc>
        <w:tc>
          <w:tcPr>
            <w:tcW w:w="709" w:type="dxa"/>
            <w:tcBorders>
              <w:top w:val="nil"/>
              <w:left w:val="nil"/>
              <w:bottom w:val="single" w:sz="4" w:space="0" w:color="auto"/>
              <w:right w:val="nil"/>
            </w:tcBorders>
            <w:hideMark/>
          </w:tcPr>
          <w:p w14:paraId="6E6BB36C" w14:textId="77777777" w:rsidR="00FD6276" w:rsidRPr="000737E6" w:rsidRDefault="00FD6276">
            <w:pPr>
              <w:pStyle w:val="TAC"/>
            </w:pPr>
            <w:r w:rsidRPr="000737E6">
              <w:t>2</w:t>
            </w:r>
          </w:p>
        </w:tc>
        <w:tc>
          <w:tcPr>
            <w:tcW w:w="709" w:type="dxa"/>
            <w:tcBorders>
              <w:top w:val="nil"/>
              <w:left w:val="nil"/>
              <w:bottom w:val="single" w:sz="4" w:space="0" w:color="auto"/>
              <w:right w:val="nil"/>
            </w:tcBorders>
            <w:hideMark/>
          </w:tcPr>
          <w:p w14:paraId="34CF39E2" w14:textId="77777777" w:rsidR="00FD6276" w:rsidRPr="000737E6" w:rsidRDefault="00FD6276">
            <w:pPr>
              <w:pStyle w:val="TAC"/>
            </w:pPr>
            <w:r w:rsidRPr="000737E6">
              <w:t>1</w:t>
            </w:r>
          </w:p>
        </w:tc>
        <w:tc>
          <w:tcPr>
            <w:tcW w:w="1416" w:type="dxa"/>
            <w:gridSpan w:val="2"/>
          </w:tcPr>
          <w:p w14:paraId="0CEC727D" w14:textId="77777777" w:rsidR="00FD6276" w:rsidRPr="000737E6" w:rsidRDefault="00FD6276">
            <w:pPr>
              <w:pStyle w:val="TAL"/>
            </w:pPr>
          </w:p>
        </w:tc>
      </w:tr>
      <w:tr w:rsidR="00FD6276" w:rsidRPr="000737E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737E6" w:rsidRDefault="00FD6276">
            <w:pPr>
              <w:pStyle w:val="TAC"/>
              <w:rPr>
                <w:noProof/>
                <w:lang w:val="en-US"/>
              </w:rPr>
            </w:pPr>
          </w:p>
          <w:p w14:paraId="5699D350" w14:textId="77777777" w:rsidR="00FD6276" w:rsidRPr="000737E6" w:rsidRDefault="00FD6276">
            <w:pPr>
              <w:pStyle w:val="TAC"/>
            </w:pPr>
            <w:r w:rsidRPr="000737E6">
              <w:rPr>
                <w:noProof/>
                <w:lang w:val="en-US"/>
              </w:rPr>
              <w:t>Length of ProSe application to path preference mapping rules</w:t>
            </w:r>
            <w:r w:rsidRPr="000737E6">
              <w:rPr>
                <w:lang w:val="en-US"/>
              </w:rPr>
              <w:t xml:space="preserve"> </w:t>
            </w:r>
            <w:r w:rsidRPr="000737E6">
              <w:rPr>
                <w:noProof/>
                <w:lang w:val="en-US"/>
              </w:rPr>
              <w:t>contents</w:t>
            </w:r>
          </w:p>
        </w:tc>
        <w:tc>
          <w:tcPr>
            <w:tcW w:w="1416" w:type="dxa"/>
            <w:gridSpan w:val="2"/>
          </w:tcPr>
          <w:p w14:paraId="664C77C1" w14:textId="77777777" w:rsidR="00FD6276" w:rsidRPr="000737E6" w:rsidRDefault="00FD6276">
            <w:pPr>
              <w:pStyle w:val="TAL"/>
            </w:pPr>
            <w:r w:rsidRPr="000737E6">
              <w:t>octet o5+1</w:t>
            </w:r>
          </w:p>
          <w:p w14:paraId="1E9B2332" w14:textId="77777777" w:rsidR="00FD6276" w:rsidRPr="000737E6" w:rsidRDefault="00FD6276">
            <w:pPr>
              <w:pStyle w:val="TAL"/>
            </w:pPr>
          </w:p>
          <w:p w14:paraId="40A20736" w14:textId="77777777" w:rsidR="00FD6276" w:rsidRPr="000737E6" w:rsidRDefault="00FD6276">
            <w:pPr>
              <w:pStyle w:val="TAL"/>
            </w:pPr>
            <w:r w:rsidRPr="000737E6">
              <w:t>octet o5+2</w:t>
            </w:r>
          </w:p>
        </w:tc>
      </w:tr>
      <w:tr w:rsidR="00FD6276" w:rsidRPr="000737E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737E6" w:rsidRDefault="00FD6276">
            <w:pPr>
              <w:pStyle w:val="TAC"/>
            </w:pPr>
          </w:p>
          <w:p w14:paraId="47E2B988" w14:textId="77777777" w:rsidR="00FD6276" w:rsidRPr="000737E6" w:rsidRDefault="00FD6276">
            <w:pPr>
              <w:pStyle w:val="TAC"/>
            </w:pPr>
            <w:r w:rsidRPr="000737E6">
              <w:rPr>
                <w:noProof/>
                <w:lang w:val="en-US"/>
              </w:rPr>
              <w:t>ProSe application to path preference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5FF47723" w14:textId="77777777" w:rsidR="00FD6276" w:rsidRPr="000737E6" w:rsidRDefault="00FD6276">
            <w:pPr>
              <w:pStyle w:val="TAL"/>
            </w:pPr>
            <w:r w:rsidRPr="000737E6">
              <w:t>octet (o5+3)*</w:t>
            </w:r>
          </w:p>
          <w:p w14:paraId="408B66A9" w14:textId="77777777" w:rsidR="00FD6276" w:rsidRPr="000737E6" w:rsidRDefault="00FD6276">
            <w:pPr>
              <w:pStyle w:val="TAL"/>
            </w:pPr>
          </w:p>
          <w:p w14:paraId="3EEE3F48" w14:textId="77777777" w:rsidR="00FD6276" w:rsidRPr="000737E6" w:rsidRDefault="00FD6276">
            <w:pPr>
              <w:pStyle w:val="TAL"/>
            </w:pPr>
            <w:r w:rsidRPr="000737E6">
              <w:t>octet o150*</w:t>
            </w:r>
          </w:p>
        </w:tc>
      </w:tr>
      <w:tr w:rsidR="00FD6276" w:rsidRPr="000737E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737E6" w:rsidRDefault="00FD6276">
            <w:pPr>
              <w:pStyle w:val="TAC"/>
            </w:pPr>
          </w:p>
          <w:p w14:paraId="03A82EBA" w14:textId="77777777" w:rsidR="00FD6276" w:rsidRPr="000737E6" w:rsidRDefault="00FD6276">
            <w:pPr>
              <w:pStyle w:val="TAC"/>
            </w:pPr>
            <w:r w:rsidRPr="000737E6">
              <w:rPr>
                <w:noProof/>
                <w:lang w:val="en-US"/>
              </w:rPr>
              <w:t>ProSe application to path preference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66153C9B" w14:textId="77777777" w:rsidR="00FD6276" w:rsidRPr="000737E6" w:rsidRDefault="00FD6276">
            <w:pPr>
              <w:pStyle w:val="TAL"/>
            </w:pPr>
            <w:r w:rsidRPr="000737E6">
              <w:t>octet (o150+1)*</w:t>
            </w:r>
          </w:p>
          <w:p w14:paraId="57C2F880" w14:textId="77777777" w:rsidR="00FD6276" w:rsidRPr="000737E6" w:rsidRDefault="00FD6276">
            <w:pPr>
              <w:pStyle w:val="TAL"/>
            </w:pPr>
          </w:p>
          <w:p w14:paraId="6DC41971" w14:textId="77777777" w:rsidR="00FD6276" w:rsidRPr="000737E6" w:rsidRDefault="00FD6276">
            <w:pPr>
              <w:pStyle w:val="TAL"/>
            </w:pPr>
            <w:r w:rsidRPr="000737E6">
              <w:t>octet o151*</w:t>
            </w:r>
          </w:p>
        </w:tc>
      </w:tr>
      <w:tr w:rsidR="00FD6276" w:rsidRPr="000737E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737E6" w:rsidRDefault="00FD6276">
            <w:pPr>
              <w:pStyle w:val="TAC"/>
            </w:pPr>
          </w:p>
          <w:p w14:paraId="4093C263" w14:textId="77777777" w:rsidR="00FD6276" w:rsidRPr="000737E6" w:rsidRDefault="00FD6276">
            <w:pPr>
              <w:pStyle w:val="TAC"/>
            </w:pPr>
            <w:r w:rsidRPr="000737E6">
              <w:t>...</w:t>
            </w:r>
          </w:p>
        </w:tc>
        <w:tc>
          <w:tcPr>
            <w:tcW w:w="1416" w:type="dxa"/>
            <w:gridSpan w:val="2"/>
            <w:tcBorders>
              <w:top w:val="nil"/>
              <w:left w:val="single" w:sz="6" w:space="0" w:color="auto"/>
              <w:bottom w:val="nil"/>
              <w:right w:val="nil"/>
            </w:tcBorders>
          </w:tcPr>
          <w:p w14:paraId="7F95248F" w14:textId="77777777" w:rsidR="00FD6276" w:rsidRPr="000737E6" w:rsidRDefault="00FD6276">
            <w:pPr>
              <w:pStyle w:val="TAL"/>
            </w:pPr>
            <w:r w:rsidRPr="000737E6">
              <w:t>octet (o151+1)*</w:t>
            </w:r>
          </w:p>
          <w:p w14:paraId="17A87591" w14:textId="77777777" w:rsidR="00FD6276" w:rsidRPr="000737E6" w:rsidRDefault="00FD6276">
            <w:pPr>
              <w:pStyle w:val="TAL"/>
            </w:pPr>
          </w:p>
          <w:p w14:paraId="34B2F9A4" w14:textId="77777777" w:rsidR="00FD6276" w:rsidRPr="000737E6" w:rsidRDefault="00FD6276">
            <w:pPr>
              <w:pStyle w:val="TAL"/>
            </w:pPr>
            <w:r w:rsidRPr="000737E6">
              <w:t>octet o152*</w:t>
            </w:r>
          </w:p>
        </w:tc>
      </w:tr>
      <w:tr w:rsidR="00FD6276" w:rsidRPr="000737E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737E6" w:rsidRDefault="00FD6276">
            <w:pPr>
              <w:pStyle w:val="TAC"/>
            </w:pPr>
          </w:p>
          <w:p w14:paraId="67633BBF" w14:textId="77777777" w:rsidR="00FD6276" w:rsidRPr="000737E6" w:rsidRDefault="00FD6276">
            <w:pPr>
              <w:pStyle w:val="TAC"/>
            </w:pPr>
            <w:r w:rsidRPr="000737E6">
              <w:rPr>
                <w:noProof/>
                <w:lang w:val="en-US"/>
              </w:rPr>
              <w:t>ProSe application to path preference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64F80632" w14:textId="77777777" w:rsidR="00FD6276" w:rsidRPr="000737E6" w:rsidRDefault="00FD6276">
            <w:pPr>
              <w:pStyle w:val="TAL"/>
            </w:pPr>
            <w:r w:rsidRPr="000737E6">
              <w:t>octet (o152+1)*</w:t>
            </w:r>
          </w:p>
          <w:p w14:paraId="1A129704" w14:textId="77777777" w:rsidR="00FD6276" w:rsidRPr="000737E6" w:rsidRDefault="00FD6276">
            <w:pPr>
              <w:pStyle w:val="TAL"/>
            </w:pPr>
          </w:p>
          <w:p w14:paraId="563828AD" w14:textId="77777777" w:rsidR="00FD6276" w:rsidRPr="000737E6" w:rsidRDefault="00FD6276">
            <w:pPr>
              <w:pStyle w:val="TAL"/>
            </w:pPr>
            <w:r w:rsidRPr="000737E6">
              <w:t>octet l*</w:t>
            </w:r>
          </w:p>
        </w:tc>
      </w:tr>
    </w:tbl>
    <w:p w14:paraId="3CB8BFA6" w14:textId="5AD159D2" w:rsidR="00FD6276" w:rsidRPr="000737E6" w:rsidRDefault="00FD6276" w:rsidP="00FD6276">
      <w:pPr>
        <w:pStyle w:val="TF"/>
      </w:pPr>
      <w:r w:rsidRPr="000737E6">
        <w:t>Figure 5.4.</w:t>
      </w:r>
      <w:r w:rsidR="00B01AE9" w:rsidRPr="000737E6">
        <w:t>2</w:t>
      </w:r>
      <w:r w:rsidRPr="000737E6">
        <w:t>.3</w:t>
      </w:r>
      <w:r w:rsidR="000065B4" w:rsidRPr="000737E6">
        <w:t>9</w:t>
      </w:r>
      <w:r w:rsidRPr="000737E6">
        <w:t xml:space="preserve">: </w:t>
      </w:r>
      <w:r w:rsidRPr="000737E6">
        <w:rPr>
          <w:noProof/>
          <w:lang w:val="en-US"/>
        </w:rPr>
        <w:t>ProSe application to path preference mapping rules</w:t>
      </w:r>
    </w:p>
    <w:p w14:paraId="169D1547" w14:textId="2C6FA675" w:rsidR="00FD6276" w:rsidRPr="000737E6" w:rsidRDefault="00FD6276" w:rsidP="00FD6276">
      <w:pPr>
        <w:pStyle w:val="TH"/>
      </w:pPr>
      <w:r w:rsidRPr="000737E6">
        <w:t>Table 5.4.</w:t>
      </w:r>
      <w:r w:rsidR="00B01AE9" w:rsidRPr="000737E6">
        <w:t>2</w:t>
      </w:r>
      <w:r w:rsidRPr="000737E6">
        <w:t>.3</w:t>
      </w:r>
      <w:r w:rsidR="000065B4" w:rsidRPr="000737E6">
        <w:t>9</w:t>
      </w:r>
      <w:r w:rsidRPr="000737E6">
        <w:t xml:space="preserve">: </w:t>
      </w:r>
      <w:r w:rsidRPr="000737E6">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Pr="000737E6" w:rsidRDefault="00FD6276">
            <w:pPr>
              <w:pStyle w:val="TAL"/>
              <w:rPr>
                <w:noProof/>
                <w:lang w:val="en-US"/>
              </w:rPr>
            </w:pPr>
            <w:r w:rsidRPr="000737E6">
              <w:rPr>
                <w:noProof/>
                <w:lang w:val="en-US"/>
              </w:rPr>
              <w:t>ProSe application to path preference mapping rule:</w:t>
            </w:r>
          </w:p>
          <w:p w14:paraId="526E5167" w14:textId="1E0769C5" w:rsidR="00FD6276" w:rsidRPr="000737E6" w:rsidRDefault="00FD6276" w:rsidP="00B01AE9">
            <w:pPr>
              <w:pStyle w:val="TAL"/>
            </w:pPr>
            <w:r w:rsidRPr="000737E6">
              <w:rPr>
                <w:lang w:val="en-US"/>
              </w:rPr>
              <w:t xml:space="preserve">The </w:t>
            </w:r>
            <w:r w:rsidRPr="000737E6">
              <w:rPr>
                <w:noProof/>
                <w:lang w:val="en-US"/>
              </w:rPr>
              <w:t>ProSe application to path preference mapping rule</w:t>
            </w:r>
            <w:r w:rsidRPr="000737E6">
              <w:t xml:space="preserve"> field is coded according to figure 5.4.</w:t>
            </w:r>
            <w:r w:rsidR="00B01AE9" w:rsidRPr="000737E6">
              <w:t>2</w:t>
            </w:r>
            <w:r w:rsidRPr="000737E6">
              <w:t>.</w:t>
            </w:r>
            <w:r w:rsidR="000065B4" w:rsidRPr="000737E6">
              <w:t>40</w:t>
            </w:r>
            <w:r w:rsidRPr="000737E6">
              <w:t xml:space="preserve"> and table 5.4.</w:t>
            </w:r>
            <w:r w:rsidR="00B01AE9" w:rsidRPr="000737E6">
              <w:t>2</w:t>
            </w:r>
            <w:r w:rsidRPr="000737E6">
              <w:t>.</w:t>
            </w:r>
            <w:r w:rsidR="000065B4" w:rsidRPr="000737E6">
              <w:t>40</w:t>
            </w:r>
            <w:r w:rsidRPr="000737E6">
              <w:t>.</w:t>
            </w:r>
          </w:p>
        </w:tc>
      </w:tr>
      <w:tr w:rsidR="00FD6276" w:rsidRPr="000737E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Pr="000737E6" w:rsidRDefault="00FD6276">
            <w:pPr>
              <w:pStyle w:val="TAL"/>
              <w:rPr>
                <w:noProof/>
              </w:rPr>
            </w:pPr>
          </w:p>
        </w:tc>
      </w:tr>
    </w:tbl>
    <w:p w14:paraId="2D94E062" w14:textId="77777777" w:rsidR="00FD6276" w:rsidRPr="000737E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737E6"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737E6" w:rsidRDefault="00FD6276">
            <w:pPr>
              <w:pStyle w:val="TAC"/>
            </w:pPr>
            <w:r w:rsidRPr="000737E6">
              <w:t>8</w:t>
            </w:r>
          </w:p>
        </w:tc>
        <w:tc>
          <w:tcPr>
            <w:tcW w:w="709" w:type="dxa"/>
            <w:gridSpan w:val="2"/>
            <w:tcBorders>
              <w:top w:val="nil"/>
              <w:left w:val="nil"/>
              <w:bottom w:val="single" w:sz="4" w:space="0" w:color="auto"/>
              <w:right w:val="nil"/>
            </w:tcBorders>
            <w:hideMark/>
          </w:tcPr>
          <w:p w14:paraId="5CCCB053" w14:textId="77777777" w:rsidR="00FD6276" w:rsidRPr="000737E6" w:rsidRDefault="00FD6276">
            <w:pPr>
              <w:pStyle w:val="TAC"/>
            </w:pPr>
            <w:r w:rsidRPr="000737E6">
              <w:t>7</w:t>
            </w:r>
          </w:p>
        </w:tc>
        <w:tc>
          <w:tcPr>
            <w:tcW w:w="709" w:type="dxa"/>
            <w:gridSpan w:val="2"/>
            <w:tcBorders>
              <w:top w:val="nil"/>
              <w:left w:val="nil"/>
              <w:bottom w:val="single" w:sz="4" w:space="0" w:color="auto"/>
              <w:right w:val="nil"/>
            </w:tcBorders>
            <w:hideMark/>
          </w:tcPr>
          <w:p w14:paraId="33955890" w14:textId="77777777" w:rsidR="00FD6276" w:rsidRPr="000737E6" w:rsidRDefault="00FD6276">
            <w:pPr>
              <w:pStyle w:val="TAC"/>
            </w:pPr>
            <w:r w:rsidRPr="000737E6">
              <w:t>6</w:t>
            </w:r>
          </w:p>
        </w:tc>
        <w:tc>
          <w:tcPr>
            <w:tcW w:w="709" w:type="dxa"/>
            <w:gridSpan w:val="2"/>
            <w:tcBorders>
              <w:top w:val="nil"/>
              <w:left w:val="nil"/>
              <w:bottom w:val="single" w:sz="4" w:space="0" w:color="auto"/>
              <w:right w:val="nil"/>
            </w:tcBorders>
            <w:hideMark/>
          </w:tcPr>
          <w:p w14:paraId="0373622F" w14:textId="77777777" w:rsidR="00FD6276" w:rsidRPr="000737E6" w:rsidRDefault="00FD6276">
            <w:pPr>
              <w:pStyle w:val="TAC"/>
            </w:pPr>
            <w:r w:rsidRPr="000737E6">
              <w:t>5</w:t>
            </w:r>
          </w:p>
        </w:tc>
        <w:tc>
          <w:tcPr>
            <w:tcW w:w="709" w:type="dxa"/>
            <w:gridSpan w:val="2"/>
            <w:tcBorders>
              <w:top w:val="nil"/>
              <w:left w:val="nil"/>
              <w:bottom w:val="single" w:sz="4" w:space="0" w:color="auto"/>
              <w:right w:val="nil"/>
            </w:tcBorders>
            <w:hideMark/>
          </w:tcPr>
          <w:p w14:paraId="7C8A5EB1" w14:textId="77777777" w:rsidR="00FD6276" w:rsidRPr="000737E6" w:rsidRDefault="00FD6276">
            <w:pPr>
              <w:pStyle w:val="TAC"/>
            </w:pPr>
            <w:r w:rsidRPr="000737E6">
              <w:t>4</w:t>
            </w:r>
          </w:p>
        </w:tc>
        <w:tc>
          <w:tcPr>
            <w:tcW w:w="709" w:type="dxa"/>
            <w:gridSpan w:val="2"/>
            <w:tcBorders>
              <w:top w:val="nil"/>
              <w:left w:val="nil"/>
              <w:bottom w:val="single" w:sz="4" w:space="0" w:color="auto"/>
              <w:right w:val="nil"/>
            </w:tcBorders>
            <w:hideMark/>
          </w:tcPr>
          <w:p w14:paraId="635FA04A" w14:textId="77777777" w:rsidR="00FD6276" w:rsidRPr="000737E6" w:rsidRDefault="00FD6276">
            <w:pPr>
              <w:pStyle w:val="TAC"/>
            </w:pPr>
            <w:r w:rsidRPr="000737E6">
              <w:t>3</w:t>
            </w:r>
          </w:p>
        </w:tc>
        <w:tc>
          <w:tcPr>
            <w:tcW w:w="709" w:type="dxa"/>
            <w:gridSpan w:val="2"/>
            <w:tcBorders>
              <w:top w:val="nil"/>
              <w:left w:val="nil"/>
              <w:bottom w:val="single" w:sz="4" w:space="0" w:color="auto"/>
              <w:right w:val="nil"/>
            </w:tcBorders>
            <w:hideMark/>
          </w:tcPr>
          <w:p w14:paraId="6695179D" w14:textId="77777777" w:rsidR="00FD6276" w:rsidRPr="000737E6" w:rsidRDefault="00FD6276">
            <w:pPr>
              <w:pStyle w:val="TAC"/>
            </w:pPr>
            <w:r w:rsidRPr="000737E6">
              <w:t>2</w:t>
            </w:r>
          </w:p>
        </w:tc>
        <w:tc>
          <w:tcPr>
            <w:tcW w:w="688" w:type="dxa"/>
            <w:tcBorders>
              <w:top w:val="nil"/>
              <w:left w:val="nil"/>
              <w:bottom w:val="single" w:sz="4" w:space="0" w:color="auto"/>
              <w:right w:val="nil"/>
            </w:tcBorders>
            <w:hideMark/>
          </w:tcPr>
          <w:p w14:paraId="00B7CEFC" w14:textId="77777777" w:rsidR="00FD6276" w:rsidRPr="000737E6" w:rsidRDefault="00FD6276">
            <w:pPr>
              <w:pStyle w:val="TAC"/>
            </w:pPr>
            <w:r w:rsidRPr="000737E6">
              <w:t>1</w:t>
            </w:r>
          </w:p>
        </w:tc>
        <w:tc>
          <w:tcPr>
            <w:tcW w:w="1437" w:type="dxa"/>
            <w:gridSpan w:val="2"/>
          </w:tcPr>
          <w:p w14:paraId="268C5112" w14:textId="77777777" w:rsidR="00FD6276" w:rsidRPr="000737E6" w:rsidRDefault="00FD6276">
            <w:pPr>
              <w:pStyle w:val="TAL"/>
            </w:pPr>
          </w:p>
        </w:tc>
      </w:tr>
      <w:tr w:rsidR="00FD6276" w:rsidRPr="000737E6"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737E6" w:rsidRDefault="00FD6276">
            <w:pPr>
              <w:pStyle w:val="TAC"/>
            </w:pPr>
          </w:p>
          <w:p w14:paraId="2ADB93EE" w14:textId="77777777" w:rsidR="00FD6276" w:rsidRPr="000737E6" w:rsidRDefault="00FD6276">
            <w:pPr>
              <w:pStyle w:val="TAC"/>
            </w:pPr>
            <w:r w:rsidRPr="000737E6">
              <w:t xml:space="preserve">Length of </w:t>
            </w:r>
            <w:r w:rsidRPr="000737E6">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737E6" w:rsidRDefault="00FD6276">
            <w:pPr>
              <w:pStyle w:val="TAL"/>
            </w:pPr>
            <w:r w:rsidRPr="000737E6">
              <w:t>octet o150+1</w:t>
            </w:r>
          </w:p>
          <w:p w14:paraId="1B217E78" w14:textId="77777777" w:rsidR="00FD6276" w:rsidRPr="000737E6" w:rsidRDefault="00FD6276">
            <w:pPr>
              <w:pStyle w:val="TAL"/>
            </w:pPr>
          </w:p>
          <w:p w14:paraId="6EFD919D" w14:textId="77777777" w:rsidR="00FD6276" w:rsidRPr="000737E6" w:rsidRDefault="00FD6276">
            <w:pPr>
              <w:pStyle w:val="TAL"/>
            </w:pPr>
            <w:r w:rsidRPr="000737E6">
              <w:t>octet o150+2</w:t>
            </w:r>
          </w:p>
        </w:tc>
      </w:tr>
      <w:tr w:rsidR="00FD6276" w:rsidRPr="000737E6"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737E6" w:rsidRDefault="00FD6276">
            <w:pPr>
              <w:pStyle w:val="TAC"/>
            </w:pPr>
            <w:r w:rsidRPr="000737E6">
              <w:t>0</w:t>
            </w:r>
          </w:p>
          <w:p w14:paraId="6EA4B254"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737E6" w:rsidRDefault="00FD6276">
            <w:pPr>
              <w:pStyle w:val="TAC"/>
            </w:pPr>
            <w:r w:rsidRPr="000737E6">
              <w:t>0</w:t>
            </w:r>
          </w:p>
          <w:p w14:paraId="04BC613B"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737E6" w:rsidRDefault="00FD6276">
            <w:pPr>
              <w:pStyle w:val="TAC"/>
            </w:pPr>
            <w:r w:rsidRPr="000737E6">
              <w:t>0</w:t>
            </w:r>
          </w:p>
          <w:p w14:paraId="512ECE5B"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737E6" w:rsidRDefault="00FD6276">
            <w:pPr>
              <w:pStyle w:val="TAC"/>
            </w:pPr>
            <w:r w:rsidRPr="000737E6">
              <w:t>0</w:t>
            </w:r>
          </w:p>
          <w:p w14:paraId="6184A248"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737E6" w:rsidRDefault="00FD6276">
            <w:pPr>
              <w:pStyle w:val="TAC"/>
            </w:pPr>
            <w:r w:rsidRPr="000737E6">
              <w:t>0</w:t>
            </w:r>
          </w:p>
          <w:p w14:paraId="54FC94A7" w14:textId="77777777" w:rsidR="00FD6276" w:rsidRPr="000737E6" w:rsidRDefault="00FD627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737E6" w:rsidRDefault="004755F0">
            <w:pPr>
              <w:pStyle w:val="TAC"/>
            </w:pPr>
            <w:r w:rsidRPr="000737E6">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737E6" w:rsidRDefault="00FD6276">
            <w:pPr>
              <w:pStyle w:val="TAC"/>
              <w:rPr>
                <w:lang w:eastAsia="zh-CN"/>
              </w:rPr>
            </w:pPr>
            <w:r w:rsidRPr="000737E6">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737E6" w:rsidRDefault="00FD6276">
            <w:pPr>
              <w:pStyle w:val="TAL"/>
              <w:rPr>
                <w:lang w:eastAsia="zh-CN"/>
              </w:rPr>
            </w:pPr>
            <w:r w:rsidRPr="000737E6">
              <w:t>octet o151</w:t>
            </w:r>
          </w:p>
        </w:tc>
      </w:tr>
      <w:tr w:rsidR="004755F0" w:rsidRPr="000737E6"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737E6" w:rsidRDefault="004755F0" w:rsidP="004E23EF">
            <w:pPr>
              <w:pStyle w:val="TAC"/>
            </w:pPr>
          </w:p>
          <w:p w14:paraId="44272A72" w14:textId="77777777" w:rsidR="004755F0" w:rsidRPr="000737E6" w:rsidRDefault="004755F0" w:rsidP="004E23EF">
            <w:pPr>
              <w:pStyle w:val="TAC"/>
            </w:pPr>
            <w:r w:rsidRPr="000737E6">
              <w:t>ProSe identifier</w:t>
            </w:r>
            <w:r w:rsidRPr="000737E6">
              <w:rPr>
                <w:noProof/>
                <w:lang w:val="en-US"/>
              </w:rPr>
              <w:t>s</w:t>
            </w:r>
          </w:p>
        </w:tc>
        <w:tc>
          <w:tcPr>
            <w:tcW w:w="1417" w:type="dxa"/>
            <w:tcBorders>
              <w:top w:val="nil"/>
              <w:left w:val="single" w:sz="6" w:space="0" w:color="auto"/>
              <w:bottom w:val="nil"/>
              <w:right w:val="nil"/>
            </w:tcBorders>
          </w:tcPr>
          <w:p w14:paraId="2D9442F0" w14:textId="77777777" w:rsidR="004755F0" w:rsidRPr="000737E6" w:rsidRDefault="004755F0" w:rsidP="004E23EF">
            <w:pPr>
              <w:pStyle w:val="TAL"/>
            </w:pPr>
            <w:r w:rsidRPr="000737E6">
              <w:t>octet o152*</w:t>
            </w:r>
          </w:p>
          <w:p w14:paraId="2BD8BDC4" w14:textId="77777777" w:rsidR="004755F0" w:rsidRPr="000737E6" w:rsidRDefault="004755F0" w:rsidP="004E23EF">
            <w:pPr>
              <w:pStyle w:val="TAL"/>
            </w:pPr>
          </w:p>
          <w:p w14:paraId="34F4D41B" w14:textId="77777777" w:rsidR="004755F0" w:rsidRPr="000737E6" w:rsidRDefault="004755F0" w:rsidP="004E23EF">
            <w:pPr>
              <w:pStyle w:val="TAL"/>
            </w:pPr>
            <w:r w:rsidRPr="000737E6">
              <w:t>octet o18*</w:t>
            </w:r>
          </w:p>
        </w:tc>
      </w:tr>
    </w:tbl>
    <w:p w14:paraId="4B1A5176" w14:textId="1D71756C" w:rsidR="00FD6276" w:rsidRPr="000737E6" w:rsidRDefault="00FD6276" w:rsidP="00FD6276">
      <w:pPr>
        <w:pStyle w:val="TF"/>
      </w:pPr>
      <w:r w:rsidRPr="000737E6">
        <w:t>Figure 5.4.</w:t>
      </w:r>
      <w:r w:rsidR="00B01AE9" w:rsidRPr="000737E6">
        <w:t>2</w:t>
      </w:r>
      <w:r w:rsidRPr="000737E6">
        <w:t>.</w:t>
      </w:r>
      <w:r w:rsidR="00162130" w:rsidRPr="000737E6">
        <w:t>40</w:t>
      </w:r>
      <w:r w:rsidRPr="000737E6">
        <w:t xml:space="preserve">: </w:t>
      </w:r>
      <w:r w:rsidRPr="000737E6">
        <w:rPr>
          <w:noProof/>
          <w:lang w:val="en-US"/>
        </w:rPr>
        <w:t>ProSe application to path preference mapping rule</w:t>
      </w:r>
    </w:p>
    <w:p w14:paraId="4BB40058" w14:textId="24B27552" w:rsidR="00FD6276" w:rsidRPr="000737E6" w:rsidRDefault="00FD6276" w:rsidP="00FD6276">
      <w:pPr>
        <w:pStyle w:val="TH"/>
      </w:pPr>
      <w:r w:rsidRPr="000737E6">
        <w:lastRenderedPageBreak/>
        <w:t>Table 5.4.</w:t>
      </w:r>
      <w:r w:rsidR="00B01AE9" w:rsidRPr="000737E6">
        <w:t>2</w:t>
      </w:r>
      <w:r w:rsidRPr="000737E6">
        <w:t>.</w:t>
      </w:r>
      <w:r w:rsidR="00162130" w:rsidRPr="000737E6">
        <w:t>40</w:t>
      </w:r>
      <w:r w:rsidRPr="000737E6">
        <w:t xml:space="preserve">: </w:t>
      </w:r>
      <w:r w:rsidRPr="000737E6">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737E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737E6" w:rsidRDefault="00B01AE9">
            <w:pPr>
              <w:pStyle w:val="TAL"/>
              <w:rPr>
                <w:noProof/>
                <w:lang w:val="en-US"/>
              </w:rPr>
            </w:pPr>
            <w:r w:rsidRPr="000737E6">
              <w:t>ProSe identifier</w:t>
            </w:r>
            <w:r w:rsidR="00FD6276" w:rsidRPr="000737E6">
              <w:rPr>
                <w:noProof/>
                <w:lang w:val="en-US"/>
              </w:rPr>
              <w:t xml:space="preserve">s </w:t>
            </w:r>
            <w:r w:rsidR="00FD6276" w:rsidRPr="000737E6">
              <w:t>(o15</w:t>
            </w:r>
            <w:r w:rsidR="004755F0" w:rsidRPr="000737E6">
              <w:t>2</w:t>
            </w:r>
            <w:r w:rsidR="00FD6276" w:rsidRPr="000737E6">
              <w:t xml:space="preserve"> to o1</w:t>
            </w:r>
            <w:r w:rsidR="004755F0" w:rsidRPr="000737E6">
              <w:t>8</w:t>
            </w:r>
            <w:r w:rsidR="00FD6276" w:rsidRPr="000737E6">
              <w:t>)</w:t>
            </w:r>
            <w:r w:rsidR="00FD6276" w:rsidRPr="000737E6">
              <w:rPr>
                <w:noProof/>
                <w:lang w:val="en-US"/>
              </w:rPr>
              <w:t>:</w:t>
            </w:r>
          </w:p>
          <w:p w14:paraId="1847312A" w14:textId="77777777" w:rsidR="004755F0" w:rsidRPr="000737E6" w:rsidRDefault="004755F0" w:rsidP="004755F0">
            <w:pPr>
              <w:pStyle w:val="TAL"/>
            </w:pPr>
            <w:r w:rsidRPr="000737E6">
              <w:t xml:space="preserve">If the service indication field is set to value 1 "For all ProSe service", the ProSe identifiers field shall not be included in ProSe application to path preference mapping rule field. </w:t>
            </w:r>
          </w:p>
          <w:p w14:paraId="28A0D577" w14:textId="69E2A7D2" w:rsidR="00FD6276" w:rsidRPr="000737E6" w:rsidRDefault="004755F0" w:rsidP="004755F0">
            <w:pPr>
              <w:pStyle w:val="TAL"/>
              <w:rPr>
                <w:noProof/>
                <w:lang w:val="en-US"/>
              </w:rPr>
            </w:pPr>
            <w:r w:rsidRPr="000737E6">
              <w:t xml:space="preserve">If the service indication field is set to value 0 "Not for all ProSe service", the </w:t>
            </w:r>
            <w:r w:rsidR="00B01AE9" w:rsidRPr="000737E6">
              <w:t>ProSe identifier</w:t>
            </w:r>
            <w:r w:rsidR="00FD6276" w:rsidRPr="000737E6">
              <w:rPr>
                <w:noProof/>
                <w:lang w:val="en-US"/>
              </w:rPr>
              <w:t xml:space="preserve">s </w:t>
            </w:r>
            <w:r w:rsidR="00FD6276" w:rsidRPr="000737E6">
              <w:t>field is coded according to figure 5.4.</w:t>
            </w:r>
            <w:r w:rsidR="00B01AE9" w:rsidRPr="000737E6">
              <w:t>2</w:t>
            </w:r>
            <w:r w:rsidR="00FD6276" w:rsidRPr="000737E6">
              <w:t>.14 and table 5.4.</w:t>
            </w:r>
            <w:r w:rsidR="00B01AE9" w:rsidRPr="000737E6">
              <w:t>2</w:t>
            </w:r>
            <w:r w:rsidR="00FD6276" w:rsidRPr="000737E6">
              <w:t>.14</w:t>
            </w:r>
            <w:r w:rsidR="00FD6276" w:rsidRPr="000737E6">
              <w:rPr>
                <w:noProof/>
                <w:lang w:val="en-US"/>
              </w:rPr>
              <w:t>.</w:t>
            </w:r>
          </w:p>
        </w:tc>
      </w:tr>
      <w:tr w:rsidR="00FD6276" w:rsidRPr="000737E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Pr="000737E6" w:rsidRDefault="00FD6276">
            <w:pPr>
              <w:pStyle w:val="TAL"/>
              <w:rPr>
                <w:noProof/>
                <w:lang w:val="en-US"/>
              </w:rPr>
            </w:pPr>
          </w:p>
        </w:tc>
      </w:tr>
      <w:tr w:rsidR="00FD6276" w:rsidRPr="000737E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737E6" w:rsidRDefault="00FD6276">
            <w:pPr>
              <w:pStyle w:val="TAL"/>
            </w:pPr>
            <w:r w:rsidRPr="000737E6">
              <w:rPr>
                <w:noProof/>
                <w:lang w:val="en-US"/>
              </w:rPr>
              <w:t>Path preference (PP) (octet o151 bit 1 to 2):</w:t>
            </w:r>
          </w:p>
          <w:p w14:paraId="12B81B56" w14:textId="77777777" w:rsidR="00FD6276" w:rsidRPr="000737E6" w:rsidRDefault="00FD6276">
            <w:pPr>
              <w:pStyle w:val="TAL"/>
            </w:pPr>
            <w:r w:rsidRPr="000737E6">
              <w:t>The PP</w:t>
            </w:r>
            <w:r w:rsidRPr="000737E6">
              <w:rPr>
                <w:noProof/>
                <w:lang w:val="en-US"/>
              </w:rPr>
              <w:t xml:space="preserve"> </w:t>
            </w:r>
            <w:r w:rsidRPr="000737E6">
              <w:t xml:space="preserve">field indicates the </w:t>
            </w:r>
            <w:r w:rsidRPr="000737E6">
              <w:rPr>
                <w:noProof/>
                <w:lang w:val="en-US"/>
              </w:rPr>
              <w:t>path preference</w:t>
            </w:r>
            <w:r w:rsidRPr="000737E6">
              <w:t>.</w:t>
            </w:r>
          </w:p>
          <w:p w14:paraId="3BFD7AB3" w14:textId="77777777" w:rsidR="00FD6276" w:rsidRPr="000737E6" w:rsidRDefault="00FD6276">
            <w:pPr>
              <w:pStyle w:val="TAL"/>
            </w:pPr>
            <w:r w:rsidRPr="000737E6">
              <w:t>Bits</w:t>
            </w:r>
          </w:p>
          <w:p w14:paraId="0658F14F" w14:textId="77777777" w:rsidR="00FD6276" w:rsidRPr="000737E6" w:rsidRDefault="00FD6276">
            <w:pPr>
              <w:pStyle w:val="TAL"/>
              <w:rPr>
                <w:b/>
              </w:rPr>
            </w:pPr>
            <w:r w:rsidRPr="000737E6">
              <w:rPr>
                <w:b/>
              </w:rPr>
              <w:t>2 1</w:t>
            </w:r>
          </w:p>
          <w:p w14:paraId="1D2E13BB" w14:textId="77777777" w:rsidR="00FD6276" w:rsidRPr="000737E6" w:rsidRDefault="00FD6276">
            <w:pPr>
              <w:pStyle w:val="TAL"/>
            </w:pPr>
            <w:r w:rsidRPr="000737E6">
              <w:t>0 0</w:t>
            </w:r>
            <w:r w:rsidRPr="000737E6">
              <w:tab/>
              <w:t>No preference</w:t>
            </w:r>
          </w:p>
          <w:p w14:paraId="0BB7B0F9" w14:textId="77777777" w:rsidR="00FD6276" w:rsidRPr="000737E6" w:rsidRDefault="00FD6276">
            <w:pPr>
              <w:pStyle w:val="TAL"/>
              <w:rPr>
                <w:noProof/>
                <w:lang w:val="en-US"/>
              </w:rPr>
            </w:pPr>
            <w:r w:rsidRPr="000737E6">
              <w:t>0 1</w:t>
            </w:r>
            <w:r w:rsidRPr="000737E6">
              <w:tab/>
              <w:t>PC5 preferred</w:t>
            </w:r>
          </w:p>
          <w:p w14:paraId="210CF13D" w14:textId="77777777" w:rsidR="00FD6276" w:rsidRPr="000737E6" w:rsidRDefault="00FD6276">
            <w:pPr>
              <w:pStyle w:val="TAL"/>
              <w:rPr>
                <w:noProof/>
                <w:lang w:val="en-US"/>
              </w:rPr>
            </w:pPr>
            <w:r w:rsidRPr="000737E6">
              <w:t>1 0</w:t>
            </w:r>
            <w:r w:rsidRPr="000737E6">
              <w:tab/>
              <w:t>Uu preferred</w:t>
            </w:r>
          </w:p>
          <w:p w14:paraId="088F6E28" w14:textId="77777777" w:rsidR="00FD6276" w:rsidRPr="000737E6" w:rsidRDefault="00FD6276">
            <w:pPr>
              <w:pStyle w:val="TAL"/>
            </w:pPr>
            <w:r w:rsidRPr="000737E6">
              <w:t>1 1</w:t>
            </w:r>
            <w:r w:rsidRPr="000737E6">
              <w:tab/>
              <w:t>spare</w:t>
            </w:r>
          </w:p>
          <w:p w14:paraId="0181A277" w14:textId="77777777" w:rsidR="00FD6276" w:rsidRPr="000737E6" w:rsidRDefault="00FD6276">
            <w:pPr>
              <w:pStyle w:val="TAL"/>
            </w:pPr>
          </w:p>
          <w:p w14:paraId="65426FF7" w14:textId="77777777" w:rsidR="00FD6276" w:rsidRPr="000737E6" w:rsidRDefault="00FD6276">
            <w:pPr>
              <w:pStyle w:val="TAL"/>
            </w:pPr>
            <w:r w:rsidRPr="000737E6">
              <w:rPr>
                <w:lang w:val="en-US"/>
              </w:rPr>
              <w:t xml:space="preserve">If the PP </w:t>
            </w:r>
            <w:r w:rsidRPr="000737E6">
              <w:t xml:space="preserve">field </w:t>
            </w:r>
            <w:r w:rsidRPr="000737E6">
              <w:rPr>
                <w:noProof/>
              </w:rPr>
              <w:t xml:space="preserve">is set to a spare value, the receiving entity shall </w:t>
            </w:r>
            <w:r w:rsidRPr="000737E6">
              <w:t>interpret as "00"</w:t>
            </w:r>
            <w:r w:rsidRPr="000737E6">
              <w:rPr>
                <w:noProof/>
                <w:lang w:val="en-US"/>
              </w:rPr>
              <w:t>.</w:t>
            </w:r>
          </w:p>
        </w:tc>
      </w:tr>
      <w:tr w:rsidR="004755F0" w:rsidRPr="000737E6" w14:paraId="7D15E520" w14:textId="77777777" w:rsidTr="00FD6276">
        <w:trPr>
          <w:cantSplit/>
          <w:jc w:val="center"/>
        </w:trPr>
        <w:tc>
          <w:tcPr>
            <w:tcW w:w="7094" w:type="dxa"/>
            <w:tcBorders>
              <w:top w:val="nil"/>
              <w:left w:val="single" w:sz="4" w:space="0" w:color="auto"/>
              <w:bottom w:val="nil"/>
              <w:right w:val="single" w:sz="4" w:space="0" w:color="auto"/>
            </w:tcBorders>
          </w:tcPr>
          <w:p w14:paraId="28B9DB11" w14:textId="77777777" w:rsidR="004755F0" w:rsidRPr="000737E6" w:rsidRDefault="004755F0">
            <w:pPr>
              <w:pStyle w:val="TAL"/>
              <w:rPr>
                <w:noProof/>
                <w:lang w:val="en-US"/>
              </w:rPr>
            </w:pPr>
          </w:p>
        </w:tc>
      </w:tr>
      <w:tr w:rsidR="004755F0" w:rsidRPr="000737E6"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0737E6" w:rsidRDefault="004755F0" w:rsidP="004755F0">
            <w:pPr>
              <w:pStyle w:val="TAL"/>
            </w:pPr>
            <w:r w:rsidRPr="000737E6">
              <w:rPr>
                <w:noProof/>
                <w:lang w:val="en-US"/>
              </w:rPr>
              <w:t>Service indication (SI) (octet o151 bit 3):</w:t>
            </w:r>
          </w:p>
          <w:p w14:paraId="2907A652" w14:textId="77777777" w:rsidR="004755F0" w:rsidRPr="000737E6" w:rsidRDefault="004755F0" w:rsidP="004755F0">
            <w:pPr>
              <w:pStyle w:val="TAL"/>
            </w:pPr>
            <w:r w:rsidRPr="000737E6">
              <w:t>The SI</w:t>
            </w:r>
            <w:r w:rsidRPr="000737E6">
              <w:rPr>
                <w:noProof/>
                <w:lang w:val="en-US"/>
              </w:rPr>
              <w:t xml:space="preserve"> </w:t>
            </w:r>
            <w:r w:rsidRPr="000737E6">
              <w:t>field indicates whether the path preference is for all ProSe service or not.</w:t>
            </w:r>
          </w:p>
          <w:p w14:paraId="25846CE9" w14:textId="77777777" w:rsidR="004755F0" w:rsidRPr="000737E6" w:rsidRDefault="004755F0" w:rsidP="004755F0">
            <w:pPr>
              <w:pStyle w:val="TAL"/>
            </w:pPr>
            <w:r w:rsidRPr="000737E6">
              <w:t>Bits</w:t>
            </w:r>
          </w:p>
          <w:p w14:paraId="6452E74E" w14:textId="77777777" w:rsidR="004755F0" w:rsidRPr="000737E6" w:rsidRDefault="004755F0" w:rsidP="004755F0">
            <w:pPr>
              <w:pStyle w:val="TAL"/>
              <w:rPr>
                <w:b/>
              </w:rPr>
            </w:pPr>
            <w:r w:rsidRPr="000737E6">
              <w:rPr>
                <w:b/>
              </w:rPr>
              <w:t>3</w:t>
            </w:r>
          </w:p>
          <w:p w14:paraId="5B80922C" w14:textId="77777777" w:rsidR="004755F0" w:rsidRPr="000737E6" w:rsidRDefault="004755F0" w:rsidP="004755F0">
            <w:pPr>
              <w:pStyle w:val="TAL"/>
            </w:pPr>
            <w:r w:rsidRPr="000737E6">
              <w:t>1</w:t>
            </w:r>
            <w:r w:rsidRPr="000737E6">
              <w:tab/>
              <w:t>For all ProSe service</w:t>
            </w:r>
          </w:p>
          <w:p w14:paraId="6E747EF8" w14:textId="77777777" w:rsidR="004755F0" w:rsidRPr="000737E6" w:rsidRDefault="004755F0" w:rsidP="004755F0">
            <w:pPr>
              <w:pStyle w:val="TAL"/>
              <w:rPr>
                <w:noProof/>
                <w:lang w:val="en-US"/>
              </w:rPr>
            </w:pPr>
            <w:r w:rsidRPr="000737E6">
              <w:t>0</w:t>
            </w:r>
            <w:r w:rsidRPr="000737E6">
              <w:tab/>
              <w:t>Not for all ProSe service</w:t>
            </w:r>
          </w:p>
          <w:p w14:paraId="0637D9E5" w14:textId="77777777" w:rsidR="004755F0" w:rsidRPr="000737E6" w:rsidRDefault="004755F0" w:rsidP="004755F0">
            <w:pPr>
              <w:pStyle w:val="TAL"/>
            </w:pPr>
          </w:p>
          <w:p w14:paraId="468DF019" w14:textId="77777777" w:rsidR="004755F0" w:rsidRPr="000737E6" w:rsidRDefault="004755F0" w:rsidP="004755F0">
            <w:pPr>
              <w:pStyle w:val="TAL"/>
            </w:pPr>
          </w:p>
        </w:tc>
      </w:tr>
      <w:tr w:rsidR="004755F0" w:rsidRPr="000737E6"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6D4B9065" w:rsidR="004755F0" w:rsidRPr="000737E6" w:rsidRDefault="004755F0" w:rsidP="004755F0">
            <w:pPr>
              <w:pStyle w:val="TAL"/>
            </w:pPr>
            <w:r w:rsidRPr="000737E6">
              <w:rPr>
                <w:lang w:val="en-US"/>
              </w:rPr>
              <w:t xml:space="preserve">If the </w:t>
            </w:r>
            <w:r w:rsidRPr="000737E6">
              <w:t xml:space="preserve">length of </w:t>
            </w:r>
            <w:r w:rsidRPr="000737E6">
              <w:rPr>
                <w:noProof/>
                <w:lang w:val="en-US"/>
              </w:rPr>
              <w:t>ProSe application to path preference mapping rule contents field is bigger than indicated in figure</w:t>
            </w:r>
            <w:r w:rsidRPr="000737E6">
              <w:rPr>
                <w:lang w:val="en-US"/>
              </w:rPr>
              <w:t> </w:t>
            </w:r>
            <w:r w:rsidRPr="000737E6">
              <w:t>5.4.2.</w:t>
            </w:r>
            <w:r w:rsidR="000D70C0" w:rsidRPr="000737E6">
              <w:t>40</w:t>
            </w:r>
            <w:r w:rsidRPr="000737E6">
              <w:rPr>
                <w:lang w:val="en-US"/>
              </w:rPr>
              <w:t xml:space="preserve">, receiving entity shall ignore any superfluous octets located at the end of the </w:t>
            </w:r>
            <w:r w:rsidRPr="000737E6">
              <w:rPr>
                <w:noProof/>
                <w:lang w:val="en-US"/>
              </w:rPr>
              <w:t>ProSe application to path preference mapping rule contents</w:t>
            </w:r>
            <w:r w:rsidRPr="000737E6">
              <w:rPr>
                <w:lang w:val="en-US"/>
              </w:rPr>
              <w:t>.</w:t>
            </w:r>
          </w:p>
        </w:tc>
      </w:tr>
      <w:tr w:rsidR="004755F0" w:rsidRPr="000737E6"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Pr="000737E6" w:rsidRDefault="004755F0" w:rsidP="004755F0">
            <w:pPr>
              <w:pStyle w:val="TAL"/>
            </w:pPr>
          </w:p>
        </w:tc>
      </w:tr>
    </w:tbl>
    <w:p w14:paraId="43A529FA" w14:textId="77777777" w:rsidR="00FD6276" w:rsidRPr="000737E6" w:rsidRDefault="00FD6276" w:rsidP="001D40B3">
      <w:pPr>
        <w:rPr>
          <w:lang w:val="en-US" w:eastAsia="zh-CN"/>
        </w:rPr>
      </w:pPr>
    </w:p>
    <w:p w14:paraId="32482254" w14:textId="77777777" w:rsidR="0010424F" w:rsidRPr="000737E6" w:rsidRDefault="0010424F" w:rsidP="0010424F">
      <w:pPr>
        <w:pStyle w:val="Heading2"/>
        <w:rPr>
          <w:lang w:eastAsia="zh-CN"/>
        </w:rPr>
      </w:pPr>
      <w:bookmarkStart w:id="163" w:name="_Toc73369021"/>
      <w:bookmarkStart w:id="164" w:name="_Toc97286384"/>
      <w:r w:rsidRPr="000737E6">
        <w:rPr>
          <w:lang w:eastAsia="zh-CN"/>
        </w:rPr>
        <w:t>5.5</w:t>
      </w:r>
      <w:r w:rsidRPr="000737E6">
        <w:rPr>
          <w:lang w:eastAsia="zh-CN"/>
        </w:rPr>
        <w:tab/>
        <w:t>Encoding of UE policies for 5G ProSe UE-to-network relay</w:t>
      </w:r>
      <w:bookmarkEnd w:id="163"/>
      <w:r w:rsidR="005E7CBE" w:rsidRPr="000737E6">
        <w:rPr>
          <w:lang w:eastAsia="zh-CN"/>
        </w:rPr>
        <w:t xml:space="preserve"> UE</w:t>
      </w:r>
      <w:bookmarkEnd w:id="164"/>
    </w:p>
    <w:p w14:paraId="1459C76F" w14:textId="77777777" w:rsidR="005E7CBE" w:rsidRPr="000737E6" w:rsidRDefault="005E7CBE" w:rsidP="005E7CBE">
      <w:pPr>
        <w:pStyle w:val="Heading3"/>
      </w:pPr>
      <w:bookmarkStart w:id="165" w:name="_Toc97286385"/>
      <w:r w:rsidRPr="000737E6">
        <w:t>5.5.1</w:t>
      </w:r>
      <w:r w:rsidRPr="000737E6">
        <w:tab/>
        <w:t>General</w:t>
      </w:r>
      <w:bookmarkEnd w:id="165"/>
    </w:p>
    <w:p w14:paraId="5344BBC6" w14:textId="77777777" w:rsidR="005E7CBE" w:rsidRPr="000737E6" w:rsidRDefault="005E7CBE" w:rsidP="005E7CBE">
      <w:r w:rsidRPr="000737E6">
        <w:t xml:space="preserve">The </w:t>
      </w:r>
      <w:r w:rsidRPr="000737E6">
        <w:rPr>
          <w:lang w:eastAsia="zh-CN"/>
        </w:rPr>
        <w:t xml:space="preserve">UE policies for 5G ProSe UE-to-network relay UE are </w:t>
      </w:r>
      <w:r w:rsidRPr="000737E6">
        <w:t>coded as shown in figures 5.5.2.1 and table 5.5.2.1.</w:t>
      </w:r>
    </w:p>
    <w:p w14:paraId="0EE47B97" w14:textId="77777777" w:rsidR="005E7CBE" w:rsidRPr="000737E6" w:rsidRDefault="005E7CBE" w:rsidP="005E7CBE">
      <w:pPr>
        <w:pStyle w:val="Heading3"/>
      </w:pPr>
      <w:bookmarkStart w:id="166" w:name="_Toc97286386"/>
      <w:r w:rsidRPr="000737E6">
        <w:lastRenderedPageBreak/>
        <w:t>5.5.2</w:t>
      </w:r>
      <w:r w:rsidRPr="000737E6">
        <w:tab/>
        <w:t>Information elements coding</w:t>
      </w:r>
      <w:bookmarkEnd w:id="16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737E6"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737E6" w:rsidRDefault="005E7CBE" w:rsidP="00BF022C">
            <w:pPr>
              <w:pStyle w:val="TAC"/>
            </w:pPr>
            <w:r w:rsidRPr="000737E6">
              <w:t>8</w:t>
            </w:r>
          </w:p>
        </w:tc>
        <w:tc>
          <w:tcPr>
            <w:tcW w:w="709" w:type="dxa"/>
            <w:tcBorders>
              <w:top w:val="nil"/>
              <w:left w:val="nil"/>
              <w:bottom w:val="single" w:sz="4" w:space="0" w:color="auto"/>
              <w:right w:val="nil"/>
            </w:tcBorders>
            <w:hideMark/>
          </w:tcPr>
          <w:p w14:paraId="5C6C5099" w14:textId="77777777" w:rsidR="005E7CBE" w:rsidRPr="000737E6" w:rsidRDefault="005E7CBE" w:rsidP="00BF022C">
            <w:pPr>
              <w:pStyle w:val="TAC"/>
            </w:pPr>
            <w:r w:rsidRPr="000737E6">
              <w:t>7</w:t>
            </w:r>
          </w:p>
        </w:tc>
        <w:tc>
          <w:tcPr>
            <w:tcW w:w="709" w:type="dxa"/>
            <w:tcBorders>
              <w:top w:val="nil"/>
              <w:left w:val="nil"/>
              <w:bottom w:val="single" w:sz="4" w:space="0" w:color="auto"/>
              <w:right w:val="nil"/>
            </w:tcBorders>
            <w:hideMark/>
          </w:tcPr>
          <w:p w14:paraId="425CEDE6" w14:textId="77777777" w:rsidR="005E7CBE" w:rsidRPr="000737E6" w:rsidRDefault="005E7CBE" w:rsidP="00BF022C">
            <w:pPr>
              <w:pStyle w:val="TAC"/>
            </w:pPr>
            <w:r w:rsidRPr="000737E6">
              <w:t>6</w:t>
            </w:r>
          </w:p>
        </w:tc>
        <w:tc>
          <w:tcPr>
            <w:tcW w:w="709" w:type="dxa"/>
            <w:tcBorders>
              <w:top w:val="nil"/>
              <w:left w:val="nil"/>
              <w:bottom w:val="single" w:sz="4" w:space="0" w:color="auto"/>
              <w:right w:val="nil"/>
            </w:tcBorders>
            <w:hideMark/>
          </w:tcPr>
          <w:p w14:paraId="021F751D" w14:textId="77777777" w:rsidR="005E7CBE" w:rsidRPr="000737E6" w:rsidRDefault="005E7CBE" w:rsidP="00BF022C">
            <w:pPr>
              <w:pStyle w:val="TAC"/>
            </w:pPr>
            <w:r w:rsidRPr="000737E6">
              <w:t>5</w:t>
            </w:r>
          </w:p>
        </w:tc>
        <w:tc>
          <w:tcPr>
            <w:tcW w:w="709" w:type="dxa"/>
            <w:hideMark/>
          </w:tcPr>
          <w:p w14:paraId="0BDC83E0" w14:textId="77777777" w:rsidR="005E7CBE" w:rsidRPr="000737E6" w:rsidRDefault="005E7CBE" w:rsidP="00BF022C">
            <w:pPr>
              <w:pStyle w:val="TAC"/>
            </w:pPr>
            <w:r w:rsidRPr="000737E6">
              <w:t>4</w:t>
            </w:r>
          </w:p>
        </w:tc>
        <w:tc>
          <w:tcPr>
            <w:tcW w:w="709" w:type="dxa"/>
            <w:hideMark/>
          </w:tcPr>
          <w:p w14:paraId="25BBCD8B" w14:textId="77777777" w:rsidR="005E7CBE" w:rsidRPr="000737E6" w:rsidRDefault="005E7CBE" w:rsidP="00BF022C">
            <w:pPr>
              <w:pStyle w:val="TAC"/>
            </w:pPr>
            <w:r w:rsidRPr="000737E6">
              <w:t>3</w:t>
            </w:r>
          </w:p>
        </w:tc>
        <w:tc>
          <w:tcPr>
            <w:tcW w:w="709" w:type="dxa"/>
            <w:hideMark/>
          </w:tcPr>
          <w:p w14:paraId="30C91B90" w14:textId="77777777" w:rsidR="005E7CBE" w:rsidRPr="000737E6" w:rsidRDefault="005E7CBE" w:rsidP="00BF022C">
            <w:pPr>
              <w:pStyle w:val="TAC"/>
            </w:pPr>
            <w:r w:rsidRPr="000737E6">
              <w:t>2</w:t>
            </w:r>
          </w:p>
        </w:tc>
        <w:tc>
          <w:tcPr>
            <w:tcW w:w="709" w:type="dxa"/>
            <w:hideMark/>
          </w:tcPr>
          <w:p w14:paraId="2E33383F" w14:textId="77777777" w:rsidR="005E7CBE" w:rsidRPr="000737E6" w:rsidRDefault="005E7CBE" w:rsidP="00BF022C">
            <w:pPr>
              <w:pStyle w:val="TAC"/>
            </w:pPr>
            <w:r w:rsidRPr="000737E6">
              <w:t>1</w:t>
            </w:r>
          </w:p>
        </w:tc>
        <w:tc>
          <w:tcPr>
            <w:tcW w:w="1134" w:type="dxa"/>
          </w:tcPr>
          <w:p w14:paraId="7E018B4F" w14:textId="77777777" w:rsidR="005E7CBE" w:rsidRPr="000737E6" w:rsidRDefault="005E7CBE" w:rsidP="00BF022C">
            <w:pPr>
              <w:pStyle w:val="TAL"/>
            </w:pPr>
          </w:p>
        </w:tc>
      </w:tr>
      <w:tr w:rsidR="005E7CBE" w:rsidRPr="000737E6"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737E6" w:rsidRDefault="005E7CBE" w:rsidP="00BF022C">
            <w:pPr>
              <w:pStyle w:val="TAC"/>
            </w:pPr>
            <w:r w:rsidRPr="000737E6">
              <w:t>0</w:t>
            </w:r>
          </w:p>
        </w:tc>
        <w:tc>
          <w:tcPr>
            <w:tcW w:w="709" w:type="dxa"/>
            <w:tcBorders>
              <w:top w:val="single" w:sz="4" w:space="0" w:color="auto"/>
              <w:left w:val="nil"/>
              <w:bottom w:val="nil"/>
              <w:right w:val="nil"/>
            </w:tcBorders>
            <w:hideMark/>
          </w:tcPr>
          <w:p w14:paraId="23FE41CE" w14:textId="77777777" w:rsidR="005E7CBE" w:rsidRPr="000737E6" w:rsidRDefault="005E7CBE" w:rsidP="00BF022C">
            <w:pPr>
              <w:pStyle w:val="TAC"/>
            </w:pPr>
            <w:r w:rsidRPr="000737E6">
              <w:t>0</w:t>
            </w:r>
          </w:p>
        </w:tc>
        <w:tc>
          <w:tcPr>
            <w:tcW w:w="709" w:type="dxa"/>
            <w:tcBorders>
              <w:top w:val="single" w:sz="4" w:space="0" w:color="auto"/>
              <w:left w:val="nil"/>
              <w:bottom w:val="nil"/>
              <w:right w:val="nil"/>
            </w:tcBorders>
            <w:hideMark/>
          </w:tcPr>
          <w:p w14:paraId="6C2F4CAE" w14:textId="77777777" w:rsidR="005E7CBE" w:rsidRPr="000737E6" w:rsidRDefault="005E7CBE" w:rsidP="00BF022C">
            <w:pPr>
              <w:pStyle w:val="TAC"/>
            </w:pPr>
            <w:r w:rsidRPr="000737E6">
              <w:t>0</w:t>
            </w:r>
          </w:p>
        </w:tc>
        <w:tc>
          <w:tcPr>
            <w:tcW w:w="709" w:type="dxa"/>
            <w:tcBorders>
              <w:top w:val="single" w:sz="4" w:space="0" w:color="auto"/>
              <w:left w:val="nil"/>
              <w:bottom w:val="nil"/>
              <w:right w:val="single" w:sz="4" w:space="0" w:color="auto"/>
            </w:tcBorders>
            <w:hideMark/>
          </w:tcPr>
          <w:p w14:paraId="6D9DAF09" w14:textId="77777777" w:rsidR="005E7CBE" w:rsidRPr="000737E6" w:rsidRDefault="005E7CBE" w:rsidP="00BF022C">
            <w:pPr>
              <w:pStyle w:val="TAC"/>
            </w:pPr>
            <w:r w:rsidRPr="000737E6">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737E6" w:rsidRDefault="005E7CBE" w:rsidP="00BF022C">
            <w:pPr>
              <w:pStyle w:val="TAC"/>
            </w:pPr>
            <w:r w:rsidRPr="000737E6">
              <w:t>ProSeP info type = {</w:t>
            </w:r>
            <w:r w:rsidRPr="000737E6">
              <w:rPr>
                <w:lang w:eastAsia="zh-CN"/>
              </w:rPr>
              <w:t>UE policies for 5G ProSe UE-to-network relay UE</w:t>
            </w:r>
            <w:r w:rsidRPr="000737E6">
              <w:t>}</w:t>
            </w:r>
          </w:p>
        </w:tc>
        <w:tc>
          <w:tcPr>
            <w:tcW w:w="1134" w:type="dxa"/>
            <w:vMerge w:val="restart"/>
            <w:hideMark/>
          </w:tcPr>
          <w:p w14:paraId="1BE03777" w14:textId="77777777" w:rsidR="005E7CBE" w:rsidRPr="000737E6" w:rsidRDefault="005E7CBE" w:rsidP="00BF022C">
            <w:pPr>
              <w:pStyle w:val="TAL"/>
            </w:pPr>
            <w:r w:rsidRPr="000737E6">
              <w:t>octet k</w:t>
            </w:r>
          </w:p>
        </w:tc>
      </w:tr>
      <w:tr w:rsidR="005E7CBE" w:rsidRPr="000737E6"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737E6" w:rsidRDefault="005E7CBE" w:rsidP="00BF022C">
            <w:pPr>
              <w:pStyle w:val="TAC"/>
            </w:pPr>
            <w:bookmarkStart w:id="167" w:name="_MCCTEMPBM_CRPT07670053___7" w:colFirst="1" w:colLast="1"/>
            <w:r w:rsidRPr="000737E6">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737E6" w:rsidRDefault="005E7CBE" w:rsidP="00BF022C">
            <w:pPr>
              <w:spacing w:after="0"/>
              <w:rPr>
                <w:rFonts w:ascii="Arial" w:hAnsi="Arial"/>
                <w:sz w:val="18"/>
              </w:rPr>
            </w:pPr>
          </w:p>
        </w:tc>
        <w:tc>
          <w:tcPr>
            <w:tcW w:w="1134" w:type="dxa"/>
            <w:vMerge/>
            <w:vAlign w:val="center"/>
            <w:hideMark/>
          </w:tcPr>
          <w:p w14:paraId="48D6E602" w14:textId="77777777" w:rsidR="005E7CBE" w:rsidRPr="000737E6" w:rsidRDefault="005E7CBE" w:rsidP="00BF022C">
            <w:pPr>
              <w:spacing w:after="0"/>
              <w:rPr>
                <w:rFonts w:ascii="Arial" w:hAnsi="Arial"/>
                <w:sz w:val="18"/>
              </w:rPr>
            </w:pPr>
          </w:p>
        </w:tc>
      </w:tr>
      <w:bookmarkEnd w:id="167"/>
      <w:tr w:rsidR="005E7CBE" w:rsidRPr="000737E6"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737E6" w:rsidRDefault="005E7CBE" w:rsidP="00BF022C">
            <w:pPr>
              <w:pStyle w:val="TAC"/>
            </w:pPr>
          </w:p>
          <w:p w14:paraId="3E16CF9E" w14:textId="77777777" w:rsidR="005E7CBE" w:rsidRPr="000737E6" w:rsidRDefault="005E7CBE" w:rsidP="00BF022C">
            <w:pPr>
              <w:pStyle w:val="TAC"/>
            </w:pPr>
            <w:r w:rsidRPr="000737E6">
              <w:t>Length of ProSeP info contents</w:t>
            </w:r>
          </w:p>
          <w:p w14:paraId="0C27ACFB" w14:textId="77777777" w:rsidR="005E7CBE" w:rsidRPr="000737E6" w:rsidRDefault="005E7CBE" w:rsidP="00BF022C">
            <w:pPr>
              <w:pStyle w:val="TAC"/>
            </w:pPr>
          </w:p>
        </w:tc>
        <w:tc>
          <w:tcPr>
            <w:tcW w:w="1134" w:type="dxa"/>
          </w:tcPr>
          <w:p w14:paraId="6923BEB8" w14:textId="77777777" w:rsidR="005E7CBE" w:rsidRPr="000737E6" w:rsidRDefault="005E7CBE" w:rsidP="00BF022C">
            <w:pPr>
              <w:pStyle w:val="TAL"/>
            </w:pPr>
            <w:r w:rsidRPr="000737E6">
              <w:t>octet k+1</w:t>
            </w:r>
          </w:p>
          <w:p w14:paraId="1B589920" w14:textId="77777777" w:rsidR="005E7CBE" w:rsidRPr="000737E6" w:rsidRDefault="005E7CBE" w:rsidP="00BF022C">
            <w:pPr>
              <w:pStyle w:val="TAL"/>
            </w:pPr>
          </w:p>
          <w:p w14:paraId="30F712E7" w14:textId="77777777" w:rsidR="005E7CBE" w:rsidRPr="000737E6" w:rsidRDefault="005E7CBE" w:rsidP="00BF022C">
            <w:pPr>
              <w:pStyle w:val="TAL"/>
            </w:pPr>
            <w:r w:rsidRPr="000737E6">
              <w:t>octet k+2</w:t>
            </w:r>
          </w:p>
        </w:tc>
      </w:tr>
      <w:tr w:rsidR="005E7CBE" w:rsidRPr="000737E6"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737E6" w:rsidRDefault="005E7CBE" w:rsidP="00BF022C">
            <w:pPr>
              <w:pStyle w:val="TAC"/>
            </w:pPr>
          </w:p>
          <w:p w14:paraId="675DECDD" w14:textId="77777777" w:rsidR="005E7CBE" w:rsidRPr="000737E6" w:rsidRDefault="005E7CBE" w:rsidP="00BF022C">
            <w:pPr>
              <w:pStyle w:val="TAC"/>
            </w:pPr>
            <w:r w:rsidRPr="000737E6">
              <w:t>Validity timer</w:t>
            </w:r>
          </w:p>
        </w:tc>
        <w:tc>
          <w:tcPr>
            <w:tcW w:w="1134" w:type="dxa"/>
          </w:tcPr>
          <w:p w14:paraId="1954B806" w14:textId="77777777" w:rsidR="005E7CBE" w:rsidRPr="000737E6" w:rsidRDefault="005E7CBE" w:rsidP="00BF022C">
            <w:pPr>
              <w:pStyle w:val="TAL"/>
            </w:pPr>
            <w:r w:rsidRPr="000737E6">
              <w:t>octet k+3</w:t>
            </w:r>
          </w:p>
          <w:p w14:paraId="62247A92" w14:textId="77777777" w:rsidR="005E7CBE" w:rsidRPr="000737E6" w:rsidRDefault="005E7CBE" w:rsidP="00BF022C">
            <w:pPr>
              <w:pStyle w:val="TAL"/>
            </w:pPr>
          </w:p>
          <w:p w14:paraId="2C7F1C51" w14:textId="77777777" w:rsidR="005E7CBE" w:rsidRPr="000737E6" w:rsidRDefault="005E7CBE" w:rsidP="00BF022C">
            <w:pPr>
              <w:pStyle w:val="TAL"/>
            </w:pPr>
            <w:r w:rsidRPr="000737E6">
              <w:t>octet k+7</w:t>
            </w:r>
          </w:p>
        </w:tc>
      </w:tr>
      <w:tr w:rsidR="005E7CBE" w:rsidRPr="000737E6"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737E6" w:rsidRDefault="005E7CBE" w:rsidP="00BF022C">
            <w:pPr>
              <w:pStyle w:val="TAC"/>
              <w:rPr>
                <w:noProof/>
                <w:lang w:val="en-US"/>
              </w:rPr>
            </w:pPr>
          </w:p>
          <w:p w14:paraId="4793CDC4" w14:textId="77777777" w:rsidR="005E7CBE" w:rsidRPr="000737E6" w:rsidRDefault="005E7CBE" w:rsidP="00BF022C">
            <w:pPr>
              <w:pStyle w:val="TAC"/>
            </w:pPr>
            <w:r w:rsidRPr="000737E6">
              <w:t>Served by NG-RAN</w:t>
            </w:r>
          </w:p>
        </w:tc>
        <w:tc>
          <w:tcPr>
            <w:tcW w:w="1134" w:type="dxa"/>
            <w:tcBorders>
              <w:top w:val="nil"/>
              <w:left w:val="single" w:sz="4" w:space="0" w:color="auto"/>
              <w:bottom w:val="nil"/>
              <w:right w:val="nil"/>
            </w:tcBorders>
          </w:tcPr>
          <w:p w14:paraId="0C49A768" w14:textId="77777777" w:rsidR="005E7CBE" w:rsidRPr="000737E6" w:rsidRDefault="005E7CBE" w:rsidP="00BF022C">
            <w:pPr>
              <w:pStyle w:val="TAL"/>
              <w:rPr>
                <w:lang w:val="sv-SE"/>
              </w:rPr>
            </w:pPr>
            <w:r w:rsidRPr="000737E6">
              <w:rPr>
                <w:lang w:val="sv-SE"/>
              </w:rPr>
              <w:t>octet k+8</w:t>
            </w:r>
          </w:p>
          <w:p w14:paraId="00A7F409" w14:textId="77777777" w:rsidR="005E7CBE" w:rsidRPr="000737E6" w:rsidRDefault="005E7CBE" w:rsidP="00BF022C">
            <w:pPr>
              <w:pStyle w:val="TAL"/>
              <w:rPr>
                <w:lang w:val="sv-SE"/>
              </w:rPr>
            </w:pPr>
          </w:p>
          <w:p w14:paraId="4649BA09" w14:textId="77777777" w:rsidR="005E7CBE" w:rsidRPr="000737E6" w:rsidRDefault="005E7CBE" w:rsidP="00BF022C">
            <w:pPr>
              <w:pStyle w:val="TAL"/>
              <w:rPr>
                <w:lang w:val="sv-SE"/>
              </w:rPr>
            </w:pPr>
            <w:r w:rsidRPr="000737E6">
              <w:rPr>
                <w:lang w:val="sv-SE"/>
              </w:rPr>
              <w:t>octet o1</w:t>
            </w:r>
          </w:p>
        </w:tc>
      </w:tr>
      <w:tr w:rsidR="005E7CBE" w:rsidRPr="000737E6"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737E6" w:rsidRDefault="005E7CBE" w:rsidP="00BF022C">
            <w:pPr>
              <w:pStyle w:val="TAC"/>
              <w:rPr>
                <w:noProof/>
                <w:lang w:val="en-US"/>
              </w:rPr>
            </w:pPr>
          </w:p>
          <w:p w14:paraId="03CE8CB1" w14:textId="77777777" w:rsidR="005E7CBE" w:rsidRPr="000737E6" w:rsidRDefault="005E7CBE" w:rsidP="00BF022C">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Pr="000737E6" w:rsidRDefault="005E7CBE" w:rsidP="00BF022C">
            <w:pPr>
              <w:pStyle w:val="TAL"/>
              <w:rPr>
                <w:lang w:val="sv-SE" w:eastAsia="zh-CN"/>
              </w:rPr>
            </w:pPr>
            <w:r w:rsidRPr="000737E6">
              <w:rPr>
                <w:lang w:val="sv-SE" w:eastAsia="zh-CN"/>
              </w:rPr>
              <w:t>octet o1+1</w:t>
            </w:r>
          </w:p>
          <w:p w14:paraId="385A111F" w14:textId="77777777" w:rsidR="005E7CBE" w:rsidRPr="000737E6" w:rsidRDefault="005E7CBE" w:rsidP="00BF022C">
            <w:pPr>
              <w:pStyle w:val="TAL"/>
              <w:rPr>
                <w:lang w:val="sv-SE" w:eastAsia="zh-CN"/>
              </w:rPr>
            </w:pPr>
          </w:p>
          <w:p w14:paraId="724FAF65" w14:textId="77777777" w:rsidR="005E7CBE" w:rsidRPr="000737E6" w:rsidRDefault="005E7CBE" w:rsidP="00BF022C">
            <w:pPr>
              <w:pStyle w:val="TAL"/>
              <w:rPr>
                <w:lang w:val="sv-SE" w:eastAsia="zh-CN"/>
              </w:rPr>
            </w:pPr>
            <w:r w:rsidRPr="000737E6">
              <w:rPr>
                <w:lang w:val="sv-SE" w:eastAsia="zh-CN"/>
              </w:rPr>
              <w:t>octet o2</w:t>
            </w:r>
          </w:p>
        </w:tc>
      </w:tr>
      <w:tr w:rsidR="005E7CBE" w:rsidRPr="000737E6"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737E6" w:rsidRDefault="005E7CBE" w:rsidP="00BF022C">
            <w:pPr>
              <w:pStyle w:val="TAC"/>
              <w:rPr>
                <w:noProof/>
              </w:rPr>
            </w:pPr>
          </w:p>
          <w:p w14:paraId="72C170D8" w14:textId="6911586E" w:rsidR="005E7CBE" w:rsidRPr="000737E6" w:rsidRDefault="005E7CBE" w:rsidP="00BF022C">
            <w:pPr>
              <w:pStyle w:val="TAC"/>
              <w:rPr>
                <w:noProof/>
                <w:lang w:val="en-US"/>
              </w:rPr>
            </w:pPr>
            <w:r w:rsidRPr="000737E6">
              <w:t xml:space="preserve">Default destination </w:t>
            </w:r>
            <w:r w:rsidR="00425E6B" w:rsidRPr="000737E6">
              <w:t>layer-2</w:t>
            </w:r>
            <w:r w:rsidRPr="000737E6">
              <w:t xml:space="preserve"> ID</w:t>
            </w:r>
            <w:r w:rsidR="00321D63" w:rsidRPr="000737E6">
              <w:t>s</w:t>
            </w:r>
            <w:r w:rsidRPr="000737E6">
              <w:t xml:space="preserve"> for </w:t>
            </w:r>
            <w:r w:rsidR="000F00A0" w:rsidRPr="000737E6">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737E6" w:rsidRDefault="005E7CBE" w:rsidP="00BF022C">
            <w:pPr>
              <w:pStyle w:val="TAL"/>
            </w:pPr>
            <w:r w:rsidRPr="000737E6">
              <w:t>octet o2+1</w:t>
            </w:r>
          </w:p>
          <w:p w14:paraId="2D9FEB68" w14:textId="77777777" w:rsidR="005E7CBE" w:rsidRPr="000737E6" w:rsidRDefault="005E7CBE" w:rsidP="00BF022C">
            <w:pPr>
              <w:pStyle w:val="TAL"/>
            </w:pPr>
          </w:p>
          <w:p w14:paraId="6B16BC43" w14:textId="7864ED74" w:rsidR="005E7CBE" w:rsidRPr="000737E6" w:rsidRDefault="005E7CBE" w:rsidP="00BF022C">
            <w:pPr>
              <w:pStyle w:val="TAL"/>
            </w:pPr>
            <w:r w:rsidRPr="000737E6">
              <w:t>octet o3</w:t>
            </w:r>
          </w:p>
        </w:tc>
      </w:tr>
      <w:tr w:rsidR="005E7CBE" w:rsidRPr="000737E6"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737E6" w:rsidRDefault="005E7CBE" w:rsidP="00BF022C">
            <w:pPr>
              <w:pStyle w:val="TAC"/>
              <w:rPr>
                <w:noProof/>
                <w:lang w:val="en-US"/>
              </w:rPr>
            </w:pPr>
          </w:p>
          <w:p w14:paraId="1680B777" w14:textId="77777777" w:rsidR="005E7CBE" w:rsidRPr="000737E6" w:rsidRDefault="005E7CBE" w:rsidP="00BF022C">
            <w:pPr>
              <w:pStyle w:val="TAC"/>
              <w:rPr>
                <w:noProof/>
                <w:lang w:val="en-US"/>
              </w:rPr>
            </w:pPr>
            <w:r w:rsidRPr="000737E6">
              <w:t>User info ID for discovery</w:t>
            </w:r>
          </w:p>
        </w:tc>
        <w:tc>
          <w:tcPr>
            <w:tcW w:w="1134" w:type="dxa"/>
            <w:tcBorders>
              <w:top w:val="nil"/>
              <w:left w:val="single" w:sz="4" w:space="0" w:color="auto"/>
              <w:bottom w:val="nil"/>
              <w:right w:val="nil"/>
            </w:tcBorders>
          </w:tcPr>
          <w:p w14:paraId="630B0880" w14:textId="77777777" w:rsidR="005E7CBE" w:rsidRPr="000737E6" w:rsidRDefault="005E7CBE" w:rsidP="00BF022C">
            <w:pPr>
              <w:pStyle w:val="TAL"/>
            </w:pPr>
            <w:r w:rsidRPr="000737E6">
              <w:t>octet o3+1</w:t>
            </w:r>
          </w:p>
          <w:p w14:paraId="39520026" w14:textId="77777777" w:rsidR="005E7CBE" w:rsidRPr="000737E6" w:rsidRDefault="005E7CBE" w:rsidP="00BF022C">
            <w:pPr>
              <w:pStyle w:val="TAL"/>
            </w:pPr>
          </w:p>
          <w:p w14:paraId="19DC8FFE" w14:textId="77777777" w:rsidR="005E7CBE" w:rsidRPr="000737E6" w:rsidRDefault="005E7CBE" w:rsidP="00BF022C">
            <w:pPr>
              <w:pStyle w:val="TAL"/>
            </w:pPr>
            <w:r w:rsidRPr="000737E6">
              <w:t>octet o3+6</w:t>
            </w:r>
          </w:p>
        </w:tc>
      </w:tr>
      <w:tr w:rsidR="005E7CBE" w:rsidRPr="000737E6"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737E6" w:rsidRDefault="005E7CBE" w:rsidP="00BF022C">
            <w:pPr>
              <w:pStyle w:val="TAC"/>
              <w:rPr>
                <w:noProof/>
                <w:lang w:val="en-US"/>
              </w:rPr>
            </w:pPr>
          </w:p>
          <w:p w14:paraId="38DE0996" w14:textId="77777777" w:rsidR="005E7CBE" w:rsidRPr="000737E6" w:rsidRDefault="005E7CBE" w:rsidP="00BF022C">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39227ECF" w14:textId="77777777" w:rsidR="005E7CBE" w:rsidRPr="000737E6" w:rsidRDefault="005E7CBE" w:rsidP="00BF022C">
            <w:pPr>
              <w:pStyle w:val="TAL"/>
            </w:pPr>
            <w:r w:rsidRPr="000737E6">
              <w:t>octet o3+7</w:t>
            </w:r>
          </w:p>
          <w:p w14:paraId="7B679154" w14:textId="77777777" w:rsidR="005E7CBE" w:rsidRPr="000737E6" w:rsidRDefault="005E7CBE" w:rsidP="00BF022C">
            <w:pPr>
              <w:pStyle w:val="TAL"/>
            </w:pPr>
          </w:p>
          <w:p w14:paraId="4F3F4451" w14:textId="77777777" w:rsidR="005E7CBE" w:rsidRPr="000737E6" w:rsidRDefault="005E7CBE" w:rsidP="00BF022C">
            <w:pPr>
              <w:pStyle w:val="TAL"/>
            </w:pPr>
            <w:r w:rsidRPr="000737E6">
              <w:t>octet o4</w:t>
            </w:r>
          </w:p>
        </w:tc>
      </w:tr>
      <w:tr w:rsidR="005E7CBE" w:rsidRPr="000737E6"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737E6" w:rsidRDefault="005E7CBE" w:rsidP="00BF022C">
            <w:pPr>
              <w:pStyle w:val="TAC"/>
              <w:rPr>
                <w:noProof/>
                <w:lang w:val="en-US"/>
              </w:rPr>
            </w:pPr>
          </w:p>
          <w:p w14:paraId="48A239B5" w14:textId="77777777" w:rsidR="005E7CBE" w:rsidRPr="000737E6" w:rsidRDefault="005E7CBE" w:rsidP="00BF022C">
            <w:pPr>
              <w:pStyle w:val="TAC"/>
              <w:rPr>
                <w:noProof/>
                <w:lang w:val="en-US" w:eastAsia="zh-CN"/>
              </w:rPr>
            </w:pPr>
            <w:r w:rsidRPr="000737E6">
              <w:rPr>
                <w:rFonts w:hint="eastAsia"/>
                <w:noProof/>
                <w:lang w:val="en-US" w:eastAsia="zh-CN"/>
              </w:rPr>
              <w:t>5</w:t>
            </w:r>
            <w:r w:rsidRPr="000737E6">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Pr="000737E6" w:rsidRDefault="005E7CBE" w:rsidP="00BF022C">
            <w:pPr>
              <w:pStyle w:val="TAL"/>
            </w:pPr>
            <w:r w:rsidRPr="000737E6">
              <w:t>octet o4+1</w:t>
            </w:r>
          </w:p>
          <w:p w14:paraId="398BB4F8" w14:textId="77777777" w:rsidR="005E7CBE" w:rsidRPr="000737E6" w:rsidRDefault="005E7CBE" w:rsidP="00BF022C">
            <w:pPr>
              <w:pStyle w:val="TAL"/>
            </w:pPr>
          </w:p>
          <w:p w14:paraId="3FAA695B" w14:textId="77777777" w:rsidR="005E7CBE" w:rsidRPr="000737E6" w:rsidRDefault="005E7CBE" w:rsidP="00BF022C">
            <w:pPr>
              <w:pStyle w:val="TAL"/>
            </w:pPr>
            <w:r w:rsidRPr="000737E6">
              <w:t>octet o5</w:t>
            </w:r>
          </w:p>
        </w:tc>
      </w:tr>
      <w:tr w:rsidR="005E7CBE" w:rsidRPr="000737E6"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737E6" w:rsidRDefault="005E7CBE" w:rsidP="00BF022C">
            <w:pPr>
              <w:pStyle w:val="TAC"/>
              <w:rPr>
                <w:noProof/>
                <w:lang w:val="en-US"/>
              </w:rPr>
            </w:pPr>
          </w:p>
          <w:p w14:paraId="525AEF1F" w14:textId="7B2CF00F" w:rsidR="005E7CBE" w:rsidRPr="000737E6" w:rsidRDefault="00B01AE9" w:rsidP="00425E6B">
            <w:pPr>
              <w:pStyle w:val="TAC"/>
              <w:rPr>
                <w:noProof/>
                <w:lang w:val="en-US"/>
              </w:rPr>
            </w:pPr>
            <w:r w:rsidRPr="000737E6">
              <w:t>ProSe identifier</w:t>
            </w:r>
            <w:r w:rsidR="005E7CBE" w:rsidRPr="000737E6">
              <w:t xml:space="preserve"> to ProSe </w:t>
            </w:r>
            <w:r w:rsidR="00425E6B" w:rsidRPr="000737E6">
              <w:t>a</w:t>
            </w:r>
            <w:r w:rsidR="005E7CBE" w:rsidRPr="000737E6">
              <w:t>pplication server address mapping rules</w:t>
            </w:r>
          </w:p>
        </w:tc>
        <w:tc>
          <w:tcPr>
            <w:tcW w:w="1134" w:type="dxa"/>
            <w:tcBorders>
              <w:top w:val="nil"/>
              <w:left w:val="single" w:sz="4" w:space="0" w:color="auto"/>
              <w:bottom w:val="nil"/>
              <w:right w:val="nil"/>
            </w:tcBorders>
          </w:tcPr>
          <w:p w14:paraId="05944DD5" w14:textId="77777777" w:rsidR="005E7CBE" w:rsidRPr="000737E6" w:rsidRDefault="005E7CBE" w:rsidP="00BF022C">
            <w:pPr>
              <w:pStyle w:val="TAL"/>
            </w:pPr>
            <w:r w:rsidRPr="000737E6">
              <w:t>octet o5+1</w:t>
            </w:r>
          </w:p>
          <w:p w14:paraId="257AA87E" w14:textId="77777777" w:rsidR="005E7CBE" w:rsidRPr="000737E6" w:rsidRDefault="005E7CBE" w:rsidP="00BF022C">
            <w:pPr>
              <w:pStyle w:val="TAL"/>
            </w:pPr>
          </w:p>
          <w:p w14:paraId="6D9EA185" w14:textId="77777777" w:rsidR="005E7CBE" w:rsidRPr="000737E6" w:rsidRDefault="005E7CBE" w:rsidP="00BF022C">
            <w:pPr>
              <w:pStyle w:val="TAL"/>
            </w:pPr>
            <w:r w:rsidRPr="000737E6">
              <w:t>octet l</w:t>
            </w:r>
          </w:p>
        </w:tc>
      </w:tr>
    </w:tbl>
    <w:p w14:paraId="21E3D7F8" w14:textId="77777777" w:rsidR="005E7CBE" w:rsidRPr="000737E6" w:rsidRDefault="005E7CBE" w:rsidP="005E7CBE">
      <w:pPr>
        <w:pStyle w:val="TF"/>
      </w:pPr>
      <w:r w:rsidRPr="000737E6">
        <w:t>Figure 5.5.2.1: ProSeP Info = {</w:t>
      </w:r>
      <w:r w:rsidRPr="000737E6">
        <w:rPr>
          <w:lang w:eastAsia="zh-CN"/>
        </w:rPr>
        <w:t>UE policies for 5G ProSe UE-to-network relay UE</w:t>
      </w:r>
      <w:r w:rsidRPr="000737E6">
        <w:t>}</w:t>
      </w:r>
    </w:p>
    <w:p w14:paraId="2030ADBF" w14:textId="77777777" w:rsidR="005E7CBE" w:rsidRPr="000737E6" w:rsidRDefault="005E7CBE" w:rsidP="005E7CBE">
      <w:pPr>
        <w:pStyle w:val="TH"/>
      </w:pPr>
      <w:r w:rsidRPr="000737E6">
        <w:lastRenderedPageBreak/>
        <w:t>Table 5.5.2.1: ProSeP Info = {</w:t>
      </w:r>
      <w:r w:rsidRPr="000737E6">
        <w:rPr>
          <w:lang w:eastAsia="zh-CN"/>
        </w:rPr>
        <w:t>UE policies for 5G ProSe UE-to-network relay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Pr="000737E6" w:rsidRDefault="005E7CBE" w:rsidP="00BF022C">
            <w:pPr>
              <w:pStyle w:val="TAL"/>
            </w:pPr>
            <w:r w:rsidRPr="000737E6">
              <w:t>ProSeP info type (bit 1 to 4 of octet k) shall be set to "0011" (</w:t>
            </w:r>
            <w:r w:rsidRPr="000737E6">
              <w:rPr>
                <w:lang w:eastAsia="zh-CN"/>
              </w:rPr>
              <w:t>UE policies for 5G ProSe UE-to-network relay UE</w:t>
            </w:r>
            <w:r w:rsidRPr="000737E6">
              <w:t>)</w:t>
            </w:r>
          </w:p>
        </w:tc>
      </w:tr>
      <w:tr w:rsidR="005E7CBE" w:rsidRPr="000737E6"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Pr="000737E6" w:rsidRDefault="005E7CBE" w:rsidP="00BF022C">
            <w:pPr>
              <w:pStyle w:val="TAL"/>
            </w:pPr>
          </w:p>
        </w:tc>
      </w:tr>
      <w:tr w:rsidR="005E7CBE" w:rsidRPr="000737E6"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Pr="000737E6" w:rsidRDefault="005E7CBE" w:rsidP="00BF022C">
            <w:pPr>
              <w:pStyle w:val="TAL"/>
            </w:pPr>
            <w:r w:rsidRPr="000737E6">
              <w:t>Length of ProSeP info contents (octets k+1 to k+2) indicates the length of ProSeP info contents.</w:t>
            </w:r>
          </w:p>
        </w:tc>
      </w:tr>
      <w:tr w:rsidR="005E7CBE" w:rsidRPr="000737E6"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Pr="000737E6" w:rsidRDefault="005E7CBE" w:rsidP="00BF022C">
            <w:pPr>
              <w:pStyle w:val="TAL"/>
            </w:pPr>
          </w:p>
        </w:tc>
      </w:tr>
      <w:tr w:rsidR="005E7CBE" w:rsidRPr="000737E6"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Pr="000737E6" w:rsidRDefault="005E7CBE" w:rsidP="00BF022C">
            <w:pPr>
              <w:pStyle w:val="TAL"/>
            </w:pPr>
            <w:r w:rsidRPr="000737E6">
              <w:t>Validity timer (octet k+3 to k+7):</w:t>
            </w:r>
          </w:p>
          <w:p w14:paraId="32515D56" w14:textId="77777777" w:rsidR="005E7CBE" w:rsidRPr="000737E6" w:rsidRDefault="005E7CBE" w:rsidP="00BF022C">
            <w:pPr>
              <w:pStyle w:val="TAL"/>
            </w:pPr>
            <w:r w:rsidRPr="000737E6">
              <w:t xml:space="preserve">The validity timer field provides the expiration time of validity of the UE policies for 5G ProSe </w:t>
            </w:r>
            <w:r w:rsidRPr="000737E6">
              <w:rPr>
                <w:lang w:eastAsia="zh-CN"/>
              </w:rPr>
              <w:t>UE-to-network relay UE</w:t>
            </w:r>
            <w:r w:rsidRPr="000737E6">
              <w:t>. The validity timer field is a binary coded representation of a UTC time, in seconds since midnight UTC of January 1, 1970 (not counting leap seconds).</w:t>
            </w:r>
          </w:p>
        </w:tc>
      </w:tr>
      <w:tr w:rsidR="005E7CBE" w:rsidRPr="000737E6"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Pr="000737E6" w:rsidRDefault="005E7CBE" w:rsidP="00BF022C">
            <w:pPr>
              <w:pStyle w:val="TAL"/>
            </w:pPr>
          </w:p>
        </w:tc>
      </w:tr>
      <w:tr w:rsidR="005E7CBE" w:rsidRPr="000737E6"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Pr="000737E6" w:rsidRDefault="005E7CBE" w:rsidP="00BF022C">
            <w:pPr>
              <w:pStyle w:val="TAL"/>
            </w:pPr>
            <w:r w:rsidRPr="000737E6">
              <w:t>Served by NG-RAN (octet k+8 to o1):</w:t>
            </w:r>
          </w:p>
          <w:p w14:paraId="159D3151" w14:textId="77777777" w:rsidR="005E7CBE" w:rsidRPr="000737E6" w:rsidRDefault="005E7CBE" w:rsidP="00BF022C">
            <w:pPr>
              <w:pStyle w:val="TAL"/>
            </w:pPr>
            <w:r w:rsidRPr="000737E6">
              <w:t xml:space="preserve">The served by NG-RAN field is coded according to figure 5.5.2.2 and table 5.5.2.2, and contains configuration parameters for 5G ProSe </w:t>
            </w:r>
            <w:r w:rsidRPr="000737E6">
              <w:rPr>
                <w:lang w:eastAsia="zh-CN"/>
              </w:rPr>
              <w:t>UE-to-network relay UE</w:t>
            </w:r>
            <w:r w:rsidRPr="000737E6">
              <w:t xml:space="preserve"> when the UE is served by NG-RAN.</w:t>
            </w:r>
          </w:p>
        </w:tc>
      </w:tr>
      <w:tr w:rsidR="005E7CBE" w:rsidRPr="000737E6"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Pr="000737E6" w:rsidRDefault="005E7CBE" w:rsidP="00BF022C">
            <w:pPr>
              <w:pStyle w:val="TAL"/>
            </w:pPr>
          </w:p>
        </w:tc>
      </w:tr>
      <w:tr w:rsidR="005E7CBE" w:rsidRPr="000737E6"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Pr="000737E6" w:rsidRDefault="005E7CBE" w:rsidP="00BF022C">
            <w:pPr>
              <w:pStyle w:val="TAL"/>
            </w:pPr>
            <w:r w:rsidRPr="000737E6">
              <w:t>Not served by NG-RAN (octet o1+1 to o2):</w:t>
            </w:r>
          </w:p>
          <w:p w14:paraId="6F72A11D" w14:textId="77777777" w:rsidR="005E7CBE" w:rsidRPr="000737E6" w:rsidRDefault="005E7CBE" w:rsidP="00BF022C">
            <w:pPr>
              <w:pStyle w:val="TAL"/>
            </w:pPr>
            <w:r w:rsidRPr="000737E6">
              <w:t>The not served by NG-RAN field is coded according to figure 5.5.2.5 and table 5.5.2.5, and contains configuration parameters for 5G ProSe UE-to-network relay discovery and communication when the UE is not served by NG-RAN.</w:t>
            </w:r>
          </w:p>
        </w:tc>
      </w:tr>
      <w:tr w:rsidR="005E7CBE" w:rsidRPr="000737E6"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Pr="000737E6" w:rsidRDefault="005E7CBE" w:rsidP="00BF022C">
            <w:pPr>
              <w:pStyle w:val="TAL"/>
            </w:pPr>
          </w:p>
        </w:tc>
      </w:tr>
      <w:tr w:rsidR="005E7CBE" w:rsidRPr="000737E6"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5E7CBE" w:rsidRPr="000737E6" w:rsidRDefault="005E7CBE" w:rsidP="00BF022C">
            <w:pPr>
              <w:pStyle w:val="TAL"/>
            </w:pPr>
            <w:r w:rsidRPr="000737E6">
              <w:t xml:space="preserve">Default destination </w:t>
            </w:r>
            <w:r w:rsidR="00425E6B" w:rsidRPr="000737E6">
              <w:t>layer-2</w:t>
            </w:r>
            <w:r w:rsidRPr="000737E6">
              <w:t xml:space="preserve"> ID</w:t>
            </w:r>
            <w:r w:rsidR="00321D63" w:rsidRPr="000737E6">
              <w:t>s</w:t>
            </w:r>
            <w:r w:rsidRPr="000737E6">
              <w:t xml:space="preserve"> for </w:t>
            </w:r>
            <w:r w:rsidR="000F00A0" w:rsidRPr="000737E6">
              <w:t>sending the discovery signalling for announcement and additional information and for receiving the discovery signalling for solicitation</w:t>
            </w:r>
            <w:r w:rsidRPr="000737E6">
              <w:t xml:space="preserve"> (octet o2+1 to o3):</w:t>
            </w:r>
          </w:p>
          <w:p w14:paraId="4BD9610C" w14:textId="3918045D" w:rsidR="005E7CBE" w:rsidRPr="000737E6" w:rsidRDefault="005E7CBE" w:rsidP="00BF022C">
            <w:pPr>
              <w:pStyle w:val="TAL"/>
            </w:pPr>
            <w:r w:rsidRPr="000737E6">
              <w:t xml:space="preserve">The default </w:t>
            </w:r>
            <w:r w:rsidR="00CA1268" w:rsidRPr="000737E6">
              <w:rPr>
                <w:lang w:eastAsia="zh-CN"/>
              </w:rPr>
              <w:t>d</w:t>
            </w:r>
            <w:r w:rsidRPr="000737E6">
              <w:rPr>
                <w:lang w:eastAsia="zh-CN"/>
              </w:rPr>
              <w:t xml:space="preserve">estination </w:t>
            </w:r>
            <w:r w:rsidR="00425E6B" w:rsidRPr="000737E6">
              <w:rPr>
                <w:lang w:eastAsia="zh-CN"/>
              </w:rPr>
              <w:t>layer-2</w:t>
            </w:r>
            <w:r w:rsidRPr="000737E6">
              <w:rPr>
                <w:lang w:eastAsia="zh-CN"/>
              </w:rPr>
              <w:t xml:space="preserve"> ID</w:t>
            </w:r>
            <w:r w:rsidR="00321D63" w:rsidRPr="000737E6">
              <w:rPr>
                <w:lang w:eastAsia="zh-CN"/>
              </w:rPr>
              <w:t>s</w:t>
            </w:r>
            <w:r w:rsidRPr="000737E6">
              <w:rPr>
                <w:lang w:eastAsia="zh-CN"/>
              </w:rPr>
              <w:t xml:space="preserve"> for</w:t>
            </w:r>
            <w:r w:rsidRPr="000737E6">
              <w:t xml:space="preserve"> </w:t>
            </w:r>
            <w:r w:rsidR="000F00A0" w:rsidRPr="000737E6">
              <w:t>sending the discovery signalling for announcement and additional information and for receiving the discovery signalling for solicitation</w:t>
            </w:r>
            <w:r w:rsidRPr="000737E6">
              <w:t xml:space="preserve"> is</w:t>
            </w:r>
            <w:r w:rsidR="00321D63" w:rsidRPr="000737E6">
              <w:t xml:space="preserve"> coded according to figure 5.5.2.11a and table 5.5.2.11a and contains a list of the default </w:t>
            </w:r>
            <w:r w:rsidR="00321D63" w:rsidRPr="000737E6">
              <w:rPr>
                <w:lang w:eastAsia="zh-CN"/>
              </w:rPr>
              <w:t>destination layer-2 IDs for</w:t>
            </w:r>
            <w:r w:rsidR="00321D63" w:rsidRPr="000737E6">
              <w:t xml:space="preserve"> the </w:t>
            </w:r>
            <w:r w:rsidR="00321D63" w:rsidRPr="000737E6">
              <w:rPr>
                <w:lang w:val="en-US"/>
              </w:rPr>
              <w:t>initial UE-to-network relay discovery signalling</w:t>
            </w:r>
            <w:r w:rsidRPr="000737E6">
              <w:t>.</w:t>
            </w:r>
          </w:p>
        </w:tc>
      </w:tr>
      <w:tr w:rsidR="005E7CBE" w:rsidRPr="000737E6"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Pr="000737E6" w:rsidRDefault="005E7CBE" w:rsidP="00BF022C">
            <w:pPr>
              <w:pStyle w:val="TAL"/>
            </w:pPr>
          </w:p>
        </w:tc>
      </w:tr>
      <w:tr w:rsidR="005E7CBE" w:rsidRPr="000737E6"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Pr="000737E6" w:rsidRDefault="005E7CBE" w:rsidP="00BF022C">
            <w:pPr>
              <w:pStyle w:val="TAL"/>
              <w:rPr>
                <w:noProof/>
                <w:lang w:val="en-US"/>
              </w:rPr>
            </w:pPr>
            <w:r w:rsidRPr="000737E6">
              <w:rPr>
                <w:noProof/>
                <w:lang w:val="en-US"/>
              </w:rPr>
              <w:t>User info ID for discovery (octet o3+1 to o3+6):</w:t>
            </w:r>
          </w:p>
          <w:p w14:paraId="17F7594D" w14:textId="77777777" w:rsidR="005E7CBE" w:rsidRPr="000737E6" w:rsidRDefault="005E7CBE" w:rsidP="00BF022C">
            <w:pPr>
              <w:pStyle w:val="TAL"/>
              <w:rPr>
                <w:noProof/>
                <w:lang w:val="en-US"/>
              </w:rPr>
            </w:pPr>
            <w:r w:rsidRPr="000737E6">
              <w:t xml:space="preserve">The value of the User </w:t>
            </w:r>
            <w:r w:rsidR="00681641" w:rsidRPr="000737E6">
              <w:t>i</w:t>
            </w:r>
            <w:r w:rsidRPr="000737E6">
              <w:t xml:space="preserve">nfo ID parameter is a 48-bit long bit string. The format of the User </w:t>
            </w:r>
            <w:r w:rsidR="00681641" w:rsidRPr="000737E6">
              <w:t>i</w:t>
            </w:r>
            <w:r w:rsidRPr="000737E6">
              <w:t>nfo ID parameter is out of scope of this specification.</w:t>
            </w:r>
          </w:p>
        </w:tc>
      </w:tr>
      <w:tr w:rsidR="005E7CBE" w:rsidRPr="000737E6"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Pr="000737E6" w:rsidRDefault="005E7CBE" w:rsidP="00BF022C">
            <w:pPr>
              <w:pStyle w:val="TAL"/>
            </w:pPr>
          </w:p>
        </w:tc>
      </w:tr>
      <w:tr w:rsidR="005E7CBE" w:rsidRPr="000737E6"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Pr="000737E6" w:rsidRDefault="005E7CBE" w:rsidP="00BF022C">
            <w:pPr>
              <w:pStyle w:val="TAL"/>
              <w:rPr>
                <w:noProof/>
                <w:lang w:val="en-US"/>
              </w:rPr>
            </w:pPr>
            <w:r w:rsidRPr="000737E6">
              <w:rPr>
                <w:noProof/>
                <w:lang w:val="en-US"/>
              </w:rPr>
              <w:t>RSC info list (octet o3+7 to o4):</w:t>
            </w:r>
          </w:p>
          <w:p w14:paraId="47FE51AF" w14:textId="77777777" w:rsidR="005E7CBE" w:rsidRPr="000737E6" w:rsidRDefault="005E7CBE" w:rsidP="00BF022C">
            <w:pPr>
              <w:pStyle w:val="TAL"/>
            </w:pPr>
            <w:r w:rsidRPr="000737E6">
              <w:rPr>
                <w:noProof/>
                <w:lang w:val="en-US"/>
              </w:rPr>
              <w:t xml:space="preserve">The RSC info list field is </w:t>
            </w:r>
            <w:r w:rsidRPr="000737E6">
              <w:t xml:space="preserve">coded according to figure 5.5.2.12 and table 5.5.2.12 and contains the </w:t>
            </w:r>
            <w:r w:rsidRPr="000737E6">
              <w:rPr>
                <w:noProof/>
              </w:rPr>
              <w:t>RSCs related paramters</w:t>
            </w:r>
            <w:r w:rsidRPr="000737E6">
              <w:t>.</w:t>
            </w:r>
          </w:p>
        </w:tc>
      </w:tr>
      <w:tr w:rsidR="005E7CBE" w:rsidRPr="000737E6"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Pr="000737E6" w:rsidRDefault="005E7CBE" w:rsidP="00BF022C">
            <w:pPr>
              <w:pStyle w:val="TAL"/>
            </w:pPr>
          </w:p>
        </w:tc>
      </w:tr>
      <w:tr w:rsidR="005E7CBE" w:rsidRPr="000737E6"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Pr="000737E6" w:rsidRDefault="005E7CBE" w:rsidP="00BF022C">
            <w:pPr>
              <w:pStyle w:val="TAL"/>
              <w:rPr>
                <w:noProof/>
                <w:lang w:val="en-US" w:eastAsia="zh-CN"/>
              </w:rPr>
            </w:pPr>
            <w:r w:rsidRPr="000737E6">
              <w:rPr>
                <w:rFonts w:hint="eastAsia"/>
                <w:noProof/>
                <w:lang w:val="en-US" w:eastAsia="zh-CN"/>
              </w:rPr>
              <w:t>5</w:t>
            </w:r>
            <w:r w:rsidRPr="000737E6">
              <w:rPr>
                <w:noProof/>
                <w:lang w:val="en-US" w:eastAsia="zh-CN"/>
              </w:rPr>
              <w:t>QI to PC5 QoS parameters mapping rules (octet o4+1 to o5):</w:t>
            </w:r>
          </w:p>
          <w:p w14:paraId="41656931" w14:textId="23B94B7D" w:rsidR="005E7CBE" w:rsidRPr="000737E6" w:rsidRDefault="005E7CBE" w:rsidP="00BC7409">
            <w:pPr>
              <w:pStyle w:val="TAL"/>
              <w:rPr>
                <w:lang w:val="en-US" w:eastAsia="zh-CN"/>
              </w:rPr>
            </w:pPr>
            <w:r w:rsidRPr="000737E6">
              <w:rPr>
                <w:rFonts w:hint="eastAsia"/>
                <w:lang w:eastAsia="zh-CN"/>
              </w:rPr>
              <w:t>T</w:t>
            </w:r>
            <w:r w:rsidRPr="000737E6">
              <w:rPr>
                <w:lang w:eastAsia="zh-CN"/>
              </w:rPr>
              <w:t xml:space="preserve">he </w:t>
            </w:r>
            <w:r w:rsidRPr="000737E6">
              <w:rPr>
                <w:rFonts w:hint="eastAsia"/>
                <w:noProof/>
                <w:lang w:val="en-US" w:eastAsia="zh-CN"/>
              </w:rPr>
              <w:t>5</w:t>
            </w:r>
            <w:r w:rsidRPr="000737E6">
              <w:rPr>
                <w:noProof/>
                <w:lang w:val="en-US" w:eastAsia="zh-CN"/>
              </w:rPr>
              <w:t>QI to PC5 QoS parameters mapping rules field is coded according to figure 5.5.2.</w:t>
            </w:r>
            <w:r w:rsidR="00BC7409" w:rsidRPr="000737E6">
              <w:rPr>
                <w:noProof/>
                <w:lang w:val="en-US" w:eastAsia="zh-CN"/>
              </w:rPr>
              <w:t xml:space="preserve">17 </w:t>
            </w:r>
            <w:r w:rsidRPr="000737E6">
              <w:rPr>
                <w:noProof/>
                <w:lang w:val="en-US" w:eastAsia="zh-CN"/>
              </w:rPr>
              <w:t>and table 5.5.2.</w:t>
            </w:r>
            <w:r w:rsidR="00BC7409" w:rsidRPr="000737E6">
              <w:rPr>
                <w:noProof/>
                <w:lang w:val="en-US" w:eastAsia="zh-CN"/>
              </w:rPr>
              <w:t xml:space="preserve">17 </w:t>
            </w:r>
            <w:r w:rsidRPr="000737E6">
              <w:rPr>
                <w:noProof/>
                <w:lang w:val="en-US" w:eastAsia="zh-CN"/>
              </w:rPr>
              <w:t xml:space="preserve">and contains the </w:t>
            </w:r>
            <w:r w:rsidRPr="000737E6">
              <w:rPr>
                <w:rFonts w:hint="eastAsia"/>
                <w:noProof/>
                <w:lang w:val="en-US" w:eastAsia="zh-CN"/>
              </w:rPr>
              <w:t>5</w:t>
            </w:r>
            <w:r w:rsidRPr="000737E6">
              <w:rPr>
                <w:noProof/>
                <w:lang w:val="en-US" w:eastAsia="zh-CN"/>
              </w:rPr>
              <w:t>QI to PC5 QoS parameters mapping rules.</w:t>
            </w:r>
          </w:p>
        </w:tc>
      </w:tr>
      <w:tr w:rsidR="005E7CBE" w:rsidRPr="000737E6"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Pr="000737E6" w:rsidRDefault="005E7CBE" w:rsidP="00BF022C">
            <w:pPr>
              <w:pStyle w:val="TAL"/>
            </w:pPr>
          </w:p>
        </w:tc>
      </w:tr>
      <w:tr w:rsidR="005E7CBE" w:rsidRPr="000737E6"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Pr="000737E6" w:rsidRDefault="00B01AE9" w:rsidP="00BF022C">
            <w:pPr>
              <w:pStyle w:val="TAL"/>
            </w:pPr>
            <w:r w:rsidRPr="000737E6">
              <w:t>ProSe identifier</w:t>
            </w:r>
            <w:r w:rsidR="005E7CBE" w:rsidRPr="000737E6">
              <w:t xml:space="preserve"> to ProSe </w:t>
            </w:r>
            <w:r w:rsidR="00066020" w:rsidRPr="000737E6">
              <w:t>a</w:t>
            </w:r>
            <w:r w:rsidR="005E7CBE" w:rsidRPr="000737E6">
              <w:t>pplication server address mapping rules (octet o5+1 to l):</w:t>
            </w:r>
          </w:p>
          <w:p w14:paraId="1858C586" w14:textId="537BA3FF" w:rsidR="005E7CBE" w:rsidRPr="000737E6" w:rsidRDefault="005E7CBE" w:rsidP="008A451C">
            <w:pPr>
              <w:pStyle w:val="TAL"/>
            </w:pPr>
            <w:r w:rsidRPr="000737E6">
              <w:rPr>
                <w:rFonts w:hint="eastAsia"/>
                <w:lang w:eastAsia="zh-CN"/>
              </w:rPr>
              <w:t>T</w:t>
            </w:r>
            <w:r w:rsidRPr="000737E6">
              <w:rPr>
                <w:lang w:eastAsia="zh-CN"/>
              </w:rPr>
              <w:t xml:space="preserve">he </w:t>
            </w:r>
            <w:r w:rsidR="00B01AE9" w:rsidRPr="000737E6">
              <w:t>ProSe identifier</w:t>
            </w:r>
            <w:r w:rsidRPr="000737E6">
              <w:t xml:space="preserve"> to ProSe </w:t>
            </w:r>
            <w:r w:rsidR="008A451C" w:rsidRPr="000737E6">
              <w:t>a</w:t>
            </w:r>
            <w:r w:rsidRPr="000737E6">
              <w:t>pplication server address mapping rules</w:t>
            </w:r>
            <w:r w:rsidRPr="000737E6">
              <w:rPr>
                <w:noProof/>
                <w:lang w:val="en-US" w:eastAsia="zh-CN"/>
              </w:rPr>
              <w:t xml:space="preserve"> field is coded according to figure 5.5.2.</w:t>
            </w:r>
            <w:r w:rsidR="00273ED1" w:rsidRPr="000737E6">
              <w:rPr>
                <w:noProof/>
                <w:lang w:val="en-US" w:eastAsia="zh-CN"/>
              </w:rPr>
              <w:t>19</w:t>
            </w:r>
            <w:r w:rsidRPr="000737E6">
              <w:rPr>
                <w:noProof/>
                <w:lang w:val="en-US" w:eastAsia="zh-CN"/>
              </w:rPr>
              <w:t xml:space="preserve"> and table 5.5.2.</w:t>
            </w:r>
            <w:r w:rsidR="00273ED1" w:rsidRPr="000737E6">
              <w:rPr>
                <w:noProof/>
                <w:lang w:val="en-US" w:eastAsia="zh-CN"/>
              </w:rPr>
              <w:t>19</w:t>
            </w:r>
            <w:r w:rsidRPr="000737E6">
              <w:rPr>
                <w:noProof/>
                <w:lang w:val="en-US" w:eastAsia="zh-CN"/>
              </w:rPr>
              <w:t xml:space="preserve"> and contains the </w:t>
            </w:r>
            <w:r w:rsidR="004C50C8" w:rsidRPr="000737E6">
              <w:t>ProSe identifier</w:t>
            </w:r>
            <w:r w:rsidRPr="000737E6">
              <w:t xml:space="preserve"> to ProSe </w:t>
            </w:r>
            <w:r w:rsidR="008A451C" w:rsidRPr="000737E6">
              <w:t>a</w:t>
            </w:r>
            <w:r w:rsidRPr="000737E6">
              <w:t>pplication server address mapping rules</w:t>
            </w:r>
            <w:r w:rsidRPr="000737E6">
              <w:rPr>
                <w:noProof/>
                <w:lang w:val="en-US" w:eastAsia="zh-CN"/>
              </w:rPr>
              <w:t>.</w:t>
            </w:r>
          </w:p>
        </w:tc>
      </w:tr>
      <w:tr w:rsidR="005E7CBE" w:rsidRPr="000737E6"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Pr="000737E6" w:rsidRDefault="005E7CBE" w:rsidP="00BF022C">
            <w:pPr>
              <w:pStyle w:val="TAL"/>
            </w:pPr>
          </w:p>
        </w:tc>
      </w:tr>
      <w:tr w:rsidR="005E7CBE" w:rsidRPr="000737E6"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Pr="000737E6" w:rsidRDefault="005E7CBE" w:rsidP="00BF022C">
            <w:pPr>
              <w:pStyle w:val="TAL"/>
            </w:pPr>
            <w:r w:rsidRPr="000737E6">
              <w:t>If the length of ProSeP info contents field is bigger than indicated in figure 5.5.2.1, receiving entity shall ignore any superfluous octets located at the end of the ProSeP info contents.</w:t>
            </w:r>
          </w:p>
        </w:tc>
      </w:tr>
      <w:tr w:rsidR="005E7CBE" w:rsidRPr="000737E6"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Pr="000737E6" w:rsidRDefault="005E7CBE" w:rsidP="00BF022C">
            <w:pPr>
              <w:pStyle w:val="TAL"/>
            </w:pPr>
          </w:p>
        </w:tc>
      </w:tr>
    </w:tbl>
    <w:p w14:paraId="73D63369"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73B2FBAB" w14:textId="77777777" w:rsidTr="00BF022C">
        <w:trPr>
          <w:cantSplit/>
          <w:jc w:val="center"/>
        </w:trPr>
        <w:tc>
          <w:tcPr>
            <w:tcW w:w="708" w:type="dxa"/>
            <w:hideMark/>
          </w:tcPr>
          <w:p w14:paraId="7B7F3C00" w14:textId="77777777" w:rsidR="005E7CBE" w:rsidRPr="000737E6" w:rsidRDefault="005E7CBE" w:rsidP="00BF022C">
            <w:pPr>
              <w:pStyle w:val="TAC"/>
            </w:pPr>
            <w:r w:rsidRPr="000737E6">
              <w:t>8</w:t>
            </w:r>
          </w:p>
        </w:tc>
        <w:tc>
          <w:tcPr>
            <w:tcW w:w="709" w:type="dxa"/>
            <w:hideMark/>
          </w:tcPr>
          <w:p w14:paraId="5B2DCBC0" w14:textId="77777777" w:rsidR="005E7CBE" w:rsidRPr="000737E6" w:rsidRDefault="005E7CBE" w:rsidP="00BF022C">
            <w:pPr>
              <w:pStyle w:val="TAC"/>
            </w:pPr>
            <w:r w:rsidRPr="000737E6">
              <w:t>7</w:t>
            </w:r>
          </w:p>
        </w:tc>
        <w:tc>
          <w:tcPr>
            <w:tcW w:w="709" w:type="dxa"/>
            <w:hideMark/>
          </w:tcPr>
          <w:p w14:paraId="06EE796B" w14:textId="77777777" w:rsidR="005E7CBE" w:rsidRPr="000737E6" w:rsidRDefault="005E7CBE" w:rsidP="00BF022C">
            <w:pPr>
              <w:pStyle w:val="TAC"/>
            </w:pPr>
            <w:r w:rsidRPr="000737E6">
              <w:t>6</w:t>
            </w:r>
          </w:p>
        </w:tc>
        <w:tc>
          <w:tcPr>
            <w:tcW w:w="709" w:type="dxa"/>
            <w:hideMark/>
          </w:tcPr>
          <w:p w14:paraId="05B4AA3C" w14:textId="77777777" w:rsidR="005E7CBE" w:rsidRPr="000737E6" w:rsidRDefault="005E7CBE" w:rsidP="00BF022C">
            <w:pPr>
              <w:pStyle w:val="TAC"/>
            </w:pPr>
            <w:r w:rsidRPr="000737E6">
              <w:t>5</w:t>
            </w:r>
          </w:p>
        </w:tc>
        <w:tc>
          <w:tcPr>
            <w:tcW w:w="709" w:type="dxa"/>
            <w:hideMark/>
          </w:tcPr>
          <w:p w14:paraId="7EF36149" w14:textId="77777777" w:rsidR="005E7CBE" w:rsidRPr="000737E6" w:rsidRDefault="005E7CBE" w:rsidP="00BF022C">
            <w:pPr>
              <w:pStyle w:val="TAC"/>
            </w:pPr>
            <w:r w:rsidRPr="000737E6">
              <w:t>4</w:t>
            </w:r>
          </w:p>
        </w:tc>
        <w:tc>
          <w:tcPr>
            <w:tcW w:w="709" w:type="dxa"/>
            <w:hideMark/>
          </w:tcPr>
          <w:p w14:paraId="59E83523" w14:textId="77777777" w:rsidR="005E7CBE" w:rsidRPr="000737E6" w:rsidRDefault="005E7CBE" w:rsidP="00BF022C">
            <w:pPr>
              <w:pStyle w:val="TAC"/>
            </w:pPr>
            <w:r w:rsidRPr="000737E6">
              <w:t>3</w:t>
            </w:r>
          </w:p>
        </w:tc>
        <w:tc>
          <w:tcPr>
            <w:tcW w:w="709" w:type="dxa"/>
            <w:hideMark/>
          </w:tcPr>
          <w:p w14:paraId="3C4B773A" w14:textId="77777777" w:rsidR="005E7CBE" w:rsidRPr="000737E6" w:rsidRDefault="005E7CBE" w:rsidP="00BF022C">
            <w:pPr>
              <w:pStyle w:val="TAC"/>
            </w:pPr>
            <w:r w:rsidRPr="000737E6">
              <w:t>2</w:t>
            </w:r>
          </w:p>
        </w:tc>
        <w:tc>
          <w:tcPr>
            <w:tcW w:w="709" w:type="dxa"/>
            <w:hideMark/>
          </w:tcPr>
          <w:p w14:paraId="3629BB0C" w14:textId="77777777" w:rsidR="005E7CBE" w:rsidRPr="000737E6" w:rsidRDefault="005E7CBE" w:rsidP="00BF022C">
            <w:pPr>
              <w:pStyle w:val="TAC"/>
            </w:pPr>
            <w:r w:rsidRPr="000737E6">
              <w:t>1</w:t>
            </w:r>
          </w:p>
        </w:tc>
        <w:tc>
          <w:tcPr>
            <w:tcW w:w="1346" w:type="dxa"/>
          </w:tcPr>
          <w:p w14:paraId="79F98011" w14:textId="77777777" w:rsidR="005E7CBE" w:rsidRPr="000737E6" w:rsidRDefault="005E7CBE" w:rsidP="00BF022C">
            <w:pPr>
              <w:pStyle w:val="TAL"/>
            </w:pPr>
          </w:p>
        </w:tc>
      </w:tr>
      <w:tr w:rsidR="005E7CBE" w:rsidRPr="000737E6"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737E6" w:rsidRDefault="005E7CBE" w:rsidP="00BF022C">
            <w:pPr>
              <w:pStyle w:val="TAC"/>
              <w:rPr>
                <w:noProof/>
                <w:lang w:val="en-US"/>
              </w:rPr>
            </w:pPr>
          </w:p>
          <w:p w14:paraId="6F95A47D" w14:textId="77777777" w:rsidR="005E7CBE" w:rsidRPr="000737E6" w:rsidRDefault="005E7CBE" w:rsidP="00BF022C">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5AD44426" w14:textId="77777777" w:rsidR="005E7CBE" w:rsidRPr="000737E6" w:rsidRDefault="005E7CBE" w:rsidP="00BF022C">
            <w:pPr>
              <w:pStyle w:val="TAL"/>
              <w:rPr>
                <w:lang w:val="sv-SE"/>
              </w:rPr>
            </w:pPr>
            <w:r w:rsidRPr="000737E6">
              <w:rPr>
                <w:lang w:val="sv-SE"/>
              </w:rPr>
              <w:t>octet k+8</w:t>
            </w:r>
          </w:p>
          <w:p w14:paraId="1C473FA5" w14:textId="77777777" w:rsidR="005E7CBE" w:rsidRPr="000737E6" w:rsidRDefault="005E7CBE" w:rsidP="00BF022C">
            <w:pPr>
              <w:pStyle w:val="TAL"/>
              <w:rPr>
                <w:lang w:val="sv-SE"/>
              </w:rPr>
            </w:pPr>
          </w:p>
          <w:p w14:paraId="74616E9C" w14:textId="77777777" w:rsidR="005E7CBE" w:rsidRPr="000737E6" w:rsidRDefault="005E7CBE" w:rsidP="00BF022C">
            <w:pPr>
              <w:pStyle w:val="TAL"/>
              <w:rPr>
                <w:lang w:val="sv-SE"/>
              </w:rPr>
            </w:pPr>
            <w:r w:rsidRPr="000737E6">
              <w:rPr>
                <w:lang w:val="sv-SE"/>
              </w:rPr>
              <w:t>octet k+9</w:t>
            </w:r>
          </w:p>
        </w:tc>
      </w:tr>
      <w:tr w:rsidR="005E7CBE" w:rsidRPr="000737E6"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737E6" w:rsidRDefault="005E7CBE" w:rsidP="00400999">
            <w:pPr>
              <w:pStyle w:val="TAC"/>
            </w:pPr>
          </w:p>
          <w:p w14:paraId="203D8747" w14:textId="77777777" w:rsidR="005E7CBE" w:rsidRPr="000737E6" w:rsidRDefault="005E7CBE" w:rsidP="00BF022C">
            <w:pPr>
              <w:pStyle w:val="TAC"/>
            </w:pPr>
            <w:r w:rsidRPr="000737E6">
              <w:t xml:space="preserve">Authorizated PLMN list for </w:t>
            </w:r>
            <w:r w:rsidR="00722EA3" w:rsidRPr="000737E6">
              <w:t>layer-3</w:t>
            </w:r>
            <w:r w:rsidRPr="000737E6">
              <w:t xml:space="preserve"> relay UE</w:t>
            </w:r>
          </w:p>
        </w:tc>
        <w:tc>
          <w:tcPr>
            <w:tcW w:w="1346" w:type="dxa"/>
            <w:tcBorders>
              <w:top w:val="nil"/>
              <w:left w:val="single" w:sz="6" w:space="0" w:color="auto"/>
              <w:bottom w:val="nil"/>
              <w:right w:val="nil"/>
            </w:tcBorders>
          </w:tcPr>
          <w:p w14:paraId="737B76A5" w14:textId="77777777" w:rsidR="005E7CBE" w:rsidRPr="000737E6" w:rsidRDefault="005E7CBE" w:rsidP="00BF022C">
            <w:pPr>
              <w:pStyle w:val="TAL"/>
              <w:rPr>
                <w:lang w:val="sv-SE"/>
              </w:rPr>
            </w:pPr>
            <w:r w:rsidRPr="000737E6">
              <w:rPr>
                <w:lang w:val="sv-SE"/>
              </w:rPr>
              <w:t>octet (k+10)*</w:t>
            </w:r>
          </w:p>
          <w:p w14:paraId="62839F8F" w14:textId="77777777" w:rsidR="005E7CBE" w:rsidRPr="000737E6" w:rsidRDefault="005E7CBE" w:rsidP="00BF022C">
            <w:pPr>
              <w:pStyle w:val="TAL"/>
              <w:rPr>
                <w:lang w:val="sv-SE"/>
              </w:rPr>
            </w:pPr>
          </w:p>
          <w:p w14:paraId="6E8D2875" w14:textId="77777777" w:rsidR="005E7CBE" w:rsidRPr="000737E6" w:rsidRDefault="005E7CBE" w:rsidP="00BF022C">
            <w:pPr>
              <w:pStyle w:val="TAL"/>
              <w:rPr>
                <w:lang w:val="sv-SE"/>
              </w:rPr>
            </w:pPr>
            <w:r w:rsidRPr="000737E6">
              <w:rPr>
                <w:lang w:val="sv-SE"/>
              </w:rPr>
              <w:t>octet o50*</w:t>
            </w:r>
          </w:p>
        </w:tc>
      </w:tr>
      <w:tr w:rsidR="005E7CBE" w:rsidRPr="000737E6"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737E6" w:rsidRDefault="005E7CBE" w:rsidP="00BF022C">
            <w:pPr>
              <w:pStyle w:val="TAC"/>
              <w:rPr>
                <w:lang w:val="en-US"/>
              </w:rPr>
            </w:pPr>
          </w:p>
          <w:p w14:paraId="25EC1196" w14:textId="77777777" w:rsidR="005E7CBE" w:rsidRPr="000737E6" w:rsidRDefault="005E7CBE" w:rsidP="00BF022C">
            <w:pPr>
              <w:pStyle w:val="TAC"/>
              <w:rPr>
                <w:lang w:val="en-US"/>
              </w:rPr>
            </w:pPr>
            <w:r w:rsidRPr="000737E6">
              <w:t xml:space="preserve">Authorizated PLMN list for </w:t>
            </w:r>
            <w:r w:rsidR="00425E6B" w:rsidRPr="000737E6">
              <w:t>layer-2</w:t>
            </w:r>
            <w:r w:rsidRPr="000737E6">
              <w:t xml:space="preserve"> relay UE</w:t>
            </w:r>
          </w:p>
        </w:tc>
        <w:tc>
          <w:tcPr>
            <w:tcW w:w="1346" w:type="dxa"/>
            <w:tcBorders>
              <w:top w:val="nil"/>
              <w:left w:val="single" w:sz="6" w:space="0" w:color="auto"/>
              <w:bottom w:val="nil"/>
              <w:right w:val="nil"/>
            </w:tcBorders>
          </w:tcPr>
          <w:p w14:paraId="6C6B5D83" w14:textId="77777777" w:rsidR="005E7CBE" w:rsidRPr="000737E6" w:rsidRDefault="005E7CBE" w:rsidP="00BF022C">
            <w:pPr>
              <w:pStyle w:val="TAL"/>
              <w:rPr>
                <w:lang w:val="sv-SE"/>
              </w:rPr>
            </w:pPr>
            <w:r w:rsidRPr="000737E6">
              <w:rPr>
                <w:lang w:val="sv-SE"/>
              </w:rPr>
              <w:t>octet (o50+1)*</w:t>
            </w:r>
          </w:p>
          <w:p w14:paraId="6DEF695E" w14:textId="77777777" w:rsidR="005E7CBE" w:rsidRPr="000737E6" w:rsidRDefault="005E7CBE" w:rsidP="00BF022C">
            <w:pPr>
              <w:pStyle w:val="TAL"/>
              <w:rPr>
                <w:lang w:val="sv-SE"/>
              </w:rPr>
            </w:pPr>
          </w:p>
          <w:p w14:paraId="14AA21E1" w14:textId="77777777" w:rsidR="005E7CBE" w:rsidRPr="000737E6" w:rsidRDefault="005E7CBE" w:rsidP="00BF022C">
            <w:pPr>
              <w:pStyle w:val="TAL"/>
              <w:rPr>
                <w:lang w:val="sv-SE"/>
              </w:rPr>
            </w:pPr>
            <w:r w:rsidRPr="000737E6">
              <w:rPr>
                <w:lang w:val="sv-SE"/>
              </w:rPr>
              <w:t>octet o1*</w:t>
            </w:r>
          </w:p>
        </w:tc>
      </w:tr>
    </w:tbl>
    <w:p w14:paraId="51F2D595" w14:textId="77777777" w:rsidR="005E7CBE" w:rsidRPr="000737E6" w:rsidRDefault="005E7CBE" w:rsidP="005E7CBE">
      <w:pPr>
        <w:pStyle w:val="TF"/>
      </w:pPr>
      <w:r w:rsidRPr="000737E6">
        <w:t>Figure 5.5.2.2: Served by NG-RAN</w:t>
      </w:r>
    </w:p>
    <w:p w14:paraId="6BF8994E" w14:textId="77777777" w:rsidR="005E7CBE" w:rsidRPr="000737E6" w:rsidRDefault="005E7CBE" w:rsidP="005E7CBE">
      <w:pPr>
        <w:pStyle w:val="TH"/>
      </w:pPr>
      <w:r w:rsidRPr="000737E6">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Pr="000737E6" w:rsidRDefault="005E7CBE" w:rsidP="00BF022C">
            <w:pPr>
              <w:pStyle w:val="TAL"/>
            </w:pPr>
            <w:r w:rsidRPr="000737E6">
              <w:t xml:space="preserve">Authorizated PLMN list for </w:t>
            </w:r>
            <w:r w:rsidR="00722EA3" w:rsidRPr="000737E6">
              <w:t>layer-3</w:t>
            </w:r>
            <w:r w:rsidRPr="000737E6">
              <w:t xml:space="preserve"> relay UE:</w:t>
            </w:r>
          </w:p>
          <w:p w14:paraId="1286FA82" w14:textId="77777777" w:rsidR="005E7CBE" w:rsidRPr="000737E6" w:rsidRDefault="005E7CBE" w:rsidP="00BF022C">
            <w:pPr>
              <w:pStyle w:val="TAL"/>
            </w:pPr>
            <w:r w:rsidRPr="000737E6">
              <w:t xml:space="preserve">The authorizated PLMN list for </w:t>
            </w:r>
            <w:r w:rsidR="00722EA3" w:rsidRPr="000737E6">
              <w:t>layer-3</w:t>
            </w:r>
            <w:r w:rsidRPr="000737E6">
              <w:t xml:space="preserve"> relay UE field is coded according to figure 5.5.2.3 and table 5.5.2.3</w:t>
            </w:r>
            <w:r w:rsidRPr="000737E6">
              <w:rPr>
                <w:noProof/>
                <w:lang w:val="en-US"/>
              </w:rPr>
              <w:t>.</w:t>
            </w:r>
          </w:p>
        </w:tc>
      </w:tr>
      <w:tr w:rsidR="005E7CBE" w:rsidRPr="000737E6"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737E6" w:rsidRDefault="005E7CBE" w:rsidP="00BF022C">
            <w:pPr>
              <w:pStyle w:val="TAL"/>
            </w:pPr>
          </w:p>
        </w:tc>
      </w:tr>
      <w:tr w:rsidR="005E7CBE" w:rsidRPr="000737E6"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Pr="000737E6" w:rsidRDefault="005E7CBE" w:rsidP="00BF022C">
            <w:pPr>
              <w:pStyle w:val="TAL"/>
            </w:pPr>
            <w:r w:rsidRPr="000737E6">
              <w:t xml:space="preserve">Authorizated PLMN list for </w:t>
            </w:r>
            <w:r w:rsidR="00425E6B" w:rsidRPr="000737E6">
              <w:t>layer-2</w:t>
            </w:r>
            <w:r w:rsidRPr="000737E6">
              <w:t xml:space="preserve"> relay UE:</w:t>
            </w:r>
          </w:p>
          <w:p w14:paraId="13E5A724" w14:textId="77777777" w:rsidR="005E7CBE" w:rsidRPr="000737E6" w:rsidRDefault="005E7CBE" w:rsidP="00BF022C">
            <w:pPr>
              <w:pStyle w:val="TAL"/>
            </w:pPr>
            <w:r w:rsidRPr="000737E6">
              <w:t xml:space="preserve">The authorizated PLMN list for </w:t>
            </w:r>
            <w:r w:rsidR="00425E6B" w:rsidRPr="000737E6">
              <w:t>layer-2</w:t>
            </w:r>
            <w:r w:rsidRPr="000737E6">
              <w:t xml:space="preserve"> relay UE field is coded according to figure 5.5.2.3 and table 5.5.2.3</w:t>
            </w:r>
            <w:r w:rsidRPr="000737E6">
              <w:rPr>
                <w:noProof/>
                <w:lang w:val="en-US"/>
              </w:rPr>
              <w:t>.</w:t>
            </w:r>
          </w:p>
        </w:tc>
      </w:tr>
    </w:tbl>
    <w:p w14:paraId="66895D1E"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737E6"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737E6" w:rsidRDefault="005E7CBE" w:rsidP="00BF022C">
            <w:pPr>
              <w:pStyle w:val="TAC"/>
              <w:rPr>
                <w:noProof/>
                <w:lang w:val="en-US"/>
              </w:rPr>
            </w:pPr>
          </w:p>
          <w:p w14:paraId="52931B20" w14:textId="77777777" w:rsidR="005E7CBE" w:rsidRPr="000737E6" w:rsidRDefault="005E7CBE" w:rsidP="00BF022C">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tcPr>
          <w:p w14:paraId="70846E04" w14:textId="77777777" w:rsidR="005E7CBE" w:rsidRPr="000737E6" w:rsidRDefault="005E7CBE" w:rsidP="00BF022C">
            <w:pPr>
              <w:pStyle w:val="TAL"/>
              <w:rPr>
                <w:lang w:val="sv-SE"/>
              </w:rPr>
            </w:pPr>
            <w:r w:rsidRPr="000737E6">
              <w:rPr>
                <w:lang w:val="sv-SE"/>
              </w:rPr>
              <w:t>octet k+10</w:t>
            </w:r>
          </w:p>
          <w:p w14:paraId="237D9607" w14:textId="77777777" w:rsidR="005E7CBE" w:rsidRPr="000737E6" w:rsidRDefault="005E7CBE" w:rsidP="00BF022C">
            <w:pPr>
              <w:pStyle w:val="TAL"/>
              <w:rPr>
                <w:lang w:val="sv-SE"/>
              </w:rPr>
            </w:pPr>
          </w:p>
          <w:p w14:paraId="23F146B6" w14:textId="77777777" w:rsidR="005E7CBE" w:rsidRPr="000737E6" w:rsidRDefault="005E7CBE" w:rsidP="00BF022C">
            <w:pPr>
              <w:pStyle w:val="TAL"/>
              <w:rPr>
                <w:lang w:val="sv-SE"/>
              </w:rPr>
            </w:pPr>
            <w:r w:rsidRPr="000737E6">
              <w:rPr>
                <w:lang w:val="sv-SE"/>
              </w:rPr>
              <w:t>octet k+11</w:t>
            </w:r>
          </w:p>
        </w:tc>
      </w:tr>
      <w:tr w:rsidR="005E7CBE" w:rsidRPr="000737E6"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737E6" w:rsidRDefault="005E7CBE" w:rsidP="00BF022C">
            <w:pPr>
              <w:pStyle w:val="TAC"/>
              <w:rPr>
                <w:lang w:val="sv-SE"/>
              </w:rPr>
            </w:pPr>
          </w:p>
          <w:p w14:paraId="5B0AB14B" w14:textId="77777777" w:rsidR="005E7CBE" w:rsidRPr="000737E6" w:rsidRDefault="005E7CBE" w:rsidP="00BF022C">
            <w:pPr>
              <w:pStyle w:val="TAC"/>
            </w:pPr>
            <w:r w:rsidRPr="000737E6">
              <w:t>Authorized PLMN 1</w:t>
            </w:r>
          </w:p>
        </w:tc>
        <w:tc>
          <w:tcPr>
            <w:tcW w:w="1346" w:type="dxa"/>
            <w:tcBorders>
              <w:top w:val="nil"/>
              <w:left w:val="single" w:sz="6" w:space="0" w:color="auto"/>
              <w:bottom w:val="nil"/>
              <w:right w:val="nil"/>
            </w:tcBorders>
          </w:tcPr>
          <w:p w14:paraId="44406A87" w14:textId="77777777" w:rsidR="005E7CBE" w:rsidRPr="000737E6" w:rsidRDefault="005E7CBE" w:rsidP="00BF022C">
            <w:pPr>
              <w:pStyle w:val="TAL"/>
              <w:rPr>
                <w:lang w:val="sv-SE"/>
              </w:rPr>
            </w:pPr>
            <w:r w:rsidRPr="000737E6">
              <w:rPr>
                <w:lang w:val="sv-SE"/>
              </w:rPr>
              <w:t>octet (k+12)*</w:t>
            </w:r>
          </w:p>
          <w:p w14:paraId="7643A68A" w14:textId="77777777" w:rsidR="005E7CBE" w:rsidRPr="000737E6" w:rsidRDefault="005E7CBE" w:rsidP="00BF022C">
            <w:pPr>
              <w:pStyle w:val="TAL"/>
              <w:rPr>
                <w:lang w:val="sv-SE"/>
              </w:rPr>
            </w:pPr>
          </w:p>
          <w:p w14:paraId="1C58F2BF" w14:textId="77777777" w:rsidR="005E7CBE" w:rsidRPr="000737E6" w:rsidRDefault="005E7CBE" w:rsidP="00BF022C">
            <w:pPr>
              <w:pStyle w:val="TAL"/>
              <w:rPr>
                <w:lang w:val="sv-SE"/>
              </w:rPr>
            </w:pPr>
            <w:r w:rsidRPr="000737E6">
              <w:rPr>
                <w:lang w:val="sv-SE"/>
              </w:rPr>
              <w:t>octet (k+14)*</w:t>
            </w:r>
          </w:p>
        </w:tc>
      </w:tr>
      <w:tr w:rsidR="005E7CBE" w:rsidRPr="000737E6"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737E6" w:rsidRDefault="005E7CBE" w:rsidP="00BF022C">
            <w:pPr>
              <w:pStyle w:val="TAC"/>
              <w:rPr>
                <w:lang w:val="sv-SE"/>
              </w:rPr>
            </w:pPr>
          </w:p>
          <w:p w14:paraId="340DA938" w14:textId="77777777" w:rsidR="005E7CBE" w:rsidRPr="000737E6" w:rsidRDefault="005E7CBE" w:rsidP="00BF022C">
            <w:pPr>
              <w:pStyle w:val="TAC"/>
            </w:pPr>
            <w:r w:rsidRPr="000737E6">
              <w:t>Authorized PLMN 2</w:t>
            </w:r>
          </w:p>
        </w:tc>
        <w:tc>
          <w:tcPr>
            <w:tcW w:w="1346" w:type="dxa"/>
            <w:tcBorders>
              <w:top w:val="nil"/>
              <w:left w:val="single" w:sz="6" w:space="0" w:color="auto"/>
              <w:bottom w:val="nil"/>
              <w:right w:val="nil"/>
            </w:tcBorders>
          </w:tcPr>
          <w:p w14:paraId="0B218BE2" w14:textId="77777777" w:rsidR="005E7CBE" w:rsidRPr="000737E6" w:rsidRDefault="005E7CBE" w:rsidP="00BF022C">
            <w:pPr>
              <w:pStyle w:val="TAL"/>
              <w:rPr>
                <w:lang w:val="sv-SE"/>
              </w:rPr>
            </w:pPr>
            <w:r w:rsidRPr="000737E6">
              <w:rPr>
                <w:lang w:val="sv-SE"/>
              </w:rPr>
              <w:t>octet (k+15)*</w:t>
            </w:r>
          </w:p>
          <w:p w14:paraId="21001BF8" w14:textId="77777777" w:rsidR="005E7CBE" w:rsidRPr="000737E6" w:rsidRDefault="005E7CBE" w:rsidP="00BF022C">
            <w:pPr>
              <w:pStyle w:val="TAL"/>
              <w:rPr>
                <w:lang w:val="sv-SE"/>
              </w:rPr>
            </w:pPr>
          </w:p>
          <w:p w14:paraId="1C3DBBC8" w14:textId="77777777" w:rsidR="005E7CBE" w:rsidRPr="000737E6" w:rsidRDefault="005E7CBE" w:rsidP="00BF022C">
            <w:pPr>
              <w:pStyle w:val="TAL"/>
              <w:rPr>
                <w:lang w:val="sv-SE"/>
              </w:rPr>
            </w:pPr>
            <w:r w:rsidRPr="000737E6">
              <w:rPr>
                <w:lang w:val="sv-SE"/>
              </w:rPr>
              <w:t>octet (k+17)*</w:t>
            </w:r>
          </w:p>
        </w:tc>
      </w:tr>
      <w:tr w:rsidR="005E7CBE" w:rsidRPr="000737E6"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737E6" w:rsidRDefault="005E7CBE" w:rsidP="00BF022C">
            <w:pPr>
              <w:pStyle w:val="TAC"/>
              <w:rPr>
                <w:lang w:val="sv-SE"/>
              </w:rPr>
            </w:pPr>
          </w:p>
          <w:p w14:paraId="440D439D"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4BE7B7CD" w14:textId="77777777" w:rsidR="005E7CBE" w:rsidRPr="000737E6" w:rsidRDefault="005E7CBE" w:rsidP="00BF022C">
            <w:pPr>
              <w:pStyle w:val="TAL"/>
            </w:pPr>
            <w:r w:rsidRPr="000737E6">
              <w:t>octet (</w:t>
            </w:r>
            <w:r w:rsidRPr="000737E6">
              <w:rPr>
                <w:lang w:val="sv-SE"/>
              </w:rPr>
              <w:t>k+18</w:t>
            </w:r>
            <w:r w:rsidRPr="000737E6">
              <w:t>)*</w:t>
            </w:r>
          </w:p>
          <w:p w14:paraId="1382FE2E" w14:textId="77777777" w:rsidR="005E7CBE" w:rsidRPr="000737E6" w:rsidRDefault="005E7CBE" w:rsidP="00BF022C">
            <w:pPr>
              <w:pStyle w:val="TAL"/>
            </w:pPr>
          </w:p>
          <w:p w14:paraId="235DE1DC" w14:textId="77777777" w:rsidR="005E7CBE" w:rsidRPr="000737E6" w:rsidRDefault="005E7CBE" w:rsidP="00BF022C">
            <w:pPr>
              <w:pStyle w:val="TAL"/>
            </w:pPr>
            <w:r w:rsidRPr="000737E6">
              <w:t>octet (o50-3)*</w:t>
            </w:r>
          </w:p>
        </w:tc>
      </w:tr>
      <w:tr w:rsidR="005E7CBE" w:rsidRPr="000737E6"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737E6" w:rsidRDefault="005E7CBE" w:rsidP="00BF022C">
            <w:pPr>
              <w:pStyle w:val="TAC"/>
            </w:pPr>
          </w:p>
          <w:p w14:paraId="5FC36C79" w14:textId="77777777" w:rsidR="005E7CBE" w:rsidRPr="000737E6" w:rsidRDefault="005E7CBE" w:rsidP="00BF022C">
            <w:pPr>
              <w:pStyle w:val="TAC"/>
            </w:pPr>
            <w:r w:rsidRPr="000737E6">
              <w:t xml:space="preserve">Authorized PLMN </w:t>
            </w:r>
            <w:r w:rsidRPr="000737E6">
              <w:rPr>
                <w:noProof/>
                <w:lang w:val="en-US"/>
              </w:rPr>
              <w:t>n</w:t>
            </w:r>
          </w:p>
        </w:tc>
        <w:tc>
          <w:tcPr>
            <w:tcW w:w="1346" w:type="dxa"/>
            <w:tcBorders>
              <w:top w:val="nil"/>
              <w:left w:val="single" w:sz="6" w:space="0" w:color="auto"/>
              <w:bottom w:val="nil"/>
              <w:right w:val="nil"/>
            </w:tcBorders>
          </w:tcPr>
          <w:p w14:paraId="67253CF7" w14:textId="77777777" w:rsidR="005E7CBE" w:rsidRPr="000737E6" w:rsidRDefault="005E7CBE" w:rsidP="00BF022C">
            <w:pPr>
              <w:pStyle w:val="TAL"/>
            </w:pPr>
            <w:r w:rsidRPr="000737E6">
              <w:t>octet (o50-2)*</w:t>
            </w:r>
          </w:p>
          <w:p w14:paraId="1AA0B5DC" w14:textId="77777777" w:rsidR="005E7CBE" w:rsidRPr="000737E6" w:rsidRDefault="005E7CBE" w:rsidP="00BF022C">
            <w:pPr>
              <w:pStyle w:val="TAL"/>
            </w:pPr>
          </w:p>
          <w:p w14:paraId="226D8281" w14:textId="77777777" w:rsidR="005E7CBE" w:rsidRPr="000737E6" w:rsidRDefault="005E7CBE" w:rsidP="00BF022C">
            <w:pPr>
              <w:pStyle w:val="TAL"/>
              <w:rPr>
                <w:lang w:val="sv-SE"/>
              </w:rPr>
            </w:pPr>
            <w:r w:rsidRPr="000737E6">
              <w:rPr>
                <w:lang w:val="sv-SE"/>
              </w:rPr>
              <w:t>octet o50*</w:t>
            </w:r>
          </w:p>
        </w:tc>
      </w:tr>
    </w:tbl>
    <w:p w14:paraId="1803FCB5" w14:textId="77777777" w:rsidR="005E7CBE" w:rsidRPr="000737E6" w:rsidRDefault="005E7CBE" w:rsidP="005E7CBE">
      <w:pPr>
        <w:pStyle w:val="TF"/>
      </w:pPr>
      <w:r w:rsidRPr="000737E6">
        <w:t>Figure 5.5.2.3: Authorized PLMN list</w:t>
      </w:r>
    </w:p>
    <w:p w14:paraId="6C027568" w14:textId="77777777" w:rsidR="005E7CBE" w:rsidRPr="000737E6" w:rsidRDefault="005E7CBE" w:rsidP="005E7CBE">
      <w:pPr>
        <w:pStyle w:val="TH"/>
      </w:pPr>
      <w:r w:rsidRPr="000737E6">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737E6" w:rsidRDefault="005E7CBE" w:rsidP="00BF022C">
            <w:pPr>
              <w:pStyle w:val="TAL"/>
            </w:pPr>
            <w:r w:rsidRPr="000737E6">
              <w:t>Authorized PLMN:</w:t>
            </w:r>
          </w:p>
          <w:p w14:paraId="196F50FD" w14:textId="77777777" w:rsidR="005E7CBE" w:rsidRPr="000737E6" w:rsidRDefault="005E7CBE" w:rsidP="00BF022C">
            <w:pPr>
              <w:pStyle w:val="TAL"/>
              <w:rPr>
                <w:noProof/>
                <w:lang w:val="en-US"/>
              </w:rPr>
            </w:pPr>
            <w:r w:rsidRPr="000737E6">
              <w:t>The authorized PLMN field is coded according to figure 5.5.2.4 and table 5.5.2.4.</w:t>
            </w:r>
          </w:p>
        </w:tc>
      </w:tr>
      <w:tr w:rsidR="005E7CBE" w:rsidRPr="000737E6"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737E6" w:rsidRDefault="005E7CBE" w:rsidP="00BF022C">
            <w:pPr>
              <w:pStyle w:val="TAL"/>
            </w:pPr>
          </w:p>
        </w:tc>
      </w:tr>
    </w:tbl>
    <w:p w14:paraId="00552178"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737E6" w14:paraId="1F8D2D43" w14:textId="77777777" w:rsidTr="00BF022C">
        <w:trPr>
          <w:cantSplit/>
          <w:jc w:val="center"/>
        </w:trPr>
        <w:tc>
          <w:tcPr>
            <w:tcW w:w="708" w:type="dxa"/>
            <w:hideMark/>
          </w:tcPr>
          <w:p w14:paraId="5CF1A94C" w14:textId="77777777" w:rsidR="005E7CBE" w:rsidRPr="000737E6" w:rsidRDefault="005E7CBE" w:rsidP="00BF022C">
            <w:pPr>
              <w:pStyle w:val="TAC"/>
            </w:pPr>
            <w:r w:rsidRPr="000737E6">
              <w:t>8</w:t>
            </w:r>
          </w:p>
        </w:tc>
        <w:tc>
          <w:tcPr>
            <w:tcW w:w="709" w:type="dxa"/>
            <w:hideMark/>
          </w:tcPr>
          <w:p w14:paraId="3DF8A4FF" w14:textId="77777777" w:rsidR="005E7CBE" w:rsidRPr="000737E6" w:rsidRDefault="005E7CBE" w:rsidP="00BF022C">
            <w:pPr>
              <w:pStyle w:val="TAC"/>
            </w:pPr>
            <w:r w:rsidRPr="000737E6">
              <w:t>7</w:t>
            </w:r>
          </w:p>
        </w:tc>
        <w:tc>
          <w:tcPr>
            <w:tcW w:w="709" w:type="dxa"/>
            <w:hideMark/>
          </w:tcPr>
          <w:p w14:paraId="06DEB171" w14:textId="77777777" w:rsidR="005E7CBE" w:rsidRPr="000737E6" w:rsidRDefault="005E7CBE" w:rsidP="00BF022C">
            <w:pPr>
              <w:pStyle w:val="TAC"/>
            </w:pPr>
            <w:r w:rsidRPr="000737E6">
              <w:t>6</w:t>
            </w:r>
          </w:p>
        </w:tc>
        <w:tc>
          <w:tcPr>
            <w:tcW w:w="709" w:type="dxa"/>
            <w:hideMark/>
          </w:tcPr>
          <w:p w14:paraId="2849F79F" w14:textId="77777777" w:rsidR="005E7CBE" w:rsidRPr="000737E6" w:rsidRDefault="005E7CBE" w:rsidP="00BF022C">
            <w:pPr>
              <w:pStyle w:val="TAC"/>
            </w:pPr>
            <w:r w:rsidRPr="000737E6">
              <w:t>5</w:t>
            </w:r>
          </w:p>
        </w:tc>
        <w:tc>
          <w:tcPr>
            <w:tcW w:w="709" w:type="dxa"/>
            <w:hideMark/>
          </w:tcPr>
          <w:p w14:paraId="38AD51C0" w14:textId="77777777" w:rsidR="005E7CBE" w:rsidRPr="000737E6" w:rsidRDefault="005E7CBE" w:rsidP="00BF022C">
            <w:pPr>
              <w:pStyle w:val="TAC"/>
            </w:pPr>
            <w:r w:rsidRPr="000737E6">
              <w:t>4</w:t>
            </w:r>
          </w:p>
        </w:tc>
        <w:tc>
          <w:tcPr>
            <w:tcW w:w="709" w:type="dxa"/>
            <w:hideMark/>
          </w:tcPr>
          <w:p w14:paraId="6C25F50F" w14:textId="77777777" w:rsidR="005E7CBE" w:rsidRPr="000737E6" w:rsidRDefault="005E7CBE" w:rsidP="00BF022C">
            <w:pPr>
              <w:pStyle w:val="TAC"/>
            </w:pPr>
            <w:r w:rsidRPr="000737E6">
              <w:t>3</w:t>
            </w:r>
          </w:p>
        </w:tc>
        <w:tc>
          <w:tcPr>
            <w:tcW w:w="709" w:type="dxa"/>
            <w:hideMark/>
          </w:tcPr>
          <w:p w14:paraId="07373724" w14:textId="77777777" w:rsidR="005E7CBE" w:rsidRPr="000737E6" w:rsidRDefault="005E7CBE" w:rsidP="00BF022C">
            <w:pPr>
              <w:pStyle w:val="TAC"/>
            </w:pPr>
            <w:r w:rsidRPr="000737E6">
              <w:t>2</w:t>
            </w:r>
          </w:p>
        </w:tc>
        <w:tc>
          <w:tcPr>
            <w:tcW w:w="709" w:type="dxa"/>
            <w:hideMark/>
          </w:tcPr>
          <w:p w14:paraId="6C4B08C3" w14:textId="77777777" w:rsidR="005E7CBE" w:rsidRPr="000737E6" w:rsidRDefault="005E7CBE" w:rsidP="00BF022C">
            <w:pPr>
              <w:pStyle w:val="TAC"/>
            </w:pPr>
            <w:r w:rsidRPr="000737E6">
              <w:t>1</w:t>
            </w:r>
          </w:p>
        </w:tc>
        <w:tc>
          <w:tcPr>
            <w:tcW w:w="1416" w:type="dxa"/>
          </w:tcPr>
          <w:p w14:paraId="159C12E2" w14:textId="77777777" w:rsidR="005E7CBE" w:rsidRPr="000737E6" w:rsidRDefault="005E7CBE" w:rsidP="00BF022C">
            <w:pPr>
              <w:pStyle w:val="TAL"/>
            </w:pPr>
          </w:p>
        </w:tc>
      </w:tr>
      <w:tr w:rsidR="005E7CBE" w:rsidRPr="000737E6"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737E6" w:rsidRDefault="005E7CBE" w:rsidP="00BF022C">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737E6" w:rsidRDefault="005E7CBE" w:rsidP="00BF022C">
            <w:pPr>
              <w:pStyle w:val="TAC"/>
            </w:pPr>
            <w:r w:rsidRPr="000737E6">
              <w:t>MCC digit 1</w:t>
            </w:r>
          </w:p>
        </w:tc>
        <w:tc>
          <w:tcPr>
            <w:tcW w:w="1416" w:type="dxa"/>
            <w:tcBorders>
              <w:top w:val="nil"/>
              <w:left w:val="single" w:sz="6" w:space="0" w:color="auto"/>
              <w:bottom w:val="nil"/>
              <w:right w:val="nil"/>
            </w:tcBorders>
            <w:hideMark/>
          </w:tcPr>
          <w:p w14:paraId="66D05557" w14:textId="77777777" w:rsidR="005E7CBE" w:rsidRPr="000737E6" w:rsidRDefault="005E7CBE" w:rsidP="00BF022C">
            <w:pPr>
              <w:pStyle w:val="TAL"/>
            </w:pPr>
            <w:r w:rsidRPr="000737E6">
              <w:t xml:space="preserve">octet </w:t>
            </w:r>
            <w:r w:rsidRPr="000737E6">
              <w:rPr>
                <w:lang w:val="sv-SE"/>
              </w:rPr>
              <w:t>k+15</w:t>
            </w:r>
          </w:p>
        </w:tc>
      </w:tr>
      <w:tr w:rsidR="005E7CBE" w:rsidRPr="000737E6"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737E6" w:rsidRDefault="005E7CBE" w:rsidP="00BF022C">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737E6" w:rsidRDefault="005E7CBE" w:rsidP="00BF022C">
            <w:pPr>
              <w:pStyle w:val="TAC"/>
            </w:pPr>
            <w:r w:rsidRPr="000737E6">
              <w:t>MCC digit 3</w:t>
            </w:r>
          </w:p>
        </w:tc>
        <w:tc>
          <w:tcPr>
            <w:tcW w:w="1416" w:type="dxa"/>
            <w:tcBorders>
              <w:top w:val="nil"/>
              <w:left w:val="single" w:sz="6" w:space="0" w:color="auto"/>
              <w:bottom w:val="nil"/>
              <w:right w:val="nil"/>
            </w:tcBorders>
            <w:hideMark/>
          </w:tcPr>
          <w:p w14:paraId="2C798666" w14:textId="77777777" w:rsidR="005E7CBE" w:rsidRPr="000737E6" w:rsidRDefault="005E7CBE" w:rsidP="00BF022C">
            <w:pPr>
              <w:pStyle w:val="TAL"/>
            </w:pPr>
            <w:r w:rsidRPr="000737E6">
              <w:t xml:space="preserve">octet </w:t>
            </w:r>
            <w:r w:rsidRPr="000737E6">
              <w:rPr>
                <w:lang w:val="sv-SE"/>
              </w:rPr>
              <w:t>k+16</w:t>
            </w:r>
          </w:p>
        </w:tc>
      </w:tr>
      <w:tr w:rsidR="005E7CBE" w:rsidRPr="000737E6"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737E6" w:rsidRDefault="005E7CBE" w:rsidP="00BF022C">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737E6" w:rsidRDefault="005E7CBE" w:rsidP="00BF022C">
            <w:pPr>
              <w:pStyle w:val="TAC"/>
            </w:pPr>
            <w:r w:rsidRPr="000737E6">
              <w:t>MNC digit 1</w:t>
            </w:r>
          </w:p>
        </w:tc>
        <w:tc>
          <w:tcPr>
            <w:tcW w:w="1416" w:type="dxa"/>
            <w:tcBorders>
              <w:top w:val="nil"/>
              <w:left w:val="single" w:sz="6" w:space="0" w:color="auto"/>
              <w:bottom w:val="nil"/>
              <w:right w:val="nil"/>
            </w:tcBorders>
            <w:hideMark/>
          </w:tcPr>
          <w:p w14:paraId="775C829D" w14:textId="77777777" w:rsidR="005E7CBE" w:rsidRPr="000737E6" w:rsidRDefault="005E7CBE" w:rsidP="00BF022C">
            <w:pPr>
              <w:pStyle w:val="TAL"/>
            </w:pPr>
            <w:r w:rsidRPr="000737E6">
              <w:t xml:space="preserve">octet </w:t>
            </w:r>
            <w:r w:rsidRPr="000737E6">
              <w:rPr>
                <w:lang w:val="sv-SE"/>
              </w:rPr>
              <w:t>k+17</w:t>
            </w:r>
          </w:p>
        </w:tc>
      </w:tr>
    </w:tbl>
    <w:p w14:paraId="64321C37" w14:textId="77777777" w:rsidR="005E7CBE" w:rsidRPr="000737E6" w:rsidRDefault="005E7CBE" w:rsidP="005E7CBE">
      <w:pPr>
        <w:pStyle w:val="TF"/>
      </w:pPr>
      <w:r w:rsidRPr="000737E6">
        <w:t>Figure 5.5.2.4: PLMN ID</w:t>
      </w:r>
    </w:p>
    <w:p w14:paraId="71716682" w14:textId="77777777" w:rsidR="005E7CBE" w:rsidRPr="000737E6" w:rsidRDefault="005E7CBE" w:rsidP="005E7CBE">
      <w:pPr>
        <w:pStyle w:val="TH"/>
      </w:pPr>
      <w:r w:rsidRPr="000737E6">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737E6" w:rsidRDefault="005E7CBE" w:rsidP="00BF022C">
            <w:pPr>
              <w:pStyle w:val="TAL"/>
            </w:pPr>
            <w:r w:rsidRPr="000737E6">
              <w:t xml:space="preserve">Mobile country code (MCC) (octet </w:t>
            </w:r>
            <w:r w:rsidRPr="000737E6">
              <w:rPr>
                <w:lang w:val="sv-SE"/>
              </w:rPr>
              <w:t>k+15</w:t>
            </w:r>
            <w:r w:rsidRPr="000737E6">
              <w:t xml:space="preserve">, octet </w:t>
            </w:r>
            <w:r w:rsidRPr="000737E6">
              <w:rPr>
                <w:lang w:val="sv-SE"/>
              </w:rPr>
              <w:t xml:space="preserve">k+16 </w:t>
            </w:r>
            <w:r w:rsidRPr="000737E6">
              <w:t>bit 1 to 4):</w:t>
            </w:r>
          </w:p>
          <w:p w14:paraId="2BDC5A36" w14:textId="77777777" w:rsidR="005E7CBE" w:rsidRPr="000737E6" w:rsidRDefault="005E7CBE" w:rsidP="00BF022C">
            <w:pPr>
              <w:pStyle w:val="TAL"/>
              <w:rPr>
                <w:noProof/>
                <w:lang w:val="en-US"/>
              </w:rPr>
            </w:pPr>
            <w:r w:rsidRPr="000737E6">
              <w:t>The MCC field is coded as in ITU-T Recommendation E.212 [5], annex A.</w:t>
            </w:r>
          </w:p>
        </w:tc>
      </w:tr>
      <w:tr w:rsidR="005E7CBE" w:rsidRPr="000737E6"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Pr="000737E6" w:rsidRDefault="005E7CBE" w:rsidP="00BF022C">
            <w:pPr>
              <w:pStyle w:val="TAL"/>
            </w:pPr>
          </w:p>
        </w:tc>
      </w:tr>
      <w:tr w:rsidR="005E7CBE" w:rsidRPr="000737E6"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Pr="000737E6" w:rsidRDefault="005E7CBE" w:rsidP="00BF022C">
            <w:pPr>
              <w:pStyle w:val="TAL"/>
            </w:pPr>
            <w:r w:rsidRPr="000737E6">
              <w:t xml:space="preserve">Mobile network code (MNC) (octet </w:t>
            </w:r>
            <w:r w:rsidRPr="000737E6">
              <w:rPr>
                <w:lang w:val="sv-SE"/>
              </w:rPr>
              <w:t>k+16</w:t>
            </w:r>
            <w:r w:rsidRPr="000737E6">
              <w:t xml:space="preserve"> bit 5 to 8, octet </w:t>
            </w:r>
            <w:r w:rsidRPr="000737E6">
              <w:rPr>
                <w:lang w:val="sv-SE"/>
              </w:rPr>
              <w:t>k+17</w:t>
            </w:r>
            <w:r w:rsidRPr="000737E6">
              <w:t>):</w:t>
            </w:r>
          </w:p>
          <w:p w14:paraId="30E88E03" w14:textId="77777777" w:rsidR="005E7CBE" w:rsidRPr="000737E6" w:rsidRDefault="005E7CBE" w:rsidP="00BF022C">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5E7CBE" w:rsidRPr="000737E6"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Pr="000737E6" w:rsidRDefault="005E7CBE" w:rsidP="00BF022C">
            <w:pPr>
              <w:pStyle w:val="TAL"/>
            </w:pPr>
          </w:p>
        </w:tc>
      </w:tr>
    </w:tbl>
    <w:p w14:paraId="2F2BDCB9"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737E6" w14:paraId="3E4732E5" w14:textId="77777777" w:rsidTr="00BF022C">
        <w:trPr>
          <w:cantSplit/>
          <w:jc w:val="center"/>
        </w:trPr>
        <w:tc>
          <w:tcPr>
            <w:tcW w:w="708" w:type="dxa"/>
            <w:hideMark/>
          </w:tcPr>
          <w:p w14:paraId="40BF6100" w14:textId="77777777" w:rsidR="005E7CBE" w:rsidRPr="000737E6" w:rsidRDefault="005E7CBE" w:rsidP="00BF022C">
            <w:pPr>
              <w:pStyle w:val="TAC"/>
            </w:pPr>
            <w:r w:rsidRPr="000737E6">
              <w:lastRenderedPageBreak/>
              <w:t>8</w:t>
            </w:r>
          </w:p>
        </w:tc>
        <w:tc>
          <w:tcPr>
            <w:tcW w:w="709" w:type="dxa"/>
            <w:hideMark/>
          </w:tcPr>
          <w:p w14:paraId="08F914E5" w14:textId="77777777" w:rsidR="005E7CBE" w:rsidRPr="000737E6" w:rsidRDefault="005E7CBE" w:rsidP="00BF022C">
            <w:pPr>
              <w:pStyle w:val="TAC"/>
            </w:pPr>
            <w:r w:rsidRPr="000737E6">
              <w:t>7</w:t>
            </w:r>
          </w:p>
        </w:tc>
        <w:tc>
          <w:tcPr>
            <w:tcW w:w="709" w:type="dxa"/>
            <w:hideMark/>
          </w:tcPr>
          <w:p w14:paraId="56A34B24" w14:textId="77777777" w:rsidR="005E7CBE" w:rsidRPr="000737E6" w:rsidRDefault="005E7CBE" w:rsidP="00BF022C">
            <w:pPr>
              <w:pStyle w:val="TAC"/>
            </w:pPr>
            <w:r w:rsidRPr="000737E6">
              <w:t>6</w:t>
            </w:r>
          </w:p>
        </w:tc>
        <w:tc>
          <w:tcPr>
            <w:tcW w:w="709" w:type="dxa"/>
            <w:hideMark/>
          </w:tcPr>
          <w:p w14:paraId="51867586" w14:textId="77777777" w:rsidR="005E7CBE" w:rsidRPr="000737E6" w:rsidRDefault="005E7CBE" w:rsidP="00BF022C">
            <w:pPr>
              <w:pStyle w:val="TAC"/>
            </w:pPr>
            <w:r w:rsidRPr="000737E6">
              <w:t>5</w:t>
            </w:r>
          </w:p>
        </w:tc>
        <w:tc>
          <w:tcPr>
            <w:tcW w:w="709" w:type="dxa"/>
            <w:hideMark/>
          </w:tcPr>
          <w:p w14:paraId="2E578087" w14:textId="77777777" w:rsidR="005E7CBE" w:rsidRPr="000737E6" w:rsidRDefault="005E7CBE" w:rsidP="00BF022C">
            <w:pPr>
              <w:pStyle w:val="TAC"/>
            </w:pPr>
            <w:r w:rsidRPr="000737E6">
              <w:t>4</w:t>
            </w:r>
          </w:p>
        </w:tc>
        <w:tc>
          <w:tcPr>
            <w:tcW w:w="709" w:type="dxa"/>
            <w:hideMark/>
          </w:tcPr>
          <w:p w14:paraId="6DEA95A1" w14:textId="77777777" w:rsidR="005E7CBE" w:rsidRPr="000737E6" w:rsidRDefault="005E7CBE" w:rsidP="00BF022C">
            <w:pPr>
              <w:pStyle w:val="TAC"/>
            </w:pPr>
            <w:r w:rsidRPr="000737E6">
              <w:t>3</w:t>
            </w:r>
          </w:p>
        </w:tc>
        <w:tc>
          <w:tcPr>
            <w:tcW w:w="709" w:type="dxa"/>
            <w:hideMark/>
          </w:tcPr>
          <w:p w14:paraId="5B7B327B" w14:textId="77777777" w:rsidR="005E7CBE" w:rsidRPr="000737E6" w:rsidRDefault="005E7CBE" w:rsidP="00BF022C">
            <w:pPr>
              <w:pStyle w:val="TAC"/>
            </w:pPr>
            <w:r w:rsidRPr="000737E6">
              <w:t>2</w:t>
            </w:r>
          </w:p>
        </w:tc>
        <w:tc>
          <w:tcPr>
            <w:tcW w:w="709" w:type="dxa"/>
            <w:hideMark/>
          </w:tcPr>
          <w:p w14:paraId="204C6F3A" w14:textId="77777777" w:rsidR="005E7CBE" w:rsidRPr="000737E6" w:rsidRDefault="005E7CBE" w:rsidP="00BF022C">
            <w:pPr>
              <w:pStyle w:val="TAC"/>
            </w:pPr>
            <w:r w:rsidRPr="000737E6">
              <w:t>1</w:t>
            </w:r>
          </w:p>
        </w:tc>
        <w:tc>
          <w:tcPr>
            <w:tcW w:w="1416" w:type="dxa"/>
          </w:tcPr>
          <w:p w14:paraId="2F53D60B" w14:textId="77777777" w:rsidR="005E7CBE" w:rsidRPr="000737E6" w:rsidRDefault="005E7CBE" w:rsidP="00BF022C">
            <w:pPr>
              <w:pStyle w:val="TAL"/>
            </w:pPr>
          </w:p>
        </w:tc>
      </w:tr>
      <w:tr w:rsidR="005E7CBE" w:rsidRPr="000737E6"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737E6" w:rsidRDefault="005E7CBE" w:rsidP="00BF022C">
            <w:pPr>
              <w:pStyle w:val="TAC"/>
            </w:pPr>
          </w:p>
          <w:p w14:paraId="40ECB3DC" w14:textId="77777777" w:rsidR="005E7CBE" w:rsidRPr="000737E6" w:rsidRDefault="005E7CBE" w:rsidP="00BF022C">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53BCE32D" w14:textId="77777777" w:rsidR="005E7CBE" w:rsidRPr="000737E6" w:rsidRDefault="005E7CBE" w:rsidP="00BF022C">
            <w:pPr>
              <w:pStyle w:val="TAL"/>
            </w:pPr>
            <w:r w:rsidRPr="000737E6">
              <w:t>octet o1+1</w:t>
            </w:r>
          </w:p>
          <w:p w14:paraId="1064108A" w14:textId="77777777" w:rsidR="005E7CBE" w:rsidRPr="000737E6" w:rsidRDefault="005E7CBE" w:rsidP="00BF022C">
            <w:pPr>
              <w:pStyle w:val="TAL"/>
            </w:pPr>
          </w:p>
          <w:p w14:paraId="69DB33C7" w14:textId="77777777" w:rsidR="005E7CBE" w:rsidRPr="000737E6" w:rsidRDefault="005E7CBE" w:rsidP="00BF022C">
            <w:pPr>
              <w:pStyle w:val="TAL"/>
            </w:pPr>
            <w:r w:rsidRPr="000737E6">
              <w:t>octet o1+2</w:t>
            </w:r>
          </w:p>
        </w:tc>
      </w:tr>
      <w:tr w:rsidR="005E7CBE" w:rsidRPr="000737E6"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737E6" w:rsidRDefault="005E7CBE" w:rsidP="00BF022C">
            <w:pPr>
              <w:pStyle w:val="TAC"/>
            </w:pPr>
          </w:p>
          <w:p w14:paraId="39702987" w14:textId="77777777" w:rsidR="005E7CBE" w:rsidRPr="000737E6" w:rsidRDefault="005E7CBE" w:rsidP="00BF022C">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737E6" w:rsidRDefault="005E7CBE" w:rsidP="00BF022C">
            <w:pPr>
              <w:pStyle w:val="TAL"/>
              <w:rPr>
                <w:lang w:eastAsia="zh-CN"/>
              </w:rPr>
            </w:pPr>
            <w:r w:rsidRPr="000737E6">
              <w:t>octet o1+3</w:t>
            </w:r>
          </w:p>
          <w:p w14:paraId="5D5506B6" w14:textId="77777777" w:rsidR="005E7CBE" w:rsidRPr="000737E6" w:rsidRDefault="005E7CBE" w:rsidP="00BF022C">
            <w:pPr>
              <w:pStyle w:val="TAL"/>
              <w:rPr>
                <w:lang w:eastAsia="zh-CN"/>
              </w:rPr>
            </w:pPr>
          </w:p>
          <w:p w14:paraId="21EF64F6" w14:textId="77777777" w:rsidR="005E7CBE" w:rsidRPr="000737E6" w:rsidRDefault="005E7CBE" w:rsidP="00BF022C">
            <w:pPr>
              <w:pStyle w:val="TAL"/>
              <w:rPr>
                <w:lang w:eastAsia="zh-CN"/>
              </w:rPr>
            </w:pPr>
            <w:r w:rsidRPr="000737E6">
              <w:t>octet o</w:t>
            </w:r>
            <w:r w:rsidRPr="000737E6">
              <w:rPr>
                <w:lang w:eastAsia="zh-CN"/>
              </w:rPr>
              <w:t>51</w:t>
            </w:r>
          </w:p>
        </w:tc>
      </w:tr>
      <w:tr w:rsidR="005E7CBE" w:rsidRPr="000737E6"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737E6" w:rsidRDefault="005E7CBE" w:rsidP="00BF022C">
            <w:pPr>
              <w:pStyle w:val="TAC"/>
            </w:pPr>
          </w:p>
          <w:p w14:paraId="263457A3" w14:textId="77777777" w:rsidR="005E7CBE" w:rsidRPr="000737E6" w:rsidRDefault="005E7CBE" w:rsidP="00BF022C">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737E6" w:rsidRDefault="005E7CBE" w:rsidP="00BF022C">
            <w:pPr>
              <w:pStyle w:val="TAL"/>
              <w:rPr>
                <w:lang w:eastAsia="zh-CN"/>
              </w:rPr>
            </w:pPr>
            <w:r w:rsidRPr="000737E6">
              <w:t>octet o51+1</w:t>
            </w:r>
          </w:p>
          <w:p w14:paraId="094F491A" w14:textId="77777777" w:rsidR="005E7CBE" w:rsidRPr="000737E6" w:rsidRDefault="005E7CBE" w:rsidP="00BF022C">
            <w:pPr>
              <w:pStyle w:val="TAL"/>
              <w:rPr>
                <w:lang w:eastAsia="zh-CN"/>
              </w:rPr>
            </w:pPr>
          </w:p>
          <w:p w14:paraId="41B42497" w14:textId="77777777" w:rsidR="005E7CBE" w:rsidRPr="000737E6" w:rsidRDefault="005E7CBE" w:rsidP="00BF022C">
            <w:pPr>
              <w:pStyle w:val="TAL"/>
            </w:pPr>
            <w:r w:rsidRPr="000737E6">
              <w:t>octet o</w:t>
            </w:r>
            <w:r w:rsidRPr="000737E6">
              <w:rPr>
                <w:lang w:eastAsia="zh-CN"/>
              </w:rPr>
              <w:t>2</w:t>
            </w:r>
          </w:p>
        </w:tc>
      </w:tr>
    </w:tbl>
    <w:p w14:paraId="2BE61771" w14:textId="77777777" w:rsidR="005E7CBE" w:rsidRPr="000737E6" w:rsidRDefault="005E7CBE" w:rsidP="005E7CBE">
      <w:pPr>
        <w:pStyle w:val="TF"/>
        <w:rPr>
          <w:noProof/>
          <w:lang w:val="en-US"/>
        </w:rPr>
      </w:pPr>
      <w:r w:rsidRPr="000737E6">
        <w:t>Figure 5.5.2.5: Not served by NG-RAN</w:t>
      </w:r>
    </w:p>
    <w:p w14:paraId="351E1342" w14:textId="77777777" w:rsidR="005E7CBE" w:rsidRPr="000737E6" w:rsidRDefault="005E7CBE" w:rsidP="005E7CBE">
      <w:pPr>
        <w:pStyle w:val="TH"/>
      </w:pPr>
      <w:r w:rsidRPr="000737E6">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737E6" w:rsidRDefault="005E7CBE" w:rsidP="00BF022C">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650A3B29" w14:textId="77777777" w:rsidR="005E7CBE" w:rsidRPr="000737E6" w:rsidRDefault="005E7CBE" w:rsidP="00BF022C">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5.5.2.6 and table 5.5.2.6.</w:t>
            </w:r>
          </w:p>
        </w:tc>
      </w:tr>
      <w:tr w:rsidR="005E7CBE" w:rsidRPr="000737E6"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Pr="000737E6" w:rsidRDefault="005E7CBE" w:rsidP="00BF022C">
            <w:pPr>
              <w:pStyle w:val="TAL"/>
              <w:rPr>
                <w:lang w:eastAsia="zh-CN"/>
              </w:rPr>
            </w:pPr>
          </w:p>
        </w:tc>
      </w:tr>
      <w:tr w:rsidR="005E7CBE" w:rsidRPr="000737E6"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737E6" w:rsidRDefault="005E7CBE" w:rsidP="00BF022C">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60E4862E" w14:textId="77777777" w:rsidR="005E7CBE" w:rsidRPr="000737E6" w:rsidRDefault="005E7CBE" w:rsidP="00BF022C">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5.5.2.7 and table 5.5.2.7.</w:t>
            </w:r>
          </w:p>
          <w:p w14:paraId="39FC6FD9" w14:textId="77777777" w:rsidR="005E7CBE" w:rsidRPr="000737E6" w:rsidRDefault="005E7CBE" w:rsidP="00BF022C">
            <w:pPr>
              <w:pStyle w:val="TAL"/>
            </w:pPr>
          </w:p>
        </w:tc>
      </w:tr>
      <w:tr w:rsidR="005E7CBE" w:rsidRPr="000737E6"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Pr="000737E6" w:rsidRDefault="005E7CBE" w:rsidP="00BF022C">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5.5.2.5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3ADAAD0C"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678E2B13" w14:textId="77777777" w:rsidTr="00BF022C">
        <w:trPr>
          <w:cantSplit/>
          <w:jc w:val="center"/>
        </w:trPr>
        <w:tc>
          <w:tcPr>
            <w:tcW w:w="708" w:type="dxa"/>
            <w:hideMark/>
          </w:tcPr>
          <w:p w14:paraId="722D7F6C" w14:textId="77777777" w:rsidR="005E7CBE" w:rsidRPr="000737E6" w:rsidRDefault="005E7CBE" w:rsidP="00BF022C">
            <w:pPr>
              <w:pStyle w:val="TAC"/>
            </w:pPr>
            <w:r w:rsidRPr="000737E6">
              <w:t>8</w:t>
            </w:r>
          </w:p>
        </w:tc>
        <w:tc>
          <w:tcPr>
            <w:tcW w:w="709" w:type="dxa"/>
            <w:hideMark/>
          </w:tcPr>
          <w:p w14:paraId="567E38CF" w14:textId="77777777" w:rsidR="005E7CBE" w:rsidRPr="000737E6" w:rsidRDefault="005E7CBE" w:rsidP="00BF022C">
            <w:pPr>
              <w:pStyle w:val="TAC"/>
            </w:pPr>
            <w:r w:rsidRPr="000737E6">
              <w:t>7</w:t>
            </w:r>
          </w:p>
        </w:tc>
        <w:tc>
          <w:tcPr>
            <w:tcW w:w="709" w:type="dxa"/>
            <w:hideMark/>
          </w:tcPr>
          <w:p w14:paraId="435650AA" w14:textId="77777777" w:rsidR="005E7CBE" w:rsidRPr="000737E6" w:rsidRDefault="005E7CBE" w:rsidP="00BF022C">
            <w:pPr>
              <w:pStyle w:val="TAC"/>
            </w:pPr>
            <w:r w:rsidRPr="000737E6">
              <w:t>6</w:t>
            </w:r>
          </w:p>
        </w:tc>
        <w:tc>
          <w:tcPr>
            <w:tcW w:w="709" w:type="dxa"/>
            <w:hideMark/>
          </w:tcPr>
          <w:p w14:paraId="61616013" w14:textId="77777777" w:rsidR="005E7CBE" w:rsidRPr="000737E6" w:rsidRDefault="005E7CBE" w:rsidP="00BF022C">
            <w:pPr>
              <w:pStyle w:val="TAC"/>
            </w:pPr>
            <w:r w:rsidRPr="000737E6">
              <w:t>5</w:t>
            </w:r>
          </w:p>
        </w:tc>
        <w:tc>
          <w:tcPr>
            <w:tcW w:w="709" w:type="dxa"/>
            <w:hideMark/>
          </w:tcPr>
          <w:p w14:paraId="6FAF9C54" w14:textId="77777777" w:rsidR="005E7CBE" w:rsidRPr="000737E6" w:rsidRDefault="005E7CBE" w:rsidP="00BF022C">
            <w:pPr>
              <w:pStyle w:val="TAC"/>
            </w:pPr>
            <w:r w:rsidRPr="000737E6">
              <w:t>4</w:t>
            </w:r>
          </w:p>
        </w:tc>
        <w:tc>
          <w:tcPr>
            <w:tcW w:w="709" w:type="dxa"/>
            <w:hideMark/>
          </w:tcPr>
          <w:p w14:paraId="3F0D4424" w14:textId="77777777" w:rsidR="005E7CBE" w:rsidRPr="000737E6" w:rsidRDefault="005E7CBE" w:rsidP="00BF022C">
            <w:pPr>
              <w:pStyle w:val="TAC"/>
            </w:pPr>
            <w:r w:rsidRPr="000737E6">
              <w:t>3</w:t>
            </w:r>
          </w:p>
        </w:tc>
        <w:tc>
          <w:tcPr>
            <w:tcW w:w="709" w:type="dxa"/>
            <w:hideMark/>
          </w:tcPr>
          <w:p w14:paraId="7AFBFC34" w14:textId="77777777" w:rsidR="005E7CBE" w:rsidRPr="000737E6" w:rsidRDefault="005E7CBE" w:rsidP="00BF022C">
            <w:pPr>
              <w:pStyle w:val="TAC"/>
            </w:pPr>
            <w:r w:rsidRPr="000737E6">
              <w:t>2</w:t>
            </w:r>
          </w:p>
        </w:tc>
        <w:tc>
          <w:tcPr>
            <w:tcW w:w="709" w:type="dxa"/>
            <w:hideMark/>
          </w:tcPr>
          <w:p w14:paraId="30076302" w14:textId="77777777" w:rsidR="005E7CBE" w:rsidRPr="000737E6" w:rsidRDefault="005E7CBE" w:rsidP="00BF022C">
            <w:pPr>
              <w:pStyle w:val="TAC"/>
            </w:pPr>
            <w:r w:rsidRPr="000737E6">
              <w:t>1</w:t>
            </w:r>
          </w:p>
        </w:tc>
        <w:tc>
          <w:tcPr>
            <w:tcW w:w="1346" w:type="dxa"/>
          </w:tcPr>
          <w:p w14:paraId="266E10FB" w14:textId="77777777" w:rsidR="005E7CBE" w:rsidRPr="000737E6" w:rsidRDefault="005E7CBE" w:rsidP="00BF022C">
            <w:pPr>
              <w:pStyle w:val="TAL"/>
            </w:pPr>
          </w:p>
        </w:tc>
      </w:tr>
      <w:tr w:rsidR="005E7CBE" w:rsidRPr="000737E6"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737E6" w:rsidRDefault="005E7CBE" w:rsidP="00BF022C">
            <w:pPr>
              <w:pStyle w:val="TAC"/>
              <w:rPr>
                <w:noProof/>
                <w:lang w:val="en-US"/>
              </w:rPr>
            </w:pPr>
          </w:p>
          <w:p w14:paraId="1DDB755F" w14:textId="77777777" w:rsidR="005E7CBE" w:rsidRPr="000737E6" w:rsidRDefault="005E7CBE" w:rsidP="00BF022C">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07327317" w14:textId="77777777" w:rsidR="005E7CBE" w:rsidRPr="000737E6" w:rsidRDefault="005E7CBE" w:rsidP="00BF022C">
            <w:pPr>
              <w:pStyle w:val="TAL"/>
            </w:pPr>
            <w:r w:rsidRPr="000737E6">
              <w:t>octet o1+3</w:t>
            </w:r>
          </w:p>
          <w:p w14:paraId="3575E7F6" w14:textId="77777777" w:rsidR="005E7CBE" w:rsidRPr="000737E6" w:rsidRDefault="005E7CBE" w:rsidP="00BF022C">
            <w:pPr>
              <w:pStyle w:val="TAL"/>
            </w:pPr>
          </w:p>
          <w:p w14:paraId="0750A176" w14:textId="77777777" w:rsidR="005E7CBE" w:rsidRPr="000737E6" w:rsidRDefault="005E7CBE" w:rsidP="00BF022C">
            <w:pPr>
              <w:pStyle w:val="TAL"/>
            </w:pPr>
            <w:r w:rsidRPr="000737E6">
              <w:t>octet o1+4</w:t>
            </w:r>
          </w:p>
        </w:tc>
      </w:tr>
      <w:tr w:rsidR="005E7CBE" w:rsidRPr="000737E6"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737E6" w:rsidRDefault="005E7CBE" w:rsidP="00BF022C">
            <w:pPr>
              <w:pStyle w:val="TAC"/>
            </w:pPr>
          </w:p>
          <w:p w14:paraId="062DAC9D" w14:textId="494F5783" w:rsidR="005E7CBE" w:rsidRPr="000737E6" w:rsidRDefault="005E7CBE" w:rsidP="00BF022C">
            <w:pPr>
              <w:pStyle w:val="TAC"/>
            </w:pPr>
            <w:r w:rsidRPr="000737E6">
              <w:t>Radio parameters per geographical area info 1</w:t>
            </w:r>
          </w:p>
        </w:tc>
        <w:tc>
          <w:tcPr>
            <w:tcW w:w="1346" w:type="dxa"/>
            <w:tcBorders>
              <w:top w:val="nil"/>
              <w:left w:val="single" w:sz="6" w:space="0" w:color="auto"/>
              <w:bottom w:val="nil"/>
              <w:right w:val="nil"/>
            </w:tcBorders>
          </w:tcPr>
          <w:p w14:paraId="2143A548" w14:textId="77777777" w:rsidR="005E7CBE" w:rsidRPr="000737E6" w:rsidRDefault="005E7CBE" w:rsidP="00BF022C">
            <w:pPr>
              <w:pStyle w:val="TAL"/>
            </w:pPr>
            <w:r w:rsidRPr="000737E6">
              <w:t>octet o1+5</w:t>
            </w:r>
          </w:p>
          <w:p w14:paraId="3B286F02" w14:textId="77777777" w:rsidR="005E7CBE" w:rsidRPr="000737E6" w:rsidRDefault="005E7CBE" w:rsidP="00BF022C">
            <w:pPr>
              <w:pStyle w:val="TAL"/>
            </w:pPr>
          </w:p>
          <w:p w14:paraId="19376DE1" w14:textId="77777777" w:rsidR="005E7CBE" w:rsidRPr="000737E6" w:rsidRDefault="005E7CBE" w:rsidP="00BF022C">
            <w:pPr>
              <w:pStyle w:val="TAL"/>
            </w:pPr>
            <w:r w:rsidRPr="000737E6">
              <w:t>octet o510</w:t>
            </w:r>
          </w:p>
        </w:tc>
      </w:tr>
      <w:tr w:rsidR="005E7CBE" w:rsidRPr="000737E6"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737E6" w:rsidRDefault="005E7CBE" w:rsidP="00BF022C">
            <w:pPr>
              <w:pStyle w:val="TAC"/>
            </w:pPr>
          </w:p>
          <w:p w14:paraId="273E03E1" w14:textId="03DD0952" w:rsidR="005E7CBE" w:rsidRPr="000737E6" w:rsidRDefault="005E7CBE" w:rsidP="00BF022C">
            <w:pPr>
              <w:pStyle w:val="TAC"/>
            </w:pPr>
            <w:r w:rsidRPr="000737E6">
              <w:t>Radio parameters per geographical area info 2</w:t>
            </w:r>
          </w:p>
        </w:tc>
        <w:tc>
          <w:tcPr>
            <w:tcW w:w="1346" w:type="dxa"/>
            <w:tcBorders>
              <w:top w:val="nil"/>
              <w:left w:val="single" w:sz="6" w:space="0" w:color="auto"/>
              <w:bottom w:val="nil"/>
              <w:right w:val="nil"/>
            </w:tcBorders>
          </w:tcPr>
          <w:p w14:paraId="11278776" w14:textId="77777777" w:rsidR="005E7CBE" w:rsidRPr="000737E6" w:rsidRDefault="005E7CBE" w:rsidP="00BF022C">
            <w:pPr>
              <w:pStyle w:val="TAL"/>
            </w:pPr>
            <w:r w:rsidRPr="000737E6">
              <w:t>octet (o510+1)*</w:t>
            </w:r>
          </w:p>
          <w:p w14:paraId="3484809A" w14:textId="77777777" w:rsidR="005E7CBE" w:rsidRPr="000737E6" w:rsidRDefault="005E7CBE" w:rsidP="00BF022C">
            <w:pPr>
              <w:pStyle w:val="TAL"/>
            </w:pPr>
          </w:p>
          <w:p w14:paraId="5A465967" w14:textId="77777777" w:rsidR="005E7CBE" w:rsidRPr="000737E6" w:rsidRDefault="005E7CBE" w:rsidP="00BF022C">
            <w:pPr>
              <w:pStyle w:val="TAL"/>
            </w:pPr>
            <w:r w:rsidRPr="000737E6">
              <w:t>octet o511*</w:t>
            </w:r>
          </w:p>
        </w:tc>
      </w:tr>
      <w:tr w:rsidR="005E7CBE" w:rsidRPr="000737E6"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737E6" w:rsidRDefault="005E7CBE" w:rsidP="00BF022C">
            <w:pPr>
              <w:pStyle w:val="TAC"/>
            </w:pPr>
          </w:p>
          <w:p w14:paraId="06E83161"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14BAFA6E" w14:textId="77777777" w:rsidR="005E7CBE" w:rsidRPr="000737E6" w:rsidRDefault="005E7CBE" w:rsidP="00BF022C">
            <w:pPr>
              <w:pStyle w:val="TAL"/>
              <w:rPr>
                <w:lang w:val="sv-SE"/>
              </w:rPr>
            </w:pPr>
            <w:r w:rsidRPr="000737E6">
              <w:rPr>
                <w:lang w:val="sv-SE"/>
              </w:rPr>
              <w:t>octet (</w:t>
            </w:r>
            <w:r w:rsidRPr="000737E6">
              <w:t>o511+1)</w:t>
            </w:r>
            <w:r w:rsidRPr="000737E6">
              <w:rPr>
                <w:lang w:val="sv-SE"/>
              </w:rPr>
              <w:t>*</w:t>
            </w:r>
          </w:p>
          <w:p w14:paraId="64261D88" w14:textId="77777777" w:rsidR="005E7CBE" w:rsidRPr="000737E6" w:rsidRDefault="005E7CBE" w:rsidP="00BF022C">
            <w:pPr>
              <w:pStyle w:val="TAL"/>
              <w:rPr>
                <w:lang w:val="sv-SE"/>
              </w:rPr>
            </w:pPr>
          </w:p>
          <w:p w14:paraId="2547E6DD" w14:textId="77777777" w:rsidR="005E7CBE" w:rsidRPr="000737E6" w:rsidRDefault="005E7CBE" w:rsidP="00BF022C">
            <w:pPr>
              <w:pStyle w:val="TAL"/>
              <w:rPr>
                <w:lang w:val="sv-SE"/>
              </w:rPr>
            </w:pPr>
            <w:r w:rsidRPr="000737E6">
              <w:rPr>
                <w:lang w:val="sv-SE"/>
              </w:rPr>
              <w:t xml:space="preserve">octet </w:t>
            </w:r>
            <w:r w:rsidRPr="000737E6">
              <w:t>o512</w:t>
            </w:r>
            <w:r w:rsidRPr="000737E6">
              <w:rPr>
                <w:lang w:val="sv-SE"/>
              </w:rPr>
              <w:t>*</w:t>
            </w:r>
          </w:p>
        </w:tc>
      </w:tr>
      <w:tr w:rsidR="005E7CBE" w:rsidRPr="000737E6"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737E6" w:rsidRDefault="005E7CBE" w:rsidP="00BF022C">
            <w:pPr>
              <w:pStyle w:val="TAC"/>
              <w:rPr>
                <w:lang w:val="en-US"/>
              </w:rPr>
            </w:pPr>
          </w:p>
          <w:p w14:paraId="498B0682" w14:textId="77777777" w:rsidR="005E7CBE" w:rsidRPr="000737E6" w:rsidRDefault="005E7CBE" w:rsidP="00BF022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75858B9B" w14:textId="77777777" w:rsidR="005E7CBE" w:rsidRPr="000737E6" w:rsidRDefault="005E7CBE" w:rsidP="00BF022C">
            <w:pPr>
              <w:pStyle w:val="TAL"/>
              <w:rPr>
                <w:lang w:val="sv-SE"/>
              </w:rPr>
            </w:pPr>
            <w:r w:rsidRPr="000737E6">
              <w:rPr>
                <w:lang w:val="sv-SE"/>
              </w:rPr>
              <w:t>octet (o512+1)*</w:t>
            </w:r>
          </w:p>
          <w:p w14:paraId="1F49A61B" w14:textId="77777777" w:rsidR="005E7CBE" w:rsidRPr="000737E6" w:rsidRDefault="005E7CBE" w:rsidP="00BF022C">
            <w:pPr>
              <w:pStyle w:val="TAL"/>
              <w:rPr>
                <w:lang w:val="sv-SE"/>
              </w:rPr>
            </w:pPr>
          </w:p>
          <w:p w14:paraId="677629C1" w14:textId="77777777" w:rsidR="005E7CBE" w:rsidRPr="000737E6" w:rsidRDefault="005E7CBE" w:rsidP="00BF022C">
            <w:pPr>
              <w:pStyle w:val="TAL"/>
              <w:rPr>
                <w:lang w:val="sv-SE"/>
              </w:rPr>
            </w:pPr>
            <w:r w:rsidRPr="000737E6">
              <w:rPr>
                <w:lang w:val="sv-SE"/>
              </w:rPr>
              <w:t>octet o51*</w:t>
            </w:r>
          </w:p>
        </w:tc>
      </w:tr>
    </w:tbl>
    <w:p w14:paraId="40500EA4" w14:textId="77777777" w:rsidR="005E7CBE" w:rsidRPr="000737E6" w:rsidRDefault="005E7CBE" w:rsidP="005E7CBE">
      <w:pPr>
        <w:pStyle w:val="TF"/>
      </w:pPr>
      <w:r w:rsidRPr="000737E6">
        <w:t>Figure 5.5.2.6: NR radio parameters per geographical area list for UE-to-network relay discovery</w:t>
      </w:r>
    </w:p>
    <w:p w14:paraId="5A4E9313" w14:textId="77777777" w:rsidR="005E7CBE" w:rsidRPr="000737E6" w:rsidRDefault="005E7CBE" w:rsidP="005E7CBE">
      <w:pPr>
        <w:pStyle w:val="TH"/>
      </w:pPr>
      <w:r w:rsidRPr="000737E6">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Pr="000737E6" w:rsidRDefault="005E7CBE" w:rsidP="00BF022C">
            <w:pPr>
              <w:pStyle w:val="TAL"/>
            </w:pPr>
            <w:r w:rsidRPr="000737E6">
              <w:t>Radio parameters per geographical area info:</w:t>
            </w:r>
          </w:p>
          <w:p w14:paraId="5FD12E08" w14:textId="77777777" w:rsidR="005E7CBE" w:rsidRPr="000737E6" w:rsidRDefault="005E7CBE" w:rsidP="00BF022C">
            <w:pPr>
              <w:pStyle w:val="TAL"/>
            </w:pPr>
            <w:r w:rsidRPr="000737E6">
              <w:t>The radio parameters per geographical area info field is coded according to figure 5.5.2.8 and table 5.5.2.8</w:t>
            </w:r>
            <w:r w:rsidRPr="000737E6">
              <w:rPr>
                <w:noProof/>
                <w:lang w:val="en-US"/>
              </w:rPr>
              <w:t>.</w:t>
            </w:r>
          </w:p>
        </w:tc>
      </w:tr>
      <w:tr w:rsidR="005E7CBE" w:rsidRPr="000737E6"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Pr="000737E6" w:rsidRDefault="005E7CBE" w:rsidP="00BF022C">
            <w:pPr>
              <w:pStyle w:val="TAL"/>
            </w:pPr>
          </w:p>
        </w:tc>
      </w:tr>
    </w:tbl>
    <w:p w14:paraId="4ECCADFA"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6ED23D39" w14:textId="77777777" w:rsidTr="00BF022C">
        <w:trPr>
          <w:cantSplit/>
          <w:jc w:val="center"/>
        </w:trPr>
        <w:tc>
          <w:tcPr>
            <w:tcW w:w="708" w:type="dxa"/>
            <w:hideMark/>
          </w:tcPr>
          <w:p w14:paraId="1D3B271D" w14:textId="77777777" w:rsidR="005E7CBE" w:rsidRPr="000737E6" w:rsidRDefault="005E7CBE" w:rsidP="00BF022C">
            <w:pPr>
              <w:pStyle w:val="TAC"/>
            </w:pPr>
            <w:r w:rsidRPr="000737E6">
              <w:lastRenderedPageBreak/>
              <w:t>8</w:t>
            </w:r>
          </w:p>
        </w:tc>
        <w:tc>
          <w:tcPr>
            <w:tcW w:w="709" w:type="dxa"/>
            <w:hideMark/>
          </w:tcPr>
          <w:p w14:paraId="01584E78" w14:textId="77777777" w:rsidR="005E7CBE" w:rsidRPr="000737E6" w:rsidRDefault="005E7CBE" w:rsidP="00BF022C">
            <w:pPr>
              <w:pStyle w:val="TAC"/>
            </w:pPr>
            <w:r w:rsidRPr="000737E6">
              <w:t>7</w:t>
            </w:r>
          </w:p>
        </w:tc>
        <w:tc>
          <w:tcPr>
            <w:tcW w:w="709" w:type="dxa"/>
            <w:hideMark/>
          </w:tcPr>
          <w:p w14:paraId="33C6F749" w14:textId="77777777" w:rsidR="005E7CBE" w:rsidRPr="000737E6" w:rsidRDefault="005E7CBE" w:rsidP="00BF022C">
            <w:pPr>
              <w:pStyle w:val="TAC"/>
            </w:pPr>
            <w:r w:rsidRPr="000737E6">
              <w:t>6</w:t>
            </w:r>
          </w:p>
        </w:tc>
        <w:tc>
          <w:tcPr>
            <w:tcW w:w="709" w:type="dxa"/>
            <w:hideMark/>
          </w:tcPr>
          <w:p w14:paraId="73096D01" w14:textId="77777777" w:rsidR="005E7CBE" w:rsidRPr="000737E6" w:rsidRDefault="005E7CBE" w:rsidP="00BF022C">
            <w:pPr>
              <w:pStyle w:val="TAC"/>
            </w:pPr>
            <w:r w:rsidRPr="000737E6">
              <w:t>5</w:t>
            </w:r>
          </w:p>
        </w:tc>
        <w:tc>
          <w:tcPr>
            <w:tcW w:w="709" w:type="dxa"/>
            <w:hideMark/>
          </w:tcPr>
          <w:p w14:paraId="4BA7C1A0" w14:textId="77777777" w:rsidR="005E7CBE" w:rsidRPr="000737E6" w:rsidRDefault="005E7CBE" w:rsidP="00BF022C">
            <w:pPr>
              <w:pStyle w:val="TAC"/>
            </w:pPr>
            <w:r w:rsidRPr="000737E6">
              <w:t>4</w:t>
            </w:r>
          </w:p>
        </w:tc>
        <w:tc>
          <w:tcPr>
            <w:tcW w:w="709" w:type="dxa"/>
            <w:hideMark/>
          </w:tcPr>
          <w:p w14:paraId="7DBBFBE6" w14:textId="77777777" w:rsidR="005E7CBE" w:rsidRPr="000737E6" w:rsidRDefault="005E7CBE" w:rsidP="00BF022C">
            <w:pPr>
              <w:pStyle w:val="TAC"/>
            </w:pPr>
            <w:r w:rsidRPr="000737E6">
              <w:t>3</w:t>
            </w:r>
          </w:p>
        </w:tc>
        <w:tc>
          <w:tcPr>
            <w:tcW w:w="709" w:type="dxa"/>
            <w:hideMark/>
          </w:tcPr>
          <w:p w14:paraId="2FBBB286" w14:textId="77777777" w:rsidR="005E7CBE" w:rsidRPr="000737E6" w:rsidRDefault="005E7CBE" w:rsidP="00BF022C">
            <w:pPr>
              <w:pStyle w:val="TAC"/>
            </w:pPr>
            <w:r w:rsidRPr="000737E6">
              <w:t>2</w:t>
            </w:r>
          </w:p>
        </w:tc>
        <w:tc>
          <w:tcPr>
            <w:tcW w:w="709" w:type="dxa"/>
            <w:hideMark/>
          </w:tcPr>
          <w:p w14:paraId="4EBC7DD8" w14:textId="77777777" w:rsidR="005E7CBE" w:rsidRPr="000737E6" w:rsidRDefault="005E7CBE" w:rsidP="00BF022C">
            <w:pPr>
              <w:pStyle w:val="TAC"/>
            </w:pPr>
            <w:r w:rsidRPr="000737E6">
              <w:t>1</w:t>
            </w:r>
          </w:p>
        </w:tc>
        <w:tc>
          <w:tcPr>
            <w:tcW w:w="1346" w:type="dxa"/>
          </w:tcPr>
          <w:p w14:paraId="3034A608" w14:textId="77777777" w:rsidR="005E7CBE" w:rsidRPr="000737E6" w:rsidRDefault="005E7CBE" w:rsidP="00BF022C">
            <w:pPr>
              <w:pStyle w:val="TAL"/>
            </w:pPr>
          </w:p>
        </w:tc>
      </w:tr>
      <w:tr w:rsidR="005E7CBE" w:rsidRPr="000737E6"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737E6" w:rsidRDefault="005E7CBE" w:rsidP="00BF022C">
            <w:pPr>
              <w:pStyle w:val="TAC"/>
              <w:rPr>
                <w:noProof/>
                <w:lang w:val="en-US"/>
              </w:rPr>
            </w:pPr>
          </w:p>
          <w:p w14:paraId="5D1ED6EA" w14:textId="77777777" w:rsidR="005E7CBE" w:rsidRPr="000737E6" w:rsidRDefault="005E7CBE" w:rsidP="00BF022C">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0327C972" w14:textId="77777777" w:rsidR="005E7CBE" w:rsidRPr="000737E6" w:rsidRDefault="005E7CBE" w:rsidP="00BF022C">
            <w:pPr>
              <w:pStyle w:val="TAL"/>
            </w:pPr>
            <w:r w:rsidRPr="000737E6">
              <w:t>octet o51+1</w:t>
            </w:r>
          </w:p>
          <w:p w14:paraId="2867C640" w14:textId="77777777" w:rsidR="005E7CBE" w:rsidRPr="000737E6" w:rsidRDefault="005E7CBE" w:rsidP="00BF022C">
            <w:pPr>
              <w:pStyle w:val="TAL"/>
            </w:pPr>
          </w:p>
          <w:p w14:paraId="302D42B2" w14:textId="77777777" w:rsidR="005E7CBE" w:rsidRPr="000737E6" w:rsidRDefault="005E7CBE" w:rsidP="00BF022C">
            <w:pPr>
              <w:pStyle w:val="TAL"/>
            </w:pPr>
            <w:r w:rsidRPr="000737E6">
              <w:t>octet o51+2</w:t>
            </w:r>
          </w:p>
        </w:tc>
      </w:tr>
      <w:tr w:rsidR="005E7CBE" w:rsidRPr="000737E6"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737E6" w:rsidRDefault="005E7CBE" w:rsidP="00BF022C">
            <w:pPr>
              <w:pStyle w:val="TAC"/>
            </w:pPr>
          </w:p>
          <w:p w14:paraId="09C54EA3" w14:textId="77777777" w:rsidR="005E7CBE" w:rsidRPr="000737E6" w:rsidRDefault="005E7CBE" w:rsidP="00BF022C">
            <w:pPr>
              <w:pStyle w:val="TAC"/>
            </w:pPr>
            <w:r w:rsidRPr="000737E6">
              <w:t>Radio parameters per geographical area info 1</w:t>
            </w:r>
          </w:p>
        </w:tc>
        <w:tc>
          <w:tcPr>
            <w:tcW w:w="1346" w:type="dxa"/>
            <w:tcBorders>
              <w:top w:val="nil"/>
              <w:left w:val="single" w:sz="6" w:space="0" w:color="auto"/>
              <w:bottom w:val="nil"/>
              <w:right w:val="nil"/>
            </w:tcBorders>
          </w:tcPr>
          <w:p w14:paraId="716686DF" w14:textId="77777777" w:rsidR="005E7CBE" w:rsidRPr="000737E6" w:rsidRDefault="005E7CBE" w:rsidP="00BF022C">
            <w:pPr>
              <w:pStyle w:val="TAL"/>
            </w:pPr>
            <w:r w:rsidRPr="000737E6">
              <w:t>octet o51+3</w:t>
            </w:r>
          </w:p>
          <w:p w14:paraId="05511A0B" w14:textId="77777777" w:rsidR="005E7CBE" w:rsidRPr="000737E6" w:rsidRDefault="005E7CBE" w:rsidP="00BF022C">
            <w:pPr>
              <w:pStyle w:val="TAL"/>
            </w:pPr>
          </w:p>
          <w:p w14:paraId="1360C362" w14:textId="77777777" w:rsidR="005E7CBE" w:rsidRPr="000737E6" w:rsidRDefault="005E7CBE" w:rsidP="00BF022C">
            <w:pPr>
              <w:pStyle w:val="TAL"/>
            </w:pPr>
            <w:r w:rsidRPr="000737E6">
              <w:t>octet o513</w:t>
            </w:r>
          </w:p>
        </w:tc>
      </w:tr>
      <w:tr w:rsidR="005E7CBE" w:rsidRPr="000737E6"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737E6" w:rsidRDefault="005E7CBE" w:rsidP="00BF022C">
            <w:pPr>
              <w:pStyle w:val="TAC"/>
            </w:pPr>
          </w:p>
          <w:p w14:paraId="5290E711" w14:textId="77777777" w:rsidR="005E7CBE" w:rsidRPr="000737E6" w:rsidRDefault="005E7CBE" w:rsidP="00BF022C">
            <w:pPr>
              <w:pStyle w:val="TAC"/>
            </w:pPr>
            <w:r w:rsidRPr="000737E6">
              <w:t>Radio parameters per geographical area info 2</w:t>
            </w:r>
          </w:p>
        </w:tc>
        <w:tc>
          <w:tcPr>
            <w:tcW w:w="1346" w:type="dxa"/>
            <w:tcBorders>
              <w:top w:val="nil"/>
              <w:left w:val="single" w:sz="6" w:space="0" w:color="auto"/>
              <w:bottom w:val="nil"/>
              <w:right w:val="nil"/>
            </w:tcBorders>
          </w:tcPr>
          <w:p w14:paraId="1BFD56A3" w14:textId="77777777" w:rsidR="005E7CBE" w:rsidRPr="000737E6" w:rsidRDefault="005E7CBE" w:rsidP="00BF022C">
            <w:pPr>
              <w:pStyle w:val="TAL"/>
            </w:pPr>
            <w:r w:rsidRPr="000737E6">
              <w:t>octet (o513+1)*</w:t>
            </w:r>
          </w:p>
          <w:p w14:paraId="60F16E6D" w14:textId="77777777" w:rsidR="005E7CBE" w:rsidRPr="000737E6" w:rsidRDefault="005E7CBE" w:rsidP="00BF022C">
            <w:pPr>
              <w:pStyle w:val="TAL"/>
            </w:pPr>
          </w:p>
          <w:p w14:paraId="292622D1" w14:textId="77777777" w:rsidR="005E7CBE" w:rsidRPr="000737E6" w:rsidRDefault="005E7CBE" w:rsidP="00BF022C">
            <w:pPr>
              <w:pStyle w:val="TAL"/>
            </w:pPr>
            <w:r w:rsidRPr="000737E6">
              <w:t>octet o514*</w:t>
            </w:r>
          </w:p>
        </w:tc>
      </w:tr>
      <w:tr w:rsidR="005E7CBE" w:rsidRPr="000737E6"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737E6" w:rsidRDefault="005E7CBE" w:rsidP="00BF022C">
            <w:pPr>
              <w:pStyle w:val="TAC"/>
            </w:pPr>
          </w:p>
          <w:p w14:paraId="190C7FB2"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0F8B7D39" w14:textId="77777777" w:rsidR="005E7CBE" w:rsidRPr="000737E6" w:rsidRDefault="005E7CBE" w:rsidP="00BF022C">
            <w:pPr>
              <w:pStyle w:val="TAL"/>
              <w:rPr>
                <w:lang w:val="sv-SE"/>
              </w:rPr>
            </w:pPr>
            <w:r w:rsidRPr="000737E6">
              <w:rPr>
                <w:lang w:val="sv-SE"/>
              </w:rPr>
              <w:t>octet (</w:t>
            </w:r>
            <w:r w:rsidRPr="000737E6">
              <w:t>o514+1)</w:t>
            </w:r>
            <w:r w:rsidRPr="000737E6">
              <w:rPr>
                <w:lang w:val="sv-SE"/>
              </w:rPr>
              <w:t>*</w:t>
            </w:r>
          </w:p>
          <w:p w14:paraId="754FB7F7" w14:textId="77777777" w:rsidR="005E7CBE" w:rsidRPr="000737E6" w:rsidRDefault="005E7CBE" w:rsidP="00BF022C">
            <w:pPr>
              <w:pStyle w:val="TAL"/>
              <w:rPr>
                <w:lang w:val="sv-SE"/>
              </w:rPr>
            </w:pPr>
          </w:p>
          <w:p w14:paraId="0E516AC8" w14:textId="77777777" w:rsidR="005E7CBE" w:rsidRPr="000737E6" w:rsidRDefault="005E7CBE" w:rsidP="00BF022C">
            <w:pPr>
              <w:pStyle w:val="TAL"/>
              <w:rPr>
                <w:lang w:val="sv-SE"/>
              </w:rPr>
            </w:pPr>
            <w:r w:rsidRPr="000737E6">
              <w:rPr>
                <w:lang w:val="sv-SE"/>
              </w:rPr>
              <w:t xml:space="preserve">octet </w:t>
            </w:r>
            <w:r w:rsidRPr="000737E6">
              <w:t>o515</w:t>
            </w:r>
            <w:r w:rsidRPr="000737E6">
              <w:rPr>
                <w:lang w:val="sv-SE"/>
              </w:rPr>
              <w:t>*</w:t>
            </w:r>
          </w:p>
        </w:tc>
      </w:tr>
      <w:tr w:rsidR="005E7CBE" w:rsidRPr="000737E6"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737E6" w:rsidRDefault="005E7CBE" w:rsidP="00BF022C">
            <w:pPr>
              <w:pStyle w:val="TAC"/>
              <w:rPr>
                <w:lang w:val="en-US"/>
              </w:rPr>
            </w:pPr>
          </w:p>
          <w:p w14:paraId="0148FB82" w14:textId="77777777" w:rsidR="005E7CBE" w:rsidRPr="000737E6" w:rsidRDefault="005E7CBE" w:rsidP="00BF022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67E56AF6" w14:textId="77777777" w:rsidR="005E7CBE" w:rsidRPr="000737E6" w:rsidRDefault="005E7CBE" w:rsidP="00BF022C">
            <w:pPr>
              <w:pStyle w:val="TAL"/>
              <w:rPr>
                <w:lang w:val="sv-SE"/>
              </w:rPr>
            </w:pPr>
            <w:r w:rsidRPr="000737E6">
              <w:rPr>
                <w:lang w:val="sv-SE"/>
              </w:rPr>
              <w:t>octet (o515+1)*</w:t>
            </w:r>
          </w:p>
          <w:p w14:paraId="67455D2C" w14:textId="77777777" w:rsidR="005E7CBE" w:rsidRPr="000737E6" w:rsidRDefault="005E7CBE" w:rsidP="00BF022C">
            <w:pPr>
              <w:pStyle w:val="TAL"/>
              <w:rPr>
                <w:lang w:val="sv-SE"/>
              </w:rPr>
            </w:pPr>
          </w:p>
          <w:p w14:paraId="6B144550" w14:textId="77777777" w:rsidR="005E7CBE" w:rsidRPr="000737E6" w:rsidRDefault="005E7CBE" w:rsidP="00BF022C">
            <w:pPr>
              <w:pStyle w:val="TAL"/>
              <w:rPr>
                <w:lang w:val="sv-SE"/>
              </w:rPr>
            </w:pPr>
            <w:r w:rsidRPr="000737E6">
              <w:rPr>
                <w:lang w:val="sv-SE"/>
              </w:rPr>
              <w:t>octet o2*</w:t>
            </w:r>
          </w:p>
        </w:tc>
      </w:tr>
    </w:tbl>
    <w:p w14:paraId="29136C63" w14:textId="77777777" w:rsidR="005E7CBE" w:rsidRPr="000737E6" w:rsidRDefault="005E7CBE" w:rsidP="005E7CBE">
      <w:pPr>
        <w:pStyle w:val="TF"/>
      </w:pPr>
      <w:r w:rsidRPr="000737E6">
        <w:t>Figure 5.5.2.7: NR radio parameters per geographical area list for UE-to-network relay communication</w:t>
      </w:r>
    </w:p>
    <w:p w14:paraId="6931D5D9" w14:textId="77777777" w:rsidR="005E7CBE" w:rsidRPr="000737E6" w:rsidRDefault="005E7CBE" w:rsidP="005E7CBE">
      <w:pPr>
        <w:pStyle w:val="TH"/>
      </w:pPr>
      <w:r w:rsidRPr="000737E6">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Pr="000737E6" w:rsidRDefault="005E7CBE" w:rsidP="00BF022C">
            <w:pPr>
              <w:pStyle w:val="TAL"/>
            </w:pPr>
            <w:r w:rsidRPr="000737E6">
              <w:t>Radio parameters per geographical area info:</w:t>
            </w:r>
          </w:p>
          <w:p w14:paraId="073895A8" w14:textId="77777777" w:rsidR="005E7CBE" w:rsidRPr="000737E6" w:rsidRDefault="005E7CBE" w:rsidP="00BF022C">
            <w:pPr>
              <w:pStyle w:val="TAL"/>
            </w:pPr>
            <w:r w:rsidRPr="000737E6">
              <w:t>The radio parameters per geographical area info field is coded according to figure 5.5.2.8 and table 5.5.2.8</w:t>
            </w:r>
            <w:r w:rsidRPr="000737E6">
              <w:rPr>
                <w:noProof/>
                <w:lang w:val="en-US"/>
              </w:rPr>
              <w:t>.</w:t>
            </w:r>
          </w:p>
        </w:tc>
      </w:tr>
      <w:tr w:rsidR="005E7CBE" w:rsidRPr="000737E6"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Pr="000737E6" w:rsidRDefault="005E7CBE" w:rsidP="00BF022C">
            <w:pPr>
              <w:pStyle w:val="TAL"/>
            </w:pPr>
          </w:p>
        </w:tc>
      </w:tr>
    </w:tbl>
    <w:p w14:paraId="4C90821B"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737E6" w14:paraId="6822EC67" w14:textId="77777777" w:rsidTr="00BF022C">
        <w:trPr>
          <w:cantSplit/>
          <w:jc w:val="center"/>
        </w:trPr>
        <w:tc>
          <w:tcPr>
            <w:tcW w:w="708" w:type="dxa"/>
            <w:hideMark/>
          </w:tcPr>
          <w:p w14:paraId="5EDC2CD5" w14:textId="77777777" w:rsidR="005E7CBE" w:rsidRPr="000737E6" w:rsidRDefault="005E7CBE" w:rsidP="00BF022C">
            <w:pPr>
              <w:pStyle w:val="TAC"/>
            </w:pPr>
            <w:r w:rsidRPr="000737E6">
              <w:t>8</w:t>
            </w:r>
          </w:p>
        </w:tc>
        <w:tc>
          <w:tcPr>
            <w:tcW w:w="709" w:type="dxa"/>
            <w:hideMark/>
          </w:tcPr>
          <w:p w14:paraId="3FB0DE37" w14:textId="77777777" w:rsidR="005E7CBE" w:rsidRPr="000737E6" w:rsidRDefault="005E7CBE" w:rsidP="00BF022C">
            <w:pPr>
              <w:pStyle w:val="TAC"/>
            </w:pPr>
            <w:r w:rsidRPr="000737E6">
              <w:t>7</w:t>
            </w:r>
          </w:p>
        </w:tc>
        <w:tc>
          <w:tcPr>
            <w:tcW w:w="709" w:type="dxa"/>
            <w:hideMark/>
          </w:tcPr>
          <w:p w14:paraId="7F49C0F7" w14:textId="77777777" w:rsidR="005E7CBE" w:rsidRPr="000737E6" w:rsidRDefault="005E7CBE" w:rsidP="00BF022C">
            <w:pPr>
              <w:pStyle w:val="TAC"/>
            </w:pPr>
            <w:r w:rsidRPr="000737E6">
              <w:t>6</w:t>
            </w:r>
          </w:p>
        </w:tc>
        <w:tc>
          <w:tcPr>
            <w:tcW w:w="709" w:type="dxa"/>
            <w:hideMark/>
          </w:tcPr>
          <w:p w14:paraId="4B7CAD87" w14:textId="77777777" w:rsidR="005E7CBE" w:rsidRPr="000737E6" w:rsidRDefault="005E7CBE" w:rsidP="00BF022C">
            <w:pPr>
              <w:pStyle w:val="TAC"/>
            </w:pPr>
            <w:r w:rsidRPr="000737E6">
              <w:t>5</w:t>
            </w:r>
          </w:p>
        </w:tc>
        <w:tc>
          <w:tcPr>
            <w:tcW w:w="709" w:type="dxa"/>
            <w:hideMark/>
          </w:tcPr>
          <w:p w14:paraId="091A002B" w14:textId="77777777" w:rsidR="005E7CBE" w:rsidRPr="000737E6" w:rsidRDefault="005E7CBE" w:rsidP="00BF022C">
            <w:pPr>
              <w:pStyle w:val="TAC"/>
            </w:pPr>
            <w:r w:rsidRPr="000737E6">
              <w:t>4</w:t>
            </w:r>
          </w:p>
        </w:tc>
        <w:tc>
          <w:tcPr>
            <w:tcW w:w="709" w:type="dxa"/>
            <w:hideMark/>
          </w:tcPr>
          <w:p w14:paraId="45852938" w14:textId="77777777" w:rsidR="005E7CBE" w:rsidRPr="000737E6" w:rsidRDefault="005E7CBE" w:rsidP="00BF022C">
            <w:pPr>
              <w:pStyle w:val="TAC"/>
            </w:pPr>
            <w:r w:rsidRPr="000737E6">
              <w:t>3</w:t>
            </w:r>
          </w:p>
        </w:tc>
        <w:tc>
          <w:tcPr>
            <w:tcW w:w="709" w:type="dxa"/>
            <w:hideMark/>
          </w:tcPr>
          <w:p w14:paraId="208B1AA5" w14:textId="77777777" w:rsidR="005E7CBE" w:rsidRPr="000737E6" w:rsidRDefault="005E7CBE" w:rsidP="00BF022C">
            <w:pPr>
              <w:pStyle w:val="TAC"/>
            </w:pPr>
            <w:r w:rsidRPr="000737E6">
              <w:t>2</w:t>
            </w:r>
          </w:p>
        </w:tc>
        <w:tc>
          <w:tcPr>
            <w:tcW w:w="709" w:type="dxa"/>
            <w:hideMark/>
          </w:tcPr>
          <w:p w14:paraId="1389E27E" w14:textId="77777777" w:rsidR="005E7CBE" w:rsidRPr="000737E6" w:rsidRDefault="005E7CBE" w:rsidP="00BF022C">
            <w:pPr>
              <w:pStyle w:val="TAC"/>
            </w:pPr>
            <w:r w:rsidRPr="000737E6">
              <w:t>1</w:t>
            </w:r>
          </w:p>
        </w:tc>
        <w:tc>
          <w:tcPr>
            <w:tcW w:w="1416" w:type="dxa"/>
          </w:tcPr>
          <w:p w14:paraId="2BC2B83E" w14:textId="77777777" w:rsidR="005E7CBE" w:rsidRPr="000737E6" w:rsidRDefault="005E7CBE" w:rsidP="00BF022C">
            <w:pPr>
              <w:pStyle w:val="TAL"/>
            </w:pPr>
          </w:p>
        </w:tc>
      </w:tr>
      <w:tr w:rsidR="005E7CBE" w:rsidRPr="000737E6"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737E6" w:rsidRDefault="005E7CBE" w:rsidP="00BF022C">
            <w:pPr>
              <w:pStyle w:val="TAC"/>
            </w:pPr>
          </w:p>
          <w:p w14:paraId="476A402F" w14:textId="77777777" w:rsidR="005E7CBE" w:rsidRPr="000737E6" w:rsidRDefault="005E7CBE" w:rsidP="00BF022C">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522D163A" w14:textId="77777777" w:rsidR="005E7CBE" w:rsidRPr="000737E6" w:rsidRDefault="005E7CBE" w:rsidP="00BF022C">
            <w:pPr>
              <w:pStyle w:val="TAL"/>
            </w:pPr>
            <w:r w:rsidRPr="000737E6">
              <w:t>octet o510+1</w:t>
            </w:r>
          </w:p>
          <w:p w14:paraId="26BA9008" w14:textId="77777777" w:rsidR="005E7CBE" w:rsidRPr="000737E6" w:rsidRDefault="005E7CBE" w:rsidP="00BF022C">
            <w:pPr>
              <w:pStyle w:val="TAL"/>
            </w:pPr>
          </w:p>
          <w:p w14:paraId="5E343807" w14:textId="77777777" w:rsidR="005E7CBE" w:rsidRPr="000737E6" w:rsidRDefault="005E7CBE" w:rsidP="00BF022C">
            <w:pPr>
              <w:pStyle w:val="TAL"/>
            </w:pPr>
            <w:r w:rsidRPr="000737E6">
              <w:t>octet o510+2</w:t>
            </w:r>
          </w:p>
        </w:tc>
      </w:tr>
      <w:tr w:rsidR="005E7CBE" w:rsidRPr="000737E6"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737E6" w:rsidRDefault="005E7CBE" w:rsidP="00BF022C">
            <w:pPr>
              <w:pStyle w:val="TAC"/>
            </w:pPr>
          </w:p>
          <w:p w14:paraId="2B03BFFA" w14:textId="77777777" w:rsidR="005E7CBE" w:rsidRPr="000737E6" w:rsidRDefault="005E7CBE" w:rsidP="00BF022C">
            <w:pPr>
              <w:pStyle w:val="TAC"/>
            </w:pPr>
            <w:r w:rsidRPr="000737E6">
              <w:t>Geographical area</w:t>
            </w:r>
          </w:p>
        </w:tc>
        <w:tc>
          <w:tcPr>
            <w:tcW w:w="1416" w:type="dxa"/>
            <w:tcBorders>
              <w:top w:val="nil"/>
              <w:left w:val="single" w:sz="6" w:space="0" w:color="auto"/>
              <w:bottom w:val="nil"/>
              <w:right w:val="nil"/>
            </w:tcBorders>
          </w:tcPr>
          <w:p w14:paraId="49E8A4D3" w14:textId="77777777" w:rsidR="005E7CBE" w:rsidRPr="000737E6" w:rsidRDefault="005E7CBE" w:rsidP="00BF022C">
            <w:pPr>
              <w:pStyle w:val="TAL"/>
            </w:pPr>
            <w:r w:rsidRPr="000737E6">
              <w:t>octet o510+3</w:t>
            </w:r>
          </w:p>
          <w:p w14:paraId="7D0805AB" w14:textId="77777777" w:rsidR="005E7CBE" w:rsidRPr="000737E6" w:rsidRDefault="005E7CBE" w:rsidP="00BF022C">
            <w:pPr>
              <w:pStyle w:val="TAL"/>
            </w:pPr>
          </w:p>
          <w:p w14:paraId="37CE7B37" w14:textId="77777777" w:rsidR="005E7CBE" w:rsidRPr="000737E6" w:rsidRDefault="005E7CBE" w:rsidP="00BF022C">
            <w:pPr>
              <w:pStyle w:val="TAL"/>
            </w:pPr>
            <w:r w:rsidRPr="000737E6">
              <w:t>octet o5100</w:t>
            </w:r>
          </w:p>
        </w:tc>
      </w:tr>
      <w:tr w:rsidR="005E7CBE" w:rsidRPr="000737E6"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737E6" w:rsidRDefault="005E7CBE" w:rsidP="00BF022C">
            <w:pPr>
              <w:pStyle w:val="TAC"/>
            </w:pPr>
          </w:p>
          <w:p w14:paraId="22C70EE1" w14:textId="77777777" w:rsidR="005E7CBE" w:rsidRPr="000737E6" w:rsidRDefault="005E7CBE" w:rsidP="00BF022C">
            <w:pPr>
              <w:pStyle w:val="TAC"/>
            </w:pPr>
            <w:r w:rsidRPr="000737E6">
              <w:t>Radio parameters</w:t>
            </w:r>
          </w:p>
        </w:tc>
        <w:tc>
          <w:tcPr>
            <w:tcW w:w="1416" w:type="dxa"/>
            <w:tcBorders>
              <w:top w:val="nil"/>
              <w:left w:val="single" w:sz="6" w:space="0" w:color="auto"/>
              <w:bottom w:val="nil"/>
              <w:right w:val="nil"/>
            </w:tcBorders>
          </w:tcPr>
          <w:p w14:paraId="4992955F" w14:textId="77777777" w:rsidR="005E7CBE" w:rsidRPr="000737E6" w:rsidRDefault="005E7CBE" w:rsidP="00BF022C">
            <w:pPr>
              <w:pStyle w:val="TAL"/>
            </w:pPr>
            <w:r w:rsidRPr="000737E6">
              <w:t>octet o5100+1</w:t>
            </w:r>
          </w:p>
          <w:p w14:paraId="177929DE" w14:textId="77777777" w:rsidR="005E7CBE" w:rsidRPr="000737E6" w:rsidRDefault="005E7CBE" w:rsidP="00BF022C">
            <w:pPr>
              <w:pStyle w:val="TAL"/>
            </w:pPr>
          </w:p>
          <w:p w14:paraId="1E47E0A6" w14:textId="77777777" w:rsidR="005E7CBE" w:rsidRPr="000737E6" w:rsidRDefault="005E7CBE" w:rsidP="00BF022C">
            <w:pPr>
              <w:pStyle w:val="TAL"/>
            </w:pPr>
            <w:r w:rsidRPr="000737E6">
              <w:t>octet o511-1</w:t>
            </w:r>
          </w:p>
        </w:tc>
      </w:tr>
      <w:tr w:rsidR="005E7CBE" w:rsidRPr="000737E6"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737E6" w:rsidRDefault="005E7CBE" w:rsidP="00BF022C">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737E6" w:rsidRDefault="005E7CBE" w:rsidP="00BF022C">
            <w:pPr>
              <w:pStyle w:val="TAC"/>
            </w:pPr>
            <w:r w:rsidRPr="000737E6">
              <w:t>0</w:t>
            </w:r>
          </w:p>
          <w:p w14:paraId="2E7F402B"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737E6" w:rsidRDefault="005E7CBE" w:rsidP="00BF022C">
            <w:pPr>
              <w:pStyle w:val="TAC"/>
            </w:pPr>
            <w:r w:rsidRPr="000737E6">
              <w:t>0</w:t>
            </w:r>
          </w:p>
          <w:p w14:paraId="7EF6A75E"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737E6" w:rsidRDefault="005E7CBE" w:rsidP="00BF022C">
            <w:pPr>
              <w:pStyle w:val="TAC"/>
            </w:pPr>
            <w:r w:rsidRPr="000737E6">
              <w:t>0</w:t>
            </w:r>
          </w:p>
          <w:p w14:paraId="5B96A687"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737E6" w:rsidRDefault="005E7CBE" w:rsidP="00BF022C">
            <w:pPr>
              <w:pStyle w:val="TAC"/>
            </w:pPr>
            <w:r w:rsidRPr="000737E6">
              <w:t>0</w:t>
            </w:r>
          </w:p>
          <w:p w14:paraId="5B82A3F4"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737E6" w:rsidRDefault="005E7CBE" w:rsidP="00BF022C">
            <w:pPr>
              <w:pStyle w:val="TAC"/>
            </w:pPr>
            <w:r w:rsidRPr="000737E6">
              <w:t>0</w:t>
            </w:r>
          </w:p>
          <w:p w14:paraId="3B9AD324"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737E6" w:rsidRDefault="005E7CBE" w:rsidP="00BF022C">
            <w:pPr>
              <w:pStyle w:val="TAC"/>
            </w:pPr>
            <w:r w:rsidRPr="000737E6">
              <w:t>0</w:t>
            </w:r>
          </w:p>
          <w:p w14:paraId="2A7E3B06"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737E6" w:rsidRDefault="005E7CBE" w:rsidP="00BF022C">
            <w:pPr>
              <w:pStyle w:val="TAC"/>
            </w:pPr>
            <w:r w:rsidRPr="000737E6">
              <w:t>0</w:t>
            </w:r>
          </w:p>
          <w:p w14:paraId="09A86D7D" w14:textId="77777777" w:rsidR="005E7CBE" w:rsidRPr="000737E6" w:rsidRDefault="005E7CBE" w:rsidP="00BF022C">
            <w:pPr>
              <w:pStyle w:val="TAC"/>
            </w:pPr>
            <w:r w:rsidRPr="000737E6">
              <w:t>Spare</w:t>
            </w:r>
          </w:p>
        </w:tc>
        <w:tc>
          <w:tcPr>
            <w:tcW w:w="1416" w:type="dxa"/>
            <w:tcBorders>
              <w:top w:val="nil"/>
              <w:left w:val="single" w:sz="6" w:space="0" w:color="auto"/>
              <w:bottom w:val="nil"/>
              <w:right w:val="nil"/>
            </w:tcBorders>
            <w:hideMark/>
          </w:tcPr>
          <w:p w14:paraId="1D7D0976" w14:textId="77777777" w:rsidR="005E7CBE" w:rsidRPr="000737E6" w:rsidRDefault="005E7CBE" w:rsidP="00BF022C">
            <w:pPr>
              <w:pStyle w:val="TAL"/>
            </w:pPr>
            <w:r w:rsidRPr="000737E6">
              <w:t>octet o511</w:t>
            </w:r>
          </w:p>
        </w:tc>
      </w:tr>
    </w:tbl>
    <w:p w14:paraId="28F604CF" w14:textId="77777777" w:rsidR="005E7CBE" w:rsidRPr="000737E6" w:rsidRDefault="005E7CBE" w:rsidP="005E7CBE">
      <w:pPr>
        <w:pStyle w:val="TF"/>
      </w:pPr>
      <w:r w:rsidRPr="000737E6">
        <w:t>Figure 5.5.2.8: Radio parameters per geographical area info</w:t>
      </w:r>
    </w:p>
    <w:p w14:paraId="01234F4C" w14:textId="77777777" w:rsidR="005E7CBE" w:rsidRPr="000737E6" w:rsidRDefault="005E7CBE" w:rsidP="005E7CBE">
      <w:pPr>
        <w:pStyle w:val="TH"/>
      </w:pPr>
      <w:r w:rsidRPr="000737E6">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737E6" w:rsidRDefault="005E7CBE" w:rsidP="00BF022C">
            <w:pPr>
              <w:pStyle w:val="TAL"/>
            </w:pPr>
            <w:r w:rsidRPr="000737E6">
              <w:t>Geographical area (octet o510+3 to o5100):</w:t>
            </w:r>
          </w:p>
          <w:p w14:paraId="6B947331" w14:textId="77777777" w:rsidR="005E7CBE" w:rsidRPr="000737E6" w:rsidRDefault="005E7CBE" w:rsidP="00BF022C">
            <w:pPr>
              <w:pStyle w:val="TAL"/>
              <w:rPr>
                <w:noProof/>
                <w:lang w:val="en-US"/>
              </w:rPr>
            </w:pPr>
            <w:r w:rsidRPr="000737E6">
              <w:t>The geographical area field is coded according to figure 5.5.2.9 and table 5.5.2.9</w:t>
            </w:r>
            <w:r w:rsidRPr="000737E6">
              <w:rPr>
                <w:noProof/>
                <w:lang w:val="en-US"/>
              </w:rPr>
              <w:t>.</w:t>
            </w:r>
          </w:p>
        </w:tc>
      </w:tr>
      <w:tr w:rsidR="005E7CBE" w:rsidRPr="000737E6"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Pr="000737E6" w:rsidRDefault="005E7CBE" w:rsidP="00BF022C">
            <w:pPr>
              <w:pStyle w:val="TAL"/>
            </w:pPr>
          </w:p>
        </w:tc>
      </w:tr>
      <w:tr w:rsidR="005E7CBE" w:rsidRPr="000737E6"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737E6" w:rsidRDefault="005E7CBE" w:rsidP="00BF022C">
            <w:pPr>
              <w:pStyle w:val="TAL"/>
            </w:pPr>
            <w:r w:rsidRPr="000737E6">
              <w:t>Radio parameters (octet o5100+1 to o511-1):</w:t>
            </w:r>
          </w:p>
          <w:p w14:paraId="47D354BB" w14:textId="64BDC988" w:rsidR="005E7CBE" w:rsidRPr="000737E6" w:rsidRDefault="005E7CBE" w:rsidP="00CB28F2">
            <w:pPr>
              <w:pStyle w:val="TAL"/>
              <w:rPr>
                <w:noProof/>
                <w:lang w:val="en-US"/>
              </w:rPr>
            </w:pPr>
            <w:r w:rsidRPr="000737E6">
              <w:t>The radio parameters field is coded according to figure 5.3.</w:t>
            </w:r>
            <w:r w:rsidR="00CB28F2" w:rsidRPr="000737E6">
              <w:t>2</w:t>
            </w:r>
            <w:r w:rsidRPr="000737E6">
              <w:t>.11 and table 5.3.</w:t>
            </w:r>
            <w:r w:rsidR="00CB28F2" w:rsidRPr="000737E6">
              <w:t>2</w:t>
            </w:r>
            <w:r w:rsidRPr="000737E6">
              <w:t>.11, applicable in the geographical area indicated by the geographical area field when not served by NG-RAN</w:t>
            </w:r>
            <w:r w:rsidRPr="000737E6">
              <w:rPr>
                <w:noProof/>
                <w:lang w:val="en-US"/>
              </w:rPr>
              <w:t>.</w:t>
            </w:r>
          </w:p>
        </w:tc>
      </w:tr>
      <w:tr w:rsidR="005E7CBE" w:rsidRPr="000737E6"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Pr="000737E6" w:rsidRDefault="005E7CBE" w:rsidP="00BF022C">
            <w:pPr>
              <w:pStyle w:val="TAL"/>
            </w:pPr>
          </w:p>
        </w:tc>
      </w:tr>
      <w:tr w:rsidR="005E7CBE" w:rsidRPr="000737E6"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737E6" w:rsidRDefault="005E7CBE" w:rsidP="00BF022C">
            <w:pPr>
              <w:pStyle w:val="TAL"/>
              <w:rPr>
                <w:noProof/>
                <w:lang w:val="en-US"/>
              </w:rPr>
            </w:pPr>
            <w:r w:rsidRPr="000737E6">
              <w:t>Managed indicator (MI) (octet o511 bit 8):</w:t>
            </w:r>
          </w:p>
          <w:p w14:paraId="1A24AE29" w14:textId="77777777" w:rsidR="005E7CBE" w:rsidRPr="000737E6" w:rsidRDefault="005E7CBE" w:rsidP="00BF022C">
            <w:pPr>
              <w:pStyle w:val="TAL"/>
            </w:pPr>
            <w:r w:rsidRPr="000737E6">
              <w:rPr>
                <w:noProof/>
                <w:lang w:val="en-US"/>
              </w:rPr>
              <w:t xml:space="preserve">The </w:t>
            </w:r>
            <w:r w:rsidR="004741DD" w:rsidRPr="000737E6">
              <w:t>m</w:t>
            </w:r>
            <w:r w:rsidRPr="000737E6">
              <w:t>anaged indicator indicates how the radio parameters indicated in the radio parameters field in the geographical area indicated by the geographical area field are managed.</w:t>
            </w:r>
          </w:p>
          <w:p w14:paraId="0C3A242E" w14:textId="77777777" w:rsidR="005E7CBE" w:rsidRPr="000737E6" w:rsidRDefault="005E7CBE" w:rsidP="00BF022C">
            <w:pPr>
              <w:pStyle w:val="TAL"/>
            </w:pPr>
            <w:r w:rsidRPr="000737E6">
              <w:t>Bit</w:t>
            </w:r>
          </w:p>
          <w:p w14:paraId="2D8A9E8D" w14:textId="77777777" w:rsidR="005E7CBE" w:rsidRPr="000737E6" w:rsidRDefault="005E7CBE" w:rsidP="00BF022C">
            <w:pPr>
              <w:pStyle w:val="TAL"/>
              <w:rPr>
                <w:b/>
              </w:rPr>
            </w:pPr>
            <w:r w:rsidRPr="000737E6">
              <w:rPr>
                <w:b/>
              </w:rPr>
              <w:t>8</w:t>
            </w:r>
          </w:p>
          <w:p w14:paraId="39F156A6" w14:textId="77777777" w:rsidR="005E7CBE" w:rsidRPr="000737E6" w:rsidRDefault="005E7CBE" w:rsidP="00BF022C">
            <w:pPr>
              <w:pStyle w:val="TAL"/>
            </w:pPr>
            <w:r w:rsidRPr="000737E6">
              <w:t>0</w:t>
            </w:r>
            <w:r w:rsidRPr="000737E6">
              <w:tab/>
              <w:t>Non-operator managed</w:t>
            </w:r>
          </w:p>
          <w:p w14:paraId="7A95E675" w14:textId="77777777" w:rsidR="005E7CBE" w:rsidRPr="000737E6" w:rsidRDefault="005E7CBE" w:rsidP="00BF022C">
            <w:pPr>
              <w:pStyle w:val="TAL"/>
            </w:pPr>
            <w:r w:rsidRPr="000737E6">
              <w:t>1</w:t>
            </w:r>
            <w:r w:rsidRPr="000737E6">
              <w:tab/>
              <w:t>Operator managed</w:t>
            </w:r>
          </w:p>
        </w:tc>
      </w:tr>
      <w:tr w:rsidR="005E7CBE" w:rsidRPr="000737E6"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Pr="000737E6" w:rsidRDefault="005E7CBE" w:rsidP="00BF022C">
            <w:pPr>
              <w:pStyle w:val="TAL"/>
            </w:pPr>
          </w:p>
        </w:tc>
      </w:tr>
      <w:tr w:rsidR="005E7CBE" w:rsidRPr="000737E6"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Pr="000737E6" w:rsidRDefault="005E7CBE" w:rsidP="00BF022C">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5.5.2.8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7D291A41"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72C7609F" w14:textId="77777777" w:rsidTr="00BF022C">
        <w:trPr>
          <w:cantSplit/>
          <w:jc w:val="center"/>
        </w:trPr>
        <w:tc>
          <w:tcPr>
            <w:tcW w:w="708" w:type="dxa"/>
            <w:hideMark/>
          </w:tcPr>
          <w:p w14:paraId="2CE11DAF" w14:textId="77777777" w:rsidR="005E7CBE" w:rsidRPr="000737E6" w:rsidRDefault="005E7CBE" w:rsidP="00BF022C">
            <w:pPr>
              <w:pStyle w:val="TAC"/>
            </w:pPr>
            <w:r w:rsidRPr="000737E6">
              <w:lastRenderedPageBreak/>
              <w:t>8</w:t>
            </w:r>
          </w:p>
        </w:tc>
        <w:tc>
          <w:tcPr>
            <w:tcW w:w="709" w:type="dxa"/>
            <w:hideMark/>
          </w:tcPr>
          <w:p w14:paraId="533C95F8" w14:textId="77777777" w:rsidR="005E7CBE" w:rsidRPr="000737E6" w:rsidRDefault="005E7CBE" w:rsidP="00BF022C">
            <w:pPr>
              <w:pStyle w:val="TAC"/>
            </w:pPr>
            <w:r w:rsidRPr="000737E6">
              <w:t>7</w:t>
            </w:r>
          </w:p>
        </w:tc>
        <w:tc>
          <w:tcPr>
            <w:tcW w:w="709" w:type="dxa"/>
            <w:hideMark/>
          </w:tcPr>
          <w:p w14:paraId="56522B4D" w14:textId="77777777" w:rsidR="005E7CBE" w:rsidRPr="000737E6" w:rsidRDefault="005E7CBE" w:rsidP="00BF022C">
            <w:pPr>
              <w:pStyle w:val="TAC"/>
            </w:pPr>
            <w:r w:rsidRPr="000737E6">
              <w:t>6</w:t>
            </w:r>
          </w:p>
        </w:tc>
        <w:tc>
          <w:tcPr>
            <w:tcW w:w="709" w:type="dxa"/>
            <w:hideMark/>
          </w:tcPr>
          <w:p w14:paraId="29540B81" w14:textId="77777777" w:rsidR="005E7CBE" w:rsidRPr="000737E6" w:rsidRDefault="005E7CBE" w:rsidP="00BF022C">
            <w:pPr>
              <w:pStyle w:val="TAC"/>
            </w:pPr>
            <w:r w:rsidRPr="000737E6">
              <w:t>5</w:t>
            </w:r>
          </w:p>
        </w:tc>
        <w:tc>
          <w:tcPr>
            <w:tcW w:w="709" w:type="dxa"/>
            <w:hideMark/>
          </w:tcPr>
          <w:p w14:paraId="184A283C" w14:textId="77777777" w:rsidR="005E7CBE" w:rsidRPr="000737E6" w:rsidRDefault="005E7CBE" w:rsidP="00BF022C">
            <w:pPr>
              <w:pStyle w:val="TAC"/>
            </w:pPr>
            <w:r w:rsidRPr="000737E6">
              <w:t>4</w:t>
            </w:r>
          </w:p>
        </w:tc>
        <w:tc>
          <w:tcPr>
            <w:tcW w:w="709" w:type="dxa"/>
            <w:hideMark/>
          </w:tcPr>
          <w:p w14:paraId="6FF64D80" w14:textId="77777777" w:rsidR="005E7CBE" w:rsidRPr="000737E6" w:rsidRDefault="005E7CBE" w:rsidP="00BF022C">
            <w:pPr>
              <w:pStyle w:val="TAC"/>
            </w:pPr>
            <w:r w:rsidRPr="000737E6">
              <w:t>3</w:t>
            </w:r>
          </w:p>
        </w:tc>
        <w:tc>
          <w:tcPr>
            <w:tcW w:w="709" w:type="dxa"/>
            <w:hideMark/>
          </w:tcPr>
          <w:p w14:paraId="5708212F" w14:textId="77777777" w:rsidR="005E7CBE" w:rsidRPr="000737E6" w:rsidRDefault="005E7CBE" w:rsidP="00BF022C">
            <w:pPr>
              <w:pStyle w:val="TAC"/>
            </w:pPr>
            <w:r w:rsidRPr="000737E6">
              <w:t>2</w:t>
            </w:r>
          </w:p>
        </w:tc>
        <w:tc>
          <w:tcPr>
            <w:tcW w:w="709" w:type="dxa"/>
            <w:hideMark/>
          </w:tcPr>
          <w:p w14:paraId="6DEDE150" w14:textId="77777777" w:rsidR="005E7CBE" w:rsidRPr="000737E6" w:rsidRDefault="005E7CBE" w:rsidP="00BF022C">
            <w:pPr>
              <w:pStyle w:val="TAC"/>
            </w:pPr>
            <w:r w:rsidRPr="000737E6">
              <w:t>1</w:t>
            </w:r>
          </w:p>
        </w:tc>
        <w:tc>
          <w:tcPr>
            <w:tcW w:w="1346" w:type="dxa"/>
          </w:tcPr>
          <w:p w14:paraId="59E9A0B7" w14:textId="77777777" w:rsidR="005E7CBE" w:rsidRPr="000737E6" w:rsidRDefault="005E7CBE" w:rsidP="00BF022C">
            <w:pPr>
              <w:pStyle w:val="TAL"/>
            </w:pPr>
          </w:p>
        </w:tc>
      </w:tr>
      <w:tr w:rsidR="005E7CBE" w:rsidRPr="000737E6"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737E6" w:rsidRDefault="005E7CBE" w:rsidP="00BF022C">
            <w:pPr>
              <w:pStyle w:val="TAC"/>
              <w:rPr>
                <w:noProof/>
                <w:lang w:val="en-US"/>
              </w:rPr>
            </w:pPr>
          </w:p>
          <w:p w14:paraId="5F34FDB7" w14:textId="77777777" w:rsidR="005E7CBE" w:rsidRPr="000737E6" w:rsidRDefault="005E7CBE" w:rsidP="00BF022C">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0EF63B89" w14:textId="77777777" w:rsidR="005E7CBE" w:rsidRPr="000737E6" w:rsidRDefault="005E7CBE" w:rsidP="00BF022C">
            <w:pPr>
              <w:pStyle w:val="TAL"/>
            </w:pPr>
            <w:r w:rsidRPr="000737E6">
              <w:t>octet o510+3</w:t>
            </w:r>
          </w:p>
          <w:p w14:paraId="1756B962" w14:textId="77777777" w:rsidR="005E7CBE" w:rsidRPr="000737E6" w:rsidRDefault="005E7CBE" w:rsidP="00BF022C">
            <w:pPr>
              <w:pStyle w:val="TAL"/>
            </w:pPr>
          </w:p>
          <w:p w14:paraId="7512AA6F" w14:textId="77777777" w:rsidR="005E7CBE" w:rsidRPr="000737E6" w:rsidRDefault="005E7CBE" w:rsidP="00BF022C">
            <w:pPr>
              <w:pStyle w:val="TAL"/>
            </w:pPr>
            <w:r w:rsidRPr="000737E6">
              <w:t>octet o510+4</w:t>
            </w:r>
          </w:p>
        </w:tc>
      </w:tr>
      <w:tr w:rsidR="005E7CBE" w:rsidRPr="000737E6"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737E6" w:rsidRDefault="005E7CBE" w:rsidP="00BF022C">
            <w:pPr>
              <w:pStyle w:val="TAC"/>
            </w:pPr>
          </w:p>
          <w:p w14:paraId="16E1758B" w14:textId="77777777" w:rsidR="005E7CBE" w:rsidRPr="000737E6" w:rsidRDefault="005E7CBE" w:rsidP="00BF022C">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62670A52" w14:textId="77777777" w:rsidR="005E7CBE" w:rsidRPr="000737E6" w:rsidRDefault="005E7CBE" w:rsidP="00BF022C">
            <w:pPr>
              <w:pStyle w:val="TAL"/>
            </w:pPr>
            <w:r w:rsidRPr="000737E6">
              <w:t>octet (o510+5)*</w:t>
            </w:r>
          </w:p>
          <w:p w14:paraId="2603C7CE" w14:textId="77777777" w:rsidR="005E7CBE" w:rsidRPr="000737E6" w:rsidRDefault="005E7CBE" w:rsidP="00BF022C">
            <w:pPr>
              <w:pStyle w:val="TAL"/>
            </w:pPr>
          </w:p>
          <w:p w14:paraId="7A14DF68" w14:textId="77777777" w:rsidR="005E7CBE" w:rsidRPr="000737E6" w:rsidRDefault="005E7CBE" w:rsidP="00BF022C">
            <w:pPr>
              <w:pStyle w:val="TAL"/>
            </w:pPr>
            <w:r w:rsidRPr="000737E6">
              <w:t>octet (o510+10)*</w:t>
            </w:r>
          </w:p>
        </w:tc>
      </w:tr>
      <w:tr w:rsidR="005E7CBE" w:rsidRPr="000737E6"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737E6" w:rsidRDefault="005E7CBE" w:rsidP="00BF022C">
            <w:pPr>
              <w:pStyle w:val="TAC"/>
            </w:pPr>
          </w:p>
          <w:p w14:paraId="0ACA9396" w14:textId="77777777" w:rsidR="005E7CBE" w:rsidRPr="000737E6" w:rsidRDefault="005E7CBE" w:rsidP="00BF022C">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188C8F20" w14:textId="77777777" w:rsidR="005E7CBE" w:rsidRPr="000737E6" w:rsidRDefault="005E7CBE" w:rsidP="00BF022C">
            <w:pPr>
              <w:pStyle w:val="TAL"/>
            </w:pPr>
            <w:r w:rsidRPr="000737E6">
              <w:t>octet (o510+11)*</w:t>
            </w:r>
          </w:p>
          <w:p w14:paraId="635B89DA" w14:textId="77777777" w:rsidR="005E7CBE" w:rsidRPr="000737E6" w:rsidRDefault="005E7CBE" w:rsidP="00BF022C">
            <w:pPr>
              <w:pStyle w:val="TAL"/>
            </w:pPr>
          </w:p>
          <w:p w14:paraId="49C4581F" w14:textId="77777777" w:rsidR="005E7CBE" w:rsidRPr="000737E6" w:rsidRDefault="005E7CBE" w:rsidP="00BF022C">
            <w:pPr>
              <w:pStyle w:val="TAL"/>
            </w:pPr>
            <w:r w:rsidRPr="000737E6">
              <w:t>octet (o510+16)*</w:t>
            </w:r>
          </w:p>
        </w:tc>
      </w:tr>
      <w:tr w:rsidR="005E7CBE" w:rsidRPr="000737E6"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737E6" w:rsidRDefault="005E7CBE" w:rsidP="00BF022C">
            <w:pPr>
              <w:pStyle w:val="TAC"/>
            </w:pPr>
          </w:p>
          <w:p w14:paraId="7E4F9BE4"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4F1C886B" w14:textId="77777777" w:rsidR="005E7CBE" w:rsidRPr="000737E6" w:rsidRDefault="005E7CBE" w:rsidP="00BF022C">
            <w:pPr>
              <w:pStyle w:val="TAL"/>
            </w:pPr>
            <w:r w:rsidRPr="000737E6">
              <w:t>octet (o510+17)*</w:t>
            </w:r>
          </w:p>
          <w:p w14:paraId="14AA3DD3" w14:textId="77777777" w:rsidR="005E7CBE" w:rsidRPr="000737E6" w:rsidRDefault="005E7CBE" w:rsidP="00BF022C">
            <w:pPr>
              <w:pStyle w:val="TAL"/>
            </w:pPr>
          </w:p>
          <w:p w14:paraId="62129008" w14:textId="77777777" w:rsidR="005E7CBE" w:rsidRPr="000737E6" w:rsidRDefault="005E7CBE" w:rsidP="00BF022C">
            <w:pPr>
              <w:pStyle w:val="TAL"/>
            </w:pPr>
            <w:r w:rsidRPr="000737E6">
              <w:t>octet (o510-2+6*n)*</w:t>
            </w:r>
          </w:p>
        </w:tc>
      </w:tr>
      <w:tr w:rsidR="005E7CBE" w:rsidRPr="000737E6"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737E6" w:rsidRDefault="005E7CBE" w:rsidP="00BF022C">
            <w:pPr>
              <w:pStyle w:val="TAC"/>
            </w:pPr>
          </w:p>
          <w:p w14:paraId="5119D3D1" w14:textId="77777777" w:rsidR="005E7CBE" w:rsidRPr="000737E6" w:rsidRDefault="005E7CBE" w:rsidP="00BF022C">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66DFD396" w14:textId="77777777" w:rsidR="005E7CBE" w:rsidRPr="000737E6" w:rsidRDefault="005E7CBE" w:rsidP="00BF022C">
            <w:pPr>
              <w:pStyle w:val="TAL"/>
            </w:pPr>
            <w:r w:rsidRPr="000737E6">
              <w:t>octet (o510-1+6*n)*</w:t>
            </w:r>
          </w:p>
          <w:p w14:paraId="33C51974" w14:textId="77777777" w:rsidR="005E7CBE" w:rsidRPr="000737E6" w:rsidRDefault="005E7CBE" w:rsidP="00BF022C">
            <w:pPr>
              <w:pStyle w:val="TAL"/>
            </w:pPr>
          </w:p>
          <w:p w14:paraId="2B6E4990" w14:textId="77777777" w:rsidR="005E7CBE" w:rsidRPr="000737E6" w:rsidRDefault="005E7CBE" w:rsidP="00BF022C">
            <w:pPr>
              <w:pStyle w:val="TAL"/>
            </w:pPr>
            <w:r w:rsidRPr="000737E6">
              <w:t>octet (o510+4+6*n)* = octet o5100*</w:t>
            </w:r>
          </w:p>
        </w:tc>
      </w:tr>
    </w:tbl>
    <w:p w14:paraId="0E457DC7" w14:textId="77777777" w:rsidR="005E7CBE" w:rsidRPr="000737E6" w:rsidRDefault="005E7CBE" w:rsidP="005E7CBE">
      <w:pPr>
        <w:pStyle w:val="TF"/>
      </w:pPr>
      <w:r w:rsidRPr="000737E6">
        <w:t>Figure 5.5.2.9: Geographical area</w:t>
      </w:r>
    </w:p>
    <w:p w14:paraId="1AF6E46E" w14:textId="77777777" w:rsidR="005E7CBE" w:rsidRPr="000737E6" w:rsidRDefault="005E7CBE" w:rsidP="005E7CBE">
      <w:pPr>
        <w:pStyle w:val="TH"/>
      </w:pPr>
      <w:r w:rsidRPr="000737E6">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Pr="000737E6" w:rsidRDefault="005E7CBE" w:rsidP="00BF022C">
            <w:pPr>
              <w:pStyle w:val="TAL"/>
              <w:rPr>
                <w:noProof/>
              </w:rPr>
            </w:pPr>
            <w:r w:rsidRPr="000737E6">
              <w:t>Coordinate:</w:t>
            </w:r>
          </w:p>
          <w:p w14:paraId="5C0361A3" w14:textId="77777777" w:rsidR="005E7CBE" w:rsidRPr="000737E6" w:rsidRDefault="005E7CBE" w:rsidP="00BF022C">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5.5.2.10 and table 5.5.2.10.</w:t>
            </w:r>
          </w:p>
        </w:tc>
      </w:tr>
      <w:tr w:rsidR="005E7CBE" w:rsidRPr="000737E6"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Pr="000737E6" w:rsidRDefault="005E7CBE" w:rsidP="00BF022C">
            <w:pPr>
              <w:pStyle w:val="TAL"/>
              <w:rPr>
                <w:noProof/>
                <w:lang w:val="en-US"/>
              </w:rPr>
            </w:pPr>
          </w:p>
        </w:tc>
      </w:tr>
    </w:tbl>
    <w:p w14:paraId="1F19D42C"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2A1E02E4" w14:textId="77777777" w:rsidTr="00BF022C">
        <w:trPr>
          <w:cantSplit/>
          <w:jc w:val="center"/>
        </w:trPr>
        <w:tc>
          <w:tcPr>
            <w:tcW w:w="708" w:type="dxa"/>
            <w:hideMark/>
          </w:tcPr>
          <w:p w14:paraId="3CED5741" w14:textId="77777777" w:rsidR="005E7CBE" w:rsidRPr="000737E6" w:rsidRDefault="005E7CBE" w:rsidP="00BF022C">
            <w:pPr>
              <w:pStyle w:val="TAC"/>
            </w:pPr>
            <w:r w:rsidRPr="000737E6">
              <w:t>8</w:t>
            </w:r>
          </w:p>
        </w:tc>
        <w:tc>
          <w:tcPr>
            <w:tcW w:w="709" w:type="dxa"/>
            <w:hideMark/>
          </w:tcPr>
          <w:p w14:paraId="78392616" w14:textId="77777777" w:rsidR="005E7CBE" w:rsidRPr="000737E6" w:rsidRDefault="005E7CBE" w:rsidP="00BF022C">
            <w:pPr>
              <w:pStyle w:val="TAC"/>
            </w:pPr>
            <w:r w:rsidRPr="000737E6">
              <w:t>7</w:t>
            </w:r>
          </w:p>
        </w:tc>
        <w:tc>
          <w:tcPr>
            <w:tcW w:w="709" w:type="dxa"/>
            <w:hideMark/>
          </w:tcPr>
          <w:p w14:paraId="43771327" w14:textId="77777777" w:rsidR="005E7CBE" w:rsidRPr="000737E6" w:rsidRDefault="005E7CBE" w:rsidP="00BF022C">
            <w:pPr>
              <w:pStyle w:val="TAC"/>
            </w:pPr>
            <w:r w:rsidRPr="000737E6">
              <w:t>6</w:t>
            </w:r>
          </w:p>
        </w:tc>
        <w:tc>
          <w:tcPr>
            <w:tcW w:w="709" w:type="dxa"/>
            <w:hideMark/>
          </w:tcPr>
          <w:p w14:paraId="4A268E11" w14:textId="77777777" w:rsidR="005E7CBE" w:rsidRPr="000737E6" w:rsidRDefault="005E7CBE" w:rsidP="00BF022C">
            <w:pPr>
              <w:pStyle w:val="TAC"/>
            </w:pPr>
            <w:r w:rsidRPr="000737E6">
              <w:t>5</w:t>
            </w:r>
          </w:p>
        </w:tc>
        <w:tc>
          <w:tcPr>
            <w:tcW w:w="709" w:type="dxa"/>
            <w:hideMark/>
          </w:tcPr>
          <w:p w14:paraId="44250648" w14:textId="77777777" w:rsidR="005E7CBE" w:rsidRPr="000737E6" w:rsidRDefault="005E7CBE" w:rsidP="00BF022C">
            <w:pPr>
              <w:pStyle w:val="TAC"/>
            </w:pPr>
            <w:r w:rsidRPr="000737E6">
              <w:t>4</w:t>
            </w:r>
          </w:p>
        </w:tc>
        <w:tc>
          <w:tcPr>
            <w:tcW w:w="709" w:type="dxa"/>
            <w:hideMark/>
          </w:tcPr>
          <w:p w14:paraId="5B6EC568" w14:textId="77777777" w:rsidR="005E7CBE" w:rsidRPr="000737E6" w:rsidRDefault="005E7CBE" w:rsidP="00BF022C">
            <w:pPr>
              <w:pStyle w:val="TAC"/>
            </w:pPr>
            <w:r w:rsidRPr="000737E6">
              <w:t>3</w:t>
            </w:r>
          </w:p>
        </w:tc>
        <w:tc>
          <w:tcPr>
            <w:tcW w:w="709" w:type="dxa"/>
            <w:hideMark/>
          </w:tcPr>
          <w:p w14:paraId="43980B09" w14:textId="77777777" w:rsidR="005E7CBE" w:rsidRPr="000737E6" w:rsidRDefault="005E7CBE" w:rsidP="00BF022C">
            <w:pPr>
              <w:pStyle w:val="TAC"/>
            </w:pPr>
            <w:r w:rsidRPr="000737E6">
              <w:t>2</w:t>
            </w:r>
          </w:p>
        </w:tc>
        <w:tc>
          <w:tcPr>
            <w:tcW w:w="709" w:type="dxa"/>
            <w:hideMark/>
          </w:tcPr>
          <w:p w14:paraId="3AEC3375" w14:textId="77777777" w:rsidR="005E7CBE" w:rsidRPr="000737E6" w:rsidRDefault="005E7CBE" w:rsidP="00BF022C">
            <w:pPr>
              <w:pStyle w:val="TAC"/>
            </w:pPr>
            <w:r w:rsidRPr="000737E6">
              <w:t>1</w:t>
            </w:r>
          </w:p>
        </w:tc>
        <w:tc>
          <w:tcPr>
            <w:tcW w:w="1346" w:type="dxa"/>
          </w:tcPr>
          <w:p w14:paraId="127EEB85" w14:textId="77777777" w:rsidR="005E7CBE" w:rsidRPr="000737E6" w:rsidRDefault="005E7CBE" w:rsidP="00BF022C">
            <w:pPr>
              <w:pStyle w:val="TAL"/>
            </w:pPr>
          </w:p>
        </w:tc>
      </w:tr>
      <w:tr w:rsidR="005E7CBE" w:rsidRPr="000737E6"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737E6" w:rsidRDefault="005E7CBE" w:rsidP="00BF022C">
            <w:pPr>
              <w:pStyle w:val="TAC"/>
              <w:rPr>
                <w:noProof/>
                <w:lang w:val="en-US"/>
              </w:rPr>
            </w:pPr>
          </w:p>
          <w:p w14:paraId="2C21A033" w14:textId="77777777" w:rsidR="005E7CBE" w:rsidRPr="000737E6" w:rsidRDefault="005E7CBE" w:rsidP="00BF022C">
            <w:pPr>
              <w:pStyle w:val="TAC"/>
            </w:pPr>
            <w:r w:rsidRPr="000737E6">
              <w:rPr>
                <w:noProof/>
                <w:lang w:val="en-US"/>
              </w:rPr>
              <w:t>Latitude</w:t>
            </w:r>
          </w:p>
        </w:tc>
        <w:tc>
          <w:tcPr>
            <w:tcW w:w="1346" w:type="dxa"/>
          </w:tcPr>
          <w:p w14:paraId="210B9D3F" w14:textId="77777777" w:rsidR="005E7CBE" w:rsidRPr="000737E6" w:rsidRDefault="005E7CBE" w:rsidP="00BF022C">
            <w:pPr>
              <w:pStyle w:val="TAL"/>
            </w:pPr>
            <w:r w:rsidRPr="000737E6">
              <w:t>octet o510+11</w:t>
            </w:r>
          </w:p>
          <w:p w14:paraId="559C2FC2" w14:textId="77777777" w:rsidR="005E7CBE" w:rsidRPr="000737E6" w:rsidRDefault="005E7CBE" w:rsidP="00BF022C">
            <w:pPr>
              <w:pStyle w:val="TAL"/>
            </w:pPr>
          </w:p>
          <w:p w14:paraId="63E11651" w14:textId="77777777" w:rsidR="005E7CBE" w:rsidRPr="000737E6" w:rsidRDefault="005E7CBE" w:rsidP="00BF022C">
            <w:pPr>
              <w:pStyle w:val="TAL"/>
            </w:pPr>
            <w:r w:rsidRPr="000737E6">
              <w:t>octet o510+13</w:t>
            </w:r>
          </w:p>
        </w:tc>
      </w:tr>
      <w:tr w:rsidR="005E7CBE" w:rsidRPr="000737E6"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737E6" w:rsidRDefault="005E7CBE" w:rsidP="00BF022C">
            <w:pPr>
              <w:pStyle w:val="TAC"/>
            </w:pPr>
          </w:p>
          <w:p w14:paraId="4150AE6F" w14:textId="77777777" w:rsidR="005E7CBE" w:rsidRPr="000737E6" w:rsidRDefault="005E7CBE" w:rsidP="00BF022C">
            <w:pPr>
              <w:pStyle w:val="TAC"/>
            </w:pPr>
            <w:r w:rsidRPr="000737E6">
              <w:t>Longitude</w:t>
            </w:r>
          </w:p>
        </w:tc>
        <w:tc>
          <w:tcPr>
            <w:tcW w:w="1346" w:type="dxa"/>
            <w:tcBorders>
              <w:top w:val="nil"/>
              <w:left w:val="single" w:sz="6" w:space="0" w:color="auto"/>
              <w:bottom w:val="nil"/>
              <w:right w:val="nil"/>
            </w:tcBorders>
          </w:tcPr>
          <w:p w14:paraId="4F409D1C" w14:textId="77777777" w:rsidR="005E7CBE" w:rsidRPr="000737E6" w:rsidRDefault="005E7CBE" w:rsidP="00BF022C">
            <w:pPr>
              <w:pStyle w:val="TAL"/>
            </w:pPr>
            <w:r w:rsidRPr="000737E6">
              <w:t>octet o510+14</w:t>
            </w:r>
          </w:p>
          <w:p w14:paraId="7CD80B44" w14:textId="77777777" w:rsidR="005E7CBE" w:rsidRPr="000737E6" w:rsidRDefault="005E7CBE" w:rsidP="00BF022C">
            <w:pPr>
              <w:pStyle w:val="TAL"/>
            </w:pPr>
          </w:p>
          <w:p w14:paraId="07353694" w14:textId="77777777" w:rsidR="005E7CBE" w:rsidRPr="000737E6" w:rsidRDefault="005E7CBE" w:rsidP="00BF022C">
            <w:pPr>
              <w:pStyle w:val="TAL"/>
            </w:pPr>
            <w:r w:rsidRPr="000737E6">
              <w:t>octet o510+17</w:t>
            </w:r>
          </w:p>
        </w:tc>
      </w:tr>
    </w:tbl>
    <w:p w14:paraId="5F88424C" w14:textId="77777777" w:rsidR="005E7CBE" w:rsidRPr="000737E6" w:rsidRDefault="005E7CBE" w:rsidP="005E7CBE">
      <w:pPr>
        <w:pStyle w:val="TF"/>
      </w:pPr>
      <w:r w:rsidRPr="000737E6">
        <w:t>Figure 5.5.2.10: Coordinate area</w:t>
      </w:r>
    </w:p>
    <w:p w14:paraId="09644D2E" w14:textId="77777777" w:rsidR="005E7CBE" w:rsidRPr="000737E6" w:rsidRDefault="005E7CBE" w:rsidP="005E7CBE">
      <w:pPr>
        <w:pStyle w:val="TH"/>
      </w:pPr>
      <w:r w:rsidRPr="000737E6">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737E6" w:rsidRDefault="005E7CBE" w:rsidP="00BF022C">
            <w:pPr>
              <w:pStyle w:val="TAL"/>
            </w:pPr>
            <w:r w:rsidRPr="000737E6">
              <w:rPr>
                <w:noProof/>
                <w:lang w:val="en-US"/>
              </w:rPr>
              <w:t>Latitude (</w:t>
            </w:r>
            <w:r w:rsidRPr="000737E6">
              <w:t>octet o510+11 to o510+13</w:t>
            </w:r>
            <w:r w:rsidRPr="000737E6">
              <w:rPr>
                <w:noProof/>
                <w:lang w:val="en-US"/>
              </w:rPr>
              <w:t>):</w:t>
            </w:r>
          </w:p>
          <w:p w14:paraId="3C04F176" w14:textId="77777777" w:rsidR="005E7CBE" w:rsidRPr="000737E6" w:rsidRDefault="005E7CBE" w:rsidP="00BF022C">
            <w:pPr>
              <w:pStyle w:val="TAL"/>
            </w:pPr>
            <w:r w:rsidRPr="000737E6">
              <w:rPr>
                <w:noProof/>
                <w:lang w:val="en-US"/>
              </w:rPr>
              <w:t xml:space="preserve">The latitude </w:t>
            </w:r>
            <w:r w:rsidRPr="000737E6">
              <w:t>field is coded according to clause 6.1 of 3GPP TS 23.032 [6].</w:t>
            </w:r>
          </w:p>
        </w:tc>
      </w:tr>
      <w:tr w:rsidR="005E7CBE" w:rsidRPr="000737E6"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Pr="000737E6" w:rsidRDefault="005E7CBE" w:rsidP="00BF022C">
            <w:pPr>
              <w:pStyle w:val="TAL"/>
              <w:rPr>
                <w:noProof/>
              </w:rPr>
            </w:pPr>
          </w:p>
        </w:tc>
      </w:tr>
      <w:tr w:rsidR="005E7CBE" w:rsidRPr="000737E6"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Pr="000737E6" w:rsidRDefault="005E7CBE" w:rsidP="00BF022C">
            <w:pPr>
              <w:pStyle w:val="TAL"/>
            </w:pPr>
            <w:r w:rsidRPr="000737E6">
              <w:t>Longitude (octet o510+14 to o510+17):</w:t>
            </w:r>
          </w:p>
          <w:p w14:paraId="38871A8A" w14:textId="77777777" w:rsidR="005E7CBE" w:rsidRPr="000737E6" w:rsidRDefault="005E7CBE" w:rsidP="00BF022C">
            <w:pPr>
              <w:pStyle w:val="TAL"/>
              <w:rPr>
                <w:noProof/>
                <w:lang w:val="en-US"/>
              </w:rPr>
            </w:pPr>
            <w:r w:rsidRPr="000737E6">
              <w:rPr>
                <w:noProof/>
                <w:lang w:val="en-US"/>
              </w:rPr>
              <w:t xml:space="preserve">The </w:t>
            </w:r>
            <w:r w:rsidRPr="000737E6">
              <w:t>longitude field is coded according to clause 6.1 of 3GPP TS 23.032 [6].</w:t>
            </w:r>
          </w:p>
        </w:tc>
      </w:tr>
      <w:tr w:rsidR="005E7CBE" w:rsidRPr="000737E6"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Pr="000737E6" w:rsidRDefault="005E7CBE" w:rsidP="00BF022C">
            <w:pPr>
              <w:pStyle w:val="TAL"/>
              <w:rPr>
                <w:noProof/>
              </w:rPr>
            </w:pPr>
          </w:p>
        </w:tc>
      </w:tr>
    </w:tbl>
    <w:p w14:paraId="1A91CE0F"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5A32B29E" w14:textId="77777777" w:rsidTr="00BF022C">
        <w:trPr>
          <w:cantSplit/>
          <w:jc w:val="center"/>
        </w:trPr>
        <w:tc>
          <w:tcPr>
            <w:tcW w:w="708" w:type="dxa"/>
            <w:hideMark/>
          </w:tcPr>
          <w:p w14:paraId="669AC759" w14:textId="77777777" w:rsidR="005E7CBE" w:rsidRPr="000737E6" w:rsidRDefault="005E7CBE" w:rsidP="00BF022C">
            <w:pPr>
              <w:pStyle w:val="TAC"/>
            </w:pPr>
            <w:r w:rsidRPr="000737E6">
              <w:t>8</w:t>
            </w:r>
          </w:p>
        </w:tc>
        <w:tc>
          <w:tcPr>
            <w:tcW w:w="709" w:type="dxa"/>
            <w:hideMark/>
          </w:tcPr>
          <w:p w14:paraId="5ADEA07C" w14:textId="77777777" w:rsidR="005E7CBE" w:rsidRPr="000737E6" w:rsidRDefault="005E7CBE" w:rsidP="00BF022C">
            <w:pPr>
              <w:pStyle w:val="TAC"/>
            </w:pPr>
            <w:r w:rsidRPr="000737E6">
              <w:t>7</w:t>
            </w:r>
          </w:p>
        </w:tc>
        <w:tc>
          <w:tcPr>
            <w:tcW w:w="709" w:type="dxa"/>
            <w:hideMark/>
          </w:tcPr>
          <w:p w14:paraId="29BF9841" w14:textId="77777777" w:rsidR="005E7CBE" w:rsidRPr="000737E6" w:rsidRDefault="005E7CBE" w:rsidP="00BF022C">
            <w:pPr>
              <w:pStyle w:val="TAC"/>
            </w:pPr>
            <w:r w:rsidRPr="000737E6">
              <w:t>6</w:t>
            </w:r>
          </w:p>
        </w:tc>
        <w:tc>
          <w:tcPr>
            <w:tcW w:w="709" w:type="dxa"/>
            <w:hideMark/>
          </w:tcPr>
          <w:p w14:paraId="3640BBF9" w14:textId="77777777" w:rsidR="005E7CBE" w:rsidRPr="000737E6" w:rsidRDefault="005E7CBE" w:rsidP="00BF022C">
            <w:pPr>
              <w:pStyle w:val="TAC"/>
            </w:pPr>
            <w:r w:rsidRPr="000737E6">
              <w:t>5</w:t>
            </w:r>
          </w:p>
        </w:tc>
        <w:tc>
          <w:tcPr>
            <w:tcW w:w="709" w:type="dxa"/>
            <w:hideMark/>
          </w:tcPr>
          <w:p w14:paraId="6C78086F" w14:textId="77777777" w:rsidR="005E7CBE" w:rsidRPr="000737E6" w:rsidRDefault="005E7CBE" w:rsidP="00BF022C">
            <w:pPr>
              <w:pStyle w:val="TAC"/>
            </w:pPr>
            <w:r w:rsidRPr="000737E6">
              <w:t>4</w:t>
            </w:r>
          </w:p>
        </w:tc>
        <w:tc>
          <w:tcPr>
            <w:tcW w:w="709" w:type="dxa"/>
            <w:hideMark/>
          </w:tcPr>
          <w:p w14:paraId="53E88761" w14:textId="77777777" w:rsidR="005E7CBE" w:rsidRPr="000737E6" w:rsidRDefault="005E7CBE" w:rsidP="00BF022C">
            <w:pPr>
              <w:pStyle w:val="TAC"/>
            </w:pPr>
            <w:r w:rsidRPr="000737E6">
              <w:t>3</w:t>
            </w:r>
          </w:p>
        </w:tc>
        <w:tc>
          <w:tcPr>
            <w:tcW w:w="709" w:type="dxa"/>
            <w:hideMark/>
          </w:tcPr>
          <w:p w14:paraId="1A9E7439" w14:textId="77777777" w:rsidR="005E7CBE" w:rsidRPr="000737E6" w:rsidRDefault="005E7CBE" w:rsidP="00BF022C">
            <w:pPr>
              <w:pStyle w:val="TAC"/>
            </w:pPr>
            <w:r w:rsidRPr="000737E6">
              <w:t>2</w:t>
            </w:r>
          </w:p>
        </w:tc>
        <w:tc>
          <w:tcPr>
            <w:tcW w:w="709" w:type="dxa"/>
            <w:hideMark/>
          </w:tcPr>
          <w:p w14:paraId="4BDD7C55" w14:textId="77777777" w:rsidR="005E7CBE" w:rsidRPr="000737E6" w:rsidRDefault="005E7CBE" w:rsidP="00BF022C">
            <w:pPr>
              <w:pStyle w:val="TAC"/>
            </w:pPr>
            <w:r w:rsidRPr="000737E6">
              <w:t>1</w:t>
            </w:r>
          </w:p>
        </w:tc>
        <w:tc>
          <w:tcPr>
            <w:tcW w:w="1346" w:type="dxa"/>
          </w:tcPr>
          <w:p w14:paraId="0AF7A99D" w14:textId="77777777" w:rsidR="005E7CBE" w:rsidRPr="000737E6" w:rsidRDefault="005E7CBE" w:rsidP="00BF022C">
            <w:pPr>
              <w:pStyle w:val="TAL"/>
            </w:pPr>
          </w:p>
        </w:tc>
      </w:tr>
      <w:tr w:rsidR="005E7CBE" w:rsidRPr="000737E6"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737E6" w:rsidRDefault="005E7CBE" w:rsidP="00BF022C">
            <w:pPr>
              <w:pStyle w:val="TAC"/>
              <w:rPr>
                <w:noProof/>
                <w:lang w:val="en-US"/>
              </w:rPr>
            </w:pPr>
          </w:p>
          <w:p w14:paraId="7137FBD9" w14:textId="77777777" w:rsidR="005E7CBE" w:rsidRPr="000737E6" w:rsidRDefault="005E7CBE" w:rsidP="00BF022C">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0BC594DE" w14:textId="77777777" w:rsidR="005E7CBE" w:rsidRPr="000737E6" w:rsidRDefault="005E7CBE" w:rsidP="00BF022C">
            <w:pPr>
              <w:pStyle w:val="TAL"/>
            </w:pPr>
            <w:r w:rsidRPr="000737E6">
              <w:t>octet o5100+1</w:t>
            </w:r>
          </w:p>
          <w:p w14:paraId="35ECC4D1" w14:textId="77777777" w:rsidR="005E7CBE" w:rsidRPr="000737E6" w:rsidRDefault="005E7CBE" w:rsidP="00BF022C">
            <w:pPr>
              <w:pStyle w:val="TAL"/>
            </w:pPr>
          </w:p>
          <w:p w14:paraId="57475A4B" w14:textId="77777777" w:rsidR="005E7CBE" w:rsidRPr="000737E6" w:rsidRDefault="005E7CBE" w:rsidP="00BF022C">
            <w:pPr>
              <w:pStyle w:val="TAL"/>
            </w:pPr>
            <w:r w:rsidRPr="000737E6">
              <w:t>octet o5100+2</w:t>
            </w:r>
          </w:p>
        </w:tc>
      </w:tr>
      <w:tr w:rsidR="005E7CBE" w:rsidRPr="000737E6"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737E6" w:rsidRDefault="005E7CBE" w:rsidP="00BF022C">
            <w:pPr>
              <w:pStyle w:val="TAC"/>
            </w:pPr>
          </w:p>
          <w:p w14:paraId="7B2C5B9F" w14:textId="77777777" w:rsidR="005E7CBE" w:rsidRPr="000737E6" w:rsidRDefault="005E7CBE" w:rsidP="00BF022C">
            <w:pPr>
              <w:pStyle w:val="TAC"/>
            </w:pPr>
            <w:r w:rsidRPr="000737E6">
              <w:t>Radio parameters contents</w:t>
            </w:r>
          </w:p>
        </w:tc>
        <w:tc>
          <w:tcPr>
            <w:tcW w:w="1346" w:type="dxa"/>
            <w:tcBorders>
              <w:top w:val="nil"/>
              <w:left w:val="single" w:sz="6" w:space="0" w:color="auto"/>
              <w:bottom w:val="nil"/>
              <w:right w:val="nil"/>
            </w:tcBorders>
          </w:tcPr>
          <w:p w14:paraId="6FC3EFC6" w14:textId="77777777" w:rsidR="005E7CBE" w:rsidRPr="000737E6" w:rsidRDefault="005E7CBE" w:rsidP="00BF022C">
            <w:pPr>
              <w:pStyle w:val="TAL"/>
            </w:pPr>
            <w:r w:rsidRPr="000737E6">
              <w:t>octet o5100+3</w:t>
            </w:r>
          </w:p>
          <w:p w14:paraId="4AD27970" w14:textId="77777777" w:rsidR="005E7CBE" w:rsidRPr="000737E6" w:rsidRDefault="005E7CBE" w:rsidP="00BF022C">
            <w:pPr>
              <w:pStyle w:val="TAL"/>
            </w:pPr>
          </w:p>
          <w:p w14:paraId="078996EE" w14:textId="77777777" w:rsidR="005E7CBE" w:rsidRPr="000737E6" w:rsidRDefault="005E7CBE" w:rsidP="00BF022C">
            <w:pPr>
              <w:pStyle w:val="TAL"/>
            </w:pPr>
            <w:r w:rsidRPr="000737E6">
              <w:t>octet o511-1</w:t>
            </w:r>
          </w:p>
        </w:tc>
      </w:tr>
    </w:tbl>
    <w:p w14:paraId="1440E1BF" w14:textId="77777777" w:rsidR="005E7CBE" w:rsidRPr="000737E6" w:rsidRDefault="005E7CBE" w:rsidP="005E7CBE">
      <w:pPr>
        <w:pStyle w:val="TF"/>
      </w:pPr>
      <w:r w:rsidRPr="000737E6">
        <w:t>Figure 5.5.2.11: Radio parameters</w:t>
      </w:r>
    </w:p>
    <w:p w14:paraId="1821279E" w14:textId="77777777" w:rsidR="005E7CBE" w:rsidRPr="000737E6" w:rsidRDefault="005E7CBE" w:rsidP="005E7CBE">
      <w:pPr>
        <w:pStyle w:val="TH"/>
      </w:pPr>
      <w:r w:rsidRPr="000737E6">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Pr="000737E6" w:rsidRDefault="005E7CBE" w:rsidP="00BF022C">
            <w:pPr>
              <w:pStyle w:val="TAL"/>
            </w:pPr>
            <w:r w:rsidRPr="000737E6">
              <w:t>Radio parameters contents:</w:t>
            </w:r>
          </w:p>
          <w:p w14:paraId="649449BB" w14:textId="77777777" w:rsidR="005E7CBE" w:rsidRPr="000737E6" w:rsidRDefault="005E7CBE" w:rsidP="00BF022C">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5E7CBE" w:rsidRPr="000737E6"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Pr="000737E6" w:rsidRDefault="005E7CBE" w:rsidP="00BF022C">
            <w:pPr>
              <w:pStyle w:val="TAL"/>
              <w:rPr>
                <w:noProof/>
                <w:lang w:val="en-US"/>
              </w:rPr>
            </w:pPr>
          </w:p>
        </w:tc>
      </w:tr>
    </w:tbl>
    <w:p w14:paraId="54A0A000" w14:textId="77777777" w:rsidR="00F652C4" w:rsidRPr="000737E6"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737E6" w14:paraId="3B249609" w14:textId="77777777" w:rsidTr="00F652C4">
        <w:trPr>
          <w:cantSplit/>
          <w:jc w:val="center"/>
        </w:trPr>
        <w:tc>
          <w:tcPr>
            <w:tcW w:w="708" w:type="dxa"/>
            <w:hideMark/>
          </w:tcPr>
          <w:p w14:paraId="31271111" w14:textId="77777777" w:rsidR="00F652C4" w:rsidRPr="000737E6" w:rsidRDefault="00F652C4">
            <w:pPr>
              <w:pStyle w:val="TAC"/>
            </w:pPr>
            <w:r w:rsidRPr="000737E6">
              <w:t>8</w:t>
            </w:r>
          </w:p>
        </w:tc>
        <w:tc>
          <w:tcPr>
            <w:tcW w:w="709" w:type="dxa"/>
            <w:hideMark/>
          </w:tcPr>
          <w:p w14:paraId="42C696B0" w14:textId="77777777" w:rsidR="00F652C4" w:rsidRPr="000737E6" w:rsidRDefault="00F652C4">
            <w:pPr>
              <w:pStyle w:val="TAC"/>
            </w:pPr>
            <w:r w:rsidRPr="000737E6">
              <w:t>7</w:t>
            </w:r>
          </w:p>
        </w:tc>
        <w:tc>
          <w:tcPr>
            <w:tcW w:w="709" w:type="dxa"/>
            <w:hideMark/>
          </w:tcPr>
          <w:p w14:paraId="578FABC9" w14:textId="77777777" w:rsidR="00F652C4" w:rsidRPr="000737E6" w:rsidRDefault="00F652C4">
            <w:pPr>
              <w:pStyle w:val="TAC"/>
            </w:pPr>
            <w:r w:rsidRPr="000737E6">
              <w:t>6</w:t>
            </w:r>
          </w:p>
        </w:tc>
        <w:tc>
          <w:tcPr>
            <w:tcW w:w="709" w:type="dxa"/>
            <w:hideMark/>
          </w:tcPr>
          <w:p w14:paraId="3DBE33A8" w14:textId="77777777" w:rsidR="00F652C4" w:rsidRPr="000737E6" w:rsidRDefault="00F652C4">
            <w:pPr>
              <w:pStyle w:val="TAC"/>
            </w:pPr>
            <w:r w:rsidRPr="000737E6">
              <w:t>5</w:t>
            </w:r>
          </w:p>
        </w:tc>
        <w:tc>
          <w:tcPr>
            <w:tcW w:w="709" w:type="dxa"/>
            <w:hideMark/>
          </w:tcPr>
          <w:p w14:paraId="44D0949D" w14:textId="77777777" w:rsidR="00F652C4" w:rsidRPr="000737E6" w:rsidRDefault="00F652C4">
            <w:pPr>
              <w:pStyle w:val="TAC"/>
            </w:pPr>
            <w:r w:rsidRPr="000737E6">
              <w:t>4</w:t>
            </w:r>
          </w:p>
        </w:tc>
        <w:tc>
          <w:tcPr>
            <w:tcW w:w="709" w:type="dxa"/>
            <w:hideMark/>
          </w:tcPr>
          <w:p w14:paraId="10E22A0C" w14:textId="77777777" w:rsidR="00F652C4" w:rsidRPr="000737E6" w:rsidRDefault="00F652C4">
            <w:pPr>
              <w:pStyle w:val="TAC"/>
            </w:pPr>
            <w:r w:rsidRPr="000737E6">
              <w:t>3</w:t>
            </w:r>
          </w:p>
        </w:tc>
        <w:tc>
          <w:tcPr>
            <w:tcW w:w="709" w:type="dxa"/>
            <w:hideMark/>
          </w:tcPr>
          <w:p w14:paraId="4F73CE1F" w14:textId="77777777" w:rsidR="00F652C4" w:rsidRPr="000737E6" w:rsidRDefault="00F652C4">
            <w:pPr>
              <w:pStyle w:val="TAC"/>
            </w:pPr>
            <w:r w:rsidRPr="000737E6">
              <w:t>2</w:t>
            </w:r>
          </w:p>
        </w:tc>
        <w:tc>
          <w:tcPr>
            <w:tcW w:w="709" w:type="dxa"/>
            <w:hideMark/>
          </w:tcPr>
          <w:p w14:paraId="28B76B35" w14:textId="77777777" w:rsidR="00F652C4" w:rsidRPr="000737E6" w:rsidRDefault="00F652C4">
            <w:pPr>
              <w:pStyle w:val="TAC"/>
            </w:pPr>
            <w:r w:rsidRPr="000737E6">
              <w:t>1</w:t>
            </w:r>
          </w:p>
        </w:tc>
        <w:tc>
          <w:tcPr>
            <w:tcW w:w="1346" w:type="dxa"/>
          </w:tcPr>
          <w:p w14:paraId="1F9891F8" w14:textId="77777777" w:rsidR="00F652C4" w:rsidRPr="000737E6" w:rsidRDefault="00F652C4">
            <w:pPr>
              <w:pStyle w:val="TAL"/>
            </w:pPr>
          </w:p>
        </w:tc>
      </w:tr>
      <w:tr w:rsidR="00F652C4" w:rsidRPr="000737E6"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737E6" w:rsidRDefault="00F652C4">
            <w:pPr>
              <w:pStyle w:val="TAC"/>
              <w:rPr>
                <w:noProof/>
                <w:lang w:val="en-US"/>
              </w:rPr>
            </w:pPr>
          </w:p>
          <w:p w14:paraId="64D66CC7" w14:textId="781A9994" w:rsidR="00F652C4" w:rsidRPr="000737E6" w:rsidRDefault="00F652C4">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w:t>
            </w:r>
            <w:r w:rsidR="000F00A0" w:rsidRPr="000737E6">
              <w:t>sending the discovery signalling for announcement and additional information and for receiving the discovery signalling for solicitation</w:t>
            </w:r>
            <w:r w:rsidRPr="000737E6">
              <w:rPr>
                <w:lang w:val="en-US"/>
              </w:rPr>
              <w:t xml:space="preserve"> contents</w:t>
            </w:r>
          </w:p>
        </w:tc>
        <w:tc>
          <w:tcPr>
            <w:tcW w:w="1346" w:type="dxa"/>
          </w:tcPr>
          <w:p w14:paraId="1117EF7A" w14:textId="77777777" w:rsidR="00F652C4" w:rsidRPr="000737E6" w:rsidRDefault="00F652C4">
            <w:pPr>
              <w:pStyle w:val="TAL"/>
              <w:rPr>
                <w:lang w:val="sv-SE"/>
              </w:rPr>
            </w:pPr>
            <w:r w:rsidRPr="000737E6">
              <w:rPr>
                <w:lang w:val="sv-SE"/>
              </w:rPr>
              <w:t>octet o2+1</w:t>
            </w:r>
          </w:p>
          <w:p w14:paraId="5E4AE559" w14:textId="77777777" w:rsidR="00F652C4" w:rsidRPr="000737E6" w:rsidRDefault="00F652C4">
            <w:pPr>
              <w:pStyle w:val="TAL"/>
              <w:rPr>
                <w:lang w:val="sv-SE"/>
              </w:rPr>
            </w:pPr>
          </w:p>
          <w:p w14:paraId="7A4D72DA" w14:textId="77777777" w:rsidR="00F652C4" w:rsidRPr="000737E6" w:rsidRDefault="00F652C4">
            <w:pPr>
              <w:pStyle w:val="TAL"/>
              <w:rPr>
                <w:lang w:val="sv-SE"/>
              </w:rPr>
            </w:pPr>
            <w:r w:rsidRPr="000737E6">
              <w:rPr>
                <w:lang w:val="sv-SE"/>
              </w:rPr>
              <w:t>octet o2+2</w:t>
            </w:r>
          </w:p>
        </w:tc>
      </w:tr>
      <w:tr w:rsidR="00F652C4" w:rsidRPr="000737E6"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737E6" w:rsidRDefault="00F652C4">
            <w:pPr>
              <w:pStyle w:val="TAC"/>
              <w:rPr>
                <w:lang w:val="sv-SE"/>
              </w:rPr>
            </w:pPr>
          </w:p>
          <w:p w14:paraId="5F3E310D" w14:textId="77777777" w:rsidR="00F652C4" w:rsidRPr="000737E6" w:rsidRDefault="00F652C4">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6FECB67C" w14:textId="77777777" w:rsidR="00F652C4" w:rsidRPr="000737E6" w:rsidRDefault="00F652C4">
            <w:pPr>
              <w:pStyle w:val="TAL"/>
              <w:rPr>
                <w:lang w:val="sv-SE"/>
              </w:rPr>
            </w:pPr>
            <w:r w:rsidRPr="000737E6">
              <w:rPr>
                <w:lang w:val="sv-SE"/>
              </w:rPr>
              <w:t>octet o2+3</w:t>
            </w:r>
          </w:p>
          <w:p w14:paraId="6721A011" w14:textId="77777777" w:rsidR="00F652C4" w:rsidRPr="000737E6" w:rsidRDefault="00F652C4">
            <w:pPr>
              <w:pStyle w:val="TAL"/>
              <w:rPr>
                <w:lang w:val="sv-SE"/>
              </w:rPr>
            </w:pPr>
          </w:p>
          <w:p w14:paraId="1006911C" w14:textId="77777777" w:rsidR="00F652C4" w:rsidRPr="000737E6" w:rsidRDefault="00F652C4">
            <w:pPr>
              <w:pStyle w:val="TAL"/>
              <w:rPr>
                <w:lang w:val="sv-SE"/>
              </w:rPr>
            </w:pPr>
            <w:r w:rsidRPr="000737E6">
              <w:rPr>
                <w:lang w:val="sv-SE"/>
              </w:rPr>
              <w:t>octet o2+5</w:t>
            </w:r>
          </w:p>
        </w:tc>
      </w:tr>
      <w:tr w:rsidR="00F652C4" w:rsidRPr="000737E6"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737E6" w:rsidRDefault="00F652C4">
            <w:pPr>
              <w:pStyle w:val="TAC"/>
              <w:rPr>
                <w:lang w:val="sv-SE"/>
              </w:rPr>
            </w:pPr>
          </w:p>
          <w:p w14:paraId="4C6B57B0" w14:textId="77777777" w:rsidR="00F652C4" w:rsidRPr="000737E6" w:rsidRDefault="00F652C4">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4D0FD693" w14:textId="77777777" w:rsidR="00F652C4" w:rsidRPr="000737E6" w:rsidRDefault="00F652C4">
            <w:pPr>
              <w:pStyle w:val="TAL"/>
              <w:rPr>
                <w:lang w:val="sv-SE"/>
              </w:rPr>
            </w:pPr>
            <w:r w:rsidRPr="000737E6">
              <w:rPr>
                <w:lang w:val="sv-SE"/>
              </w:rPr>
              <w:t>octet (o2+6)*</w:t>
            </w:r>
          </w:p>
          <w:p w14:paraId="73A7A4DC" w14:textId="77777777" w:rsidR="00F652C4" w:rsidRPr="000737E6" w:rsidRDefault="00F652C4">
            <w:pPr>
              <w:pStyle w:val="TAL"/>
              <w:rPr>
                <w:lang w:val="sv-SE"/>
              </w:rPr>
            </w:pPr>
          </w:p>
          <w:p w14:paraId="016C7580" w14:textId="77777777" w:rsidR="00F652C4" w:rsidRPr="000737E6" w:rsidRDefault="00F652C4">
            <w:pPr>
              <w:pStyle w:val="TAL"/>
              <w:rPr>
                <w:lang w:val="sv-SE"/>
              </w:rPr>
            </w:pPr>
            <w:r w:rsidRPr="000737E6">
              <w:rPr>
                <w:lang w:val="sv-SE"/>
              </w:rPr>
              <w:t>octet (o2+8)*</w:t>
            </w:r>
          </w:p>
        </w:tc>
      </w:tr>
      <w:tr w:rsidR="00F652C4" w:rsidRPr="000737E6"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737E6" w:rsidRDefault="00F652C4">
            <w:pPr>
              <w:pStyle w:val="TAC"/>
              <w:rPr>
                <w:lang w:val="sv-SE"/>
              </w:rPr>
            </w:pPr>
          </w:p>
          <w:p w14:paraId="3364D058" w14:textId="77777777" w:rsidR="00F652C4" w:rsidRPr="000737E6" w:rsidRDefault="00F652C4">
            <w:pPr>
              <w:pStyle w:val="TAC"/>
            </w:pPr>
            <w:r w:rsidRPr="000737E6">
              <w:t>...</w:t>
            </w:r>
          </w:p>
        </w:tc>
        <w:tc>
          <w:tcPr>
            <w:tcW w:w="1346" w:type="dxa"/>
            <w:tcBorders>
              <w:top w:val="nil"/>
              <w:left w:val="single" w:sz="6" w:space="0" w:color="auto"/>
              <w:bottom w:val="nil"/>
              <w:right w:val="nil"/>
            </w:tcBorders>
          </w:tcPr>
          <w:p w14:paraId="3D999FCD" w14:textId="77777777" w:rsidR="00F652C4" w:rsidRPr="000737E6" w:rsidRDefault="00F652C4">
            <w:pPr>
              <w:pStyle w:val="TAL"/>
            </w:pPr>
            <w:r w:rsidRPr="000737E6">
              <w:t>octet (</w:t>
            </w:r>
            <w:r w:rsidRPr="000737E6">
              <w:rPr>
                <w:lang w:val="sv-SE"/>
              </w:rPr>
              <w:t>o2+9</w:t>
            </w:r>
            <w:r w:rsidRPr="000737E6">
              <w:t>)*</w:t>
            </w:r>
          </w:p>
          <w:p w14:paraId="49946186" w14:textId="77777777" w:rsidR="00F652C4" w:rsidRPr="000737E6" w:rsidRDefault="00F652C4">
            <w:pPr>
              <w:pStyle w:val="TAL"/>
            </w:pPr>
          </w:p>
          <w:p w14:paraId="5C6E3AA7" w14:textId="77777777" w:rsidR="00F652C4" w:rsidRPr="000737E6" w:rsidRDefault="00F652C4">
            <w:pPr>
              <w:pStyle w:val="TAL"/>
            </w:pPr>
            <w:r w:rsidRPr="000737E6">
              <w:t>octet (o3-3)*</w:t>
            </w:r>
          </w:p>
        </w:tc>
      </w:tr>
      <w:tr w:rsidR="00F652C4" w:rsidRPr="000737E6"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737E6" w:rsidRDefault="00F652C4">
            <w:pPr>
              <w:pStyle w:val="TAC"/>
            </w:pPr>
          </w:p>
          <w:p w14:paraId="6B2A4628" w14:textId="77777777" w:rsidR="00F652C4" w:rsidRPr="000737E6" w:rsidRDefault="00F652C4">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4FD249D1" w14:textId="77777777" w:rsidR="00F652C4" w:rsidRPr="000737E6" w:rsidRDefault="00F652C4">
            <w:pPr>
              <w:pStyle w:val="TAL"/>
            </w:pPr>
            <w:r w:rsidRPr="000737E6">
              <w:t>octet (o3-2)*</w:t>
            </w:r>
          </w:p>
          <w:p w14:paraId="5166B64F" w14:textId="77777777" w:rsidR="00F652C4" w:rsidRPr="000737E6" w:rsidRDefault="00F652C4">
            <w:pPr>
              <w:pStyle w:val="TAL"/>
            </w:pPr>
          </w:p>
          <w:p w14:paraId="6C6CD74D" w14:textId="77777777" w:rsidR="00F652C4" w:rsidRPr="000737E6" w:rsidRDefault="00F652C4">
            <w:pPr>
              <w:pStyle w:val="TAL"/>
              <w:rPr>
                <w:lang w:val="sv-SE"/>
              </w:rPr>
            </w:pPr>
            <w:r w:rsidRPr="000737E6">
              <w:rPr>
                <w:lang w:val="sv-SE"/>
              </w:rPr>
              <w:t>octet o3*</w:t>
            </w:r>
          </w:p>
        </w:tc>
      </w:tr>
    </w:tbl>
    <w:p w14:paraId="7CE2FE81" w14:textId="4647D839" w:rsidR="00F652C4" w:rsidRPr="000737E6" w:rsidRDefault="00F652C4" w:rsidP="00F652C4">
      <w:pPr>
        <w:pStyle w:val="TF"/>
      </w:pPr>
      <w:r w:rsidRPr="000737E6">
        <w:t xml:space="preserve">Figure 5.5.2.11a: Default </w:t>
      </w:r>
      <w:r w:rsidRPr="000737E6">
        <w:rPr>
          <w:lang w:eastAsia="zh-CN"/>
        </w:rPr>
        <w:t>destination layer-2 IDs for</w:t>
      </w:r>
      <w:r w:rsidRPr="000737E6">
        <w:t xml:space="preserve"> </w:t>
      </w:r>
      <w:r w:rsidR="000F00A0" w:rsidRPr="000737E6">
        <w:t>sending the discovery signalling for announcement and additional information and for receiving the discovery signalling for solicitation</w:t>
      </w:r>
    </w:p>
    <w:p w14:paraId="2B4A9BE4" w14:textId="7FCAD696" w:rsidR="00F652C4" w:rsidRPr="000737E6" w:rsidRDefault="00F652C4" w:rsidP="00F652C4">
      <w:pPr>
        <w:pStyle w:val="TH"/>
      </w:pPr>
      <w:r w:rsidRPr="000737E6">
        <w:t xml:space="preserve">Table 5.5.2.11a: Default </w:t>
      </w:r>
      <w:r w:rsidRPr="000737E6">
        <w:rPr>
          <w:lang w:eastAsia="zh-CN"/>
        </w:rPr>
        <w:t>destination layer-2 IDs for</w:t>
      </w:r>
      <w:r w:rsidRPr="000737E6">
        <w:t xml:space="preserve"> </w:t>
      </w:r>
      <w:r w:rsidR="00A538CA" w:rsidRPr="000737E6">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737E6"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Pr="000737E6" w:rsidRDefault="00F652C4">
            <w:pPr>
              <w:pStyle w:val="TAL"/>
            </w:pPr>
            <w:r w:rsidRPr="000737E6">
              <w:t>Default destination layer-2 ID (octet o2+3 to o2+5):</w:t>
            </w:r>
          </w:p>
          <w:p w14:paraId="2B9F26C3" w14:textId="77777777" w:rsidR="00F652C4" w:rsidRPr="000737E6" w:rsidRDefault="00F652C4">
            <w:pPr>
              <w:pStyle w:val="TAL"/>
            </w:pPr>
            <w:r w:rsidRPr="000737E6">
              <w:t xml:space="preserve">The default </w:t>
            </w:r>
            <w:r w:rsidRPr="000737E6">
              <w:rPr>
                <w:lang w:eastAsia="zh-CN"/>
              </w:rPr>
              <w:t>destination layer-2 ID is a 24-bit long bit string</w:t>
            </w:r>
            <w:r w:rsidRPr="000737E6">
              <w:rPr>
                <w:lang w:eastAsia="ko-KR"/>
              </w:rPr>
              <w:t>.</w:t>
            </w:r>
          </w:p>
        </w:tc>
      </w:tr>
      <w:tr w:rsidR="00F652C4" w:rsidRPr="000737E6"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Pr="000737E6" w:rsidRDefault="00F652C4">
            <w:pPr>
              <w:pStyle w:val="TAL"/>
              <w:rPr>
                <w:noProof/>
                <w:lang w:val="en-US"/>
              </w:rPr>
            </w:pPr>
          </w:p>
        </w:tc>
      </w:tr>
    </w:tbl>
    <w:p w14:paraId="19D1B551" w14:textId="77777777" w:rsidR="00F652C4" w:rsidRPr="000737E6"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737E6" w14:paraId="19C151D6" w14:textId="77777777" w:rsidTr="00184230">
        <w:trPr>
          <w:gridAfter w:val="1"/>
          <w:wAfter w:w="8" w:type="dxa"/>
          <w:cantSplit/>
          <w:jc w:val="center"/>
        </w:trPr>
        <w:tc>
          <w:tcPr>
            <w:tcW w:w="708" w:type="dxa"/>
            <w:gridSpan w:val="2"/>
            <w:hideMark/>
          </w:tcPr>
          <w:p w14:paraId="18D46BB4" w14:textId="77777777" w:rsidR="00184230" w:rsidRPr="000737E6" w:rsidRDefault="00184230">
            <w:pPr>
              <w:pStyle w:val="TAC"/>
            </w:pPr>
            <w:r w:rsidRPr="000737E6">
              <w:t>8</w:t>
            </w:r>
          </w:p>
        </w:tc>
        <w:tc>
          <w:tcPr>
            <w:tcW w:w="709" w:type="dxa"/>
            <w:hideMark/>
          </w:tcPr>
          <w:p w14:paraId="283492FD" w14:textId="77777777" w:rsidR="00184230" w:rsidRPr="000737E6" w:rsidRDefault="00184230">
            <w:pPr>
              <w:pStyle w:val="TAC"/>
            </w:pPr>
            <w:r w:rsidRPr="000737E6">
              <w:t>7</w:t>
            </w:r>
          </w:p>
        </w:tc>
        <w:tc>
          <w:tcPr>
            <w:tcW w:w="709" w:type="dxa"/>
            <w:hideMark/>
          </w:tcPr>
          <w:p w14:paraId="03F7A90A" w14:textId="77777777" w:rsidR="00184230" w:rsidRPr="000737E6" w:rsidRDefault="00184230">
            <w:pPr>
              <w:pStyle w:val="TAC"/>
            </w:pPr>
            <w:r w:rsidRPr="000737E6">
              <w:t>6</w:t>
            </w:r>
          </w:p>
        </w:tc>
        <w:tc>
          <w:tcPr>
            <w:tcW w:w="709" w:type="dxa"/>
            <w:hideMark/>
          </w:tcPr>
          <w:p w14:paraId="4F1C8FCA" w14:textId="77777777" w:rsidR="00184230" w:rsidRPr="000737E6" w:rsidRDefault="00184230">
            <w:pPr>
              <w:pStyle w:val="TAC"/>
            </w:pPr>
            <w:r w:rsidRPr="000737E6">
              <w:t>5</w:t>
            </w:r>
          </w:p>
        </w:tc>
        <w:tc>
          <w:tcPr>
            <w:tcW w:w="709" w:type="dxa"/>
            <w:hideMark/>
          </w:tcPr>
          <w:p w14:paraId="15C52A34" w14:textId="77777777" w:rsidR="00184230" w:rsidRPr="000737E6" w:rsidRDefault="00184230">
            <w:pPr>
              <w:pStyle w:val="TAC"/>
            </w:pPr>
            <w:r w:rsidRPr="000737E6">
              <w:t>4</w:t>
            </w:r>
          </w:p>
        </w:tc>
        <w:tc>
          <w:tcPr>
            <w:tcW w:w="709" w:type="dxa"/>
            <w:hideMark/>
          </w:tcPr>
          <w:p w14:paraId="47F0BCFF" w14:textId="77777777" w:rsidR="00184230" w:rsidRPr="000737E6" w:rsidRDefault="00184230">
            <w:pPr>
              <w:pStyle w:val="TAC"/>
            </w:pPr>
            <w:r w:rsidRPr="000737E6">
              <w:t>3</w:t>
            </w:r>
          </w:p>
        </w:tc>
        <w:tc>
          <w:tcPr>
            <w:tcW w:w="709" w:type="dxa"/>
            <w:hideMark/>
          </w:tcPr>
          <w:p w14:paraId="798F4DA3" w14:textId="77777777" w:rsidR="00184230" w:rsidRPr="000737E6" w:rsidRDefault="00184230">
            <w:pPr>
              <w:pStyle w:val="TAC"/>
            </w:pPr>
            <w:r w:rsidRPr="000737E6">
              <w:t>2</w:t>
            </w:r>
          </w:p>
        </w:tc>
        <w:tc>
          <w:tcPr>
            <w:tcW w:w="709" w:type="dxa"/>
            <w:hideMark/>
          </w:tcPr>
          <w:p w14:paraId="09A25F9A" w14:textId="77777777" w:rsidR="00184230" w:rsidRPr="000737E6" w:rsidRDefault="00184230">
            <w:pPr>
              <w:pStyle w:val="TAC"/>
            </w:pPr>
            <w:r w:rsidRPr="000737E6">
              <w:t>1</w:t>
            </w:r>
          </w:p>
        </w:tc>
        <w:tc>
          <w:tcPr>
            <w:tcW w:w="1346" w:type="dxa"/>
            <w:gridSpan w:val="2"/>
          </w:tcPr>
          <w:p w14:paraId="353A5450" w14:textId="77777777" w:rsidR="00184230" w:rsidRPr="000737E6" w:rsidRDefault="00184230">
            <w:pPr>
              <w:pStyle w:val="TAL"/>
            </w:pPr>
          </w:p>
        </w:tc>
      </w:tr>
      <w:tr w:rsidR="005E7CBE" w:rsidRPr="000737E6"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737E6" w:rsidRDefault="005E7CBE" w:rsidP="00BF022C">
            <w:pPr>
              <w:pStyle w:val="TAC"/>
              <w:rPr>
                <w:noProof/>
                <w:lang w:val="en-US"/>
              </w:rPr>
            </w:pPr>
          </w:p>
          <w:p w14:paraId="605C2E37" w14:textId="77777777" w:rsidR="005E7CBE" w:rsidRPr="000737E6" w:rsidRDefault="005E7CBE" w:rsidP="00BF022C">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4B65CE7E" w14:textId="77777777" w:rsidR="005E7CBE" w:rsidRPr="000737E6" w:rsidRDefault="005E7CBE" w:rsidP="00BF022C">
            <w:pPr>
              <w:pStyle w:val="TAL"/>
              <w:rPr>
                <w:lang w:val="sv-SE"/>
              </w:rPr>
            </w:pPr>
            <w:r w:rsidRPr="000737E6">
              <w:rPr>
                <w:lang w:val="sv-SE"/>
              </w:rPr>
              <w:t>octet o3+7</w:t>
            </w:r>
          </w:p>
          <w:p w14:paraId="1BAFA1CD" w14:textId="77777777" w:rsidR="005E7CBE" w:rsidRPr="000737E6" w:rsidRDefault="005E7CBE" w:rsidP="00BF022C">
            <w:pPr>
              <w:pStyle w:val="TAL"/>
              <w:rPr>
                <w:lang w:val="sv-SE"/>
              </w:rPr>
            </w:pPr>
          </w:p>
          <w:p w14:paraId="3BDEE9C6" w14:textId="77777777" w:rsidR="005E7CBE" w:rsidRPr="000737E6" w:rsidRDefault="005E7CBE" w:rsidP="00BF022C">
            <w:pPr>
              <w:pStyle w:val="TAL"/>
              <w:rPr>
                <w:lang w:val="sv-SE"/>
              </w:rPr>
            </w:pPr>
            <w:r w:rsidRPr="000737E6">
              <w:rPr>
                <w:lang w:val="sv-SE"/>
              </w:rPr>
              <w:t>octet o3+8</w:t>
            </w:r>
          </w:p>
        </w:tc>
      </w:tr>
      <w:tr w:rsidR="005E7CBE" w:rsidRPr="000737E6"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737E6" w:rsidRDefault="005E7CBE" w:rsidP="00BF022C">
            <w:pPr>
              <w:pStyle w:val="TAC"/>
              <w:rPr>
                <w:lang w:val="sv-SE"/>
              </w:rPr>
            </w:pPr>
          </w:p>
          <w:p w14:paraId="30161294" w14:textId="77777777" w:rsidR="005E7CBE" w:rsidRPr="000737E6" w:rsidRDefault="005E7CBE" w:rsidP="00BF022C">
            <w:pPr>
              <w:pStyle w:val="TAC"/>
            </w:pPr>
            <w:r w:rsidRPr="000737E6">
              <w:t>RSC info 1</w:t>
            </w:r>
          </w:p>
        </w:tc>
        <w:tc>
          <w:tcPr>
            <w:tcW w:w="1346" w:type="dxa"/>
            <w:gridSpan w:val="2"/>
            <w:tcBorders>
              <w:top w:val="nil"/>
              <w:left w:val="single" w:sz="6" w:space="0" w:color="auto"/>
              <w:bottom w:val="nil"/>
              <w:right w:val="nil"/>
            </w:tcBorders>
          </w:tcPr>
          <w:p w14:paraId="59D38324" w14:textId="77777777" w:rsidR="005E7CBE" w:rsidRPr="000737E6" w:rsidRDefault="005E7CBE" w:rsidP="00BF022C">
            <w:pPr>
              <w:pStyle w:val="TAL"/>
              <w:rPr>
                <w:lang w:val="sv-SE"/>
              </w:rPr>
            </w:pPr>
            <w:r w:rsidRPr="000737E6">
              <w:rPr>
                <w:lang w:val="sv-SE"/>
              </w:rPr>
              <w:t>octet o3+9</w:t>
            </w:r>
          </w:p>
          <w:p w14:paraId="225AF1F1" w14:textId="77777777" w:rsidR="005E7CBE" w:rsidRPr="000737E6" w:rsidRDefault="005E7CBE" w:rsidP="00BF022C">
            <w:pPr>
              <w:pStyle w:val="TAL"/>
              <w:rPr>
                <w:lang w:val="sv-SE"/>
              </w:rPr>
            </w:pPr>
          </w:p>
          <w:p w14:paraId="160079AE" w14:textId="77777777" w:rsidR="005E7CBE" w:rsidRPr="000737E6" w:rsidRDefault="005E7CBE" w:rsidP="00BF022C">
            <w:pPr>
              <w:pStyle w:val="TAL"/>
              <w:rPr>
                <w:lang w:val="sv-SE"/>
              </w:rPr>
            </w:pPr>
            <w:r w:rsidRPr="000737E6">
              <w:rPr>
                <w:lang w:val="sv-SE"/>
              </w:rPr>
              <w:t>octet o52</w:t>
            </w:r>
          </w:p>
        </w:tc>
      </w:tr>
      <w:tr w:rsidR="005E7CBE" w:rsidRPr="000737E6"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737E6" w:rsidRDefault="005E7CBE" w:rsidP="00BF022C">
            <w:pPr>
              <w:pStyle w:val="TAC"/>
              <w:rPr>
                <w:lang w:val="sv-SE"/>
              </w:rPr>
            </w:pPr>
          </w:p>
          <w:p w14:paraId="2269248F" w14:textId="77777777" w:rsidR="005E7CBE" w:rsidRPr="000737E6" w:rsidRDefault="005E7CBE" w:rsidP="00BF022C">
            <w:pPr>
              <w:pStyle w:val="TAC"/>
            </w:pPr>
            <w:r w:rsidRPr="000737E6">
              <w:t>RSC info 2</w:t>
            </w:r>
          </w:p>
        </w:tc>
        <w:tc>
          <w:tcPr>
            <w:tcW w:w="1346" w:type="dxa"/>
            <w:gridSpan w:val="2"/>
            <w:tcBorders>
              <w:top w:val="nil"/>
              <w:left w:val="single" w:sz="6" w:space="0" w:color="auto"/>
              <w:bottom w:val="nil"/>
              <w:right w:val="nil"/>
            </w:tcBorders>
          </w:tcPr>
          <w:p w14:paraId="36AC5293" w14:textId="77777777" w:rsidR="005E7CBE" w:rsidRPr="000737E6" w:rsidRDefault="005E7CBE" w:rsidP="00BF022C">
            <w:pPr>
              <w:pStyle w:val="TAL"/>
              <w:rPr>
                <w:lang w:val="sv-SE"/>
              </w:rPr>
            </w:pPr>
            <w:r w:rsidRPr="000737E6">
              <w:rPr>
                <w:lang w:val="sv-SE"/>
              </w:rPr>
              <w:t>octet (o52+1)*</w:t>
            </w:r>
          </w:p>
          <w:p w14:paraId="0BE895F7" w14:textId="77777777" w:rsidR="005E7CBE" w:rsidRPr="000737E6" w:rsidRDefault="005E7CBE" w:rsidP="00BF022C">
            <w:pPr>
              <w:pStyle w:val="TAL"/>
              <w:rPr>
                <w:lang w:val="sv-SE"/>
              </w:rPr>
            </w:pPr>
          </w:p>
          <w:p w14:paraId="74CDDFEC" w14:textId="77777777" w:rsidR="005E7CBE" w:rsidRPr="000737E6" w:rsidRDefault="005E7CBE" w:rsidP="00BF022C">
            <w:pPr>
              <w:pStyle w:val="TAL"/>
              <w:rPr>
                <w:lang w:val="sv-SE"/>
              </w:rPr>
            </w:pPr>
            <w:r w:rsidRPr="000737E6">
              <w:rPr>
                <w:lang w:val="sv-SE"/>
              </w:rPr>
              <w:t>octet (o53)*</w:t>
            </w:r>
          </w:p>
        </w:tc>
      </w:tr>
      <w:tr w:rsidR="005E7CBE" w:rsidRPr="000737E6"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737E6" w:rsidRDefault="005E7CBE" w:rsidP="00BF022C">
            <w:pPr>
              <w:pStyle w:val="TAC"/>
              <w:rPr>
                <w:lang w:val="sv-SE"/>
              </w:rPr>
            </w:pPr>
          </w:p>
          <w:p w14:paraId="72820163" w14:textId="77777777" w:rsidR="005E7CBE" w:rsidRPr="000737E6" w:rsidRDefault="005E7CBE" w:rsidP="00BF022C">
            <w:pPr>
              <w:pStyle w:val="TAC"/>
            </w:pPr>
            <w:r w:rsidRPr="000737E6">
              <w:t>...</w:t>
            </w:r>
          </w:p>
        </w:tc>
        <w:tc>
          <w:tcPr>
            <w:tcW w:w="1346" w:type="dxa"/>
            <w:gridSpan w:val="2"/>
            <w:tcBorders>
              <w:top w:val="nil"/>
              <w:left w:val="single" w:sz="6" w:space="0" w:color="auto"/>
              <w:bottom w:val="nil"/>
              <w:right w:val="nil"/>
            </w:tcBorders>
          </w:tcPr>
          <w:p w14:paraId="007C35DE" w14:textId="77777777" w:rsidR="005E7CBE" w:rsidRPr="000737E6" w:rsidRDefault="005E7CBE" w:rsidP="00BF022C">
            <w:pPr>
              <w:pStyle w:val="TAL"/>
            </w:pPr>
            <w:r w:rsidRPr="000737E6">
              <w:t>octet (</w:t>
            </w:r>
            <w:r w:rsidRPr="000737E6">
              <w:rPr>
                <w:lang w:val="sv-SE"/>
              </w:rPr>
              <w:t>o53+1</w:t>
            </w:r>
            <w:r w:rsidRPr="000737E6">
              <w:t>)*</w:t>
            </w:r>
          </w:p>
          <w:p w14:paraId="382B45B7" w14:textId="77777777" w:rsidR="005E7CBE" w:rsidRPr="000737E6" w:rsidRDefault="005E7CBE" w:rsidP="00BF022C">
            <w:pPr>
              <w:pStyle w:val="TAL"/>
            </w:pPr>
          </w:p>
          <w:p w14:paraId="6F1E3C92" w14:textId="77777777" w:rsidR="005E7CBE" w:rsidRPr="000737E6" w:rsidRDefault="005E7CBE" w:rsidP="00BF022C">
            <w:pPr>
              <w:pStyle w:val="TAL"/>
            </w:pPr>
            <w:r w:rsidRPr="000737E6">
              <w:t>octet (o54)*</w:t>
            </w:r>
          </w:p>
        </w:tc>
      </w:tr>
      <w:tr w:rsidR="005E7CBE" w:rsidRPr="000737E6"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737E6" w:rsidRDefault="005E7CBE" w:rsidP="00BF022C">
            <w:pPr>
              <w:pStyle w:val="TAC"/>
            </w:pPr>
          </w:p>
          <w:p w14:paraId="554230E7" w14:textId="77777777" w:rsidR="005E7CBE" w:rsidRPr="000737E6" w:rsidRDefault="005E7CBE" w:rsidP="00BF022C">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675AE2A9" w14:textId="77777777" w:rsidR="005E7CBE" w:rsidRPr="000737E6" w:rsidRDefault="005E7CBE" w:rsidP="00BF022C">
            <w:pPr>
              <w:pStyle w:val="TAL"/>
            </w:pPr>
            <w:r w:rsidRPr="000737E6">
              <w:t>octet (o54+1)*</w:t>
            </w:r>
          </w:p>
          <w:p w14:paraId="24B657F2" w14:textId="77777777" w:rsidR="005E7CBE" w:rsidRPr="000737E6" w:rsidRDefault="005E7CBE" w:rsidP="00BF022C">
            <w:pPr>
              <w:pStyle w:val="TAL"/>
            </w:pPr>
          </w:p>
          <w:p w14:paraId="02589DA2" w14:textId="77777777" w:rsidR="005E7CBE" w:rsidRPr="000737E6" w:rsidRDefault="005E7CBE" w:rsidP="00BF022C">
            <w:pPr>
              <w:pStyle w:val="TAL"/>
              <w:rPr>
                <w:lang w:val="sv-SE"/>
              </w:rPr>
            </w:pPr>
            <w:r w:rsidRPr="000737E6">
              <w:rPr>
                <w:lang w:val="sv-SE"/>
              </w:rPr>
              <w:t>octet o4*</w:t>
            </w:r>
          </w:p>
        </w:tc>
      </w:tr>
    </w:tbl>
    <w:p w14:paraId="5B515CFD" w14:textId="77777777" w:rsidR="005E7CBE" w:rsidRPr="000737E6" w:rsidRDefault="005E7CBE" w:rsidP="005E7CBE">
      <w:pPr>
        <w:pStyle w:val="TF"/>
      </w:pPr>
      <w:r w:rsidRPr="000737E6">
        <w:t>Figure 5.5.2.12: RSC info list</w:t>
      </w:r>
    </w:p>
    <w:p w14:paraId="5B694CF8" w14:textId="77777777" w:rsidR="005E7CBE" w:rsidRPr="000737E6" w:rsidRDefault="005E7CBE" w:rsidP="005E7CBE">
      <w:pPr>
        <w:pStyle w:val="TH"/>
      </w:pPr>
      <w:r w:rsidRPr="000737E6">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Pr="000737E6" w:rsidRDefault="005E7CBE" w:rsidP="00BF022C">
            <w:pPr>
              <w:pStyle w:val="TAL"/>
            </w:pPr>
            <w:r w:rsidRPr="000737E6">
              <w:t>RSC info:</w:t>
            </w:r>
          </w:p>
          <w:p w14:paraId="23311BFC" w14:textId="77777777" w:rsidR="005E7CBE" w:rsidRPr="000737E6" w:rsidRDefault="005E7CBE" w:rsidP="00BF022C">
            <w:pPr>
              <w:pStyle w:val="TAL"/>
              <w:rPr>
                <w:noProof/>
                <w:lang w:val="en-US"/>
              </w:rPr>
            </w:pPr>
            <w:r w:rsidRPr="000737E6">
              <w:t>The RSC info field is coded according to figure 5.5.2.13 and table 5.5.2.13.</w:t>
            </w:r>
          </w:p>
        </w:tc>
      </w:tr>
      <w:tr w:rsidR="005E7CBE" w:rsidRPr="000737E6"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Pr="000737E6" w:rsidRDefault="005E7CBE" w:rsidP="00BF022C">
            <w:pPr>
              <w:pStyle w:val="TAL"/>
            </w:pPr>
          </w:p>
        </w:tc>
      </w:tr>
    </w:tbl>
    <w:p w14:paraId="638DBE6F"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737E6" w14:paraId="3A142A18" w14:textId="77777777" w:rsidTr="00184230">
        <w:trPr>
          <w:gridAfter w:val="1"/>
          <w:wAfter w:w="8" w:type="dxa"/>
          <w:cantSplit/>
          <w:jc w:val="center"/>
        </w:trPr>
        <w:tc>
          <w:tcPr>
            <w:tcW w:w="708" w:type="dxa"/>
            <w:gridSpan w:val="2"/>
            <w:hideMark/>
          </w:tcPr>
          <w:p w14:paraId="5C94F57E" w14:textId="77777777" w:rsidR="00184230" w:rsidRPr="000737E6" w:rsidRDefault="00184230">
            <w:pPr>
              <w:pStyle w:val="TAC"/>
            </w:pPr>
            <w:r w:rsidRPr="000737E6">
              <w:lastRenderedPageBreak/>
              <w:t>8</w:t>
            </w:r>
          </w:p>
        </w:tc>
        <w:tc>
          <w:tcPr>
            <w:tcW w:w="709" w:type="dxa"/>
            <w:gridSpan w:val="2"/>
            <w:hideMark/>
          </w:tcPr>
          <w:p w14:paraId="599AC5E7" w14:textId="77777777" w:rsidR="00184230" w:rsidRPr="000737E6" w:rsidRDefault="00184230">
            <w:pPr>
              <w:pStyle w:val="TAC"/>
            </w:pPr>
            <w:r w:rsidRPr="000737E6">
              <w:t>7</w:t>
            </w:r>
          </w:p>
        </w:tc>
        <w:tc>
          <w:tcPr>
            <w:tcW w:w="709" w:type="dxa"/>
            <w:gridSpan w:val="2"/>
            <w:hideMark/>
          </w:tcPr>
          <w:p w14:paraId="21A714AC" w14:textId="77777777" w:rsidR="00184230" w:rsidRPr="000737E6" w:rsidRDefault="00184230">
            <w:pPr>
              <w:pStyle w:val="TAC"/>
            </w:pPr>
            <w:r w:rsidRPr="000737E6">
              <w:t>6</w:t>
            </w:r>
          </w:p>
        </w:tc>
        <w:tc>
          <w:tcPr>
            <w:tcW w:w="709" w:type="dxa"/>
            <w:gridSpan w:val="2"/>
            <w:hideMark/>
          </w:tcPr>
          <w:p w14:paraId="21D0D796" w14:textId="77777777" w:rsidR="00184230" w:rsidRPr="000737E6" w:rsidRDefault="00184230">
            <w:pPr>
              <w:pStyle w:val="TAC"/>
            </w:pPr>
            <w:r w:rsidRPr="000737E6">
              <w:t>5</w:t>
            </w:r>
          </w:p>
        </w:tc>
        <w:tc>
          <w:tcPr>
            <w:tcW w:w="709" w:type="dxa"/>
            <w:gridSpan w:val="2"/>
            <w:hideMark/>
          </w:tcPr>
          <w:p w14:paraId="63EB6BCF" w14:textId="77777777" w:rsidR="00184230" w:rsidRPr="000737E6" w:rsidRDefault="00184230">
            <w:pPr>
              <w:pStyle w:val="TAC"/>
            </w:pPr>
            <w:r w:rsidRPr="000737E6">
              <w:t>4</w:t>
            </w:r>
          </w:p>
        </w:tc>
        <w:tc>
          <w:tcPr>
            <w:tcW w:w="709" w:type="dxa"/>
            <w:gridSpan w:val="2"/>
            <w:hideMark/>
          </w:tcPr>
          <w:p w14:paraId="5993C7A1" w14:textId="77777777" w:rsidR="00184230" w:rsidRPr="000737E6" w:rsidRDefault="00184230">
            <w:pPr>
              <w:pStyle w:val="TAC"/>
            </w:pPr>
            <w:r w:rsidRPr="000737E6">
              <w:t>3</w:t>
            </w:r>
          </w:p>
        </w:tc>
        <w:tc>
          <w:tcPr>
            <w:tcW w:w="709" w:type="dxa"/>
            <w:gridSpan w:val="2"/>
            <w:hideMark/>
          </w:tcPr>
          <w:p w14:paraId="155E46C1" w14:textId="77777777" w:rsidR="00184230" w:rsidRPr="000737E6" w:rsidRDefault="00184230">
            <w:pPr>
              <w:pStyle w:val="TAC"/>
            </w:pPr>
            <w:r w:rsidRPr="000737E6">
              <w:t>2</w:t>
            </w:r>
          </w:p>
        </w:tc>
        <w:tc>
          <w:tcPr>
            <w:tcW w:w="709" w:type="dxa"/>
            <w:hideMark/>
          </w:tcPr>
          <w:p w14:paraId="5CCD16BB" w14:textId="77777777" w:rsidR="00184230" w:rsidRPr="000737E6" w:rsidRDefault="00184230">
            <w:pPr>
              <w:pStyle w:val="TAC"/>
            </w:pPr>
            <w:r w:rsidRPr="000737E6">
              <w:t>1</w:t>
            </w:r>
          </w:p>
        </w:tc>
        <w:tc>
          <w:tcPr>
            <w:tcW w:w="1346" w:type="dxa"/>
            <w:gridSpan w:val="2"/>
          </w:tcPr>
          <w:p w14:paraId="42EDDBC0" w14:textId="77777777" w:rsidR="00184230" w:rsidRPr="000737E6" w:rsidRDefault="00184230">
            <w:pPr>
              <w:pStyle w:val="TAL"/>
            </w:pPr>
          </w:p>
        </w:tc>
      </w:tr>
      <w:tr w:rsidR="005E7CBE" w:rsidRPr="000737E6"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737E6" w:rsidRDefault="005E7CBE" w:rsidP="00BF022C">
            <w:pPr>
              <w:pStyle w:val="TAC"/>
              <w:rPr>
                <w:noProof/>
                <w:lang w:val="en-US"/>
              </w:rPr>
            </w:pPr>
          </w:p>
          <w:p w14:paraId="6B28243B" w14:textId="77777777" w:rsidR="005E7CBE" w:rsidRPr="000737E6" w:rsidRDefault="005E7CBE" w:rsidP="00BF022C">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7E02E6FD" w14:textId="77777777" w:rsidR="005E7CBE" w:rsidRPr="000737E6" w:rsidRDefault="005E7CBE" w:rsidP="00BF022C">
            <w:pPr>
              <w:pStyle w:val="TAL"/>
              <w:rPr>
                <w:lang w:val="sv-SE"/>
              </w:rPr>
            </w:pPr>
            <w:r w:rsidRPr="000737E6">
              <w:rPr>
                <w:lang w:val="sv-SE"/>
              </w:rPr>
              <w:t>octet o52+1</w:t>
            </w:r>
          </w:p>
          <w:p w14:paraId="506465FB" w14:textId="77777777" w:rsidR="005E7CBE" w:rsidRPr="000737E6" w:rsidRDefault="005E7CBE" w:rsidP="00BF022C">
            <w:pPr>
              <w:pStyle w:val="TAL"/>
              <w:rPr>
                <w:lang w:val="sv-SE"/>
              </w:rPr>
            </w:pPr>
          </w:p>
          <w:p w14:paraId="36A92194" w14:textId="77777777" w:rsidR="005E7CBE" w:rsidRPr="000737E6" w:rsidRDefault="005E7CBE" w:rsidP="00BF022C">
            <w:pPr>
              <w:pStyle w:val="TAL"/>
              <w:rPr>
                <w:lang w:val="sv-SE"/>
              </w:rPr>
            </w:pPr>
            <w:r w:rsidRPr="000737E6">
              <w:rPr>
                <w:lang w:val="sv-SE"/>
              </w:rPr>
              <w:t>octet o52+2</w:t>
            </w:r>
          </w:p>
        </w:tc>
      </w:tr>
      <w:tr w:rsidR="005E7CBE" w:rsidRPr="000737E6"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737E6" w:rsidRDefault="005E7CBE" w:rsidP="00BF022C">
            <w:pPr>
              <w:pStyle w:val="TAC"/>
              <w:rPr>
                <w:lang w:val="sv-SE"/>
              </w:rPr>
            </w:pPr>
          </w:p>
          <w:p w14:paraId="380EC248" w14:textId="77777777" w:rsidR="005E7CBE" w:rsidRPr="000737E6" w:rsidRDefault="005E7CBE" w:rsidP="00BF022C">
            <w:pPr>
              <w:pStyle w:val="TAC"/>
            </w:pPr>
            <w:r w:rsidRPr="000737E6">
              <w:t>RSC list</w:t>
            </w:r>
          </w:p>
        </w:tc>
        <w:tc>
          <w:tcPr>
            <w:tcW w:w="1346" w:type="dxa"/>
            <w:gridSpan w:val="2"/>
            <w:tcBorders>
              <w:top w:val="nil"/>
              <w:left w:val="single" w:sz="6" w:space="0" w:color="auto"/>
              <w:bottom w:val="nil"/>
              <w:right w:val="nil"/>
            </w:tcBorders>
          </w:tcPr>
          <w:p w14:paraId="29400BDD" w14:textId="77777777" w:rsidR="005E7CBE" w:rsidRPr="000737E6" w:rsidRDefault="005E7CBE" w:rsidP="00BF022C">
            <w:pPr>
              <w:pStyle w:val="TAL"/>
              <w:rPr>
                <w:lang w:val="sv-SE"/>
              </w:rPr>
            </w:pPr>
            <w:r w:rsidRPr="000737E6">
              <w:rPr>
                <w:lang w:val="sv-SE"/>
              </w:rPr>
              <w:t>octet o52+3</w:t>
            </w:r>
          </w:p>
          <w:p w14:paraId="1913F09C" w14:textId="77777777" w:rsidR="005E7CBE" w:rsidRPr="000737E6" w:rsidRDefault="005E7CBE" w:rsidP="00BF022C">
            <w:pPr>
              <w:pStyle w:val="TAL"/>
              <w:rPr>
                <w:lang w:val="sv-SE"/>
              </w:rPr>
            </w:pPr>
          </w:p>
          <w:p w14:paraId="2D02438D" w14:textId="77777777" w:rsidR="005E7CBE" w:rsidRPr="000737E6" w:rsidRDefault="005E7CBE" w:rsidP="00BF022C">
            <w:pPr>
              <w:pStyle w:val="TAL"/>
              <w:rPr>
                <w:lang w:val="sv-SE"/>
              </w:rPr>
            </w:pPr>
            <w:r w:rsidRPr="000737E6">
              <w:rPr>
                <w:lang w:val="sv-SE"/>
              </w:rPr>
              <w:t>octet o520</w:t>
            </w:r>
          </w:p>
        </w:tc>
      </w:tr>
      <w:tr w:rsidR="005E7CBE" w:rsidRPr="000737E6"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737E6" w:rsidRDefault="005E7CBE" w:rsidP="00BF022C">
            <w:pPr>
              <w:pStyle w:val="TAC"/>
              <w:rPr>
                <w:lang w:val="sv-SE"/>
              </w:rPr>
            </w:pPr>
          </w:p>
          <w:p w14:paraId="5565BEB8" w14:textId="77777777" w:rsidR="005E7CBE" w:rsidRPr="000737E6" w:rsidRDefault="005E7CBE" w:rsidP="00BF022C">
            <w:pPr>
              <w:pStyle w:val="TAC"/>
            </w:pPr>
            <w:r w:rsidRPr="000737E6">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737E6" w:rsidRDefault="005E7CBE" w:rsidP="00BF022C">
            <w:pPr>
              <w:pStyle w:val="TAL"/>
              <w:rPr>
                <w:lang w:val="sv-SE"/>
              </w:rPr>
            </w:pPr>
            <w:r w:rsidRPr="000737E6">
              <w:rPr>
                <w:lang w:val="sv-SE"/>
              </w:rPr>
              <w:t>octet o520+1</w:t>
            </w:r>
          </w:p>
          <w:p w14:paraId="6722DCEE" w14:textId="77777777" w:rsidR="005E7CBE" w:rsidRPr="000737E6" w:rsidRDefault="005E7CBE" w:rsidP="00BF022C">
            <w:pPr>
              <w:pStyle w:val="TAL"/>
              <w:rPr>
                <w:lang w:val="sv-SE"/>
              </w:rPr>
            </w:pPr>
          </w:p>
          <w:p w14:paraId="3F828EB9" w14:textId="77777777" w:rsidR="005E7CBE" w:rsidRPr="000737E6" w:rsidRDefault="005E7CBE" w:rsidP="00BF022C">
            <w:pPr>
              <w:pStyle w:val="TAL"/>
              <w:rPr>
                <w:lang w:val="sv-SE"/>
              </w:rPr>
            </w:pPr>
            <w:r w:rsidRPr="000737E6">
              <w:rPr>
                <w:lang w:val="sv-SE"/>
              </w:rPr>
              <w:t>octet o511</w:t>
            </w:r>
          </w:p>
        </w:tc>
      </w:tr>
      <w:tr w:rsidR="00184230" w:rsidRPr="000737E6"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737E6" w:rsidRDefault="00184230">
            <w:pPr>
              <w:pStyle w:val="TAC"/>
              <w:rPr>
                <w:lang w:val="sv-SE" w:eastAsia="zh-CN"/>
              </w:rPr>
            </w:pPr>
            <w:r w:rsidRPr="000737E6">
              <w:rPr>
                <w:lang w:val="sv-SE" w:eastAsia="zh-CN"/>
              </w:rPr>
              <w:t>0</w:t>
            </w:r>
          </w:p>
          <w:p w14:paraId="36E59556" w14:textId="77777777" w:rsidR="00184230" w:rsidRPr="000737E6" w:rsidRDefault="00184230">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737E6" w:rsidRDefault="00184230">
            <w:pPr>
              <w:pStyle w:val="TAC"/>
              <w:rPr>
                <w:lang w:val="sv-SE" w:eastAsia="zh-CN"/>
              </w:rPr>
            </w:pPr>
            <w:r w:rsidRPr="000737E6">
              <w:rPr>
                <w:lang w:val="sv-SE" w:eastAsia="zh-CN"/>
              </w:rPr>
              <w:t>0</w:t>
            </w:r>
          </w:p>
          <w:p w14:paraId="07E052A5" w14:textId="77777777" w:rsidR="00184230" w:rsidRPr="000737E6" w:rsidRDefault="00184230">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737E6" w:rsidRDefault="00184230">
            <w:pPr>
              <w:pStyle w:val="TAC"/>
              <w:rPr>
                <w:lang w:val="sv-SE" w:eastAsia="zh-CN"/>
              </w:rPr>
            </w:pPr>
            <w:r w:rsidRPr="000737E6">
              <w:rPr>
                <w:lang w:val="sv-SE" w:eastAsia="zh-CN"/>
              </w:rPr>
              <w:t>0</w:t>
            </w:r>
          </w:p>
          <w:p w14:paraId="7DE7488D" w14:textId="77777777" w:rsidR="00184230" w:rsidRPr="000737E6" w:rsidRDefault="00184230">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737E6" w:rsidRDefault="00184230">
            <w:pPr>
              <w:pStyle w:val="TAC"/>
              <w:rPr>
                <w:lang w:val="sv-SE" w:eastAsia="zh-CN"/>
              </w:rPr>
            </w:pPr>
            <w:r w:rsidRPr="000737E6">
              <w:rPr>
                <w:lang w:val="sv-SE" w:eastAsia="zh-CN"/>
              </w:rPr>
              <w:t>0</w:t>
            </w:r>
          </w:p>
          <w:p w14:paraId="58E3DB08" w14:textId="77777777" w:rsidR="00184230" w:rsidRPr="000737E6" w:rsidRDefault="00184230">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737E6" w:rsidRDefault="00184230">
            <w:pPr>
              <w:pStyle w:val="TAC"/>
              <w:rPr>
                <w:lang w:val="sv-SE" w:eastAsia="zh-CN"/>
              </w:rPr>
            </w:pPr>
            <w:r w:rsidRPr="000737E6">
              <w:rPr>
                <w:lang w:val="sv-SE" w:eastAsia="zh-CN"/>
              </w:rPr>
              <w:t>0</w:t>
            </w:r>
          </w:p>
          <w:p w14:paraId="70733F98" w14:textId="77777777" w:rsidR="00184230" w:rsidRPr="000737E6" w:rsidRDefault="00184230">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Pr="000737E6" w:rsidRDefault="00184230">
            <w:pPr>
              <w:pStyle w:val="TAC"/>
              <w:rPr>
                <w:lang w:val="sv-SE" w:eastAsia="zh-CN"/>
              </w:rPr>
            </w:pPr>
            <w:r w:rsidRPr="000737E6">
              <w:rPr>
                <w:lang w:val="sv-SE" w:eastAsia="zh-CN"/>
              </w:rPr>
              <w:t>0</w:t>
            </w:r>
          </w:p>
          <w:p w14:paraId="27CB213A" w14:textId="77777777" w:rsidR="00184230" w:rsidRPr="000737E6" w:rsidRDefault="00184230">
            <w:pPr>
              <w:pStyle w:val="TAC"/>
              <w:rPr>
                <w:lang w:val="sv-SE" w:eastAsia="zh-CN"/>
              </w:rPr>
            </w:pPr>
            <w:r w:rsidRPr="000737E6">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Pr="000737E6" w:rsidRDefault="00184230">
            <w:pPr>
              <w:pStyle w:val="TAC"/>
              <w:rPr>
                <w:lang w:val="sv-SE" w:eastAsia="zh-CN"/>
              </w:rPr>
            </w:pPr>
            <w:r w:rsidRPr="000737E6">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Pr="000737E6" w:rsidRDefault="00184230">
            <w:pPr>
              <w:pStyle w:val="TAL"/>
              <w:rPr>
                <w:lang w:eastAsia="zh-CN"/>
              </w:rPr>
            </w:pPr>
            <w:r w:rsidRPr="000737E6">
              <w:rPr>
                <w:lang w:eastAsia="zh-CN"/>
              </w:rPr>
              <w:t>octet o511+1</w:t>
            </w:r>
          </w:p>
        </w:tc>
      </w:tr>
      <w:tr w:rsidR="005E7CBE" w:rsidRPr="000737E6"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737E6" w:rsidRDefault="005E7CBE" w:rsidP="00BF022C">
            <w:pPr>
              <w:pStyle w:val="TAC"/>
              <w:rPr>
                <w:lang w:val="sv-SE"/>
              </w:rPr>
            </w:pPr>
          </w:p>
          <w:p w14:paraId="61F3C76D" w14:textId="77777777" w:rsidR="005E7CBE" w:rsidRPr="000737E6" w:rsidRDefault="005E7CBE" w:rsidP="00BF022C">
            <w:pPr>
              <w:pStyle w:val="TAC"/>
            </w:pPr>
            <w:r w:rsidRPr="000737E6">
              <w:t xml:space="preserve">PDU session parameters for </w:t>
            </w:r>
            <w:r w:rsidR="00722EA3" w:rsidRPr="000737E6">
              <w:t>layer-3</w:t>
            </w:r>
            <w:r w:rsidRPr="000737E6">
              <w:t xml:space="preserve"> relay UE</w:t>
            </w:r>
          </w:p>
        </w:tc>
        <w:tc>
          <w:tcPr>
            <w:tcW w:w="1346" w:type="dxa"/>
            <w:gridSpan w:val="2"/>
            <w:tcBorders>
              <w:top w:val="nil"/>
              <w:left w:val="single" w:sz="6" w:space="0" w:color="auto"/>
              <w:bottom w:val="nil"/>
              <w:right w:val="nil"/>
            </w:tcBorders>
          </w:tcPr>
          <w:p w14:paraId="6036885F" w14:textId="51BB4244" w:rsidR="005E7CBE" w:rsidRPr="000737E6" w:rsidRDefault="005E7CBE" w:rsidP="00BF022C">
            <w:pPr>
              <w:pStyle w:val="TAL"/>
            </w:pPr>
            <w:r w:rsidRPr="000737E6">
              <w:t>octet (o511+</w:t>
            </w:r>
            <w:r w:rsidR="00184230" w:rsidRPr="000737E6">
              <w:t>2</w:t>
            </w:r>
            <w:r w:rsidRPr="000737E6">
              <w:t>)</w:t>
            </w:r>
          </w:p>
          <w:p w14:paraId="271A944E" w14:textId="77777777" w:rsidR="005E7CBE" w:rsidRPr="000737E6" w:rsidRDefault="005E7CBE" w:rsidP="00BF022C">
            <w:pPr>
              <w:pStyle w:val="TAL"/>
            </w:pPr>
          </w:p>
          <w:p w14:paraId="41B84E7A" w14:textId="17E9FC61" w:rsidR="005E7CBE" w:rsidRPr="000737E6" w:rsidRDefault="005E7CBE" w:rsidP="00BF022C">
            <w:pPr>
              <w:pStyle w:val="TAL"/>
            </w:pPr>
            <w:r w:rsidRPr="000737E6">
              <w:t>octet o5</w:t>
            </w:r>
            <w:r w:rsidR="00F178B5" w:rsidRPr="000737E6">
              <w:t>3</w:t>
            </w:r>
            <w:r w:rsidR="00FD0FEF" w:rsidRPr="000737E6">
              <w:t>0</w:t>
            </w:r>
          </w:p>
        </w:tc>
      </w:tr>
      <w:tr w:rsidR="00364E10" w:rsidRPr="000737E6"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737E6" w:rsidRDefault="00364E10" w:rsidP="00B81915">
            <w:pPr>
              <w:pStyle w:val="TAC"/>
              <w:rPr>
                <w:lang w:val="sv-SE"/>
              </w:rPr>
            </w:pPr>
          </w:p>
          <w:p w14:paraId="75925C3B" w14:textId="77777777" w:rsidR="00364E10" w:rsidRPr="000737E6" w:rsidRDefault="00364E10" w:rsidP="00B81915">
            <w:pPr>
              <w:pStyle w:val="TAC"/>
              <w:rPr>
                <w:lang w:val="sv-SE"/>
              </w:rPr>
            </w:pPr>
            <w:r w:rsidRPr="000737E6">
              <w:rPr>
                <w:lang w:val="sv-SE"/>
              </w:rPr>
              <w:t>NR-PC5 UE-to-network relay security policies</w:t>
            </w:r>
          </w:p>
        </w:tc>
        <w:tc>
          <w:tcPr>
            <w:tcW w:w="1346" w:type="dxa"/>
            <w:gridSpan w:val="2"/>
            <w:tcBorders>
              <w:top w:val="nil"/>
              <w:left w:val="single" w:sz="6" w:space="0" w:color="auto"/>
              <w:bottom w:val="nil"/>
              <w:right w:val="nil"/>
            </w:tcBorders>
          </w:tcPr>
          <w:p w14:paraId="0AE9316F" w14:textId="77777777" w:rsidR="00364E10" w:rsidRPr="000737E6" w:rsidRDefault="00364E10" w:rsidP="00B81915">
            <w:pPr>
              <w:pStyle w:val="TAL"/>
            </w:pPr>
            <w:r w:rsidRPr="000737E6">
              <w:t>octet (o530+1)</w:t>
            </w:r>
          </w:p>
          <w:p w14:paraId="2F1A1550" w14:textId="77777777" w:rsidR="00364E10" w:rsidRPr="000737E6" w:rsidRDefault="00364E10" w:rsidP="00B81915">
            <w:pPr>
              <w:pStyle w:val="TAL"/>
            </w:pPr>
          </w:p>
          <w:p w14:paraId="16B07B6D" w14:textId="77777777" w:rsidR="00364E10" w:rsidRPr="000737E6" w:rsidRDefault="00364E10" w:rsidP="00B81915">
            <w:pPr>
              <w:pStyle w:val="TAL"/>
            </w:pPr>
            <w:r w:rsidRPr="000737E6">
              <w:t>octet o53</w:t>
            </w:r>
          </w:p>
        </w:tc>
      </w:tr>
    </w:tbl>
    <w:p w14:paraId="6EEDCEC4" w14:textId="0433E0F5" w:rsidR="005E7CBE" w:rsidRPr="000737E6" w:rsidRDefault="005E7CBE" w:rsidP="005E7CBE">
      <w:pPr>
        <w:pStyle w:val="TF"/>
      </w:pPr>
      <w:r w:rsidRPr="000737E6">
        <w:t>Figure 5.5.2.13: RSC info</w:t>
      </w:r>
    </w:p>
    <w:p w14:paraId="5549C7B5" w14:textId="1AE502A5" w:rsidR="00D67D51" w:rsidRPr="000737E6" w:rsidRDefault="00D67D51" w:rsidP="003627A3">
      <w:pPr>
        <w:pStyle w:val="EditorsNote"/>
      </w:pPr>
      <w:r w:rsidRPr="000737E6">
        <w:t>Editor's note:</w:t>
      </w:r>
      <w:r w:rsidRPr="000737E6">
        <w:tab/>
        <w:t>How to define the Security related parameters for discovery is FFS and depends on SA3 final requirements</w:t>
      </w:r>
    </w:p>
    <w:p w14:paraId="34222B4B" w14:textId="77777777" w:rsidR="005E7CBE" w:rsidRPr="000737E6" w:rsidRDefault="005E7CBE" w:rsidP="005E7CBE">
      <w:pPr>
        <w:pStyle w:val="TH"/>
      </w:pPr>
      <w:r w:rsidRPr="000737E6">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737E6" w:rsidRDefault="005E7CBE" w:rsidP="00BF022C">
            <w:pPr>
              <w:pStyle w:val="TAL"/>
            </w:pPr>
            <w:r w:rsidRPr="000737E6">
              <w:t>RSC list (octet o52+3 to o520):</w:t>
            </w:r>
          </w:p>
          <w:p w14:paraId="3F946C4A" w14:textId="77777777" w:rsidR="005E7CBE" w:rsidRPr="000737E6" w:rsidRDefault="005E7CBE" w:rsidP="00BF022C">
            <w:pPr>
              <w:pStyle w:val="TAL"/>
              <w:rPr>
                <w:noProof/>
              </w:rPr>
            </w:pPr>
            <w:r w:rsidRPr="000737E6">
              <w:t>The RSC list field is coded according to figure 5.5.2.14 and table 5.5.2.14.</w:t>
            </w:r>
          </w:p>
        </w:tc>
      </w:tr>
      <w:tr w:rsidR="005E7CBE" w:rsidRPr="000737E6"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Pr="000737E6" w:rsidRDefault="005E7CBE" w:rsidP="00BF022C">
            <w:pPr>
              <w:pStyle w:val="TAL"/>
            </w:pPr>
          </w:p>
        </w:tc>
      </w:tr>
      <w:tr w:rsidR="005E7CBE" w:rsidRPr="000737E6"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737E6" w:rsidRDefault="005E7CBE" w:rsidP="00BF022C">
            <w:pPr>
              <w:pStyle w:val="TAL"/>
            </w:pPr>
            <w:r w:rsidRPr="000737E6">
              <w:t>Security related parameters for discovery (octet o520+1 to o511):</w:t>
            </w:r>
          </w:p>
          <w:p w14:paraId="75F57651" w14:textId="77777777" w:rsidR="005E7CBE" w:rsidRPr="000737E6" w:rsidRDefault="005E7CBE" w:rsidP="00BF022C">
            <w:pPr>
              <w:pStyle w:val="TAL"/>
            </w:pPr>
            <w:r w:rsidRPr="000737E6">
              <w:t>The security related parameters for discovery field is coded according to figure 5.5.2.15 and table 5.5.2.15.</w:t>
            </w:r>
          </w:p>
        </w:tc>
      </w:tr>
      <w:tr w:rsidR="005E7CBE" w:rsidRPr="000737E6"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Pr="000737E6" w:rsidRDefault="005E7CBE" w:rsidP="00BF022C">
            <w:pPr>
              <w:pStyle w:val="TAL"/>
            </w:pPr>
          </w:p>
        </w:tc>
      </w:tr>
      <w:tr w:rsidR="00184230" w:rsidRPr="000737E6"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Pr="000737E6" w:rsidRDefault="00184230">
            <w:pPr>
              <w:pStyle w:val="TAL"/>
              <w:rPr>
                <w:lang w:eastAsia="zh-CN"/>
              </w:rPr>
            </w:pPr>
            <w:r w:rsidRPr="000737E6">
              <w:rPr>
                <w:lang w:eastAsia="zh-CN"/>
              </w:rPr>
              <w:t>Layer indication (octet o511+1):</w:t>
            </w:r>
          </w:p>
          <w:p w14:paraId="48AED6C1" w14:textId="77777777" w:rsidR="00184230" w:rsidRPr="000737E6" w:rsidRDefault="00184230">
            <w:pPr>
              <w:pStyle w:val="TAL"/>
              <w:rPr>
                <w:lang w:eastAsia="zh-CN"/>
              </w:rPr>
            </w:pPr>
            <w:r w:rsidRPr="000737E6">
              <w:rPr>
                <w:lang w:eastAsia="zh-CN"/>
              </w:rPr>
              <w:t>Bits</w:t>
            </w:r>
          </w:p>
          <w:p w14:paraId="76718BE4" w14:textId="77777777" w:rsidR="00184230" w:rsidRPr="000737E6" w:rsidRDefault="00184230">
            <w:pPr>
              <w:pStyle w:val="TAL"/>
              <w:rPr>
                <w:lang w:eastAsia="zh-CN"/>
              </w:rPr>
            </w:pPr>
            <w:r w:rsidRPr="000737E6">
              <w:rPr>
                <w:lang w:eastAsia="zh-CN"/>
              </w:rPr>
              <w:t>2 1</w:t>
            </w:r>
          </w:p>
          <w:p w14:paraId="7D10AB9A" w14:textId="77777777" w:rsidR="00184230" w:rsidRPr="000737E6" w:rsidRDefault="00184230">
            <w:pPr>
              <w:pStyle w:val="TAL"/>
              <w:rPr>
                <w:lang w:eastAsia="zh-CN"/>
              </w:rPr>
            </w:pPr>
            <w:r w:rsidRPr="000737E6">
              <w:rPr>
                <w:lang w:eastAsia="zh-CN"/>
              </w:rPr>
              <w:t>0 1</w:t>
            </w:r>
            <w:r w:rsidRPr="000737E6">
              <w:rPr>
                <w:lang w:eastAsia="zh-CN"/>
              </w:rPr>
              <w:tab/>
              <w:t>Layer 3</w:t>
            </w:r>
          </w:p>
          <w:p w14:paraId="039423DE" w14:textId="77777777" w:rsidR="00184230" w:rsidRPr="000737E6" w:rsidRDefault="00184230">
            <w:pPr>
              <w:pStyle w:val="TAL"/>
              <w:rPr>
                <w:lang w:eastAsia="zh-CN"/>
              </w:rPr>
            </w:pPr>
            <w:r w:rsidRPr="000737E6">
              <w:rPr>
                <w:lang w:eastAsia="zh-CN"/>
              </w:rPr>
              <w:t>1 0</w:t>
            </w:r>
            <w:r w:rsidRPr="000737E6">
              <w:rPr>
                <w:lang w:eastAsia="zh-CN"/>
              </w:rPr>
              <w:tab/>
              <w:t>Layer 2</w:t>
            </w:r>
          </w:p>
          <w:p w14:paraId="6530A4EF" w14:textId="77777777" w:rsidR="00184230" w:rsidRPr="000737E6" w:rsidRDefault="00184230">
            <w:pPr>
              <w:pStyle w:val="TAL"/>
              <w:rPr>
                <w:lang w:eastAsia="zh-CN"/>
              </w:rPr>
            </w:pPr>
            <w:r w:rsidRPr="000737E6">
              <w:rPr>
                <w:lang w:eastAsia="zh-CN"/>
              </w:rPr>
              <w:t>The other values are reserved.</w:t>
            </w:r>
          </w:p>
        </w:tc>
      </w:tr>
      <w:tr w:rsidR="00184230" w:rsidRPr="000737E6"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Pr="000737E6" w:rsidRDefault="00184230">
            <w:pPr>
              <w:pStyle w:val="TAL"/>
            </w:pPr>
          </w:p>
        </w:tc>
      </w:tr>
      <w:tr w:rsidR="005E7CBE" w:rsidRPr="000737E6"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Pr="000737E6" w:rsidRDefault="005E7CBE" w:rsidP="00BF022C">
            <w:pPr>
              <w:pStyle w:val="TAL"/>
              <w:rPr>
                <w:lang w:eastAsia="zh-CN"/>
              </w:rPr>
            </w:pP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 UE</w:t>
            </w:r>
            <w:r w:rsidRPr="000737E6">
              <w:rPr>
                <w:lang w:eastAsia="zh-CN"/>
              </w:rPr>
              <w:t xml:space="preserve"> (octet o511+</w:t>
            </w:r>
            <w:r w:rsidR="00AB6C6A" w:rsidRPr="000737E6">
              <w:rPr>
                <w:lang w:eastAsia="zh-CN"/>
              </w:rPr>
              <w:t>2</w:t>
            </w:r>
            <w:r w:rsidRPr="000737E6">
              <w:rPr>
                <w:lang w:eastAsia="zh-CN"/>
              </w:rPr>
              <w:t xml:space="preserve"> to o5</w:t>
            </w:r>
            <w:r w:rsidR="00F178B5" w:rsidRPr="000737E6">
              <w:rPr>
                <w:lang w:eastAsia="zh-CN"/>
              </w:rPr>
              <w:t>3</w:t>
            </w:r>
            <w:r w:rsidRPr="000737E6">
              <w:rPr>
                <w:lang w:eastAsia="zh-CN"/>
              </w:rPr>
              <w:t>):</w:t>
            </w:r>
          </w:p>
          <w:p w14:paraId="7664F73C" w14:textId="77777777" w:rsidR="005E7CBE" w:rsidRPr="000737E6" w:rsidRDefault="005E7CBE" w:rsidP="00BF022C">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 UE field is coded according to figure 5.5.2.16 and table 5.5.2.16.</w:t>
            </w:r>
          </w:p>
        </w:tc>
      </w:tr>
      <w:tr w:rsidR="005E7CBE" w:rsidRPr="000737E6" w14:paraId="18DE018E" w14:textId="77777777" w:rsidTr="003627A3">
        <w:trPr>
          <w:cantSplit/>
          <w:jc w:val="center"/>
        </w:trPr>
        <w:tc>
          <w:tcPr>
            <w:tcW w:w="7094" w:type="dxa"/>
            <w:tcBorders>
              <w:top w:val="nil"/>
              <w:left w:val="single" w:sz="4" w:space="0" w:color="auto"/>
              <w:bottom w:val="nil"/>
              <w:right w:val="single" w:sz="4" w:space="0" w:color="auto"/>
            </w:tcBorders>
          </w:tcPr>
          <w:p w14:paraId="7D2894B6" w14:textId="77777777" w:rsidR="005E7CBE" w:rsidRPr="000737E6" w:rsidRDefault="005E7CBE" w:rsidP="00BF022C">
            <w:pPr>
              <w:pStyle w:val="TAL"/>
            </w:pPr>
          </w:p>
        </w:tc>
      </w:tr>
      <w:tr w:rsidR="00A81457" w:rsidRPr="000737E6" w14:paraId="7DECE2DB" w14:textId="77777777" w:rsidTr="003627A3">
        <w:trPr>
          <w:cantSplit/>
          <w:jc w:val="center"/>
        </w:trPr>
        <w:tc>
          <w:tcPr>
            <w:tcW w:w="7094" w:type="dxa"/>
            <w:tcBorders>
              <w:top w:val="nil"/>
              <w:left w:val="single" w:sz="4" w:space="0" w:color="auto"/>
              <w:bottom w:val="nil"/>
              <w:right w:val="single" w:sz="4" w:space="0" w:color="auto"/>
            </w:tcBorders>
          </w:tcPr>
          <w:p w14:paraId="47A33AE4" w14:textId="77777777" w:rsidR="00A81457" w:rsidRPr="000737E6" w:rsidRDefault="00A81457" w:rsidP="00B81915">
            <w:pPr>
              <w:pStyle w:val="TAL"/>
            </w:pPr>
            <w:r w:rsidRPr="000737E6">
              <w:t>NR-PC5 UE-to-network relay security policies (octet o530+1 to octet o53)</w:t>
            </w:r>
          </w:p>
          <w:p w14:paraId="5C171E29" w14:textId="08A6A6EF" w:rsidR="00A81457" w:rsidRPr="000737E6" w:rsidRDefault="00A81457" w:rsidP="00B81915">
            <w:pPr>
              <w:pStyle w:val="TAL"/>
            </w:pPr>
            <w:r w:rsidRPr="000737E6">
              <w:t>The NR-PC5 UE-to-network relay security policies is coded as the NR-PC5 unicast security policies defined in figure 5.4.2.3</w:t>
            </w:r>
            <w:r w:rsidR="00683C4E" w:rsidRPr="000737E6">
              <w:t>4</w:t>
            </w:r>
            <w:r w:rsidRPr="000737E6">
              <w:t xml:space="preserve"> and table 5.4.2.3</w:t>
            </w:r>
            <w:r w:rsidR="00683C4E" w:rsidRPr="000737E6">
              <w:t>4</w:t>
            </w:r>
            <w:r w:rsidRPr="000737E6">
              <w:t>.</w:t>
            </w:r>
          </w:p>
        </w:tc>
      </w:tr>
      <w:tr w:rsidR="00A81457" w:rsidRPr="000737E6"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19ADEE21" w14:textId="77777777" w:rsidR="00A81457" w:rsidRPr="000737E6" w:rsidRDefault="00A81457" w:rsidP="00B81915">
            <w:pPr>
              <w:pStyle w:val="TAL"/>
            </w:pPr>
          </w:p>
        </w:tc>
      </w:tr>
    </w:tbl>
    <w:p w14:paraId="17EE6CBF"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737E6" w14:paraId="182ECD2F" w14:textId="77777777" w:rsidTr="00847E18">
        <w:trPr>
          <w:gridAfter w:val="1"/>
          <w:wAfter w:w="8" w:type="dxa"/>
          <w:cantSplit/>
          <w:jc w:val="center"/>
        </w:trPr>
        <w:tc>
          <w:tcPr>
            <w:tcW w:w="708" w:type="dxa"/>
            <w:gridSpan w:val="2"/>
            <w:hideMark/>
          </w:tcPr>
          <w:p w14:paraId="6657594E" w14:textId="77777777" w:rsidR="00847E18" w:rsidRPr="000737E6" w:rsidRDefault="00847E18">
            <w:pPr>
              <w:pStyle w:val="TAC"/>
            </w:pPr>
            <w:r w:rsidRPr="000737E6">
              <w:t>8</w:t>
            </w:r>
          </w:p>
        </w:tc>
        <w:tc>
          <w:tcPr>
            <w:tcW w:w="709" w:type="dxa"/>
            <w:hideMark/>
          </w:tcPr>
          <w:p w14:paraId="4009FB20" w14:textId="77777777" w:rsidR="00847E18" w:rsidRPr="000737E6" w:rsidRDefault="00847E18">
            <w:pPr>
              <w:pStyle w:val="TAC"/>
            </w:pPr>
            <w:r w:rsidRPr="000737E6">
              <w:t>7</w:t>
            </w:r>
          </w:p>
        </w:tc>
        <w:tc>
          <w:tcPr>
            <w:tcW w:w="709" w:type="dxa"/>
            <w:hideMark/>
          </w:tcPr>
          <w:p w14:paraId="59F3C2C8" w14:textId="77777777" w:rsidR="00847E18" w:rsidRPr="000737E6" w:rsidRDefault="00847E18">
            <w:pPr>
              <w:pStyle w:val="TAC"/>
            </w:pPr>
            <w:r w:rsidRPr="000737E6">
              <w:t>6</w:t>
            </w:r>
          </w:p>
        </w:tc>
        <w:tc>
          <w:tcPr>
            <w:tcW w:w="709" w:type="dxa"/>
            <w:hideMark/>
          </w:tcPr>
          <w:p w14:paraId="7784496C" w14:textId="77777777" w:rsidR="00847E18" w:rsidRPr="000737E6" w:rsidRDefault="00847E18">
            <w:pPr>
              <w:pStyle w:val="TAC"/>
            </w:pPr>
            <w:r w:rsidRPr="000737E6">
              <w:t>5</w:t>
            </w:r>
          </w:p>
        </w:tc>
        <w:tc>
          <w:tcPr>
            <w:tcW w:w="709" w:type="dxa"/>
            <w:hideMark/>
          </w:tcPr>
          <w:p w14:paraId="29019B1D" w14:textId="77777777" w:rsidR="00847E18" w:rsidRPr="000737E6" w:rsidRDefault="00847E18">
            <w:pPr>
              <w:pStyle w:val="TAC"/>
            </w:pPr>
            <w:r w:rsidRPr="000737E6">
              <w:t>4</w:t>
            </w:r>
          </w:p>
        </w:tc>
        <w:tc>
          <w:tcPr>
            <w:tcW w:w="709" w:type="dxa"/>
            <w:hideMark/>
          </w:tcPr>
          <w:p w14:paraId="3DA86A26" w14:textId="77777777" w:rsidR="00847E18" w:rsidRPr="000737E6" w:rsidRDefault="00847E18">
            <w:pPr>
              <w:pStyle w:val="TAC"/>
            </w:pPr>
            <w:r w:rsidRPr="000737E6">
              <w:t>3</w:t>
            </w:r>
          </w:p>
        </w:tc>
        <w:tc>
          <w:tcPr>
            <w:tcW w:w="709" w:type="dxa"/>
            <w:hideMark/>
          </w:tcPr>
          <w:p w14:paraId="00FCF9A4" w14:textId="77777777" w:rsidR="00847E18" w:rsidRPr="000737E6" w:rsidRDefault="00847E18">
            <w:pPr>
              <w:pStyle w:val="TAC"/>
            </w:pPr>
            <w:r w:rsidRPr="000737E6">
              <w:t>2</w:t>
            </w:r>
          </w:p>
        </w:tc>
        <w:tc>
          <w:tcPr>
            <w:tcW w:w="709" w:type="dxa"/>
            <w:hideMark/>
          </w:tcPr>
          <w:p w14:paraId="0401C726" w14:textId="77777777" w:rsidR="00847E18" w:rsidRPr="000737E6" w:rsidRDefault="00847E18">
            <w:pPr>
              <w:pStyle w:val="TAC"/>
            </w:pPr>
            <w:r w:rsidRPr="000737E6">
              <w:t>1</w:t>
            </w:r>
          </w:p>
        </w:tc>
        <w:tc>
          <w:tcPr>
            <w:tcW w:w="1346" w:type="dxa"/>
            <w:gridSpan w:val="2"/>
          </w:tcPr>
          <w:p w14:paraId="5341A39E" w14:textId="77777777" w:rsidR="00847E18" w:rsidRPr="000737E6" w:rsidRDefault="00847E18">
            <w:pPr>
              <w:pStyle w:val="TAL"/>
            </w:pPr>
          </w:p>
        </w:tc>
      </w:tr>
      <w:tr w:rsidR="005E7CBE" w:rsidRPr="000737E6"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737E6" w:rsidRDefault="005E7CBE" w:rsidP="00BF022C">
            <w:pPr>
              <w:pStyle w:val="TAC"/>
              <w:rPr>
                <w:noProof/>
                <w:lang w:val="en-US"/>
              </w:rPr>
            </w:pPr>
          </w:p>
          <w:p w14:paraId="7ED5AB41" w14:textId="77777777" w:rsidR="005E7CBE" w:rsidRPr="000737E6" w:rsidRDefault="005E7CBE" w:rsidP="00BF022C">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6617EBE0" w14:textId="77777777" w:rsidR="005E7CBE" w:rsidRPr="000737E6" w:rsidRDefault="005E7CBE" w:rsidP="00BF022C">
            <w:pPr>
              <w:pStyle w:val="TAL"/>
              <w:rPr>
                <w:lang w:val="sv-SE"/>
              </w:rPr>
            </w:pPr>
            <w:r w:rsidRPr="000737E6">
              <w:rPr>
                <w:lang w:val="sv-SE"/>
              </w:rPr>
              <w:t>octet o52+3</w:t>
            </w:r>
          </w:p>
          <w:p w14:paraId="3EC0D59B" w14:textId="77777777" w:rsidR="005E7CBE" w:rsidRPr="000737E6" w:rsidRDefault="005E7CBE" w:rsidP="00BF022C">
            <w:pPr>
              <w:pStyle w:val="TAL"/>
              <w:rPr>
                <w:lang w:val="sv-SE"/>
              </w:rPr>
            </w:pPr>
          </w:p>
          <w:p w14:paraId="06CF5E00" w14:textId="77777777" w:rsidR="005E7CBE" w:rsidRPr="000737E6" w:rsidRDefault="005E7CBE" w:rsidP="00BF022C">
            <w:pPr>
              <w:pStyle w:val="TAL"/>
              <w:rPr>
                <w:lang w:val="sv-SE"/>
              </w:rPr>
            </w:pPr>
            <w:r w:rsidRPr="000737E6">
              <w:rPr>
                <w:lang w:val="sv-SE"/>
              </w:rPr>
              <w:t>octet o52+4</w:t>
            </w:r>
          </w:p>
        </w:tc>
      </w:tr>
      <w:tr w:rsidR="005E7CBE" w:rsidRPr="000737E6"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737E6" w:rsidRDefault="005E7CBE" w:rsidP="00BF022C">
            <w:pPr>
              <w:pStyle w:val="TAC"/>
              <w:rPr>
                <w:lang w:val="sv-SE"/>
              </w:rPr>
            </w:pPr>
          </w:p>
          <w:p w14:paraId="66F566AF" w14:textId="77777777" w:rsidR="005E7CBE" w:rsidRPr="000737E6" w:rsidRDefault="005E7CBE" w:rsidP="00BF022C">
            <w:pPr>
              <w:pStyle w:val="TAC"/>
            </w:pPr>
            <w:r w:rsidRPr="000737E6">
              <w:t>RSC 1</w:t>
            </w:r>
          </w:p>
        </w:tc>
        <w:tc>
          <w:tcPr>
            <w:tcW w:w="1346" w:type="dxa"/>
            <w:gridSpan w:val="2"/>
            <w:tcBorders>
              <w:top w:val="nil"/>
              <w:left w:val="single" w:sz="6" w:space="0" w:color="auto"/>
              <w:bottom w:val="nil"/>
              <w:right w:val="nil"/>
            </w:tcBorders>
          </w:tcPr>
          <w:p w14:paraId="6F7147B3" w14:textId="77777777" w:rsidR="005E7CBE" w:rsidRPr="000737E6" w:rsidRDefault="005E7CBE" w:rsidP="00BF022C">
            <w:pPr>
              <w:pStyle w:val="TAL"/>
              <w:rPr>
                <w:lang w:val="sv-SE"/>
              </w:rPr>
            </w:pPr>
            <w:r w:rsidRPr="000737E6">
              <w:rPr>
                <w:lang w:val="sv-SE"/>
              </w:rPr>
              <w:t>octet o52+5</w:t>
            </w:r>
          </w:p>
          <w:p w14:paraId="67D88F18" w14:textId="77777777" w:rsidR="005E7CBE" w:rsidRPr="000737E6" w:rsidRDefault="005E7CBE" w:rsidP="00BF022C">
            <w:pPr>
              <w:pStyle w:val="TAL"/>
              <w:rPr>
                <w:lang w:val="sv-SE"/>
              </w:rPr>
            </w:pPr>
          </w:p>
          <w:p w14:paraId="79F6694D" w14:textId="77777777" w:rsidR="005E7CBE" w:rsidRPr="000737E6" w:rsidRDefault="005E7CBE" w:rsidP="00BF022C">
            <w:pPr>
              <w:pStyle w:val="TAL"/>
              <w:rPr>
                <w:lang w:val="sv-SE"/>
              </w:rPr>
            </w:pPr>
            <w:r w:rsidRPr="000737E6">
              <w:rPr>
                <w:lang w:val="sv-SE"/>
              </w:rPr>
              <w:t>octet o52+7</w:t>
            </w:r>
          </w:p>
        </w:tc>
      </w:tr>
      <w:tr w:rsidR="005E7CBE" w:rsidRPr="000737E6"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737E6" w:rsidRDefault="005E7CBE" w:rsidP="00BF022C">
            <w:pPr>
              <w:pStyle w:val="TAC"/>
              <w:rPr>
                <w:lang w:val="sv-SE"/>
              </w:rPr>
            </w:pPr>
          </w:p>
          <w:p w14:paraId="4519999B" w14:textId="77777777" w:rsidR="005E7CBE" w:rsidRPr="000737E6" w:rsidRDefault="005E7CBE" w:rsidP="00BF022C">
            <w:pPr>
              <w:pStyle w:val="TAC"/>
            </w:pPr>
            <w:r w:rsidRPr="000737E6">
              <w:t>RSC 2</w:t>
            </w:r>
          </w:p>
        </w:tc>
        <w:tc>
          <w:tcPr>
            <w:tcW w:w="1346" w:type="dxa"/>
            <w:gridSpan w:val="2"/>
            <w:tcBorders>
              <w:top w:val="nil"/>
              <w:left w:val="single" w:sz="6" w:space="0" w:color="auto"/>
              <w:bottom w:val="nil"/>
              <w:right w:val="nil"/>
            </w:tcBorders>
          </w:tcPr>
          <w:p w14:paraId="0226B1C5" w14:textId="77777777" w:rsidR="005E7CBE" w:rsidRPr="000737E6" w:rsidRDefault="005E7CBE" w:rsidP="00BF022C">
            <w:pPr>
              <w:pStyle w:val="TAL"/>
              <w:rPr>
                <w:lang w:val="sv-SE"/>
              </w:rPr>
            </w:pPr>
            <w:r w:rsidRPr="000737E6">
              <w:rPr>
                <w:lang w:val="sv-SE"/>
              </w:rPr>
              <w:t>octet (o52+8)*</w:t>
            </w:r>
          </w:p>
          <w:p w14:paraId="217E799B" w14:textId="77777777" w:rsidR="005E7CBE" w:rsidRPr="000737E6" w:rsidRDefault="005E7CBE" w:rsidP="00BF022C">
            <w:pPr>
              <w:pStyle w:val="TAL"/>
              <w:rPr>
                <w:lang w:val="sv-SE"/>
              </w:rPr>
            </w:pPr>
          </w:p>
          <w:p w14:paraId="0C0BFB24" w14:textId="77777777" w:rsidR="005E7CBE" w:rsidRPr="000737E6" w:rsidRDefault="005E7CBE" w:rsidP="00BF022C">
            <w:pPr>
              <w:pStyle w:val="TAL"/>
              <w:rPr>
                <w:lang w:val="sv-SE"/>
              </w:rPr>
            </w:pPr>
            <w:r w:rsidRPr="000737E6">
              <w:rPr>
                <w:lang w:val="sv-SE"/>
              </w:rPr>
              <w:t>octet (o52+10)*</w:t>
            </w:r>
          </w:p>
        </w:tc>
      </w:tr>
      <w:tr w:rsidR="005E7CBE" w:rsidRPr="000737E6"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737E6" w:rsidRDefault="005E7CBE" w:rsidP="00BF022C">
            <w:pPr>
              <w:pStyle w:val="TAC"/>
              <w:rPr>
                <w:lang w:val="sv-SE"/>
              </w:rPr>
            </w:pPr>
          </w:p>
          <w:p w14:paraId="21937FDC" w14:textId="77777777" w:rsidR="005E7CBE" w:rsidRPr="000737E6" w:rsidRDefault="005E7CBE" w:rsidP="00BF022C">
            <w:pPr>
              <w:pStyle w:val="TAC"/>
            </w:pPr>
            <w:r w:rsidRPr="000737E6">
              <w:t>…</w:t>
            </w:r>
          </w:p>
        </w:tc>
        <w:tc>
          <w:tcPr>
            <w:tcW w:w="1346" w:type="dxa"/>
            <w:gridSpan w:val="2"/>
            <w:tcBorders>
              <w:top w:val="nil"/>
              <w:left w:val="single" w:sz="6" w:space="0" w:color="auto"/>
              <w:bottom w:val="nil"/>
              <w:right w:val="nil"/>
            </w:tcBorders>
          </w:tcPr>
          <w:p w14:paraId="329CECF8" w14:textId="77777777" w:rsidR="005E7CBE" w:rsidRPr="000737E6" w:rsidRDefault="005E7CBE" w:rsidP="00BF022C">
            <w:pPr>
              <w:pStyle w:val="TAL"/>
            </w:pPr>
            <w:r w:rsidRPr="000737E6">
              <w:t>octet (o52+11)*</w:t>
            </w:r>
          </w:p>
          <w:p w14:paraId="493BBBF6" w14:textId="77777777" w:rsidR="005E7CBE" w:rsidRPr="000737E6" w:rsidRDefault="005E7CBE" w:rsidP="00BF022C">
            <w:pPr>
              <w:pStyle w:val="TAL"/>
            </w:pPr>
          </w:p>
          <w:p w14:paraId="13A6AC5A" w14:textId="77777777" w:rsidR="005E7CBE" w:rsidRPr="000737E6" w:rsidRDefault="005E7CBE" w:rsidP="00BF022C">
            <w:pPr>
              <w:pStyle w:val="TAL"/>
            </w:pPr>
            <w:r w:rsidRPr="000737E6">
              <w:t>octet (o520-3)*</w:t>
            </w:r>
          </w:p>
        </w:tc>
      </w:tr>
      <w:tr w:rsidR="005E7CBE" w:rsidRPr="000737E6"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737E6" w:rsidRDefault="005E7CBE" w:rsidP="00BF022C">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72689356" w14:textId="77777777" w:rsidR="005E7CBE" w:rsidRPr="000737E6" w:rsidRDefault="005E7CBE" w:rsidP="00BF022C">
            <w:pPr>
              <w:pStyle w:val="TAL"/>
            </w:pPr>
            <w:r w:rsidRPr="000737E6">
              <w:t>octet (o520-2)*</w:t>
            </w:r>
          </w:p>
          <w:p w14:paraId="30E92F19" w14:textId="77777777" w:rsidR="005E7CBE" w:rsidRPr="000737E6" w:rsidRDefault="005E7CBE" w:rsidP="00BF022C">
            <w:pPr>
              <w:pStyle w:val="TAL"/>
            </w:pPr>
          </w:p>
          <w:p w14:paraId="7CC09870" w14:textId="0D0B387E" w:rsidR="005E7CBE" w:rsidRPr="000737E6" w:rsidRDefault="005E7CBE" w:rsidP="00BF022C">
            <w:pPr>
              <w:pStyle w:val="TAL"/>
            </w:pPr>
            <w:r w:rsidRPr="000737E6">
              <w:t>octet o520*</w:t>
            </w:r>
          </w:p>
        </w:tc>
      </w:tr>
    </w:tbl>
    <w:p w14:paraId="699939BF" w14:textId="77777777" w:rsidR="005E7CBE" w:rsidRPr="000737E6" w:rsidRDefault="005E7CBE" w:rsidP="005E7CBE">
      <w:pPr>
        <w:pStyle w:val="TF"/>
      </w:pPr>
      <w:r w:rsidRPr="000737E6">
        <w:t>Figure 5.5.2.14: RSC list</w:t>
      </w:r>
    </w:p>
    <w:p w14:paraId="3649423C" w14:textId="77777777" w:rsidR="005E7CBE" w:rsidRPr="000737E6" w:rsidRDefault="005E7CBE" w:rsidP="005E7CBE">
      <w:pPr>
        <w:pStyle w:val="TH"/>
      </w:pPr>
      <w:r w:rsidRPr="000737E6">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Pr="000737E6" w:rsidRDefault="005E7CBE" w:rsidP="00BF022C">
            <w:pPr>
              <w:pStyle w:val="TAL"/>
            </w:pPr>
            <w:r w:rsidRPr="000737E6">
              <w:t>RSC (octet o52+5 to o52+7):</w:t>
            </w:r>
          </w:p>
          <w:p w14:paraId="1F211B39" w14:textId="7C5EC436" w:rsidR="005E7CBE" w:rsidRPr="000737E6" w:rsidRDefault="005E7CBE" w:rsidP="00BF022C">
            <w:pPr>
              <w:pStyle w:val="TAL"/>
              <w:rPr>
                <w:noProof/>
              </w:rPr>
            </w:pPr>
            <w:r w:rsidRPr="000737E6">
              <w:t xml:space="preserve">The RSC identifies a connectivity service the UE-to-Network relay provides. The value of the RSC is a 24-bit long bit string. </w:t>
            </w:r>
            <w:r w:rsidR="008502B6" w:rsidRPr="000737E6">
              <w:t>The values of the RSC from "000001" to "00000F" in hexadecimal representation are spare and shall not be used in this release of specification. The UE shall ignore the spare value of the RSC in this release of specification. For all other values, t</w:t>
            </w:r>
            <w:r w:rsidRPr="000737E6">
              <w:t>he format of the RSC is out of scope of this specification.</w:t>
            </w:r>
          </w:p>
        </w:tc>
      </w:tr>
      <w:tr w:rsidR="005E7CBE" w:rsidRPr="000737E6"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Pr="000737E6" w:rsidRDefault="005E7CBE" w:rsidP="00BF022C">
            <w:pPr>
              <w:pStyle w:val="TAL"/>
            </w:pPr>
          </w:p>
        </w:tc>
      </w:tr>
    </w:tbl>
    <w:p w14:paraId="094E1527"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737E6" w14:paraId="6038EA97" w14:textId="77777777" w:rsidTr="00813C74">
        <w:trPr>
          <w:gridAfter w:val="1"/>
          <w:wAfter w:w="8" w:type="dxa"/>
          <w:cantSplit/>
          <w:jc w:val="center"/>
        </w:trPr>
        <w:tc>
          <w:tcPr>
            <w:tcW w:w="708" w:type="dxa"/>
            <w:gridSpan w:val="2"/>
            <w:hideMark/>
          </w:tcPr>
          <w:p w14:paraId="2F046990" w14:textId="77777777" w:rsidR="00813C74" w:rsidRPr="000737E6" w:rsidRDefault="00813C74">
            <w:pPr>
              <w:pStyle w:val="TAC"/>
            </w:pPr>
            <w:r w:rsidRPr="000737E6">
              <w:t>8</w:t>
            </w:r>
          </w:p>
        </w:tc>
        <w:tc>
          <w:tcPr>
            <w:tcW w:w="709" w:type="dxa"/>
            <w:gridSpan w:val="2"/>
            <w:hideMark/>
          </w:tcPr>
          <w:p w14:paraId="5752824B" w14:textId="77777777" w:rsidR="00813C74" w:rsidRPr="000737E6" w:rsidRDefault="00813C74">
            <w:pPr>
              <w:pStyle w:val="TAC"/>
            </w:pPr>
            <w:r w:rsidRPr="000737E6">
              <w:t>7</w:t>
            </w:r>
          </w:p>
        </w:tc>
        <w:tc>
          <w:tcPr>
            <w:tcW w:w="709" w:type="dxa"/>
            <w:gridSpan w:val="3"/>
            <w:hideMark/>
          </w:tcPr>
          <w:p w14:paraId="135D4DF1" w14:textId="77777777" w:rsidR="00813C74" w:rsidRPr="000737E6" w:rsidRDefault="00813C74">
            <w:pPr>
              <w:pStyle w:val="TAC"/>
            </w:pPr>
            <w:r w:rsidRPr="000737E6">
              <w:t>6</w:t>
            </w:r>
          </w:p>
        </w:tc>
        <w:tc>
          <w:tcPr>
            <w:tcW w:w="709" w:type="dxa"/>
            <w:gridSpan w:val="2"/>
            <w:hideMark/>
          </w:tcPr>
          <w:p w14:paraId="7D83D018" w14:textId="77777777" w:rsidR="00813C74" w:rsidRPr="000737E6" w:rsidRDefault="00813C74">
            <w:pPr>
              <w:pStyle w:val="TAC"/>
            </w:pPr>
            <w:r w:rsidRPr="000737E6">
              <w:t>5</w:t>
            </w:r>
          </w:p>
        </w:tc>
        <w:tc>
          <w:tcPr>
            <w:tcW w:w="709" w:type="dxa"/>
            <w:gridSpan w:val="2"/>
            <w:hideMark/>
          </w:tcPr>
          <w:p w14:paraId="44D315BD" w14:textId="77777777" w:rsidR="00813C74" w:rsidRPr="000737E6" w:rsidRDefault="00813C74">
            <w:pPr>
              <w:pStyle w:val="TAC"/>
            </w:pPr>
            <w:r w:rsidRPr="000737E6">
              <w:t>4</w:t>
            </w:r>
          </w:p>
        </w:tc>
        <w:tc>
          <w:tcPr>
            <w:tcW w:w="709" w:type="dxa"/>
            <w:gridSpan w:val="3"/>
            <w:hideMark/>
          </w:tcPr>
          <w:p w14:paraId="70F5D896" w14:textId="77777777" w:rsidR="00813C74" w:rsidRPr="000737E6" w:rsidRDefault="00813C74">
            <w:pPr>
              <w:pStyle w:val="TAC"/>
            </w:pPr>
            <w:r w:rsidRPr="000737E6">
              <w:t>3</w:t>
            </w:r>
          </w:p>
        </w:tc>
        <w:tc>
          <w:tcPr>
            <w:tcW w:w="709" w:type="dxa"/>
            <w:hideMark/>
          </w:tcPr>
          <w:p w14:paraId="2282E609" w14:textId="77777777" w:rsidR="00813C74" w:rsidRPr="000737E6" w:rsidRDefault="00813C74">
            <w:pPr>
              <w:pStyle w:val="TAC"/>
            </w:pPr>
            <w:r w:rsidRPr="000737E6">
              <w:t>2</w:t>
            </w:r>
          </w:p>
        </w:tc>
        <w:tc>
          <w:tcPr>
            <w:tcW w:w="709" w:type="dxa"/>
            <w:hideMark/>
          </w:tcPr>
          <w:p w14:paraId="12BF9E58" w14:textId="77777777" w:rsidR="00813C74" w:rsidRPr="000737E6" w:rsidRDefault="00813C74">
            <w:pPr>
              <w:pStyle w:val="TAC"/>
            </w:pPr>
            <w:r w:rsidRPr="000737E6">
              <w:t>1</w:t>
            </w:r>
          </w:p>
        </w:tc>
        <w:tc>
          <w:tcPr>
            <w:tcW w:w="1346" w:type="dxa"/>
            <w:gridSpan w:val="2"/>
          </w:tcPr>
          <w:p w14:paraId="5C2A5CD9" w14:textId="77777777" w:rsidR="00813C74" w:rsidRPr="000737E6" w:rsidRDefault="00813C74">
            <w:pPr>
              <w:pStyle w:val="TAL"/>
            </w:pPr>
          </w:p>
        </w:tc>
      </w:tr>
      <w:tr w:rsidR="005E7CBE" w:rsidRPr="000737E6"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737E6" w:rsidRDefault="005E7CBE" w:rsidP="00BF022C">
            <w:pPr>
              <w:pStyle w:val="TAC"/>
              <w:rPr>
                <w:noProof/>
                <w:lang w:val="en-US"/>
              </w:rPr>
            </w:pPr>
          </w:p>
          <w:p w14:paraId="521F72EC" w14:textId="77777777" w:rsidR="005E7CBE" w:rsidRPr="000737E6" w:rsidRDefault="005E7CBE" w:rsidP="00BF022C">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 UE </w:t>
            </w:r>
            <w:r w:rsidRPr="000737E6">
              <w:rPr>
                <w:noProof/>
                <w:lang w:val="en-US"/>
              </w:rPr>
              <w:t>contents</w:t>
            </w:r>
          </w:p>
        </w:tc>
        <w:tc>
          <w:tcPr>
            <w:tcW w:w="1346" w:type="dxa"/>
            <w:gridSpan w:val="2"/>
          </w:tcPr>
          <w:p w14:paraId="1B8899EF" w14:textId="0282FD96" w:rsidR="005E7CBE" w:rsidRPr="000737E6" w:rsidRDefault="005E7CBE" w:rsidP="00BF022C">
            <w:pPr>
              <w:pStyle w:val="TAL"/>
              <w:rPr>
                <w:lang w:val="sv-SE"/>
              </w:rPr>
            </w:pPr>
            <w:r w:rsidRPr="000737E6">
              <w:rPr>
                <w:lang w:val="sv-SE"/>
              </w:rPr>
              <w:t>octet o511+</w:t>
            </w:r>
            <w:r w:rsidR="00A207F1" w:rsidRPr="000737E6">
              <w:rPr>
                <w:lang w:val="sv-SE"/>
              </w:rPr>
              <w:t>2</w:t>
            </w:r>
          </w:p>
          <w:p w14:paraId="62862343" w14:textId="77777777" w:rsidR="005E7CBE" w:rsidRPr="000737E6" w:rsidRDefault="005E7CBE" w:rsidP="00BF022C">
            <w:pPr>
              <w:pStyle w:val="TAL"/>
              <w:rPr>
                <w:lang w:val="sv-SE"/>
              </w:rPr>
            </w:pPr>
          </w:p>
          <w:p w14:paraId="4F03BF72" w14:textId="764725BA" w:rsidR="005E7CBE" w:rsidRPr="000737E6" w:rsidRDefault="005E7CBE" w:rsidP="00BF022C">
            <w:pPr>
              <w:pStyle w:val="TAL"/>
              <w:rPr>
                <w:lang w:val="sv-SE"/>
              </w:rPr>
            </w:pPr>
            <w:r w:rsidRPr="000737E6">
              <w:rPr>
                <w:lang w:val="sv-SE"/>
              </w:rPr>
              <w:t>octet o511+</w:t>
            </w:r>
            <w:r w:rsidR="00A207F1" w:rsidRPr="000737E6">
              <w:rPr>
                <w:lang w:val="sv-SE"/>
              </w:rPr>
              <w:t>3</w:t>
            </w:r>
          </w:p>
        </w:tc>
      </w:tr>
      <w:tr w:rsidR="00131382" w:rsidRPr="000737E6"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737E6" w:rsidRDefault="00131382" w:rsidP="00BF022C">
            <w:pPr>
              <w:pStyle w:val="TAC"/>
              <w:rPr>
                <w:lang w:eastAsia="zh-CN"/>
              </w:rPr>
            </w:pPr>
            <w:r w:rsidRPr="000737E6">
              <w:rPr>
                <w:rFonts w:hint="eastAsia"/>
                <w:lang w:eastAsia="zh-CN"/>
              </w:rPr>
              <w:t>S</w:t>
            </w:r>
            <w:r w:rsidRPr="000737E6">
              <w:rPr>
                <w:lang w:eastAsia="zh-CN"/>
              </w:rPr>
              <w:t>pare</w:t>
            </w:r>
          </w:p>
          <w:p w14:paraId="52B6A9F0" w14:textId="3B2347C2" w:rsidR="00131382" w:rsidRPr="000737E6"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737E6" w:rsidRDefault="00131382" w:rsidP="00BF022C">
            <w:pPr>
              <w:pStyle w:val="TAC"/>
              <w:rPr>
                <w:lang w:eastAsia="zh-CN"/>
              </w:rPr>
            </w:pPr>
            <w:r w:rsidRPr="000737E6">
              <w:rPr>
                <w:lang w:eastAsia="zh-CN"/>
              </w:rPr>
              <w:t>PATP</w:t>
            </w:r>
          </w:p>
          <w:p w14:paraId="69855361" w14:textId="4FC7DE41" w:rsidR="00131382" w:rsidRPr="000737E6"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737E6" w:rsidRDefault="00131382" w:rsidP="00BF022C">
            <w:pPr>
              <w:pStyle w:val="TAC"/>
              <w:rPr>
                <w:lang w:eastAsia="zh-CN"/>
              </w:rPr>
            </w:pPr>
            <w:r w:rsidRPr="000737E6">
              <w:rPr>
                <w:rFonts w:hint="eastAsia"/>
                <w:lang w:eastAsia="zh-CN"/>
              </w:rPr>
              <w:t>P</w:t>
            </w:r>
            <w:r w:rsidRPr="000737E6">
              <w:rPr>
                <w:lang w:eastAsia="zh-CN"/>
              </w:rPr>
              <w:t>SSCM</w:t>
            </w:r>
          </w:p>
          <w:p w14:paraId="3ADCA760" w14:textId="2E8E4E7C" w:rsidR="00131382" w:rsidRPr="000737E6"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737E6" w:rsidRDefault="00131382" w:rsidP="00BF022C">
            <w:pPr>
              <w:pStyle w:val="TAC"/>
              <w:rPr>
                <w:lang w:eastAsia="zh-CN"/>
              </w:rPr>
            </w:pPr>
            <w:r w:rsidRPr="000737E6">
              <w:rPr>
                <w:rFonts w:hint="eastAsia"/>
                <w:lang w:eastAsia="zh-CN"/>
              </w:rPr>
              <w:t>P</w:t>
            </w:r>
            <w:r w:rsidRPr="000737E6">
              <w:rPr>
                <w:lang w:eastAsia="zh-CN"/>
              </w:rPr>
              <w:t>SNSSAI</w:t>
            </w:r>
          </w:p>
          <w:p w14:paraId="3E0DE05F" w14:textId="5E424EFE" w:rsidR="00131382" w:rsidRPr="000737E6"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737E6" w:rsidRDefault="00131382" w:rsidP="00BF022C">
            <w:pPr>
              <w:pStyle w:val="TAC"/>
              <w:rPr>
                <w:lang w:eastAsia="zh-CN"/>
              </w:rPr>
            </w:pPr>
            <w:r w:rsidRPr="000737E6">
              <w:rPr>
                <w:rFonts w:hint="eastAsia"/>
                <w:lang w:eastAsia="zh-CN"/>
              </w:rPr>
              <w:t>P</w:t>
            </w:r>
            <w:r w:rsidRPr="000737E6">
              <w:rPr>
                <w:lang w:eastAsia="zh-CN"/>
              </w:rPr>
              <w:t>DNN</w:t>
            </w:r>
          </w:p>
          <w:p w14:paraId="356575D4" w14:textId="59BC31C3" w:rsidR="00131382" w:rsidRPr="000737E6"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737E6" w:rsidRDefault="00131382" w:rsidP="00BF022C">
            <w:pPr>
              <w:pStyle w:val="TAC"/>
              <w:rPr>
                <w:lang w:eastAsia="zh-CN"/>
              </w:rPr>
            </w:pPr>
          </w:p>
          <w:p w14:paraId="7DACD5A2" w14:textId="64863B2B" w:rsidR="00131382" w:rsidRPr="000737E6" w:rsidRDefault="00131382" w:rsidP="00BF022C">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6A8CAFD8" w14:textId="227F404B" w:rsidR="00131382" w:rsidRPr="000737E6" w:rsidRDefault="00131382" w:rsidP="00BF022C">
            <w:pPr>
              <w:pStyle w:val="TAL"/>
              <w:rPr>
                <w:lang w:val="sv-SE"/>
              </w:rPr>
            </w:pPr>
            <w:r w:rsidRPr="000737E6">
              <w:rPr>
                <w:lang w:val="sv-SE"/>
              </w:rPr>
              <w:t>octet o511+4</w:t>
            </w:r>
          </w:p>
        </w:tc>
      </w:tr>
      <w:tr w:rsidR="005E7CBE" w:rsidRPr="000737E6"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737E6" w:rsidRDefault="005E7CBE" w:rsidP="00BF022C">
            <w:pPr>
              <w:pStyle w:val="TAC"/>
              <w:rPr>
                <w:lang w:val="sv-SE"/>
              </w:rPr>
            </w:pPr>
          </w:p>
          <w:p w14:paraId="3F0872DA" w14:textId="77777777" w:rsidR="005E7CBE" w:rsidRPr="000737E6" w:rsidRDefault="005E7CBE" w:rsidP="00BF022C">
            <w:pPr>
              <w:pStyle w:val="TAC"/>
            </w:pPr>
            <w:r w:rsidRPr="000737E6">
              <w:t>DNN</w:t>
            </w:r>
          </w:p>
        </w:tc>
        <w:tc>
          <w:tcPr>
            <w:tcW w:w="1346" w:type="dxa"/>
            <w:gridSpan w:val="2"/>
            <w:tcBorders>
              <w:top w:val="nil"/>
              <w:left w:val="single" w:sz="6" w:space="0" w:color="auto"/>
              <w:bottom w:val="nil"/>
              <w:right w:val="nil"/>
            </w:tcBorders>
          </w:tcPr>
          <w:p w14:paraId="422AF2B5" w14:textId="06D2410F" w:rsidR="005E7CBE" w:rsidRPr="000737E6" w:rsidRDefault="005E7CBE" w:rsidP="00BF022C">
            <w:pPr>
              <w:pStyle w:val="TAL"/>
              <w:rPr>
                <w:lang w:val="sv-SE"/>
              </w:rPr>
            </w:pPr>
            <w:r w:rsidRPr="000737E6">
              <w:rPr>
                <w:lang w:val="sv-SE"/>
              </w:rPr>
              <w:t>octet (o511+</w:t>
            </w:r>
            <w:r w:rsidR="00A207F1" w:rsidRPr="000737E6">
              <w:rPr>
                <w:lang w:val="sv-SE"/>
              </w:rPr>
              <w:t>5</w:t>
            </w:r>
            <w:r w:rsidRPr="000737E6">
              <w:rPr>
                <w:lang w:val="sv-SE"/>
              </w:rPr>
              <w:t>)*</w:t>
            </w:r>
          </w:p>
          <w:p w14:paraId="04ADD79C" w14:textId="77777777" w:rsidR="005E7CBE" w:rsidRPr="000737E6" w:rsidRDefault="005E7CBE" w:rsidP="00BF022C">
            <w:pPr>
              <w:pStyle w:val="TAL"/>
              <w:rPr>
                <w:lang w:val="sv-SE"/>
              </w:rPr>
            </w:pPr>
          </w:p>
          <w:p w14:paraId="1C352496" w14:textId="77777777" w:rsidR="005E7CBE" w:rsidRPr="000737E6" w:rsidRDefault="005E7CBE" w:rsidP="00BF022C">
            <w:pPr>
              <w:pStyle w:val="TAL"/>
              <w:rPr>
                <w:lang w:val="sv-SE"/>
              </w:rPr>
            </w:pPr>
            <w:r w:rsidRPr="000737E6">
              <w:rPr>
                <w:lang w:val="sv-SE"/>
              </w:rPr>
              <w:t>octet o512*</w:t>
            </w:r>
          </w:p>
        </w:tc>
      </w:tr>
      <w:tr w:rsidR="005E7CBE" w:rsidRPr="000737E6"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737E6" w:rsidRDefault="005E7CBE" w:rsidP="00BF022C">
            <w:pPr>
              <w:pStyle w:val="TAC"/>
              <w:rPr>
                <w:lang w:val="sv-SE"/>
              </w:rPr>
            </w:pPr>
          </w:p>
          <w:p w14:paraId="4356AAC1" w14:textId="77777777" w:rsidR="005E7CBE" w:rsidRPr="000737E6" w:rsidRDefault="005E7CBE" w:rsidP="00BF022C">
            <w:pPr>
              <w:pStyle w:val="TAC"/>
            </w:pPr>
            <w:r w:rsidRPr="000737E6">
              <w:t>S-NSSAI</w:t>
            </w:r>
          </w:p>
        </w:tc>
        <w:tc>
          <w:tcPr>
            <w:tcW w:w="1346" w:type="dxa"/>
            <w:gridSpan w:val="2"/>
            <w:tcBorders>
              <w:top w:val="nil"/>
              <w:left w:val="single" w:sz="6" w:space="0" w:color="auto"/>
              <w:bottom w:val="nil"/>
              <w:right w:val="nil"/>
            </w:tcBorders>
          </w:tcPr>
          <w:p w14:paraId="6EE177C4" w14:textId="77777777" w:rsidR="005E7CBE" w:rsidRPr="000737E6" w:rsidRDefault="005E7CBE" w:rsidP="00BF022C">
            <w:pPr>
              <w:pStyle w:val="TAL"/>
            </w:pPr>
            <w:r w:rsidRPr="000737E6">
              <w:t>octet (o512+1)*</w:t>
            </w:r>
          </w:p>
          <w:p w14:paraId="5ABC893F" w14:textId="77777777" w:rsidR="005E7CBE" w:rsidRPr="000737E6" w:rsidRDefault="005E7CBE" w:rsidP="00BF022C">
            <w:pPr>
              <w:pStyle w:val="TAL"/>
            </w:pPr>
          </w:p>
          <w:p w14:paraId="0DEA1739" w14:textId="5DC558B9" w:rsidR="005E7CBE" w:rsidRPr="000737E6" w:rsidRDefault="005E7CBE" w:rsidP="00BF022C">
            <w:pPr>
              <w:pStyle w:val="TAL"/>
            </w:pPr>
            <w:r w:rsidRPr="000737E6">
              <w:t>octet (o5</w:t>
            </w:r>
            <w:r w:rsidR="007434ED" w:rsidRPr="000737E6">
              <w:t>3</w:t>
            </w:r>
            <w:r w:rsidRPr="000737E6">
              <w:t>-</w:t>
            </w:r>
            <w:r w:rsidR="00D7392A" w:rsidRPr="000737E6">
              <w:t>1</w:t>
            </w:r>
            <w:r w:rsidRPr="000737E6">
              <w:t>)*</w:t>
            </w:r>
          </w:p>
        </w:tc>
      </w:tr>
      <w:tr w:rsidR="00131382" w:rsidRPr="000737E6"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737E6" w:rsidRDefault="00131382" w:rsidP="00BF022C">
            <w:pPr>
              <w:pStyle w:val="TAC"/>
              <w:rPr>
                <w:lang w:val="sv-SE" w:eastAsia="zh-CN"/>
              </w:rPr>
            </w:pPr>
          </w:p>
          <w:p w14:paraId="40676BEB" w14:textId="5CC8E266" w:rsidR="00131382" w:rsidRPr="000737E6" w:rsidRDefault="00131382" w:rsidP="00BF022C">
            <w:pPr>
              <w:pStyle w:val="TAC"/>
              <w:rPr>
                <w:lang w:val="sv-SE" w:eastAsia="zh-CN"/>
              </w:rPr>
            </w:pPr>
            <w:r w:rsidRPr="000737E6">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737E6" w:rsidRDefault="00131382" w:rsidP="00BF022C">
            <w:pPr>
              <w:pStyle w:val="TAC"/>
              <w:rPr>
                <w:lang w:val="sv-SE" w:eastAsia="zh-CN"/>
              </w:rPr>
            </w:pPr>
          </w:p>
          <w:p w14:paraId="2A920F73" w14:textId="4F63E01F" w:rsidR="00131382" w:rsidRPr="000737E6" w:rsidRDefault="00131382" w:rsidP="0082519A">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737E6" w:rsidRDefault="00131382" w:rsidP="00BF022C">
            <w:pPr>
              <w:pStyle w:val="TAC"/>
              <w:rPr>
                <w:lang w:val="sv-SE" w:eastAsia="zh-CN"/>
              </w:rPr>
            </w:pPr>
          </w:p>
          <w:p w14:paraId="70262E82" w14:textId="3B76FB43" w:rsidR="00131382" w:rsidRPr="000737E6" w:rsidRDefault="00131382" w:rsidP="00BF022C">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03D31C74" w14:textId="23F9B378" w:rsidR="00131382" w:rsidRPr="000737E6" w:rsidRDefault="00131382" w:rsidP="00BF022C">
            <w:pPr>
              <w:pStyle w:val="TAL"/>
            </w:pPr>
            <w:r w:rsidRPr="000737E6">
              <w:t>octet o53*</w:t>
            </w:r>
          </w:p>
          <w:p w14:paraId="54F74A75" w14:textId="77777777" w:rsidR="00131382" w:rsidRPr="000737E6" w:rsidRDefault="00131382" w:rsidP="00BF022C">
            <w:pPr>
              <w:pStyle w:val="TAL"/>
            </w:pPr>
          </w:p>
        </w:tc>
      </w:tr>
    </w:tbl>
    <w:p w14:paraId="747C36AE" w14:textId="77777777" w:rsidR="005E7CBE" w:rsidRPr="000737E6" w:rsidRDefault="005E7CBE" w:rsidP="005E7CBE">
      <w:pPr>
        <w:pStyle w:val="TF"/>
      </w:pPr>
      <w:r w:rsidRPr="000737E6">
        <w:t xml:space="preserve">Figure 5.5.2.16: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 UE</w:t>
      </w:r>
    </w:p>
    <w:p w14:paraId="5C4AA6B2" w14:textId="77777777" w:rsidR="005E7CBE" w:rsidRPr="000737E6" w:rsidRDefault="005E7CBE" w:rsidP="005E7CBE">
      <w:pPr>
        <w:pStyle w:val="TH"/>
      </w:pPr>
      <w:r w:rsidRPr="000737E6">
        <w:lastRenderedPageBreak/>
        <w:t xml:space="preserve">Table 5.5.2.16: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737E6"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3C681BCD" w:rsidR="005E7CBE" w:rsidRPr="000737E6" w:rsidRDefault="005E7CBE" w:rsidP="00BF022C">
            <w:pPr>
              <w:pStyle w:val="TAL"/>
            </w:pPr>
            <w:r w:rsidRPr="000737E6">
              <w:t>PDU session type (</w:t>
            </w:r>
            <w:r w:rsidR="00FE29A9" w:rsidRPr="000737E6">
              <w:t xml:space="preserve">bits 3 to 1 of </w:t>
            </w:r>
            <w:r w:rsidRPr="000737E6">
              <w:t>octet o511+</w:t>
            </w:r>
            <w:r w:rsidR="001A4D4D" w:rsidRPr="000737E6">
              <w:t>4</w:t>
            </w:r>
            <w:r w:rsidRPr="000737E6">
              <w:t>):</w:t>
            </w:r>
          </w:p>
          <w:p w14:paraId="4835F4BC" w14:textId="119A56E6" w:rsidR="005E7CBE" w:rsidRPr="000737E6" w:rsidRDefault="005E7CBE" w:rsidP="00BF022C">
            <w:pPr>
              <w:pStyle w:val="TAL"/>
              <w:rPr>
                <w:noProof/>
              </w:rPr>
            </w:pPr>
            <w:r w:rsidRPr="000737E6">
              <w:t xml:space="preserve">The PDU session type field shall be encoded as the </w:t>
            </w:r>
            <w:r w:rsidR="00746E85" w:rsidRPr="000737E6">
              <w:t xml:space="preserve">PDU session type </w:t>
            </w:r>
            <w:r w:rsidRPr="000737E6">
              <w:t xml:space="preserve">value part of the PDU session type information element defined in </w:t>
            </w:r>
            <w:r w:rsidR="00156958" w:rsidRPr="000737E6">
              <w:t>clause</w:t>
            </w:r>
            <w:r w:rsidRPr="000737E6">
              <w:t> 9.11.4.11 of 3GPP TS 24.501 [4].</w:t>
            </w:r>
          </w:p>
        </w:tc>
      </w:tr>
      <w:tr w:rsidR="005E7CBE" w:rsidRPr="000737E6" w14:paraId="37B8AC84" w14:textId="77777777" w:rsidTr="003627A3">
        <w:trPr>
          <w:cantSplit/>
          <w:jc w:val="center"/>
        </w:trPr>
        <w:tc>
          <w:tcPr>
            <w:tcW w:w="7083" w:type="dxa"/>
            <w:gridSpan w:val="2"/>
            <w:tcBorders>
              <w:top w:val="nil"/>
              <w:left w:val="single" w:sz="4" w:space="0" w:color="auto"/>
              <w:bottom w:val="nil"/>
              <w:right w:val="single" w:sz="4" w:space="0" w:color="auto"/>
            </w:tcBorders>
          </w:tcPr>
          <w:p w14:paraId="25187E79" w14:textId="77777777" w:rsidR="005E7CBE" w:rsidRPr="000737E6" w:rsidRDefault="005E7CBE" w:rsidP="00BF022C">
            <w:pPr>
              <w:pStyle w:val="TAL"/>
            </w:pPr>
          </w:p>
        </w:tc>
      </w:tr>
      <w:tr w:rsidR="00746E85" w:rsidRPr="000737E6"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77777777" w:rsidR="00746E85" w:rsidRPr="000737E6" w:rsidRDefault="00746E85" w:rsidP="00B81915">
            <w:pPr>
              <w:pStyle w:val="TAL"/>
              <w:rPr>
                <w:lang w:eastAsia="zh-CN"/>
              </w:rPr>
            </w:pPr>
            <w:r w:rsidRPr="000737E6">
              <w:rPr>
                <w:rFonts w:hint="eastAsia"/>
                <w:lang w:eastAsia="zh-CN"/>
              </w:rPr>
              <w:t>P</w:t>
            </w:r>
            <w:r w:rsidRPr="000737E6">
              <w:rPr>
                <w:lang w:eastAsia="zh-CN"/>
              </w:rPr>
              <w:t>resence of DNN (PDNN) (bit 4 of octet o511+4)</w:t>
            </w:r>
          </w:p>
        </w:tc>
      </w:tr>
      <w:tr w:rsidR="00746E85" w:rsidRPr="000737E6"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737E6" w:rsidRDefault="00746E85" w:rsidP="00B81915">
            <w:pPr>
              <w:pStyle w:val="TAL"/>
            </w:pPr>
            <w:r w:rsidRPr="000737E6">
              <w:t>PDNN indicates whether the DNN field is present or not.</w:t>
            </w:r>
          </w:p>
        </w:tc>
      </w:tr>
      <w:tr w:rsidR="00746E85" w:rsidRPr="000737E6"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737E6" w:rsidRDefault="00746E85" w:rsidP="00B81915">
            <w:pPr>
              <w:pStyle w:val="TAL"/>
              <w:rPr>
                <w:lang w:eastAsia="zh-CN"/>
              </w:rPr>
            </w:pPr>
            <w:r w:rsidRPr="000737E6">
              <w:rPr>
                <w:rFonts w:hint="eastAsia"/>
                <w:lang w:eastAsia="zh-CN"/>
              </w:rPr>
              <w:t>B</w:t>
            </w:r>
            <w:r w:rsidRPr="000737E6">
              <w:rPr>
                <w:lang w:eastAsia="zh-CN"/>
              </w:rPr>
              <w:t>it</w:t>
            </w:r>
          </w:p>
        </w:tc>
      </w:tr>
      <w:tr w:rsidR="00746E85" w:rsidRPr="000737E6"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737E6" w:rsidRDefault="00746E85" w:rsidP="00B81915">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2771A050" w14:textId="77777777" w:rsidR="00746E85" w:rsidRPr="000737E6" w:rsidRDefault="00746E85" w:rsidP="00B81915">
            <w:pPr>
              <w:pStyle w:val="TAL"/>
              <w:rPr>
                <w:b/>
                <w:lang w:eastAsia="zh-CN"/>
              </w:rPr>
            </w:pPr>
          </w:p>
        </w:tc>
      </w:tr>
      <w:tr w:rsidR="00746E85" w:rsidRPr="000737E6"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737E6" w:rsidRDefault="00746E85"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68897EFA" w14:textId="77777777" w:rsidR="00746E85" w:rsidRPr="000737E6" w:rsidRDefault="00746E85" w:rsidP="00B81915">
            <w:pPr>
              <w:pStyle w:val="TAL"/>
            </w:pPr>
            <w:r w:rsidRPr="000737E6">
              <w:t>DNN field is not included</w:t>
            </w:r>
          </w:p>
        </w:tc>
      </w:tr>
      <w:tr w:rsidR="00746E85" w:rsidRPr="000737E6"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737E6" w:rsidRDefault="00746E85"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157EA25D" w14:textId="77777777" w:rsidR="00746E85" w:rsidRPr="000737E6" w:rsidRDefault="00746E85" w:rsidP="00B81915">
            <w:pPr>
              <w:pStyle w:val="TAL"/>
              <w:rPr>
                <w:lang w:eastAsia="zh-CN"/>
              </w:rPr>
            </w:pPr>
            <w:r w:rsidRPr="000737E6">
              <w:rPr>
                <w:rFonts w:hint="eastAsia"/>
                <w:lang w:eastAsia="zh-CN"/>
              </w:rPr>
              <w:t>D</w:t>
            </w:r>
            <w:r w:rsidRPr="000737E6">
              <w:rPr>
                <w:lang w:eastAsia="zh-CN"/>
              </w:rPr>
              <w:t>NN field is included</w:t>
            </w:r>
          </w:p>
        </w:tc>
      </w:tr>
      <w:tr w:rsidR="00746E85" w:rsidRPr="000737E6" w14:paraId="28EC34C6" w14:textId="77777777" w:rsidTr="003627A3">
        <w:trPr>
          <w:cantSplit/>
          <w:jc w:val="center"/>
        </w:trPr>
        <w:tc>
          <w:tcPr>
            <w:tcW w:w="7083" w:type="dxa"/>
            <w:gridSpan w:val="2"/>
            <w:tcBorders>
              <w:top w:val="nil"/>
              <w:left w:val="single" w:sz="4" w:space="0" w:color="auto"/>
              <w:bottom w:val="nil"/>
              <w:right w:val="single" w:sz="4" w:space="0" w:color="auto"/>
            </w:tcBorders>
          </w:tcPr>
          <w:p w14:paraId="2308F002" w14:textId="77777777" w:rsidR="00746E85" w:rsidRPr="000737E6" w:rsidRDefault="00746E85" w:rsidP="00B81915">
            <w:pPr>
              <w:pStyle w:val="TAL"/>
            </w:pPr>
          </w:p>
        </w:tc>
      </w:tr>
      <w:tr w:rsidR="00746E85" w:rsidRPr="000737E6"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77777777" w:rsidR="00746E85" w:rsidRPr="000737E6" w:rsidRDefault="00746E85" w:rsidP="00B81915">
            <w:pPr>
              <w:pStyle w:val="TAL"/>
              <w:rPr>
                <w:lang w:eastAsia="zh-CN"/>
              </w:rPr>
            </w:pPr>
            <w:r w:rsidRPr="000737E6">
              <w:rPr>
                <w:rFonts w:hint="eastAsia"/>
                <w:lang w:eastAsia="zh-CN"/>
              </w:rPr>
              <w:t>P</w:t>
            </w:r>
            <w:r w:rsidRPr="000737E6">
              <w:rPr>
                <w:lang w:eastAsia="zh-CN"/>
              </w:rPr>
              <w:t>resence of S-NSSAI (PSNSSAI) (bit 5 of octet o511+4)</w:t>
            </w:r>
          </w:p>
        </w:tc>
      </w:tr>
      <w:tr w:rsidR="00746E85" w:rsidRPr="000737E6"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737E6" w:rsidRDefault="00746E85" w:rsidP="00B81915">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746E85" w:rsidRPr="000737E6"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737E6" w:rsidRDefault="00746E85" w:rsidP="00B81915">
            <w:pPr>
              <w:pStyle w:val="TAL"/>
              <w:rPr>
                <w:lang w:eastAsia="zh-CN"/>
              </w:rPr>
            </w:pPr>
            <w:r w:rsidRPr="000737E6">
              <w:rPr>
                <w:rFonts w:hint="eastAsia"/>
                <w:lang w:eastAsia="zh-CN"/>
              </w:rPr>
              <w:t>B</w:t>
            </w:r>
            <w:r w:rsidRPr="000737E6">
              <w:rPr>
                <w:lang w:eastAsia="zh-CN"/>
              </w:rPr>
              <w:t>it</w:t>
            </w:r>
          </w:p>
        </w:tc>
      </w:tr>
      <w:tr w:rsidR="00746E85" w:rsidRPr="000737E6"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737E6" w:rsidRDefault="00746E85" w:rsidP="00B81915">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4F7D7689" w14:textId="77777777" w:rsidR="00746E85" w:rsidRPr="000737E6" w:rsidRDefault="00746E85" w:rsidP="00B81915">
            <w:pPr>
              <w:pStyle w:val="TAL"/>
              <w:rPr>
                <w:b/>
                <w:lang w:eastAsia="zh-CN"/>
              </w:rPr>
            </w:pPr>
          </w:p>
        </w:tc>
      </w:tr>
      <w:tr w:rsidR="00746E85" w:rsidRPr="000737E6"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737E6" w:rsidRDefault="00746E85"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863B5F6" w14:textId="77777777" w:rsidR="00746E85" w:rsidRPr="000737E6" w:rsidRDefault="00746E85" w:rsidP="00B81915">
            <w:pPr>
              <w:pStyle w:val="TAL"/>
            </w:pPr>
            <w:r w:rsidRPr="000737E6">
              <w:t>S-NSSAI field is not included</w:t>
            </w:r>
          </w:p>
        </w:tc>
      </w:tr>
      <w:tr w:rsidR="00746E85" w:rsidRPr="000737E6"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737E6" w:rsidRDefault="00746E85"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4E4C0648" w14:textId="77777777" w:rsidR="00746E85" w:rsidRPr="000737E6" w:rsidRDefault="00746E85" w:rsidP="00B81915">
            <w:pPr>
              <w:pStyle w:val="TAL"/>
              <w:rPr>
                <w:lang w:eastAsia="zh-CN"/>
              </w:rPr>
            </w:pPr>
            <w:r w:rsidRPr="000737E6">
              <w:rPr>
                <w:lang w:eastAsia="zh-CN"/>
              </w:rPr>
              <w:t>S-NSSAI field is included</w:t>
            </w:r>
          </w:p>
        </w:tc>
      </w:tr>
      <w:tr w:rsidR="00746E85" w:rsidRPr="000737E6" w14:paraId="6AC84E1D" w14:textId="77777777" w:rsidTr="003627A3">
        <w:trPr>
          <w:cantSplit/>
          <w:jc w:val="center"/>
        </w:trPr>
        <w:tc>
          <w:tcPr>
            <w:tcW w:w="7083" w:type="dxa"/>
            <w:gridSpan w:val="2"/>
            <w:tcBorders>
              <w:top w:val="nil"/>
              <w:left w:val="single" w:sz="4" w:space="0" w:color="auto"/>
              <w:bottom w:val="nil"/>
              <w:right w:val="single" w:sz="4" w:space="0" w:color="auto"/>
            </w:tcBorders>
          </w:tcPr>
          <w:p w14:paraId="0C13B30A" w14:textId="77777777" w:rsidR="00746E85" w:rsidRPr="000737E6" w:rsidRDefault="00746E85" w:rsidP="00B81915">
            <w:pPr>
              <w:pStyle w:val="TAL"/>
            </w:pPr>
          </w:p>
        </w:tc>
      </w:tr>
      <w:tr w:rsidR="00746E85" w:rsidRPr="000737E6"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77777777" w:rsidR="00746E85" w:rsidRPr="000737E6" w:rsidRDefault="00746E85" w:rsidP="00B81915">
            <w:pPr>
              <w:pStyle w:val="TAL"/>
              <w:rPr>
                <w:lang w:eastAsia="zh-CN"/>
              </w:rPr>
            </w:pPr>
            <w:r w:rsidRPr="000737E6">
              <w:rPr>
                <w:rFonts w:hint="eastAsia"/>
                <w:lang w:eastAsia="zh-CN"/>
              </w:rPr>
              <w:t>P</w:t>
            </w:r>
            <w:r w:rsidRPr="000737E6">
              <w:rPr>
                <w:lang w:eastAsia="zh-CN"/>
              </w:rPr>
              <w:t>resence of SSC mode (PSSCM) (bit 6 of octet o511+4)</w:t>
            </w:r>
          </w:p>
        </w:tc>
      </w:tr>
      <w:tr w:rsidR="00746E85" w:rsidRPr="000737E6"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737E6" w:rsidRDefault="00746E85" w:rsidP="00B81915">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746E85" w:rsidRPr="000737E6"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737E6" w:rsidRDefault="00746E85" w:rsidP="00B81915">
            <w:pPr>
              <w:pStyle w:val="TAL"/>
              <w:rPr>
                <w:lang w:eastAsia="zh-CN"/>
              </w:rPr>
            </w:pPr>
            <w:r w:rsidRPr="000737E6">
              <w:rPr>
                <w:rFonts w:hint="eastAsia"/>
                <w:lang w:eastAsia="zh-CN"/>
              </w:rPr>
              <w:t>B</w:t>
            </w:r>
            <w:r w:rsidRPr="000737E6">
              <w:rPr>
                <w:lang w:eastAsia="zh-CN"/>
              </w:rPr>
              <w:t>it</w:t>
            </w:r>
          </w:p>
        </w:tc>
      </w:tr>
      <w:tr w:rsidR="00746E85" w:rsidRPr="000737E6"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737E6" w:rsidRDefault="00746E85" w:rsidP="00B81915">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05FFAC6A" w14:textId="77777777" w:rsidR="00746E85" w:rsidRPr="000737E6" w:rsidRDefault="00746E85" w:rsidP="00B81915">
            <w:pPr>
              <w:pStyle w:val="TAL"/>
              <w:rPr>
                <w:b/>
                <w:lang w:eastAsia="zh-CN"/>
              </w:rPr>
            </w:pPr>
          </w:p>
        </w:tc>
      </w:tr>
      <w:tr w:rsidR="00746E85" w:rsidRPr="000737E6"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737E6" w:rsidRDefault="00746E85"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5098A9BD" w14:textId="77777777" w:rsidR="00746E85" w:rsidRPr="000737E6" w:rsidRDefault="00746E85" w:rsidP="00B81915">
            <w:pPr>
              <w:pStyle w:val="TAL"/>
            </w:pPr>
            <w:r w:rsidRPr="000737E6">
              <w:t>SSC mode field is not included (NOTE)</w:t>
            </w:r>
          </w:p>
        </w:tc>
      </w:tr>
      <w:tr w:rsidR="00746E85" w:rsidRPr="000737E6"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737E6" w:rsidRDefault="00746E85"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15F8938" w14:textId="77777777" w:rsidR="00746E85" w:rsidRPr="000737E6" w:rsidRDefault="00746E85" w:rsidP="00B81915">
            <w:pPr>
              <w:pStyle w:val="TAL"/>
              <w:rPr>
                <w:lang w:eastAsia="zh-CN"/>
              </w:rPr>
            </w:pPr>
            <w:r w:rsidRPr="000737E6">
              <w:rPr>
                <w:lang w:eastAsia="zh-CN"/>
              </w:rPr>
              <w:t>SSC mode field is included</w:t>
            </w:r>
          </w:p>
        </w:tc>
      </w:tr>
      <w:tr w:rsidR="00746E85" w:rsidRPr="000737E6" w14:paraId="1E11B9BB" w14:textId="77777777" w:rsidTr="003627A3">
        <w:trPr>
          <w:cantSplit/>
          <w:jc w:val="center"/>
        </w:trPr>
        <w:tc>
          <w:tcPr>
            <w:tcW w:w="156" w:type="dxa"/>
            <w:tcBorders>
              <w:top w:val="nil"/>
              <w:left w:val="single" w:sz="4" w:space="0" w:color="auto"/>
              <w:bottom w:val="nil"/>
              <w:right w:val="nil"/>
            </w:tcBorders>
          </w:tcPr>
          <w:p w14:paraId="18F3B89B" w14:textId="77777777" w:rsidR="00746E85" w:rsidRPr="000737E6" w:rsidRDefault="00746E85" w:rsidP="00B81915">
            <w:pPr>
              <w:pStyle w:val="TAL"/>
              <w:rPr>
                <w:lang w:eastAsia="zh-CN"/>
              </w:rPr>
            </w:pPr>
          </w:p>
        </w:tc>
        <w:tc>
          <w:tcPr>
            <w:tcW w:w="6927" w:type="dxa"/>
            <w:tcBorders>
              <w:top w:val="nil"/>
              <w:left w:val="nil"/>
              <w:bottom w:val="nil"/>
              <w:right w:val="single" w:sz="4" w:space="0" w:color="auto"/>
            </w:tcBorders>
          </w:tcPr>
          <w:p w14:paraId="58FDDCF0" w14:textId="77777777" w:rsidR="00746E85" w:rsidRPr="000737E6" w:rsidRDefault="00746E85" w:rsidP="00B81915">
            <w:pPr>
              <w:pStyle w:val="TAL"/>
              <w:rPr>
                <w:lang w:eastAsia="zh-CN"/>
              </w:rPr>
            </w:pPr>
          </w:p>
        </w:tc>
      </w:tr>
      <w:tr w:rsidR="00746E85" w:rsidRPr="000737E6"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77777777" w:rsidR="00746E85" w:rsidRPr="000737E6" w:rsidRDefault="00746E85" w:rsidP="00B81915">
            <w:pPr>
              <w:pStyle w:val="TAL"/>
              <w:rPr>
                <w:lang w:eastAsia="zh-CN"/>
              </w:rPr>
            </w:pPr>
            <w:r w:rsidRPr="000737E6">
              <w:rPr>
                <w:rFonts w:hint="eastAsia"/>
                <w:lang w:eastAsia="zh-CN"/>
              </w:rPr>
              <w:t>P</w:t>
            </w:r>
            <w:r w:rsidRPr="000737E6">
              <w:rPr>
                <w:lang w:eastAsia="zh-CN"/>
              </w:rPr>
              <w:t>resence of access type preference (PATP) (bit 7 of octet o511+4)</w:t>
            </w:r>
          </w:p>
        </w:tc>
      </w:tr>
      <w:tr w:rsidR="00746E85" w:rsidRPr="000737E6"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737E6" w:rsidRDefault="00746E85" w:rsidP="00B81915">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746E85" w:rsidRPr="000737E6"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737E6" w:rsidRDefault="00746E85" w:rsidP="00B81915">
            <w:pPr>
              <w:pStyle w:val="TAL"/>
              <w:rPr>
                <w:lang w:eastAsia="zh-CN"/>
              </w:rPr>
            </w:pPr>
            <w:r w:rsidRPr="000737E6">
              <w:rPr>
                <w:rFonts w:hint="eastAsia"/>
                <w:lang w:eastAsia="zh-CN"/>
              </w:rPr>
              <w:t>B</w:t>
            </w:r>
            <w:r w:rsidRPr="000737E6">
              <w:rPr>
                <w:lang w:eastAsia="zh-CN"/>
              </w:rPr>
              <w:t>it</w:t>
            </w:r>
          </w:p>
        </w:tc>
      </w:tr>
      <w:tr w:rsidR="00746E85" w:rsidRPr="000737E6"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737E6" w:rsidRDefault="00746E85" w:rsidP="00B81915">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0BB4E282" w14:textId="77777777" w:rsidR="00746E85" w:rsidRPr="000737E6" w:rsidRDefault="00746E85" w:rsidP="00B81915">
            <w:pPr>
              <w:pStyle w:val="TAL"/>
              <w:rPr>
                <w:b/>
                <w:lang w:eastAsia="zh-CN"/>
              </w:rPr>
            </w:pPr>
          </w:p>
        </w:tc>
      </w:tr>
      <w:tr w:rsidR="00746E85" w:rsidRPr="000737E6"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737E6" w:rsidRDefault="00746E85"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60D7C637" w14:textId="77777777" w:rsidR="00746E85" w:rsidRPr="000737E6" w:rsidRDefault="00746E85" w:rsidP="00B81915">
            <w:pPr>
              <w:pStyle w:val="TAL"/>
            </w:pPr>
            <w:r w:rsidRPr="000737E6">
              <w:t>Access type preference field is not included (NOTE)</w:t>
            </w:r>
          </w:p>
        </w:tc>
      </w:tr>
      <w:tr w:rsidR="00746E85" w:rsidRPr="000737E6"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737E6" w:rsidRDefault="00746E85"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071D13CB" w14:textId="77777777" w:rsidR="00746E85" w:rsidRPr="000737E6" w:rsidRDefault="00746E85" w:rsidP="00B81915">
            <w:pPr>
              <w:pStyle w:val="TAL"/>
              <w:rPr>
                <w:lang w:eastAsia="zh-CN"/>
              </w:rPr>
            </w:pPr>
            <w:r w:rsidRPr="000737E6">
              <w:t>Access type preference field</w:t>
            </w:r>
            <w:r w:rsidRPr="000737E6">
              <w:rPr>
                <w:lang w:eastAsia="zh-CN"/>
              </w:rPr>
              <w:t xml:space="preserve"> is included</w:t>
            </w:r>
          </w:p>
        </w:tc>
      </w:tr>
      <w:tr w:rsidR="00746E85" w:rsidRPr="000737E6" w14:paraId="44D0FEBF" w14:textId="77777777" w:rsidTr="003627A3">
        <w:trPr>
          <w:cantSplit/>
          <w:jc w:val="center"/>
        </w:trPr>
        <w:tc>
          <w:tcPr>
            <w:tcW w:w="7083" w:type="dxa"/>
            <w:gridSpan w:val="2"/>
            <w:tcBorders>
              <w:top w:val="nil"/>
              <w:left w:val="single" w:sz="4" w:space="0" w:color="auto"/>
              <w:bottom w:val="nil"/>
              <w:right w:val="single" w:sz="4" w:space="0" w:color="auto"/>
            </w:tcBorders>
          </w:tcPr>
          <w:p w14:paraId="1D118967" w14:textId="77777777" w:rsidR="00746E85" w:rsidRPr="000737E6" w:rsidRDefault="00746E85" w:rsidP="00B81915">
            <w:pPr>
              <w:pStyle w:val="TAL"/>
            </w:pPr>
          </w:p>
        </w:tc>
      </w:tr>
      <w:tr w:rsidR="005E7CBE" w:rsidRPr="000737E6"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2F1084D2" w:rsidR="005E7CBE" w:rsidRPr="000737E6" w:rsidRDefault="005E7CBE" w:rsidP="00BF022C">
            <w:pPr>
              <w:pStyle w:val="TAL"/>
            </w:pPr>
            <w:r w:rsidRPr="000737E6">
              <w:t>DNN (octet o511+</w:t>
            </w:r>
            <w:r w:rsidR="001A4D4D" w:rsidRPr="000737E6">
              <w:t>5</w:t>
            </w:r>
            <w:r w:rsidRPr="000737E6">
              <w:t xml:space="preserve"> to o512):</w:t>
            </w:r>
          </w:p>
          <w:p w14:paraId="3A0ED919" w14:textId="77777777" w:rsidR="005E7CBE" w:rsidRPr="000737E6" w:rsidRDefault="005E7CBE" w:rsidP="00400999">
            <w:pPr>
              <w:pStyle w:val="TAL"/>
            </w:pPr>
            <w:r w:rsidRPr="000737E6">
              <w:t>The DNN field shall be encoded as a sequence of a one octet DNN length field and a DNN value field of a variable size. The DNN value contains an APN as defined in 3GPP TS 23.003 [</w:t>
            </w:r>
            <w:r w:rsidR="000F0DAC" w:rsidRPr="000737E6">
              <w:t>10</w:t>
            </w:r>
            <w:r w:rsidRPr="000737E6">
              <w:t>].</w:t>
            </w:r>
          </w:p>
        </w:tc>
      </w:tr>
      <w:tr w:rsidR="005E7CBE" w:rsidRPr="000737E6" w14:paraId="54EEF56F" w14:textId="77777777" w:rsidTr="003627A3">
        <w:trPr>
          <w:cantSplit/>
          <w:jc w:val="center"/>
        </w:trPr>
        <w:tc>
          <w:tcPr>
            <w:tcW w:w="7083" w:type="dxa"/>
            <w:gridSpan w:val="2"/>
            <w:tcBorders>
              <w:top w:val="nil"/>
              <w:left w:val="single" w:sz="4" w:space="0" w:color="auto"/>
              <w:bottom w:val="nil"/>
              <w:right w:val="single" w:sz="4" w:space="0" w:color="auto"/>
            </w:tcBorders>
          </w:tcPr>
          <w:p w14:paraId="5934AD73" w14:textId="77777777" w:rsidR="005E7CBE" w:rsidRPr="000737E6" w:rsidRDefault="005E7CBE" w:rsidP="00BF022C">
            <w:pPr>
              <w:pStyle w:val="TAL"/>
            </w:pPr>
          </w:p>
        </w:tc>
      </w:tr>
      <w:tr w:rsidR="005E7CBE" w:rsidRPr="000737E6"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28D69D0A" w:rsidR="005E7CBE" w:rsidRPr="000737E6" w:rsidRDefault="005E7CBE" w:rsidP="00BF022C">
            <w:pPr>
              <w:pStyle w:val="TAL"/>
              <w:rPr>
                <w:lang w:eastAsia="zh-CN"/>
              </w:rPr>
            </w:pPr>
            <w:r w:rsidRPr="000737E6">
              <w:rPr>
                <w:lang w:eastAsia="zh-CN"/>
              </w:rPr>
              <w:t>S-NSSAI (octet o512+1 to o5</w:t>
            </w:r>
            <w:r w:rsidR="00564666" w:rsidRPr="000737E6">
              <w:rPr>
                <w:lang w:eastAsia="zh-CN"/>
              </w:rPr>
              <w:t>3</w:t>
            </w:r>
            <w:r w:rsidRPr="000737E6">
              <w:rPr>
                <w:lang w:eastAsia="zh-CN"/>
              </w:rPr>
              <w:t>-</w:t>
            </w:r>
            <w:r w:rsidR="002F5A08" w:rsidRPr="000737E6">
              <w:rPr>
                <w:lang w:eastAsia="zh-CN"/>
              </w:rPr>
              <w:t>1</w:t>
            </w:r>
            <w:r w:rsidRPr="000737E6">
              <w:rPr>
                <w:lang w:eastAsia="zh-CN"/>
              </w:rPr>
              <w:t>):</w:t>
            </w:r>
          </w:p>
          <w:p w14:paraId="3C8230FB" w14:textId="32F69711" w:rsidR="005E7CBE" w:rsidRPr="000737E6" w:rsidRDefault="005E7CBE" w:rsidP="00BF022C">
            <w:pPr>
              <w:pStyle w:val="TAL"/>
              <w:rPr>
                <w:lang w:eastAsia="zh-CN"/>
              </w:rPr>
            </w:pPr>
            <w:r w:rsidRPr="000737E6">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737E6">
              <w:rPr>
                <w:lang w:eastAsia="ko-KR"/>
              </w:rPr>
              <w:t>clause</w:t>
            </w:r>
            <w:r w:rsidRPr="000737E6">
              <w:rPr>
                <w:lang w:eastAsia="ko-KR"/>
              </w:rPr>
              <w:t> 9.11.2.8</w:t>
            </w:r>
            <w:r w:rsidRPr="000737E6">
              <w:rPr>
                <w:lang w:val="en-US" w:eastAsia="ko-KR"/>
              </w:rPr>
              <w:t xml:space="preserve"> of 3GPP TS 24.501 [4].</w:t>
            </w:r>
          </w:p>
        </w:tc>
      </w:tr>
      <w:tr w:rsidR="005E7CBE" w:rsidRPr="000737E6" w14:paraId="7F88ADC3" w14:textId="77777777" w:rsidTr="003627A3">
        <w:trPr>
          <w:cantSplit/>
          <w:jc w:val="center"/>
        </w:trPr>
        <w:tc>
          <w:tcPr>
            <w:tcW w:w="7083" w:type="dxa"/>
            <w:gridSpan w:val="2"/>
            <w:tcBorders>
              <w:top w:val="nil"/>
              <w:left w:val="single" w:sz="4" w:space="0" w:color="auto"/>
              <w:bottom w:val="nil"/>
              <w:right w:val="single" w:sz="4" w:space="0" w:color="auto"/>
            </w:tcBorders>
          </w:tcPr>
          <w:p w14:paraId="67533E44" w14:textId="77777777" w:rsidR="005E7CBE" w:rsidRPr="000737E6" w:rsidRDefault="005E7CBE" w:rsidP="00BF022C">
            <w:pPr>
              <w:pStyle w:val="TAL"/>
            </w:pPr>
          </w:p>
        </w:tc>
      </w:tr>
      <w:tr w:rsidR="005E7CBE" w:rsidRPr="000737E6"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737E6" w:rsidRDefault="005E7CBE" w:rsidP="00BF022C">
            <w:pPr>
              <w:pStyle w:val="TAL"/>
              <w:rPr>
                <w:lang w:eastAsia="zh-CN"/>
              </w:rPr>
            </w:pPr>
            <w:r w:rsidRPr="000737E6">
              <w:rPr>
                <w:rFonts w:hint="eastAsia"/>
                <w:lang w:eastAsia="zh-CN"/>
              </w:rPr>
              <w:t>S</w:t>
            </w:r>
            <w:r w:rsidRPr="000737E6">
              <w:rPr>
                <w:lang w:eastAsia="zh-CN"/>
              </w:rPr>
              <w:t>SC mode (</w:t>
            </w:r>
            <w:r w:rsidR="00746E85" w:rsidRPr="000737E6">
              <w:rPr>
                <w:lang w:eastAsia="zh-CN"/>
              </w:rPr>
              <w:t xml:space="preserve">bits 3 to 1 of </w:t>
            </w:r>
            <w:r w:rsidRPr="000737E6">
              <w:rPr>
                <w:lang w:eastAsia="zh-CN"/>
              </w:rPr>
              <w:t>octet o5</w:t>
            </w:r>
            <w:r w:rsidR="00564666" w:rsidRPr="000737E6">
              <w:rPr>
                <w:lang w:eastAsia="zh-CN"/>
              </w:rPr>
              <w:t>3</w:t>
            </w:r>
            <w:r w:rsidRPr="000737E6">
              <w:rPr>
                <w:lang w:eastAsia="zh-CN"/>
              </w:rPr>
              <w:t>):</w:t>
            </w:r>
          </w:p>
          <w:p w14:paraId="58BEFA5E" w14:textId="717F7808" w:rsidR="005E7CBE" w:rsidRPr="000737E6" w:rsidRDefault="005E7CBE" w:rsidP="00BF022C">
            <w:pPr>
              <w:pStyle w:val="TAL"/>
              <w:rPr>
                <w:lang w:eastAsia="zh-CN"/>
              </w:rPr>
            </w:pPr>
            <w:r w:rsidRPr="000737E6">
              <w:t xml:space="preserve">The SSC mode field shall be encoded as the value part of the SSC mode information element defined in </w:t>
            </w:r>
            <w:r w:rsidR="00156958" w:rsidRPr="000737E6">
              <w:t>clause</w:t>
            </w:r>
            <w:r w:rsidRPr="000737E6">
              <w:t> 9.11.4.16 of 3GPP TS 24.501 [4].</w:t>
            </w:r>
          </w:p>
        </w:tc>
      </w:tr>
      <w:tr w:rsidR="005E7CBE" w:rsidRPr="000737E6" w14:paraId="0E33C734" w14:textId="77777777" w:rsidTr="003627A3">
        <w:trPr>
          <w:cantSplit/>
          <w:jc w:val="center"/>
        </w:trPr>
        <w:tc>
          <w:tcPr>
            <w:tcW w:w="7083" w:type="dxa"/>
            <w:gridSpan w:val="2"/>
            <w:tcBorders>
              <w:top w:val="nil"/>
              <w:left w:val="single" w:sz="4" w:space="0" w:color="auto"/>
              <w:bottom w:val="nil"/>
              <w:right w:val="single" w:sz="4" w:space="0" w:color="auto"/>
            </w:tcBorders>
          </w:tcPr>
          <w:p w14:paraId="28E25717" w14:textId="77777777" w:rsidR="005E7CBE" w:rsidRPr="000737E6" w:rsidRDefault="005E7CBE" w:rsidP="00BF022C">
            <w:pPr>
              <w:pStyle w:val="TAL"/>
            </w:pPr>
          </w:p>
        </w:tc>
      </w:tr>
      <w:tr w:rsidR="005E7CBE" w:rsidRPr="000737E6" w14:paraId="0FBC0926" w14:textId="77777777" w:rsidTr="003627A3">
        <w:trPr>
          <w:cantSplit/>
          <w:jc w:val="center"/>
        </w:trPr>
        <w:tc>
          <w:tcPr>
            <w:tcW w:w="7083" w:type="dxa"/>
            <w:gridSpan w:val="2"/>
            <w:tcBorders>
              <w:top w:val="nil"/>
              <w:left w:val="single" w:sz="4" w:space="0" w:color="auto"/>
              <w:bottom w:val="nil"/>
              <w:right w:val="single" w:sz="4" w:space="0" w:color="auto"/>
            </w:tcBorders>
          </w:tcPr>
          <w:p w14:paraId="736DD20E" w14:textId="160715AD" w:rsidR="005E7CBE" w:rsidRPr="000737E6" w:rsidRDefault="005E7CBE" w:rsidP="00BF022C">
            <w:pPr>
              <w:pStyle w:val="TAL"/>
              <w:rPr>
                <w:lang w:val="sv-SE" w:eastAsia="zh-CN"/>
              </w:rPr>
            </w:pPr>
            <w:r w:rsidRPr="000737E6">
              <w:rPr>
                <w:rFonts w:hint="eastAsia"/>
                <w:lang w:val="sv-SE" w:eastAsia="zh-CN"/>
              </w:rPr>
              <w:t>A</w:t>
            </w:r>
            <w:r w:rsidRPr="000737E6">
              <w:rPr>
                <w:lang w:val="sv-SE" w:eastAsia="zh-CN"/>
              </w:rPr>
              <w:t>ccess type preference (</w:t>
            </w:r>
            <w:r w:rsidR="00746E85" w:rsidRPr="000737E6">
              <w:rPr>
                <w:lang w:val="sv-SE" w:eastAsia="zh-CN"/>
              </w:rPr>
              <w:t xml:space="preserve">bits 5 to 4 of </w:t>
            </w:r>
            <w:r w:rsidRPr="000737E6">
              <w:rPr>
                <w:lang w:val="sv-SE" w:eastAsia="zh-CN"/>
              </w:rPr>
              <w:t>octet o5</w:t>
            </w:r>
            <w:r w:rsidR="00F36FFD" w:rsidRPr="000737E6">
              <w:rPr>
                <w:lang w:val="sv-SE" w:eastAsia="zh-CN"/>
              </w:rPr>
              <w:t>3</w:t>
            </w:r>
            <w:r w:rsidRPr="000737E6">
              <w:rPr>
                <w:lang w:val="sv-SE" w:eastAsia="zh-CN"/>
              </w:rPr>
              <w:t>):</w:t>
            </w:r>
          </w:p>
          <w:p w14:paraId="57205DD1" w14:textId="46E117E3" w:rsidR="005E7CBE" w:rsidRPr="000737E6" w:rsidRDefault="005E7CBE" w:rsidP="00BF022C">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w:t>
            </w:r>
            <w:r w:rsidR="00156958" w:rsidRPr="000737E6">
              <w:rPr>
                <w:lang w:eastAsia="ko-KR"/>
              </w:rPr>
              <w:t>clause</w:t>
            </w:r>
            <w:r w:rsidRPr="000737E6">
              <w:rPr>
                <w:lang w:eastAsia="ko-KR"/>
              </w:rPr>
              <w:t> 9.11.2.1A</w:t>
            </w:r>
            <w:r w:rsidRPr="000737E6">
              <w:rPr>
                <w:lang w:val="en-US" w:eastAsia="ko-KR"/>
              </w:rPr>
              <w:t xml:space="preserve"> of 3GPP TS 24.501 [4].</w:t>
            </w:r>
          </w:p>
        </w:tc>
      </w:tr>
      <w:tr w:rsidR="005E7CBE" w:rsidRPr="000737E6"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3BB7B1B3" w14:textId="77777777" w:rsidR="005E7CBE" w:rsidRPr="000737E6" w:rsidRDefault="005E7CBE" w:rsidP="00BF022C">
            <w:pPr>
              <w:pStyle w:val="TAL"/>
            </w:pPr>
          </w:p>
        </w:tc>
      </w:tr>
      <w:tr w:rsidR="00746E85" w:rsidRPr="000737E6"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39927368" w14:textId="77777777" w:rsidR="00746E85" w:rsidRPr="000737E6" w:rsidRDefault="00746E85" w:rsidP="003627A3">
            <w:pPr>
              <w:pStyle w:val="TAN"/>
            </w:pPr>
            <w:r w:rsidRPr="000737E6">
              <w:t>NOTE:</w:t>
            </w:r>
            <w:r w:rsidRPr="000737E6">
              <w:tab/>
              <w:t>Since SSC mode field and access type preference field are coded in the same octet, this octet is not included only when both PSSCM and PATP are set to 0.</w:t>
            </w:r>
          </w:p>
          <w:p w14:paraId="42621FC4" w14:textId="77777777" w:rsidR="00746E85" w:rsidRPr="000737E6" w:rsidRDefault="00746E85" w:rsidP="00B81915">
            <w:pPr>
              <w:pStyle w:val="TAL"/>
            </w:pPr>
          </w:p>
        </w:tc>
      </w:tr>
    </w:tbl>
    <w:p w14:paraId="6AB35A94"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737E6" w14:paraId="562C7399" w14:textId="77777777" w:rsidTr="00813C74">
        <w:trPr>
          <w:gridAfter w:val="1"/>
          <w:wAfter w:w="8" w:type="dxa"/>
          <w:cantSplit/>
          <w:jc w:val="center"/>
        </w:trPr>
        <w:tc>
          <w:tcPr>
            <w:tcW w:w="708" w:type="dxa"/>
            <w:gridSpan w:val="2"/>
            <w:hideMark/>
          </w:tcPr>
          <w:p w14:paraId="12633A5D" w14:textId="77777777" w:rsidR="00813C74" w:rsidRPr="000737E6" w:rsidRDefault="00813C74">
            <w:pPr>
              <w:pStyle w:val="TAC"/>
            </w:pPr>
            <w:r w:rsidRPr="000737E6">
              <w:lastRenderedPageBreak/>
              <w:t>8</w:t>
            </w:r>
          </w:p>
        </w:tc>
        <w:tc>
          <w:tcPr>
            <w:tcW w:w="709" w:type="dxa"/>
            <w:hideMark/>
          </w:tcPr>
          <w:p w14:paraId="03C2AD19" w14:textId="77777777" w:rsidR="00813C74" w:rsidRPr="000737E6" w:rsidRDefault="00813C74">
            <w:pPr>
              <w:pStyle w:val="TAC"/>
            </w:pPr>
            <w:r w:rsidRPr="000737E6">
              <w:t>7</w:t>
            </w:r>
          </w:p>
        </w:tc>
        <w:tc>
          <w:tcPr>
            <w:tcW w:w="709" w:type="dxa"/>
            <w:hideMark/>
          </w:tcPr>
          <w:p w14:paraId="5E774B1B" w14:textId="77777777" w:rsidR="00813C74" w:rsidRPr="000737E6" w:rsidRDefault="00813C74">
            <w:pPr>
              <w:pStyle w:val="TAC"/>
            </w:pPr>
            <w:r w:rsidRPr="000737E6">
              <w:t>6</w:t>
            </w:r>
          </w:p>
        </w:tc>
        <w:tc>
          <w:tcPr>
            <w:tcW w:w="709" w:type="dxa"/>
            <w:hideMark/>
          </w:tcPr>
          <w:p w14:paraId="21893F66" w14:textId="77777777" w:rsidR="00813C74" w:rsidRPr="000737E6" w:rsidRDefault="00813C74">
            <w:pPr>
              <w:pStyle w:val="TAC"/>
            </w:pPr>
            <w:r w:rsidRPr="000737E6">
              <w:t>5</w:t>
            </w:r>
          </w:p>
        </w:tc>
        <w:tc>
          <w:tcPr>
            <w:tcW w:w="709" w:type="dxa"/>
            <w:hideMark/>
          </w:tcPr>
          <w:p w14:paraId="2951F7CF" w14:textId="77777777" w:rsidR="00813C74" w:rsidRPr="000737E6" w:rsidRDefault="00813C74">
            <w:pPr>
              <w:pStyle w:val="TAC"/>
            </w:pPr>
            <w:r w:rsidRPr="000737E6">
              <w:t>4</w:t>
            </w:r>
          </w:p>
        </w:tc>
        <w:tc>
          <w:tcPr>
            <w:tcW w:w="709" w:type="dxa"/>
            <w:hideMark/>
          </w:tcPr>
          <w:p w14:paraId="489C8C2D" w14:textId="77777777" w:rsidR="00813C74" w:rsidRPr="000737E6" w:rsidRDefault="00813C74">
            <w:pPr>
              <w:pStyle w:val="TAC"/>
            </w:pPr>
            <w:r w:rsidRPr="000737E6">
              <w:t>3</w:t>
            </w:r>
          </w:p>
        </w:tc>
        <w:tc>
          <w:tcPr>
            <w:tcW w:w="709" w:type="dxa"/>
            <w:hideMark/>
          </w:tcPr>
          <w:p w14:paraId="38BA7B3B" w14:textId="77777777" w:rsidR="00813C74" w:rsidRPr="000737E6" w:rsidRDefault="00813C74">
            <w:pPr>
              <w:pStyle w:val="TAC"/>
            </w:pPr>
            <w:r w:rsidRPr="000737E6">
              <w:t>2</w:t>
            </w:r>
          </w:p>
        </w:tc>
        <w:tc>
          <w:tcPr>
            <w:tcW w:w="709" w:type="dxa"/>
            <w:hideMark/>
          </w:tcPr>
          <w:p w14:paraId="65165AF3" w14:textId="77777777" w:rsidR="00813C74" w:rsidRPr="000737E6" w:rsidRDefault="00813C74">
            <w:pPr>
              <w:pStyle w:val="TAC"/>
            </w:pPr>
            <w:r w:rsidRPr="000737E6">
              <w:t>1</w:t>
            </w:r>
          </w:p>
        </w:tc>
        <w:tc>
          <w:tcPr>
            <w:tcW w:w="1346" w:type="dxa"/>
            <w:gridSpan w:val="2"/>
          </w:tcPr>
          <w:p w14:paraId="25AC1849" w14:textId="77777777" w:rsidR="00813C74" w:rsidRPr="000737E6" w:rsidRDefault="00813C74">
            <w:pPr>
              <w:pStyle w:val="TAL"/>
            </w:pPr>
          </w:p>
        </w:tc>
      </w:tr>
      <w:tr w:rsidR="005E7CBE" w:rsidRPr="000737E6"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737E6" w:rsidRDefault="005E7CBE" w:rsidP="00BF022C">
            <w:pPr>
              <w:pStyle w:val="TAC"/>
              <w:rPr>
                <w:noProof/>
                <w:lang w:val="en-US"/>
              </w:rPr>
            </w:pPr>
          </w:p>
          <w:p w14:paraId="03FC9503" w14:textId="77777777" w:rsidR="005E7CBE" w:rsidRPr="000737E6" w:rsidRDefault="005E7CBE" w:rsidP="00BF022C">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rules</w:t>
            </w:r>
            <w:r w:rsidRPr="000737E6">
              <w:t xml:space="preserve"> </w:t>
            </w:r>
            <w:r w:rsidRPr="000737E6">
              <w:rPr>
                <w:noProof/>
                <w:lang w:val="en-US"/>
              </w:rPr>
              <w:t>contents</w:t>
            </w:r>
          </w:p>
        </w:tc>
        <w:tc>
          <w:tcPr>
            <w:tcW w:w="1346" w:type="dxa"/>
            <w:gridSpan w:val="2"/>
          </w:tcPr>
          <w:p w14:paraId="0BED598D" w14:textId="77777777" w:rsidR="005E7CBE" w:rsidRPr="000737E6" w:rsidRDefault="005E7CBE" w:rsidP="00BF022C">
            <w:pPr>
              <w:pStyle w:val="TAL"/>
              <w:rPr>
                <w:lang w:val="sv-SE"/>
              </w:rPr>
            </w:pPr>
            <w:r w:rsidRPr="000737E6">
              <w:rPr>
                <w:lang w:val="sv-SE"/>
              </w:rPr>
              <w:t>octet o4+1</w:t>
            </w:r>
          </w:p>
          <w:p w14:paraId="2B913850" w14:textId="77777777" w:rsidR="005E7CBE" w:rsidRPr="000737E6" w:rsidRDefault="005E7CBE" w:rsidP="00BF022C">
            <w:pPr>
              <w:pStyle w:val="TAL"/>
              <w:rPr>
                <w:lang w:val="sv-SE"/>
              </w:rPr>
            </w:pPr>
          </w:p>
          <w:p w14:paraId="7D2A107A" w14:textId="77777777" w:rsidR="005E7CBE" w:rsidRPr="000737E6" w:rsidRDefault="005E7CBE" w:rsidP="00BF022C">
            <w:pPr>
              <w:pStyle w:val="TAL"/>
              <w:rPr>
                <w:lang w:val="sv-SE"/>
              </w:rPr>
            </w:pPr>
            <w:r w:rsidRPr="000737E6">
              <w:rPr>
                <w:lang w:val="sv-SE"/>
              </w:rPr>
              <w:t>octet o4+2</w:t>
            </w:r>
          </w:p>
        </w:tc>
      </w:tr>
      <w:tr w:rsidR="005E7CBE" w:rsidRPr="000737E6"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737E6" w:rsidRDefault="005E7CBE" w:rsidP="00BF022C">
            <w:pPr>
              <w:pStyle w:val="TAC"/>
              <w:rPr>
                <w:lang w:eastAsia="zh-CN"/>
              </w:rPr>
            </w:pPr>
          </w:p>
          <w:p w14:paraId="7E026BC9" w14:textId="77777777" w:rsidR="005E7CBE" w:rsidRPr="000737E6" w:rsidRDefault="005E7CBE" w:rsidP="00BF022C">
            <w:pPr>
              <w:pStyle w:val="TAC"/>
              <w:rPr>
                <w:lang w:eastAsia="zh-CN"/>
              </w:rPr>
            </w:pPr>
            <w:r w:rsidRPr="000737E6">
              <w:rPr>
                <w:rFonts w:hint="eastAsia"/>
                <w:noProof/>
                <w:lang w:val="en-US" w:eastAsia="zh-CN"/>
              </w:rPr>
              <w:t>5</w:t>
            </w:r>
            <w:r w:rsidRPr="000737E6">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Pr="000737E6" w:rsidRDefault="005E7CBE" w:rsidP="00BF022C">
            <w:pPr>
              <w:pStyle w:val="TAL"/>
              <w:rPr>
                <w:lang w:val="sv-SE"/>
              </w:rPr>
            </w:pPr>
            <w:r w:rsidRPr="000737E6">
              <w:rPr>
                <w:lang w:val="sv-SE"/>
              </w:rPr>
              <w:t>octet o4+3</w:t>
            </w:r>
          </w:p>
          <w:p w14:paraId="6DAEE8EB" w14:textId="77777777" w:rsidR="005E7CBE" w:rsidRPr="000737E6" w:rsidRDefault="005E7CBE" w:rsidP="00BF022C">
            <w:pPr>
              <w:pStyle w:val="TAL"/>
              <w:rPr>
                <w:lang w:val="sv-SE"/>
              </w:rPr>
            </w:pPr>
          </w:p>
          <w:p w14:paraId="6A2A6DF7" w14:textId="77777777" w:rsidR="005E7CBE" w:rsidRPr="000737E6" w:rsidRDefault="005E7CBE" w:rsidP="00BF022C">
            <w:pPr>
              <w:pStyle w:val="TAL"/>
              <w:rPr>
                <w:lang w:val="sv-SE"/>
              </w:rPr>
            </w:pPr>
            <w:r w:rsidRPr="000737E6">
              <w:rPr>
                <w:lang w:val="sv-SE"/>
              </w:rPr>
              <w:t>octet o55</w:t>
            </w:r>
          </w:p>
        </w:tc>
      </w:tr>
      <w:tr w:rsidR="005E7CBE" w:rsidRPr="000737E6"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737E6" w:rsidRDefault="005E7CBE" w:rsidP="00BF022C">
            <w:pPr>
              <w:pStyle w:val="TAC"/>
              <w:rPr>
                <w:lang w:val="sv-SE"/>
              </w:rPr>
            </w:pPr>
          </w:p>
          <w:p w14:paraId="1FC7F1F9" w14:textId="77777777" w:rsidR="005E7CBE" w:rsidRPr="000737E6" w:rsidRDefault="005E7CBE" w:rsidP="00BF022C">
            <w:pPr>
              <w:pStyle w:val="TAC"/>
            </w:pPr>
            <w:r w:rsidRPr="000737E6">
              <w:rPr>
                <w:rFonts w:hint="eastAsia"/>
                <w:noProof/>
                <w:lang w:val="en-US" w:eastAsia="zh-CN"/>
              </w:rPr>
              <w:t>5</w:t>
            </w:r>
            <w:r w:rsidRPr="000737E6">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Pr="000737E6" w:rsidRDefault="005E7CBE" w:rsidP="00BF022C">
            <w:pPr>
              <w:pStyle w:val="TAL"/>
              <w:rPr>
                <w:lang w:val="sv-SE"/>
              </w:rPr>
            </w:pPr>
            <w:r w:rsidRPr="000737E6">
              <w:rPr>
                <w:lang w:val="sv-SE"/>
              </w:rPr>
              <w:t>octet (o55+1)*</w:t>
            </w:r>
          </w:p>
          <w:p w14:paraId="4BFB6CDD" w14:textId="77777777" w:rsidR="005E7CBE" w:rsidRPr="000737E6" w:rsidRDefault="005E7CBE" w:rsidP="00BF022C">
            <w:pPr>
              <w:pStyle w:val="TAL"/>
              <w:rPr>
                <w:lang w:val="sv-SE"/>
              </w:rPr>
            </w:pPr>
          </w:p>
          <w:p w14:paraId="078C29B7" w14:textId="77777777" w:rsidR="005E7CBE" w:rsidRPr="000737E6" w:rsidRDefault="005E7CBE" w:rsidP="00BF022C">
            <w:pPr>
              <w:pStyle w:val="TAL"/>
              <w:rPr>
                <w:lang w:val="sv-SE"/>
              </w:rPr>
            </w:pPr>
            <w:r w:rsidRPr="000737E6">
              <w:rPr>
                <w:lang w:val="sv-SE"/>
              </w:rPr>
              <w:t>octet o56*</w:t>
            </w:r>
          </w:p>
        </w:tc>
      </w:tr>
      <w:tr w:rsidR="005E7CBE" w:rsidRPr="000737E6"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737E6" w:rsidRDefault="005E7CBE" w:rsidP="00BF022C">
            <w:pPr>
              <w:pStyle w:val="TAC"/>
              <w:rPr>
                <w:lang w:val="sv-SE"/>
              </w:rPr>
            </w:pPr>
          </w:p>
          <w:p w14:paraId="3093B40B" w14:textId="77777777" w:rsidR="005E7CBE" w:rsidRPr="000737E6" w:rsidRDefault="005E7CBE" w:rsidP="00BF022C">
            <w:pPr>
              <w:pStyle w:val="TAC"/>
            </w:pPr>
            <w:r w:rsidRPr="000737E6">
              <w:t>…</w:t>
            </w:r>
          </w:p>
        </w:tc>
        <w:tc>
          <w:tcPr>
            <w:tcW w:w="1346" w:type="dxa"/>
            <w:gridSpan w:val="2"/>
            <w:tcBorders>
              <w:top w:val="nil"/>
              <w:left w:val="single" w:sz="6" w:space="0" w:color="auto"/>
              <w:bottom w:val="nil"/>
              <w:right w:val="nil"/>
            </w:tcBorders>
          </w:tcPr>
          <w:p w14:paraId="2D6ECC89" w14:textId="77777777" w:rsidR="005E7CBE" w:rsidRPr="000737E6" w:rsidRDefault="005E7CBE" w:rsidP="00BF022C">
            <w:pPr>
              <w:pStyle w:val="TAL"/>
            </w:pPr>
            <w:r w:rsidRPr="000737E6">
              <w:t>octet (o56+1)*</w:t>
            </w:r>
          </w:p>
          <w:p w14:paraId="0EA962A3" w14:textId="77777777" w:rsidR="005E7CBE" w:rsidRPr="000737E6" w:rsidRDefault="005E7CBE" w:rsidP="00BF022C">
            <w:pPr>
              <w:pStyle w:val="TAL"/>
            </w:pPr>
          </w:p>
          <w:p w14:paraId="1339C9E7" w14:textId="77777777" w:rsidR="005E7CBE" w:rsidRPr="000737E6" w:rsidRDefault="005E7CBE" w:rsidP="00BF022C">
            <w:pPr>
              <w:pStyle w:val="TAL"/>
            </w:pPr>
            <w:r w:rsidRPr="000737E6">
              <w:t>octet o57*</w:t>
            </w:r>
          </w:p>
        </w:tc>
      </w:tr>
      <w:tr w:rsidR="005E7CBE" w:rsidRPr="000737E6"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737E6" w:rsidRDefault="005E7CBE" w:rsidP="00BF022C">
            <w:pPr>
              <w:pStyle w:val="TAC"/>
              <w:rPr>
                <w:lang w:val="sv-SE" w:eastAsia="zh-CN"/>
              </w:rPr>
            </w:pPr>
          </w:p>
          <w:p w14:paraId="198EC239" w14:textId="77777777" w:rsidR="005E7CBE" w:rsidRPr="000737E6" w:rsidRDefault="005E7CBE" w:rsidP="00BF022C">
            <w:pPr>
              <w:pStyle w:val="TAC"/>
              <w:rPr>
                <w:lang w:val="sv-SE" w:eastAsia="zh-CN"/>
              </w:rPr>
            </w:pPr>
            <w:r w:rsidRPr="000737E6">
              <w:rPr>
                <w:rFonts w:hint="eastAsia"/>
                <w:noProof/>
                <w:lang w:val="en-US" w:eastAsia="zh-CN"/>
              </w:rPr>
              <w:t>5</w:t>
            </w:r>
            <w:r w:rsidRPr="000737E6">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Pr="000737E6" w:rsidRDefault="005E7CBE" w:rsidP="00BF022C">
            <w:pPr>
              <w:pStyle w:val="TAL"/>
            </w:pPr>
            <w:r w:rsidRPr="000737E6">
              <w:t>octet (o57+1)*</w:t>
            </w:r>
          </w:p>
          <w:p w14:paraId="4D4CD4E0" w14:textId="77777777" w:rsidR="005E7CBE" w:rsidRPr="000737E6" w:rsidRDefault="005E7CBE" w:rsidP="00BF022C">
            <w:pPr>
              <w:pStyle w:val="TAL"/>
            </w:pPr>
          </w:p>
          <w:p w14:paraId="178F72E3" w14:textId="77777777" w:rsidR="005E7CBE" w:rsidRPr="000737E6" w:rsidRDefault="005E7CBE" w:rsidP="00BF022C">
            <w:pPr>
              <w:pStyle w:val="TAL"/>
            </w:pPr>
            <w:r w:rsidRPr="000737E6">
              <w:t>octet o5*</w:t>
            </w:r>
          </w:p>
        </w:tc>
      </w:tr>
    </w:tbl>
    <w:p w14:paraId="6311BEB3" w14:textId="77777777" w:rsidR="005E7CBE" w:rsidRPr="000737E6" w:rsidRDefault="005E7CBE" w:rsidP="005E7CBE">
      <w:pPr>
        <w:pStyle w:val="TF"/>
      </w:pPr>
      <w:r w:rsidRPr="000737E6">
        <w:t xml:space="preserve">Figure 5.5.2.17: </w:t>
      </w:r>
      <w:r w:rsidRPr="000737E6">
        <w:rPr>
          <w:rFonts w:hint="eastAsia"/>
          <w:noProof/>
          <w:lang w:val="en-US" w:eastAsia="zh-CN"/>
        </w:rPr>
        <w:t>5</w:t>
      </w:r>
      <w:r w:rsidRPr="000737E6">
        <w:rPr>
          <w:noProof/>
          <w:lang w:val="en-US" w:eastAsia="zh-CN"/>
        </w:rPr>
        <w:t>QI to PC5 QoS parameters mapping rules</w:t>
      </w:r>
    </w:p>
    <w:p w14:paraId="3ACDB9C3" w14:textId="77777777" w:rsidR="005E7CBE" w:rsidRPr="000737E6" w:rsidRDefault="005E7CBE" w:rsidP="005E7CBE">
      <w:pPr>
        <w:pStyle w:val="TH"/>
      </w:pPr>
      <w:r w:rsidRPr="000737E6">
        <w:t xml:space="preserve">Table 5.5.2.17: </w:t>
      </w:r>
      <w:r w:rsidRPr="000737E6">
        <w:rPr>
          <w:rFonts w:hint="eastAsia"/>
          <w:noProof/>
          <w:lang w:val="en-US" w:eastAsia="zh-CN"/>
        </w:rPr>
        <w:t>5</w:t>
      </w:r>
      <w:r w:rsidRPr="000737E6">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Pr="000737E6" w:rsidRDefault="005E7CBE" w:rsidP="00BF022C">
            <w:pPr>
              <w:pStyle w:val="TAL"/>
            </w:pPr>
            <w:r w:rsidRPr="000737E6">
              <w:rPr>
                <w:rFonts w:hint="eastAsia"/>
                <w:noProof/>
                <w:lang w:val="en-US" w:eastAsia="zh-CN"/>
              </w:rPr>
              <w:t>5</w:t>
            </w:r>
            <w:r w:rsidRPr="000737E6">
              <w:rPr>
                <w:noProof/>
                <w:lang w:val="en-US" w:eastAsia="zh-CN"/>
              </w:rPr>
              <w:t>QI to PC5 QoS parameters mapping rule</w:t>
            </w:r>
            <w:r w:rsidRPr="000737E6">
              <w:t>:</w:t>
            </w:r>
          </w:p>
          <w:p w14:paraId="4953F11F" w14:textId="77777777" w:rsidR="005E7CBE" w:rsidRPr="000737E6" w:rsidRDefault="005E7CBE" w:rsidP="00BF022C">
            <w:pPr>
              <w:pStyle w:val="TAL"/>
              <w:rPr>
                <w:b/>
                <w:noProof/>
                <w:lang w:val="en-US"/>
              </w:rPr>
            </w:pPr>
            <w:r w:rsidRPr="000737E6">
              <w:t xml:space="preserve">The </w:t>
            </w:r>
            <w:r w:rsidRPr="000737E6">
              <w:rPr>
                <w:rFonts w:hint="eastAsia"/>
                <w:noProof/>
                <w:lang w:val="en-US" w:eastAsia="zh-CN"/>
              </w:rPr>
              <w:t>5</w:t>
            </w:r>
            <w:r w:rsidRPr="000737E6">
              <w:rPr>
                <w:noProof/>
                <w:lang w:val="en-US" w:eastAsia="zh-CN"/>
              </w:rPr>
              <w:t xml:space="preserve">QI to PC5 QoS parameters mapping rule field is coded according to figure 5.5.2.18 and table 5.5.2.18 and contains the </w:t>
            </w:r>
            <w:r w:rsidRPr="000737E6">
              <w:rPr>
                <w:rFonts w:hint="eastAsia"/>
                <w:noProof/>
                <w:lang w:val="en-US" w:eastAsia="zh-CN"/>
              </w:rPr>
              <w:t>5</w:t>
            </w:r>
            <w:r w:rsidRPr="000737E6">
              <w:rPr>
                <w:noProof/>
                <w:lang w:val="en-US" w:eastAsia="zh-CN"/>
              </w:rPr>
              <w:t>QI to PC5 QoS parameters mapping rule.</w:t>
            </w:r>
          </w:p>
        </w:tc>
      </w:tr>
      <w:tr w:rsidR="005E7CBE" w:rsidRPr="000737E6"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Pr="000737E6" w:rsidRDefault="005E7CBE" w:rsidP="00BF022C">
            <w:pPr>
              <w:pStyle w:val="TAL"/>
            </w:pPr>
          </w:p>
        </w:tc>
      </w:tr>
    </w:tbl>
    <w:p w14:paraId="041E3769" w14:textId="77777777" w:rsidR="005E7CBE" w:rsidRPr="000737E6"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737E6" w14:paraId="7DF89B13" w14:textId="77777777" w:rsidTr="00813C74">
        <w:trPr>
          <w:gridAfter w:val="1"/>
          <w:wAfter w:w="8" w:type="dxa"/>
          <w:cantSplit/>
          <w:jc w:val="center"/>
        </w:trPr>
        <w:tc>
          <w:tcPr>
            <w:tcW w:w="708" w:type="dxa"/>
            <w:gridSpan w:val="2"/>
            <w:hideMark/>
          </w:tcPr>
          <w:p w14:paraId="1E684754" w14:textId="77777777" w:rsidR="00813C74" w:rsidRPr="000737E6" w:rsidRDefault="00813C74">
            <w:pPr>
              <w:pStyle w:val="TAC"/>
            </w:pPr>
            <w:r w:rsidRPr="000737E6">
              <w:t>8</w:t>
            </w:r>
          </w:p>
        </w:tc>
        <w:tc>
          <w:tcPr>
            <w:tcW w:w="709" w:type="dxa"/>
            <w:hideMark/>
          </w:tcPr>
          <w:p w14:paraId="21851A9D" w14:textId="77777777" w:rsidR="00813C74" w:rsidRPr="000737E6" w:rsidRDefault="00813C74">
            <w:pPr>
              <w:pStyle w:val="TAC"/>
            </w:pPr>
            <w:r w:rsidRPr="000737E6">
              <w:t>7</w:t>
            </w:r>
          </w:p>
        </w:tc>
        <w:tc>
          <w:tcPr>
            <w:tcW w:w="709" w:type="dxa"/>
            <w:hideMark/>
          </w:tcPr>
          <w:p w14:paraId="0A5ABC40" w14:textId="77777777" w:rsidR="00813C74" w:rsidRPr="000737E6" w:rsidRDefault="00813C74">
            <w:pPr>
              <w:pStyle w:val="TAC"/>
            </w:pPr>
            <w:r w:rsidRPr="000737E6">
              <w:t>6</w:t>
            </w:r>
          </w:p>
        </w:tc>
        <w:tc>
          <w:tcPr>
            <w:tcW w:w="709" w:type="dxa"/>
            <w:hideMark/>
          </w:tcPr>
          <w:p w14:paraId="55F4941A" w14:textId="77777777" w:rsidR="00813C74" w:rsidRPr="000737E6" w:rsidRDefault="00813C74">
            <w:pPr>
              <w:pStyle w:val="TAC"/>
            </w:pPr>
            <w:r w:rsidRPr="000737E6">
              <w:t>5</w:t>
            </w:r>
          </w:p>
        </w:tc>
        <w:tc>
          <w:tcPr>
            <w:tcW w:w="709" w:type="dxa"/>
            <w:hideMark/>
          </w:tcPr>
          <w:p w14:paraId="22E293C5" w14:textId="77777777" w:rsidR="00813C74" w:rsidRPr="000737E6" w:rsidRDefault="00813C74">
            <w:pPr>
              <w:pStyle w:val="TAC"/>
            </w:pPr>
            <w:r w:rsidRPr="000737E6">
              <w:t>4</w:t>
            </w:r>
          </w:p>
        </w:tc>
        <w:tc>
          <w:tcPr>
            <w:tcW w:w="709" w:type="dxa"/>
            <w:hideMark/>
          </w:tcPr>
          <w:p w14:paraId="694BBCBD" w14:textId="77777777" w:rsidR="00813C74" w:rsidRPr="000737E6" w:rsidRDefault="00813C74">
            <w:pPr>
              <w:pStyle w:val="TAC"/>
            </w:pPr>
            <w:r w:rsidRPr="000737E6">
              <w:t>3</w:t>
            </w:r>
          </w:p>
        </w:tc>
        <w:tc>
          <w:tcPr>
            <w:tcW w:w="709" w:type="dxa"/>
            <w:hideMark/>
          </w:tcPr>
          <w:p w14:paraId="19948624" w14:textId="77777777" w:rsidR="00813C74" w:rsidRPr="000737E6" w:rsidRDefault="00813C74">
            <w:pPr>
              <w:pStyle w:val="TAC"/>
            </w:pPr>
            <w:r w:rsidRPr="000737E6">
              <w:t>2</w:t>
            </w:r>
          </w:p>
        </w:tc>
        <w:tc>
          <w:tcPr>
            <w:tcW w:w="709" w:type="dxa"/>
            <w:hideMark/>
          </w:tcPr>
          <w:p w14:paraId="71EAC0A2" w14:textId="77777777" w:rsidR="00813C74" w:rsidRPr="000737E6" w:rsidRDefault="00813C74">
            <w:pPr>
              <w:pStyle w:val="TAC"/>
            </w:pPr>
            <w:r w:rsidRPr="000737E6">
              <w:t>1</w:t>
            </w:r>
          </w:p>
        </w:tc>
        <w:tc>
          <w:tcPr>
            <w:tcW w:w="1346" w:type="dxa"/>
            <w:gridSpan w:val="2"/>
          </w:tcPr>
          <w:p w14:paraId="55ECF179" w14:textId="77777777" w:rsidR="00813C74" w:rsidRPr="000737E6" w:rsidRDefault="00813C74">
            <w:pPr>
              <w:pStyle w:val="TAL"/>
            </w:pPr>
          </w:p>
        </w:tc>
      </w:tr>
      <w:tr w:rsidR="005E7CBE" w:rsidRPr="000737E6"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737E6" w:rsidRDefault="005E7CBE" w:rsidP="00BF022C">
            <w:pPr>
              <w:pStyle w:val="TAC"/>
              <w:rPr>
                <w:noProof/>
                <w:lang w:val="en-US"/>
              </w:rPr>
            </w:pPr>
          </w:p>
          <w:p w14:paraId="4104DEE6" w14:textId="77777777" w:rsidR="005E7CBE" w:rsidRPr="000737E6" w:rsidRDefault="005E7CBE" w:rsidP="00BF022C">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w:t>
            </w:r>
            <w:r w:rsidRPr="000737E6">
              <w:t xml:space="preserve"> </w:t>
            </w:r>
            <w:r w:rsidRPr="000737E6">
              <w:rPr>
                <w:noProof/>
                <w:lang w:val="en-US"/>
              </w:rPr>
              <w:t>contents</w:t>
            </w:r>
          </w:p>
        </w:tc>
        <w:tc>
          <w:tcPr>
            <w:tcW w:w="1346" w:type="dxa"/>
            <w:gridSpan w:val="2"/>
          </w:tcPr>
          <w:p w14:paraId="72E7F37F" w14:textId="77777777" w:rsidR="005E7CBE" w:rsidRPr="000737E6" w:rsidRDefault="005E7CBE" w:rsidP="00BF022C">
            <w:pPr>
              <w:pStyle w:val="TAL"/>
              <w:rPr>
                <w:lang w:val="sv-SE"/>
              </w:rPr>
            </w:pPr>
            <w:r w:rsidRPr="000737E6">
              <w:rPr>
                <w:lang w:val="sv-SE"/>
              </w:rPr>
              <w:t>octet o55+1</w:t>
            </w:r>
          </w:p>
          <w:p w14:paraId="47753617" w14:textId="77777777" w:rsidR="005E7CBE" w:rsidRPr="000737E6" w:rsidRDefault="005E7CBE" w:rsidP="00BF022C">
            <w:pPr>
              <w:pStyle w:val="TAL"/>
              <w:rPr>
                <w:lang w:val="sv-SE"/>
              </w:rPr>
            </w:pPr>
          </w:p>
          <w:p w14:paraId="76A8DA02" w14:textId="77777777" w:rsidR="005E7CBE" w:rsidRPr="000737E6" w:rsidRDefault="005E7CBE" w:rsidP="00BF022C">
            <w:pPr>
              <w:pStyle w:val="TAL"/>
              <w:rPr>
                <w:lang w:val="sv-SE"/>
              </w:rPr>
            </w:pPr>
            <w:r w:rsidRPr="000737E6">
              <w:rPr>
                <w:lang w:val="sv-SE"/>
              </w:rPr>
              <w:t>octet o55+2</w:t>
            </w:r>
          </w:p>
        </w:tc>
      </w:tr>
      <w:tr w:rsidR="005E7CBE" w:rsidRPr="000737E6"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737E6" w:rsidRDefault="005E7CBE" w:rsidP="00BF022C">
            <w:pPr>
              <w:pStyle w:val="TAC"/>
              <w:rPr>
                <w:lang w:eastAsia="zh-CN"/>
              </w:rPr>
            </w:pPr>
          </w:p>
          <w:p w14:paraId="3548F285" w14:textId="77777777" w:rsidR="005E7CBE" w:rsidRPr="000737E6" w:rsidRDefault="005E7CBE" w:rsidP="00BF022C">
            <w:pPr>
              <w:pStyle w:val="TAC"/>
              <w:rPr>
                <w:lang w:eastAsia="zh-CN"/>
              </w:rPr>
            </w:pPr>
            <w:r w:rsidRPr="000737E6">
              <w:rPr>
                <w:rFonts w:hint="eastAsia"/>
                <w:noProof/>
                <w:lang w:val="en-US" w:eastAsia="zh-CN"/>
              </w:rPr>
              <w:t>5</w:t>
            </w:r>
            <w:r w:rsidRPr="000737E6">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Pr="000737E6" w:rsidRDefault="005E7CBE" w:rsidP="00BF022C">
            <w:pPr>
              <w:pStyle w:val="TAL"/>
              <w:rPr>
                <w:lang w:val="sv-SE"/>
              </w:rPr>
            </w:pPr>
            <w:r w:rsidRPr="000737E6">
              <w:rPr>
                <w:lang w:val="sv-SE"/>
              </w:rPr>
              <w:t>octet o55+3</w:t>
            </w:r>
          </w:p>
        </w:tc>
      </w:tr>
      <w:tr w:rsidR="005E7CBE" w:rsidRPr="000737E6"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737E6" w:rsidRDefault="005E7CBE" w:rsidP="00BF022C">
            <w:pPr>
              <w:pStyle w:val="TAC"/>
              <w:rPr>
                <w:lang w:val="sv-SE"/>
              </w:rPr>
            </w:pPr>
          </w:p>
          <w:p w14:paraId="0CA36FEF" w14:textId="77777777" w:rsidR="005E7CBE" w:rsidRPr="000737E6" w:rsidRDefault="005E7CBE" w:rsidP="00BF022C">
            <w:pPr>
              <w:pStyle w:val="TAC"/>
            </w:pPr>
            <w:r w:rsidRPr="000737E6">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Pr="000737E6" w:rsidRDefault="005E7CBE" w:rsidP="00BF022C">
            <w:pPr>
              <w:pStyle w:val="TAL"/>
              <w:rPr>
                <w:lang w:val="sv-SE"/>
              </w:rPr>
            </w:pPr>
            <w:r w:rsidRPr="000737E6">
              <w:rPr>
                <w:lang w:val="sv-SE"/>
              </w:rPr>
              <w:t>octet o55+4</w:t>
            </w:r>
          </w:p>
        </w:tc>
      </w:tr>
      <w:tr w:rsidR="005E7CBE" w:rsidRPr="000737E6"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737E6" w:rsidRDefault="005E7CBE" w:rsidP="00BF022C">
            <w:pPr>
              <w:pStyle w:val="TAC"/>
              <w:rPr>
                <w:lang w:val="sv-SE"/>
              </w:rPr>
            </w:pPr>
          </w:p>
          <w:p w14:paraId="502C3EFF" w14:textId="77777777" w:rsidR="005E7CBE" w:rsidRPr="000737E6" w:rsidRDefault="005E7CBE" w:rsidP="00BF022C">
            <w:pPr>
              <w:pStyle w:val="TAC"/>
              <w:rPr>
                <w:lang w:eastAsia="zh-CN"/>
              </w:rPr>
            </w:pPr>
            <w:r w:rsidRPr="000737E6">
              <w:rPr>
                <w:rFonts w:hint="eastAsia"/>
                <w:lang w:eastAsia="zh-CN"/>
              </w:rPr>
              <w:t>P</w:t>
            </w:r>
            <w:r w:rsidRPr="000737E6">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Pr="000737E6" w:rsidRDefault="005E7CBE" w:rsidP="00BF022C">
            <w:pPr>
              <w:pStyle w:val="TAL"/>
            </w:pPr>
            <w:r w:rsidRPr="000737E6">
              <w:t>octet o55+5</w:t>
            </w:r>
          </w:p>
        </w:tc>
      </w:tr>
      <w:tr w:rsidR="005E7CBE" w:rsidRPr="000737E6"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737E6" w:rsidRDefault="005E7CBE" w:rsidP="00BF022C">
            <w:pPr>
              <w:pStyle w:val="TAC"/>
              <w:rPr>
                <w:lang w:val="sv-SE" w:eastAsia="zh-CN"/>
              </w:rPr>
            </w:pPr>
          </w:p>
          <w:p w14:paraId="70C4912E" w14:textId="77777777" w:rsidR="005E7CBE" w:rsidRPr="000737E6" w:rsidRDefault="005E7CBE" w:rsidP="00BF022C">
            <w:pPr>
              <w:pStyle w:val="TAC"/>
              <w:rPr>
                <w:lang w:val="sv-SE" w:eastAsia="zh-CN"/>
              </w:rPr>
            </w:pPr>
            <w:r w:rsidRPr="000737E6">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Pr="000737E6" w:rsidRDefault="005E7CBE" w:rsidP="00BF022C">
            <w:pPr>
              <w:pStyle w:val="TAL"/>
            </w:pPr>
            <w:r w:rsidRPr="000737E6">
              <w:t>octet (o55+6)*</w:t>
            </w:r>
          </w:p>
          <w:p w14:paraId="3C48BF7A" w14:textId="77777777" w:rsidR="005E7CBE" w:rsidRPr="000737E6" w:rsidRDefault="005E7CBE" w:rsidP="00BF022C">
            <w:pPr>
              <w:pStyle w:val="TAL"/>
            </w:pPr>
          </w:p>
          <w:p w14:paraId="4DE69292" w14:textId="77777777" w:rsidR="005E7CBE" w:rsidRPr="000737E6" w:rsidRDefault="005E7CBE" w:rsidP="00BF022C">
            <w:pPr>
              <w:pStyle w:val="TAL"/>
            </w:pPr>
            <w:r w:rsidRPr="000737E6">
              <w:t>octet o56*</w:t>
            </w:r>
          </w:p>
        </w:tc>
      </w:tr>
    </w:tbl>
    <w:p w14:paraId="71F5697E" w14:textId="77777777" w:rsidR="005E7CBE" w:rsidRPr="000737E6" w:rsidRDefault="005E7CBE" w:rsidP="005E7CBE">
      <w:pPr>
        <w:pStyle w:val="TF"/>
      </w:pPr>
      <w:r w:rsidRPr="000737E6">
        <w:t xml:space="preserve">Figure 5.5.2.18: </w:t>
      </w:r>
      <w:r w:rsidRPr="000737E6">
        <w:rPr>
          <w:rFonts w:hint="eastAsia"/>
          <w:noProof/>
          <w:lang w:val="en-US" w:eastAsia="zh-CN"/>
        </w:rPr>
        <w:t>5</w:t>
      </w:r>
      <w:r w:rsidRPr="000737E6">
        <w:rPr>
          <w:noProof/>
          <w:lang w:val="en-US" w:eastAsia="zh-CN"/>
        </w:rPr>
        <w:t>QI to PC5 QoS parameters mapping rule</w:t>
      </w:r>
    </w:p>
    <w:p w14:paraId="6EDCF1B2" w14:textId="77777777" w:rsidR="005E7CBE" w:rsidRPr="000737E6" w:rsidRDefault="005E7CBE" w:rsidP="005E7CBE">
      <w:pPr>
        <w:pStyle w:val="TH"/>
      </w:pPr>
      <w:r w:rsidRPr="000737E6">
        <w:lastRenderedPageBreak/>
        <w:t xml:space="preserve">Table 5.5.2.18: </w:t>
      </w:r>
      <w:r w:rsidRPr="000737E6">
        <w:rPr>
          <w:rFonts w:hint="eastAsia"/>
          <w:noProof/>
          <w:lang w:val="en-US" w:eastAsia="zh-CN"/>
        </w:rPr>
        <w:t>5</w:t>
      </w:r>
      <w:r w:rsidRPr="000737E6">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737E6" w:rsidRDefault="005E7CBE" w:rsidP="00BF022C">
            <w:pPr>
              <w:pStyle w:val="TAL"/>
            </w:pPr>
            <w:r w:rsidRPr="000737E6">
              <w:rPr>
                <w:rFonts w:hint="eastAsia"/>
                <w:noProof/>
                <w:lang w:val="en-US" w:eastAsia="zh-CN"/>
              </w:rPr>
              <w:lastRenderedPageBreak/>
              <w:t>5</w:t>
            </w:r>
            <w:r w:rsidRPr="000737E6">
              <w:rPr>
                <w:noProof/>
                <w:lang w:val="en-US" w:eastAsia="zh-CN"/>
              </w:rPr>
              <w:t>QI (octet o55+3)</w:t>
            </w:r>
            <w:r w:rsidRPr="000737E6">
              <w:t>:</w:t>
            </w:r>
          </w:p>
          <w:p w14:paraId="4FF10029" w14:textId="77777777" w:rsidR="005E7CBE" w:rsidRPr="000737E6" w:rsidRDefault="005E7CBE" w:rsidP="00BF022C">
            <w:pPr>
              <w:pStyle w:val="TAL"/>
            </w:pPr>
            <w:r w:rsidRPr="000737E6">
              <w:t>Bits</w:t>
            </w:r>
          </w:p>
          <w:p w14:paraId="6B9FFEA8" w14:textId="77777777" w:rsidR="005E7CBE" w:rsidRPr="000737E6" w:rsidRDefault="005E7CBE" w:rsidP="00BF022C">
            <w:pPr>
              <w:pStyle w:val="TAL"/>
              <w:rPr>
                <w:b/>
              </w:rPr>
            </w:pPr>
            <w:r w:rsidRPr="000737E6">
              <w:rPr>
                <w:b/>
              </w:rPr>
              <w:t>8 7 6 5 4 3 2 1</w:t>
            </w:r>
          </w:p>
          <w:p w14:paraId="73F96418" w14:textId="77777777" w:rsidR="005E7CBE" w:rsidRPr="000737E6" w:rsidRDefault="005E7CBE" w:rsidP="00BF022C">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181F0AB"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r w:rsidRPr="000737E6">
              <w:rPr>
                <w:lang w:val="it-IT"/>
              </w:rPr>
              <w:tab/>
            </w:r>
            <w:r w:rsidRPr="000737E6">
              <w:rPr>
                <w:lang w:val="it-IT" w:eastAsia="ja-JP"/>
              </w:rPr>
              <w:t>5QI 1</w:t>
            </w:r>
          </w:p>
          <w:p w14:paraId="30FAA504"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 xml:space="preserve">0 0 </w:t>
            </w:r>
            <w:r w:rsidRPr="000737E6">
              <w:rPr>
                <w:lang w:val="it-IT"/>
              </w:rPr>
              <w:t>1</w:t>
            </w:r>
            <w:r w:rsidRPr="000737E6">
              <w:rPr>
                <w:lang w:val="it-IT" w:eastAsia="ja-JP"/>
              </w:rPr>
              <w:t xml:space="preserve"> 0</w:t>
            </w:r>
            <w:r w:rsidRPr="000737E6">
              <w:rPr>
                <w:lang w:val="it-IT" w:eastAsia="ja-JP"/>
              </w:rPr>
              <w:tab/>
              <w:t>5QI 2</w:t>
            </w:r>
          </w:p>
          <w:p w14:paraId="1A995C94"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0 0 1 1</w:t>
            </w:r>
            <w:r w:rsidRPr="000737E6">
              <w:rPr>
                <w:lang w:val="it-IT" w:eastAsia="ja-JP"/>
              </w:rPr>
              <w:tab/>
              <w:t>5QI 3</w:t>
            </w:r>
          </w:p>
          <w:p w14:paraId="0881503E"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0 1 0 0</w:t>
            </w:r>
            <w:r w:rsidRPr="000737E6">
              <w:rPr>
                <w:lang w:val="it-IT" w:eastAsia="ja-JP"/>
              </w:rPr>
              <w:tab/>
              <w:t>5QI 4</w:t>
            </w:r>
          </w:p>
          <w:p w14:paraId="63F01005" w14:textId="77777777" w:rsidR="005E7CBE" w:rsidRPr="000737E6" w:rsidRDefault="005E7CBE" w:rsidP="00BF022C">
            <w:pPr>
              <w:pStyle w:val="TAL"/>
              <w:rPr>
                <w:lang w:val="it-IT" w:eastAsia="ja-JP"/>
              </w:rPr>
            </w:pPr>
            <w:r w:rsidRPr="000737E6">
              <w:rPr>
                <w:lang w:val="it-IT"/>
              </w:rPr>
              <w:t xml:space="preserve">0 0 0 0 0 </w:t>
            </w:r>
            <w:r w:rsidRPr="000737E6">
              <w:rPr>
                <w:lang w:val="it-IT" w:eastAsia="ja-JP"/>
              </w:rPr>
              <w:t>1 0 1</w:t>
            </w:r>
            <w:r w:rsidRPr="000737E6">
              <w:rPr>
                <w:lang w:val="it-IT" w:eastAsia="ja-JP"/>
              </w:rPr>
              <w:tab/>
              <w:t>5QI 5</w:t>
            </w:r>
          </w:p>
          <w:p w14:paraId="0BA3842F"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0 1 1 0</w:t>
            </w:r>
            <w:r w:rsidRPr="000737E6">
              <w:rPr>
                <w:lang w:val="it-IT" w:eastAsia="ja-JP"/>
              </w:rPr>
              <w:tab/>
              <w:t>5QI 6</w:t>
            </w:r>
          </w:p>
          <w:p w14:paraId="1B12B5ED"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0 1 1 1</w:t>
            </w:r>
            <w:r w:rsidRPr="000737E6">
              <w:rPr>
                <w:lang w:val="it-IT" w:eastAsia="ja-JP"/>
              </w:rPr>
              <w:tab/>
              <w:t>5QI 7</w:t>
            </w:r>
          </w:p>
          <w:p w14:paraId="37D9F713"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1 0 0 0</w:t>
            </w:r>
            <w:r w:rsidRPr="000737E6">
              <w:rPr>
                <w:lang w:val="it-IT" w:eastAsia="ja-JP"/>
              </w:rPr>
              <w:tab/>
              <w:t>5QI 8</w:t>
            </w:r>
          </w:p>
          <w:p w14:paraId="3FE873A9" w14:textId="77777777" w:rsidR="005E7CBE" w:rsidRPr="000737E6" w:rsidRDefault="005E7CBE" w:rsidP="00BF022C">
            <w:pPr>
              <w:pStyle w:val="TAL"/>
              <w:rPr>
                <w:lang w:val="it-IT" w:eastAsia="ja-JP"/>
              </w:rPr>
            </w:pPr>
            <w:r w:rsidRPr="000737E6">
              <w:rPr>
                <w:lang w:val="it-IT"/>
              </w:rPr>
              <w:t xml:space="preserve">0 0 0 0 </w:t>
            </w:r>
            <w:r w:rsidRPr="000737E6">
              <w:rPr>
                <w:lang w:val="it-IT" w:eastAsia="ja-JP"/>
              </w:rPr>
              <w:t>1 0 0 1</w:t>
            </w:r>
            <w:r w:rsidRPr="000737E6">
              <w:rPr>
                <w:lang w:val="it-IT" w:eastAsia="ja-JP"/>
              </w:rPr>
              <w:tab/>
              <w:t>5QI 9</w:t>
            </w:r>
          </w:p>
          <w:p w14:paraId="53A9F97A" w14:textId="77777777" w:rsidR="005E7CBE" w:rsidRPr="000737E6" w:rsidRDefault="005E7CBE" w:rsidP="00BF022C">
            <w:pPr>
              <w:pStyle w:val="TAL"/>
              <w:rPr>
                <w:lang w:val="it-IT" w:eastAsia="ja-JP"/>
              </w:rPr>
            </w:pPr>
            <w:r w:rsidRPr="000737E6">
              <w:rPr>
                <w:lang w:eastAsia="ja-JP"/>
              </w:rPr>
              <w:t>0 0 0 0 1 0 1 0</w:t>
            </w:r>
            <w:r w:rsidRPr="000737E6">
              <w:rPr>
                <w:lang w:val="it-IT" w:eastAsia="ja-JP"/>
              </w:rPr>
              <w:tab/>
              <w:t>5QI 10</w:t>
            </w:r>
          </w:p>
          <w:p w14:paraId="3AD4AA6B" w14:textId="77777777" w:rsidR="005E7CBE" w:rsidRPr="000737E6" w:rsidRDefault="005E7CBE" w:rsidP="00BF022C">
            <w:pPr>
              <w:pStyle w:val="TAL"/>
              <w:rPr>
                <w:lang w:eastAsia="ja-JP"/>
              </w:rPr>
            </w:pPr>
            <w:r w:rsidRPr="000737E6">
              <w:rPr>
                <w:lang w:val="it-IT" w:eastAsia="ja-JP"/>
              </w:rPr>
              <w:t>0 0 0 0 1 0 1 1</w:t>
            </w:r>
          </w:p>
          <w:p w14:paraId="0B9A9055" w14:textId="77777777" w:rsidR="005E7CBE" w:rsidRPr="000737E6" w:rsidRDefault="005E7CBE" w:rsidP="00BF022C">
            <w:pPr>
              <w:pStyle w:val="TAL"/>
              <w:rPr>
                <w:lang w:eastAsia="ja-JP"/>
              </w:rPr>
            </w:pPr>
            <w:r w:rsidRPr="000737E6">
              <w:rPr>
                <w:lang w:eastAsia="ja-JP"/>
              </w:rPr>
              <w:tab/>
              <w:t>to</w:t>
            </w:r>
            <w:r w:rsidRPr="000737E6">
              <w:rPr>
                <w:lang w:eastAsia="ja-JP"/>
              </w:rPr>
              <w:tab/>
              <w:t>Spare</w:t>
            </w:r>
          </w:p>
          <w:p w14:paraId="439FCEF7" w14:textId="77777777" w:rsidR="005E7CBE" w:rsidRPr="000737E6" w:rsidRDefault="005E7CBE" w:rsidP="00BF022C">
            <w:pPr>
              <w:pStyle w:val="TAL"/>
              <w:rPr>
                <w:lang w:val="it-IT"/>
              </w:rPr>
            </w:pPr>
            <w:r w:rsidRPr="000737E6">
              <w:rPr>
                <w:lang w:val="it-IT"/>
              </w:rPr>
              <w:t xml:space="preserve">0 1 0 0 </w:t>
            </w:r>
            <w:r w:rsidRPr="000737E6">
              <w:rPr>
                <w:lang w:val="it-IT" w:eastAsia="ja-JP"/>
              </w:rPr>
              <w:t>0 0 0 0</w:t>
            </w:r>
          </w:p>
          <w:p w14:paraId="64D3BB83"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0 0 0 1</w:t>
            </w:r>
            <w:r w:rsidRPr="000737E6">
              <w:rPr>
                <w:lang w:val="it-IT" w:eastAsia="ja-JP"/>
              </w:rPr>
              <w:tab/>
              <w:t>5QI 65</w:t>
            </w:r>
          </w:p>
          <w:p w14:paraId="29CD6C01"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0 0 1 0</w:t>
            </w:r>
            <w:r w:rsidRPr="000737E6">
              <w:rPr>
                <w:lang w:val="it-IT" w:eastAsia="ja-JP"/>
              </w:rPr>
              <w:tab/>
              <w:t>5QI 66</w:t>
            </w:r>
          </w:p>
          <w:p w14:paraId="48B52CEB"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0 0 1 1</w:t>
            </w:r>
            <w:r w:rsidRPr="000737E6">
              <w:rPr>
                <w:lang w:val="it-IT" w:eastAsia="ja-JP"/>
              </w:rPr>
              <w:tab/>
              <w:t>5QI 67</w:t>
            </w:r>
          </w:p>
          <w:p w14:paraId="698902F1" w14:textId="77777777" w:rsidR="005E7CBE" w:rsidRPr="000737E6" w:rsidRDefault="005E7CBE" w:rsidP="00BF022C">
            <w:pPr>
              <w:pStyle w:val="TAL"/>
              <w:rPr>
                <w:lang w:val="it-IT"/>
              </w:rPr>
            </w:pPr>
            <w:r w:rsidRPr="000737E6">
              <w:rPr>
                <w:lang w:val="it-IT"/>
              </w:rPr>
              <w:t xml:space="preserve">0 1 0 0 </w:t>
            </w:r>
            <w:r w:rsidRPr="000737E6">
              <w:rPr>
                <w:lang w:val="it-IT" w:eastAsia="ja-JP"/>
              </w:rPr>
              <w:t>0 1 0 0</w:t>
            </w:r>
            <w:r w:rsidRPr="000737E6">
              <w:rPr>
                <w:lang w:val="it-IT" w:eastAsia="ja-JP"/>
              </w:rPr>
              <w:tab/>
              <w:t>Spare</w:t>
            </w:r>
          </w:p>
          <w:p w14:paraId="4842D402"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0 1 0 1</w:t>
            </w:r>
            <w:r w:rsidRPr="000737E6">
              <w:rPr>
                <w:lang w:val="it-IT" w:eastAsia="ja-JP"/>
              </w:rPr>
              <w:tab/>
              <w:t>5QI 69</w:t>
            </w:r>
          </w:p>
          <w:p w14:paraId="46CC1F40"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0 1 1 0</w:t>
            </w:r>
            <w:r w:rsidRPr="000737E6">
              <w:rPr>
                <w:lang w:val="it-IT" w:eastAsia="ja-JP"/>
              </w:rPr>
              <w:tab/>
              <w:t>5QI 70</w:t>
            </w:r>
          </w:p>
          <w:p w14:paraId="1FD7C1E1"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0 1 1 1</w:t>
            </w:r>
            <w:r w:rsidRPr="000737E6">
              <w:rPr>
                <w:lang w:val="it-IT" w:eastAsia="ja-JP"/>
              </w:rPr>
              <w:tab/>
              <w:t>5QI 71</w:t>
            </w:r>
          </w:p>
          <w:p w14:paraId="3335903C"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1 0 0 0</w:t>
            </w:r>
            <w:r w:rsidRPr="000737E6">
              <w:rPr>
                <w:lang w:val="it-IT" w:eastAsia="ja-JP"/>
              </w:rPr>
              <w:tab/>
              <w:t>5QI 72</w:t>
            </w:r>
          </w:p>
          <w:p w14:paraId="28EB09D1" w14:textId="77777777" w:rsidR="005E7CBE" w:rsidRPr="000737E6" w:rsidRDefault="005E7CBE" w:rsidP="00BF022C">
            <w:pPr>
              <w:pStyle w:val="TAL"/>
              <w:rPr>
                <w:lang w:val="it-IT" w:eastAsia="ja-JP"/>
              </w:rPr>
            </w:pPr>
            <w:r w:rsidRPr="000737E6">
              <w:rPr>
                <w:lang w:val="it-IT"/>
              </w:rPr>
              <w:t>0 1 0 0 1</w:t>
            </w:r>
            <w:r w:rsidRPr="000737E6">
              <w:rPr>
                <w:lang w:val="it-IT" w:eastAsia="ja-JP"/>
              </w:rPr>
              <w:t xml:space="preserve"> 0 0 1</w:t>
            </w:r>
            <w:r w:rsidRPr="000737E6">
              <w:rPr>
                <w:lang w:val="it-IT" w:eastAsia="ja-JP"/>
              </w:rPr>
              <w:tab/>
              <w:t>5QI 73</w:t>
            </w:r>
          </w:p>
          <w:p w14:paraId="5BE45D5B"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1 0 1 0</w:t>
            </w:r>
            <w:r w:rsidRPr="000737E6">
              <w:rPr>
                <w:lang w:val="it-IT" w:eastAsia="ja-JP"/>
              </w:rPr>
              <w:tab/>
              <w:t>5QI 74</w:t>
            </w:r>
          </w:p>
          <w:p w14:paraId="62DE625E"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1 0 1 1</w:t>
            </w:r>
            <w:r w:rsidRPr="000737E6">
              <w:rPr>
                <w:lang w:val="it-IT" w:eastAsia="ja-JP"/>
              </w:rPr>
              <w:tab/>
              <w:t>5QI 75</w:t>
            </w:r>
          </w:p>
          <w:p w14:paraId="0870A916" w14:textId="77777777" w:rsidR="005E7CBE" w:rsidRPr="000737E6" w:rsidRDefault="005E7CBE" w:rsidP="00BF022C">
            <w:pPr>
              <w:pStyle w:val="TAL"/>
              <w:rPr>
                <w:lang w:val="it-IT" w:eastAsia="ja-JP"/>
              </w:rPr>
            </w:pPr>
            <w:r w:rsidRPr="000737E6">
              <w:rPr>
                <w:lang w:val="it-IT"/>
              </w:rPr>
              <w:t xml:space="preserve">0 1 0 0 </w:t>
            </w:r>
            <w:r w:rsidRPr="000737E6">
              <w:rPr>
                <w:lang w:val="it-IT" w:eastAsia="ja-JP"/>
              </w:rPr>
              <w:t>1 1 0 0</w:t>
            </w:r>
            <w:r w:rsidRPr="000737E6">
              <w:rPr>
                <w:lang w:val="it-IT" w:eastAsia="ja-JP"/>
              </w:rPr>
              <w:tab/>
              <w:t>5QI 76</w:t>
            </w:r>
          </w:p>
          <w:p w14:paraId="65136AE9" w14:textId="77777777" w:rsidR="005E7CBE" w:rsidRPr="000737E6" w:rsidRDefault="005E7CBE" w:rsidP="00BF022C">
            <w:pPr>
              <w:pStyle w:val="TAL"/>
              <w:rPr>
                <w:lang w:eastAsia="ja-JP"/>
              </w:rPr>
            </w:pPr>
            <w:r w:rsidRPr="000737E6">
              <w:rPr>
                <w:lang w:eastAsia="ja-JP"/>
              </w:rPr>
              <w:t>0 1 0 0 1 1 0 1</w:t>
            </w:r>
          </w:p>
          <w:p w14:paraId="34F95625" w14:textId="77777777" w:rsidR="005E7CBE" w:rsidRPr="000737E6" w:rsidRDefault="005E7CBE" w:rsidP="00BF022C">
            <w:pPr>
              <w:pStyle w:val="TAL"/>
              <w:rPr>
                <w:lang w:eastAsia="ja-JP"/>
              </w:rPr>
            </w:pPr>
            <w:r w:rsidRPr="000737E6">
              <w:rPr>
                <w:lang w:eastAsia="ja-JP"/>
              </w:rPr>
              <w:tab/>
              <w:t>to</w:t>
            </w:r>
            <w:r w:rsidRPr="000737E6">
              <w:rPr>
                <w:lang w:eastAsia="ja-JP"/>
              </w:rPr>
              <w:tab/>
              <w:t>Spare</w:t>
            </w:r>
          </w:p>
          <w:p w14:paraId="5C6A99B0" w14:textId="77777777" w:rsidR="005E7CBE" w:rsidRPr="000737E6" w:rsidRDefault="005E7CBE" w:rsidP="00BF022C">
            <w:pPr>
              <w:pStyle w:val="TAL"/>
              <w:rPr>
                <w:lang w:eastAsia="ja-JP"/>
              </w:rPr>
            </w:pPr>
            <w:r w:rsidRPr="000737E6">
              <w:rPr>
                <w:lang w:eastAsia="ja-JP"/>
              </w:rPr>
              <w:t>0 1 0 0 1 1 1 0</w:t>
            </w:r>
          </w:p>
          <w:p w14:paraId="0096E363" w14:textId="77777777" w:rsidR="005E7CBE" w:rsidRPr="000737E6" w:rsidRDefault="005E7CBE" w:rsidP="00BF022C">
            <w:pPr>
              <w:pStyle w:val="TAL"/>
              <w:rPr>
                <w:lang w:val="it-IT" w:eastAsia="ja-JP"/>
              </w:rPr>
            </w:pPr>
            <w:r w:rsidRPr="000737E6">
              <w:rPr>
                <w:lang w:val="it-IT"/>
              </w:rPr>
              <w:t xml:space="preserve">0 1 0 0 </w:t>
            </w:r>
            <w:r w:rsidRPr="000737E6">
              <w:rPr>
                <w:lang w:eastAsia="ja-JP"/>
              </w:rPr>
              <w:t>1 1 1</w:t>
            </w:r>
            <w:r w:rsidRPr="000737E6">
              <w:rPr>
                <w:lang w:val="it-IT" w:eastAsia="ja-JP"/>
              </w:rPr>
              <w:t xml:space="preserve"> 1</w:t>
            </w:r>
            <w:r w:rsidRPr="000737E6">
              <w:rPr>
                <w:lang w:val="it-IT" w:eastAsia="ja-JP"/>
              </w:rPr>
              <w:tab/>
              <w:t>5QI 79</w:t>
            </w:r>
          </w:p>
          <w:p w14:paraId="379DF667" w14:textId="77777777" w:rsidR="005E7CBE" w:rsidRPr="000737E6" w:rsidRDefault="005E7CBE" w:rsidP="00BF022C">
            <w:pPr>
              <w:pStyle w:val="TAL"/>
              <w:rPr>
                <w:lang w:val="it-IT" w:eastAsia="ja-JP"/>
              </w:rPr>
            </w:pPr>
            <w:r w:rsidRPr="000737E6">
              <w:rPr>
                <w:lang w:val="it-IT"/>
              </w:rPr>
              <w:t xml:space="preserve">0 1 0 1 </w:t>
            </w:r>
            <w:r w:rsidRPr="000737E6">
              <w:rPr>
                <w:lang w:eastAsia="ja-JP"/>
              </w:rPr>
              <w:t>0 0 0</w:t>
            </w:r>
            <w:r w:rsidRPr="000737E6">
              <w:rPr>
                <w:lang w:val="it-IT" w:eastAsia="ja-JP"/>
              </w:rPr>
              <w:t xml:space="preserve"> 0</w:t>
            </w:r>
            <w:r w:rsidRPr="000737E6">
              <w:rPr>
                <w:lang w:val="it-IT" w:eastAsia="ja-JP"/>
              </w:rPr>
              <w:tab/>
              <w:t>5QI 80</w:t>
            </w:r>
          </w:p>
          <w:p w14:paraId="4202920E" w14:textId="77777777" w:rsidR="005E7CBE" w:rsidRPr="000737E6" w:rsidRDefault="005E7CBE" w:rsidP="00BF022C">
            <w:pPr>
              <w:pStyle w:val="TAL"/>
              <w:rPr>
                <w:lang w:val="it-IT" w:eastAsia="ja-JP"/>
              </w:rPr>
            </w:pPr>
            <w:r w:rsidRPr="000737E6">
              <w:rPr>
                <w:lang w:val="it-IT"/>
              </w:rPr>
              <w:t xml:space="preserve">0 1 0 1 </w:t>
            </w:r>
            <w:r w:rsidRPr="000737E6">
              <w:rPr>
                <w:lang w:val="fr-FR" w:eastAsia="ja-JP"/>
              </w:rPr>
              <w:t>0 0 0</w:t>
            </w:r>
            <w:r w:rsidRPr="000737E6">
              <w:rPr>
                <w:lang w:val="it-IT" w:eastAsia="ja-JP"/>
              </w:rPr>
              <w:t xml:space="preserve"> 1</w:t>
            </w:r>
            <w:r w:rsidRPr="000737E6">
              <w:rPr>
                <w:lang w:val="it-IT" w:eastAsia="ja-JP"/>
              </w:rPr>
              <w:tab/>
              <w:t>Spare</w:t>
            </w:r>
          </w:p>
          <w:p w14:paraId="77A9F0B5" w14:textId="77777777" w:rsidR="005E7CBE" w:rsidRPr="000737E6" w:rsidRDefault="005E7CBE" w:rsidP="00BF022C">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0</w:t>
            </w:r>
            <w:r w:rsidRPr="000737E6">
              <w:rPr>
                <w:lang w:val="it-IT" w:eastAsia="ja-JP"/>
              </w:rPr>
              <w:tab/>
              <w:t>5QI 82</w:t>
            </w:r>
          </w:p>
          <w:p w14:paraId="4D8456D9" w14:textId="77777777" w:rsidR="005E7CBE" w:rsidRPr="000737E6" w:rsidRDefault="005E7CBE" w:rsidP="00BF022C">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1</w:t>
            </w:r>
            <w:r w:rsidRPr="000737E6">
              <w:rPr>
                <w:lang w:val="it-IT" w:eastAsia="ja-JP"/>
              </w:rPr>
              <w:tab/>
              <w:t>5QI 83</w:t>
            </w:r>
          </w:p>
          <w:p w14:paraId="6904AFDA" w14:textId="77777777" w:rsidR="005E7CBE" w:rsidRPr="000737E6" w:rsidRDefault="005E7CBE" w:rsidP="00BF022C">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0</w:t>
            </w:r>
            <w:r w:rsidRPr="000737E6">
              <w:rPr>
                <w:lang w:val="it-IT" w:eastAsia="ja-JP"/>
              </w:rPr>
              <w:tab/>
              <w:t>5QI 84</w:t>
            </w:r>
          </w:p>
          <w:p w14:paraId="73DB230C" w14:textId="77777777" w:rsidR="005E7CBE" w:rsidRPr="000737E6" w:rsidRDefault="005E7CBE" w:rsidP="00BF022C">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1</w:t>
            </w:r>
            <w:r w:rsidRPr="000737E6">
              <w:rPr>
                <w:lang w:val="it-IT" w:eastAsia="ja-JP"/>
              </w:rPr>
              <w:tab/>
              <w:t>5QI 85</w:t>
            </w:r>
          </w:p>
          <w:p w14:paraId="38DC6FEE" w14:textId="77777777" w:rsidR="005E7CBE" w:rsidRPr="000737E6" w:rsidRDefault="005E7CBE" w:rsidP="00BF022C">
            <w:pPr>
              <w:pStyle w:val="TAL"/>
              <w:rPr>
                <w:lang w:val="it-IT" w:eastAsia="ja-JP"/>
              </w:rPr>
            </w:pPr>
            <w:r w:rsidRPr="000737E6">
              <w:rPr>
                <w:lang w:val="it-IT"/>
              </w:rPr>
              <w:t xml:space="preserve">0 1 0 1 </w:t>
            </w:r>
            <w:r w:rsidRPr="000737E6">
              <w:rPr>
                <w:lang w:val="en-US" w:eastAsia="ja-JP"/>
              </w:rPr>
              <w:t>0 1 1</w:t>
            </w:r>
            <w:r w:rsidRPr="000737E6">
              <w:rPr>
                <w:lang w:val="it-IT" w:eastAsia="ja-JP"/>
              </w:rPr>
              <w:t xml:space="preserve"> 0</w:t>
            </w:r>
            <w:r w:rsidRPr="000737E6">
              <w:rPr>
                <w:lang w:val="it-IT" w:eastAsia="ja-JP"/>
              </w:rPr>
              <w:tab/>
              <w:t>5QI 86</w:t>
            </w:r>
          </w:p>
          <w:p w14:paraId="7BBEDEF0" w14:textId="77777777" w:rsidR="005E7CBE" w:rsidRPr="000737E6" w:rsidRDefault="005E7CBE" w:rsidP="00BF022C">
            <w:pPr>
              <w:pStyle w:val="TAL"/>
              <w:rPr>
                <w:lang w:eastAsia="ja-JP"/>
              </w:rPr>
            </w:pPr>
            <w:r w:rsidRPr="000737E6">
              <w:rPr>
                <w:lang w:eastAsia="ja-JP"/>
              </w:rPr>
              <w:t>0 1 0 1 0 1 1 1</w:t>
            </w:r>
          </w:p>
          <w:p w14:paraId="647BA974" w14:textId="77777777" w:rsidR="005E7CBE" w:rsidRPr="000737E6" w:rsidRDefault="005E7CBE" w:rsidP="00BF022C">
            <w:pPr>
              <w:pStyle w:val="TAL"/>
              <w:rPr>
                <w:lang w:eastAsia="ja-JP"/>
              </w:rPr>
            </w:pPr>
            <w:r w:rsidRPr="000737E6">
              <w:rPr>
                <w:lang w:eastAsia="ja-JP"/>
              </w:rPr>
              <w:tab/>
              <w:t>to</w:t>
            </w:r>
            <w:r w:rsidRPr="000737E6">
              <w:rPr>
                <w:lang w:eastAsia="ja-JP"/>
              </w:rPr>
              <w:tab/>
              <w:t>Spare</w:t>
            </w:r>
          </w:p>
          <w:p w14:paraId="7720A22D" w14:textId="77777777" w:rsidR="005E7CBE" w:rsidRPr="000737E6" w:rsidRDefault="005E7CBE" w:rsidP="00BF022C">
            <w:pPr>
              <w:pStyle w:val="TAL"/>
              <w:rPr>
                <w:lang w:eastAsia="ja-JP"/>
              </w:rPr>
            </w:pPr>
            <w:r w:rsidRPr="000737E6">
              <w:rPr>
                <w:lang w:eastAsia="ja-JP"/>
              </w:rPr>
              <w:t>0 1 1 1 1 1 1 1</w:t>
            </w:r>
          </w:p>
          <w:p w14:paraId="39FA8CC9" w14:textId="77777777" w:rsidR="005E7CBE" w:rsidRPr="000737E6" w:rsidRDefault="005E7CBE" w:rsidP="00BF022C">
            <w:pPr>
              <w:pStyle w:val="TAL"/>
              <w:rPr>
                <w:lang w:eastAsia="ja-JP"/>
              </w:rPr>
            </w:pPr>
            <w:r w:rsidRPr="000737E6">
              <w:rPr>
                <w:lang w:eastAsia="ja-JP"/>
              </w:rPr>
              <w:t>1 0 0 0 0 0 0 0</w:t>
            </w:r>
          </w:p>
          <w:p w14:paraId="5BF7DF59" w14:textId="77777777" w:rsidR="005E7CBE" w:rsidRPr="000737E6" w:rsidRDefault="005E7CBE" w:rsidP="00BF022C">
            <w:pPr>
              <w:pStyle w:val="TAL"/>
              <w:rPr>
                <w:lang w:eastAsia="ja-JP"/>
              </w:rPr>
            </w:pPr>
            <w:r w:rsidRPr="000737E6">
              <w:rPr>
                <w:lang w:eastAsia="ja-JP"/>
              </w:rPr>
              <w:tab/>
              <w:t>to</w:t>
            </w:r>
            <w:r w:rsidRPr="000737E6">
              <w:rPr>
                <w:lang w:eastAsia="ja-JP"/>
              </w:rPr>
              <w:tab/>
              <w:t>Operator-specific 5QIs</w:t>
            </w:r>
          </w:p>
          <w:p w14:paraId="4F403B7D" w14:textId="77777777" w:rsidR="005E7CBE" w:rsidRPr="000737E6" w:rsidRDefault="005E7CBE" w:rsidP="00BF022C">
            <w:pPr>
              <w:pStyle w:val="TAL"/>
              <w:rPr>
                <w:lang w:eastAsia="ja-JP"/>
              </w:rPr>
            </w:pPr>
            <w:r w:rsidRPr="000737E6">
              <w:rPr>
                <w:lang w:eastAsia="ja-JP"/>
              </w:rPr>
              <w:t>1 1 1 1 1 1 1 0</w:t>
            </w:r>
          </w:p>
          <w:p w14:paraId="6E37024C" w14:textId="77777777" w:rsidR="005E7CBE" w:rsidRPr="000737E6" w:rsidRDefault="005E7CBE" w:rsidP="00BF022C">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5E7CBE" w:rsidRPr="000737E6"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737E6" w:rsidRDefault="005E7CBE" w:rsidP="00BF022C">
            <w:pPr>
              <w:pStyle w:val="TAL"/>
            </w:pPr>
          </w:p>
        </w:tc>
      </w:tr>
      <w:tr w:rsidR="005E7CBE" w:rsidRPr="000737E6"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737E6" w:rsidRDefault="005E7CBE" w:rsidP="00BF022C">
            <w:pPr>
              <w:pStyle w:val="TAL"/>
              <w:rPr>
                <w:lang w:eastAsia="zh-CN"/>
              </w:rPr>
            </w:pPr>
            <w:r w:rsidRPr="000737E6">
              <w:rPr>
                <w:lang w:eastAsia="zh-CN"/>
              </w:rPr>
              <w:lastRenderedPageBreak/>
              <w:t>PQI (octet o55+4):</w:t>
            </w:r>
          </w:p>
          <w:p w14:paraId="168718B1" w14:textId="77777777" w:rsidR="005E7CBE" w:rsidRPr="000737E6" w:rsidRDefault="005E7CBE" w:rsidP="00BF022C">
            <w:pPr>
              <w:pStyle w:val="TAL"/>
            </w:pPr>
            <w:r w:rsidRPr="000737E6">
              <w:t>Bits</w:t>
            </w:r>
          </w:p>
          <w:p w14:paraId="57CAEE7B" w14:textId="77777777" w:rsidR="005E7CBE" w:rsidRPr="000737E6" w:rsidRDefault="005E7CBE" w:rsidP="00BF022C">
            <w:pPr>
              <w:pStyle w:val="TAL"/>
              <w:rPr>
                <w:b/>
              </w:rPr>
            </w:pPr>
            <w:r w:rsidRPr="000737E6">
              <w:rPr>
                <w:b/>
              </w:rPr>
              <w:t>8 7 6 5 4 3 2 1</w:t>
            </w:r>
          </w:p>
          <w:p w14:paraId="1F2BB6A8" w14:textId="77777777" w:rsidR="005E7CBE" w:rsidRPr="000737E6" w:rsidRDefault="005E7CBE" w:rsidP="00BF022C">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B0B19EE" w14:textId="77777777" w:rsidR="005E7CBE" w:rsidRPr="000737E6" w:rsidRDefault="005E7CBE" w:rsidP="00BF022C">
            <w:pPr>
              <w:pStyle w:val="TAL"/>
              <w:rPr>
                <w:lang w:eastAsia="ja-JP"/>
              </w:rPr>
            </w:pPr>
            <w:r w:rsidRPr="000737E6">
              <w:rPr>
                <w:lang w:eastAsia="ja-JP"/>
              </w:rPr>
              <w:t>0 0 0 0 0 0 0 1</w:t>
            </w:r>
          </w:p>
          <w:p w14:paraId="23EEA391" w14:textId="02D69990" w:rsidR="005E7CBE" w:rsidRPr="000737E6" w:rsidRDefault="005E7CBE" w:rsidP="00BF022C">
            <w:pPr>
              <w:pStyle w:val="TAL"/>
              <w:rPr>
                <w:lang w:eastAsia="ja-JP"/>
              </w:rPr>
            </w:pPr>
            <w:r w:rsidRPr="000737E6">
              <w:rPr>
                <w:lang w:eastAsia="ja-JP"/>
              </w:rPr>
              <w:tab/>
              <w:t>to</w:t>
            </w:r>
            <w:r w:rsidR="00156958" w:rsidRPr="000737E6">
              <w:rPr>
                <w:lang w:eastAsia="ja-JP"/>
              </w:rPr>
              <w:tab/>
            </w:r>
            <w:r w:rsidRPr="000737E6">
              <w:rPr>
                <w:lang w:eastAsia="ja-JP"/>
              </w:rPr>
              <w:t>Spare</w:t>
            </w:r>
          </w:p>
          <w:p w14:paraId="1505BEEE" w14:textId="77777777" w:rsidR="005E7CBE" w:rsidRPr="000737E6" w:rsidRDefault="005E7CBE" w:rsidP="00BF022C">
            <w:pPr>
              <w:pStyle w:val="TAL"/>
              <w:rPr>
                <w:lang w:val="it-IT"/>
              </w:rPr>
            </w:pPr>
            <w:r w:rsidRPr="000737E6">
              <w:rPr>
                <w:lang w:val="it-IT"/>
              </w:rPr>
              <w:t xml:space="preserve">0 0 0 1 </w:t>
            </w:r>
            <w:r w:rsidRPr="000737E6">
              <w:rPr>
                <w:lang w:val="it-IT" w:eastAsia="ja-JP"/>
              </w:rPr>
              <w:t>0 1 0 0</w:t>
            </w:r>
          </w:p>
          <w:p w14:paraId="187A6E5B" w14:textId="77777777" w:rsidR="005E7CBE" w:rsidRPr="000737E6" w:rsidRDefault="005E7CBE" w:rsidP="00BF022C">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2BE84DE2" w14:textId="77777777" w:rsidR="005E7CBE" w:rsidRPr="000737E6" w:rsidRDefault="005E7CBE" w:rsidP="00BF022C">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0A00B31E" w14:textId="77777777" w:rsidR="005E7CBE" w:rsidRPr="000737E6" w:rsidRDefault="005E7CBE" w:rsidP="00BF022C">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57E43B79" w14:textId="042CF895" w:rsidR="005E7CBE" w:rsidRPr="000737E6" w:rsidRDefault="005E7CBE" w:rsidP="00400999">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00156958" w:rsidRPr="000737E6">
              <w:rPr>
                <w:lang w:val="it-IT"/>
              </w:rPr>
              <w:tab/>
            </w:r>
            <w:r w:rsidRPr="000737E6">
              <w:rPr>
                <w:lang w:val="it-IT"/>
              </w:rPr>
              <w:t>PQI 24</w:t>
            </w:r>
          </w:p>
          <w:p w14:paraId="69CA65EC" w14:textId="2E3CB8BD" w:rsidR="005E7CBE" w:rsidRPr="000737E6" w:rsidRDefault="005E7CBE" w:rsidP="00400999">
            <w:pPr>
              <w:pStyle w:val="TAL"/>
              <w:rPr>
                <w:lang w:val="it-IT"/>
              </w:rPr>
            </w:pPr>
            <w:r w:rsidRPr="000737E6">
              <w:rPr>
                <w:lang w:val="it-IT"/>
              </w:rPr>
              <w:t>0 0 0 1 1 0 0 1</w:t>
            </w:r>
            <w:r w:rsidR="00156958" w:rsidRPr="000737E6">
              <w:rPr>
                <w:lang w:val="it-IT"/>
              </w:rPr>
              <w:tab/>
            </w:r>
            <w:r w:rsidRPr="000737E6">
              <w:rPr>
                <w:lang w:val="it-IT"/>
              </w:rPr>
              <w:t>PQI 25</w:t>
            </w:r>
          </w:p>
          <w:p w14:paraId="14B50E31" w14:textId="7C52D480" w:rsidR="005E7CBE" w:rsidRPr="000737E6" w:rsidRDefault="005E7CBE" w:rsidP="00400999">
            <w:pPr>
              <w:pStyle w:val="TAL"/>
              <w:rPr>
                <w:lang w:val="it-IT"/>
              </w:rPr>
            </w:pPr>
            <w:r w:rsidRPr="000737E6">
              <w:rPr>
                <w:lang w:val="it-IT"/>
              </w:rPr>
              <w:t>0 0 0 1 1 0 1 0</w:t>
            </w:r>
            <w:r w:rsidR="00156958" w:rsidRPr="000737E6">
              <w:rPr>
                <w:lang w:val="it-IT"/>
              </w:rPr>
              <w:tab/>
            </w:r>
            <w:r w:rsidRPr="000737E6">
              <w:rPr>
                <w:lang w:val="it-IT"/>
              </w:rPr>
              <w:t>PQI 26</w:t>
            </w:r>
          </w:p>
          <w:p w14:paraId="00EE2028" w14:textId="77777777" w:rsidR="005E7CBE" w:rsidRPr="000737E6" w:rsidRDefault="005E7CBE" w:rsidP="00400999">
            <w:pPr>
              <w:pStyle w:val="TAL"/>
              <w:rPr>
                <w:lang w:val="it-IT"/>
              </w:rPr>
            </w:pPr>
            <w:r w:rsidRPr="000737E6">
              <w:rPr>
                <w:lang w:val="it-IT"/>
              </w:rPr>
              <w:t>0 0 0 1 1 0 1 1</w:t>
            </w:r>
          </w:p>
          <w:p w14:paraId="4A545468" w14:textId="5FAA0B64" w:rsidR="005E7CBE" w:rsidRPr="000737E6" w:rsidRDefault="005E7CBE" w:rsidP="00BF022C">
            <w:pPr>
              <w:pStyle w:val="TAL"/>
              <w:rPr>
                <w:lang w:eastAsia="ja-JP"/>
              </w:rPr>
            </w:pPr>
            <w:r w:rsidRPr="000737E6">
              <w:rPr>
                <w:lang w:eastAsia="ja-JP"/>
              </w:rPr>
              <w:tab/>
              <w:t>to</w:t>
            </w:r>
            <w:r w:rsidR="00156958" w:rsidRPr="000737E6">
              <w:rPr>
                <w:lang w:eastAsia="ja-JP"/>
              </w:rPr>
              <w:tab/>
            </w:r>
            <w:r w:rsidRPr="000737E6">
              <w:rPr>
                <w:lang w:eastAsia="ja-JP"/>
              </w:rPr>
              <w:t>Spare</w:t>
            </w:r>
          </w:p>
          <w:p w14:paraId="2036E443" w14:textId="77777777" w:rsidR="005E7CBE" w:rsidRPr="000737E6" w:rsidRDefault="005E7CBE" w:rsidP="00BF022C">
            <w:pPr>
              <w:pStyle w:val="TAL"/>
              <w:rPr>
                <w:lang w:val="it-IT" w:eastAsia="ja-JP"/>
              </w:rPr>
            </w:pPr>
            <w:r w:rsidRPr="000737E6">
              <w:rPr>
                <w:lang w:val="it-IT"/>
              </w:rPr>
              <w:t xml:space="preserve">0 0 1 1 </w:t>
            </w:r>
            <w:r w:rsidRPr="000737E6">
              <w:rPr>
                <w:lang w:val="it-IT" w:eastAsia="ja-JP"/>
              </w:rPr>
              <w:t>0 1 1 0</w:t>
            </w:r>
          </w:p>
          <w:p w14:paraId="74DFB268" w14:textId="77777777" w:rsidR="005E7CBE" w:rsidRPr="000737E6" w:rsidRDefault="005E7CBE" w:rsidP="00BF022C">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4CC3857" w14:textId="77777777" w:rsidR="005E7CBE" w:rsidRPr="000737E6" w:rsidRDefault="005E7CBE" w:rsidP="00BF022C">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699A457C" w14:textId="77777777" w:rsidR="005E7CBE" w:rsidRPr="000737E6" w:rsidRDefault="005E7CBE" w:rsidP="00BF022C">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5E6884C1" w14:textId="77777777" w:rsidR="005E7CBE" w:rsidRPr="000737E6" w:rsidRDefault="005E7CBE" w:rsidP="00BF022C">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6AB9D0BA" w14:textId="77777777" w:rsidR="005E7CBE" w:rsidRPr="000737E6" w:rsidRDefault="005E7CBE" w:rsidP="00BF022C">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75896FFF" w14:textId="2B52FF7C" w:rsidR="005E7CBE" w:rsidRPr="000737E6" w:rsidRDefault="005E7CBE" w:rsidP="00400999">
            <w:pPr>
              <w:pStyle w:val="TAL"/>
              <w:rPr>
                <w:lang w:val="it-IT" w:eastAsia="ja-JP"/>
              </w:rPr>
            </w:pPr>
            <w:r w:rsidRPr="000737E6">
              <w:rPr>
                <w:lang w:val="it-IT"/>
              </w:rPr>
              <w:t xml:space="preserve">0 0 1 1 </w:t>
            </w:r>
            <w:r w:rsidRPr="000737E6">
              <w:rPr>
                <w:lang w:val="it-IT" w:eastAsia="ja-JP"/>
              </w:rPr>
              <w:t>1 1 0 0</w:t>
            </w:r>
            <w:r w:rsidR="00156958" w:rsidRPr="000737E6">
              <w:rPr>
                <w:lang w:val="it-IT" w:eastAsia="ja-JP"/>
              </w:rPr>
              <w:tab/>
            </w:r>
            <w:r w:rsidRPr="000737E6">
              <w:rPr>
                <w:lang w:val="it-IT" w:eastAsia="ja-JP"/>
              </w:rPr>
              <w:t>PQI 60</w:t>
            </w:r>
          </w:p>
          <w:p w14:paraId="349A7037" w14:textId="29FF32C9" w:rsidR="005E7CBE" w:rsidRPr="000737E6" w:rsidRDefault="005E7CBE" w:rsidP="00400999">
            <w:pPr>
              <w:pStyle w:val="TAL"/>
              <w:rPr>
                <w:lang w:val="it-IT" w:eastAsia="ja-JP"/>
              </w:rPr>
            </w:pPr>
            <w:r w:rsidRPr="000737E6">
              <w:rPr>
                <w:lang w:val="it-IT" w:eastAsia="ja-JP"/>
              </w:rPr>
              <w:t>0 0 1 1 1 1 0 1</w:t>
            </w:r>
            <w:r w:rsidR="00156958" w:rsidRPr="000737E6">
              <w:rPr>
                <w:lang w:val="it-IT" w:eastAsia="ja-JP"/>
              </w:rPr>
              <w:tab/>
            </w:r>
            <w:r w:rsidRPr="000737E6">
              <w:rPr>
                <w:lang w:val="it-IT" w:eastAsia="ja-JP"/>
              </w:rPr>
              <w:t>PQI 61</w:t>
            </w:r>
          </w:p>
          <w:p w14:paraId="23CFBB15" w14:textId="77777777" w:rsidR="005E7CBE" w:rsidRPr="000737E6" w:rsidRDefault="005E7CBE" w:rsidP="00400999">
            <w:pPr>
              <w:pStyle w:val="TAL"/>
              <w:rPr>
                <w:lang w:val="it-IT" w:eastAsia="ja-JP"/>
              </w:rPr>
            </w:pPr>
            <w:r w:rsidRPr="000737E6">
              <w:rPr>
                <w:lang w:val="it-IT" w:eastAsia="ja-JP"/>
              </w:rPr>
              <w:t>0 0 1 1 1 1 1 0</w:t>
            </w:r>
          </w:p>
          <w:p w14:paraId="7348EAF2" w14:textId="712E28F2" w:rsidR="005E7CBE" w:rsidRPr="000737E6" w:rsidRDefault="005E7CBE" w:rsidP="00BF022C">
            <w:pPr>
              <w:pStyle w:val="TAL"/>
              <w:rPr>
                <w:lang w:eastAsia="ja-JP"/>
              </w:rPr>
            </w:pPr>
            <w:r w:rsidRPr="000737E6">
              <w:rPr>
                <w:lang w:eastAsia="ja-JP"/>
              </w:rPr>
              <w:tab/>
              <w:t>to</w:t>
            </w:r>
            <w:r w:rsidR="00156958" w:rsidRPr="000737E6">
              <w:rPr>
                <w:lang w:eastAsia="ja-JP"/>
              </w:rPr>
              <w:tab/>
            </w:r>
            <w:r w:rsidRPr="000737E6">
              <w:rPr>
                <w:lang w:eastAsia="ja-JP"/>
              </w:rPr>
              <w:t>Spare</w:t>
            </w:r>
          </w:p>
          <w:p w14:paraId="4F6A2958" w14:textId="77777777" w:rsidR="005E7CBE" w:rsidRPr="000737E6" w:rsidRDefault="005E7CBE" w:rsidP="00BF022C">
            <w:pPr>
              <w:pStyle w:val="TAL"/>
              <w:rPr>
                <w:lang w:val="it-IT" w:eastAsia="ja-JP"/>
              </w:rPr>
            </w:pPr>
            <w:r w:rsidRPr="000737E6">
              <w:rPr>
                <w:lang w:val="it-IT"/>
              </w:rPr>
              <w:t xml:space="preserve">0 1 0 1 </w:t>
            </w:r>
            <w:r w:rsidRPr="000737E6">
              <w:rPr>
                <w:lang w:val="it-IT" w:eastAsia="ja-JP"/>
              </w:rPr>
              <w:t>1 0 0 1</w:t>
            </w:r>
          </w:p>
          <w:p w14:paraId="36C0F04F" w14:textId="77777777" w:rsidR="005E7CBE" w:rsidRPr="000737E6" w:rsidRDefault="005E7CBE" w:rsidP="00BF022C">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22CFCA49" w14:textId="77777777" w:rsidR="005E7CBE" w:rsidRPr="000737E6" w:rsidRDefault="005E7CBE" w:rsidP="00BF022C">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18902638" w14:textId="09CE0481" w:rsidR="005E7CBE" w:rsidRPr="000737E6" w:rsidRDefault="005E7CBE" w:rsidP="00400999">
            <w:pPr>
              <w:pStyle w:val="TAL"/>
              <w:rPr>
                <w:lang w:val="it-IT" w:eastAsia="ja-JP"/>
              </w:rPr>
            </w:pPr>
            <w:r w:rsidRPr="000737E6">
              <w:rPr>
                <w:lang w:val="it-IT"/>
              </w:rPr>
              <w:t xml:space="preserve">0 1 0 1 </w:t>
            </w:r>
            <w:r w:rsidRPr="000737E6">
              <w:rPr>
                <w:lang w:val="it-IT" w:eastAsia="ja-JP"/>
              </w:rPr>
              <w:t>1 1 0 0</w:t>
            </w:r>
            <w:r w:rsidR="00156958" w:rsidRPr="000737E6">
              <w:rPr>
                <w:lang w:val="it-IT" w:eastAsia="ja-JP"/>
              </w:rPr>
              <w:tab/>
            </w:r>
            <w:r w:rsidRPr="000737E6">
              <w:rPr>
                <w:lang w:val="it-IT" w:eastAsia="ja-JP"/>
              </w:rPr>
              <w:t>PQI 92</w:t>
            </w:r>
          </w:p>
          <w:p w14:paraId="6D16E1B2" w14:textId="7D239879" w:rsidR="005E7CBE" w:rsidRPr="000737E6" w:rsidRDefault="005E7CBE" w:rsidP="00400999">
            <w:pPr>
              <w:pStyle w:val="TAL"/>
              <w:rPr>
                <w:lang w:val="it-IT" w:eastAsia="ja-JP"/>
              </w:rPr>
            </w:pPr>
            <w:r w:rsidRPr="000737E6">
              <w:rPr>
                <w:lang w:val="it-IT" w:eastAsia="ja-JP"/>
              </w:rPr>
              <w:t>0 1 0 1 1 1 0 1</w:t>
            </w:r>
            <w:r w:rsidR="00156958" w:rsidRPr="000737E6">
              <w:rPr>
                <w:lang w:val="it-IT" w:eastAsia="ja-JP"/>
              </w:rPr>
              <w:tab/>
            </w:r>
            <w:r w:rsidRPr="000737E6">
              <w:rPr>
                <w:lang w:val="it-IT" w:eastAsia="ja-JP"/>
              </w:rPr>
              <w:t>PQI 93</w:t>
            </w:r>
          </w:p>
          <w:p w14:paraId="21DD6213" w14:textId="77777777" w:rsidR="005E7CBE" w:rsidRPr="000737E6" w:rsidRDefault="005E7CBE" w:rsidP="00400999">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450848D8" w14:textId="13FFB638" w:rsidR="005E7CBE" w:rsidRPr="000737E6" w:rsidRDefault="005E7CBE" w:rsidP="00BF022C">
            <w:pPr>
              <w:pStyle w:val="TAL"/>
              <w:rPr>
                <w:lang w:eastAsia="ja-JP"/>
              </w:rPr>
            </w:pPr>
            <w:r w:rsidRPr="000737E6">
              <w:rPr>
                <w:lang w:eastAsia="ja-JP"/>
              </w:rPr>
              <w:tab/>
              <w:t>to</w:t>
            </w:r>
            <w:r w:rsidR="00156958" w:rsidRPr="000737E6">
              <w:rPr>
                <w:lang w:eastAsia="ja-JP"/>
              </w:rPr>
              <w:tab/>
            </w:r>
            <w:r w:rsidRPr="000737E6">
              <w:rPr>
                <w:lang w:eastAsia="ja-JP"/>
              </w:rPr>
              <w:t>Spare</w:t>
            </w:r>
          </w:p>
          <w:p w14:paraId="69DF6D6B" w14:textId="77777777" w:rsidR="005E7CBE" w:rsidRPr="000737E6" w:rsidRDefault="005E7CBE" w:rsidP="00BF022C">
            <w:pPr>
              <w:pStyle w:val="TAL"/>
              <w:rPr>
                <w:lang w:eastAsia="ja-JP"/>
              </w:rPr>
            </w:pPr>
            <w:r w:rsidRPr="000737E6">
              <w:rPr>
                <w:lang w:eastAsia="ja-JP"/>
              </w:rPr>
              <w:t>0 1 1 1 1 1 1 1</w:t>
            </w:r>
          </w:p>
          <w:p w14:paraId="3B7591BD" w14:textId="77777777" w:rsidR="005E7CBE" w:rsidRPr="000737E6" w:rsidRDefault="005E7CBE" w:rsidP="00BF022C">
            <w:pPr>
              <w:pStyle w:val="TAL"/>
              <w:rPr>
                <w:lang w:eastAsia="ja-JP"/>
              </w:rPr>
            </w:pPr>
            <w:r w:rsidRPr="000737E6">
              <w:rPr>
                <w:lang w:eastAsia="ja-JP"/>
              </w:rPr>
              <w:t>1 0 0 0 0 0 0 0</w:t>
            </w:r>
          </w:p>
          <w:p w14:paraId="2864E0C5" w14:textId="5B12E312" w:rsidR="005E7CBE" w:rsidRPr="000737E6" w:rsidRDefault="005E7CBE" w:rsidP="00BF022C">
            <w:pPr>
              <w:pStyle w:val="TAL"/>
              <w:rPr>
                <w:lang w:eastAsia="ja-JP"/>
              </w:rPr>
            </w:pPr>
            <w:r w:rsidRPr="000737E6">
              <w:rPr>
                <w:lang w:eastAsia="ja-JP"/>
              </w:rPr>
              <w:tab/>
              <w:t>to</w:t>
            </w:r>
            <w:r w:rsidR="00156958" w:rsidRPr="000737E6">
              <w:rPr>
                <w:lang w:eastAsia="ja-JP"/>
              </w:rPr>
              <w:tab/>
            </w:r>
            <w:r w:rsidRPr="000737E6">
              <w:rPr>
                <w:lang w:eastAsia="ja-JP"/>
              </w:rPr>
              <w:t>Operator-specific PQIs</w:t>
            </w:r>
          </w:p>
          <w:p w14:paraId="410FA8A1" w14:textId="77777777" w:rsidR="005E7CBE" w:rsidRPr="000737E6" w:rsidRDefault="005E7CBE" w:rsidP="00BF022C">
            <w:pPr>
              <w:pStyle w:val="TAL"/>
              <w:rPr>
                <w:lang w:eastAsia="ja-JP"/>
              </w:rPr>
            </w:pPr>
            <w:r w:rsidRPr="000737E6">
              <w:rPr>
                <w:lang w:eastAsia="ja-JP"/>
              </w:rPr>
              <w:t>1 1 1 1 1 1 1 0</w:t>
            </w:r>
          </w:p>
          <w:p w14:paraId="10C4F1C5" w14:textId="77777777" w:rsidR="005E7CBE" w:rsidRPr="000737E6" w:rsidRDefault="005E7CBE" w:rsidP="00BF022C">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5E7CBE" w:rsidRPr="000737E6"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Pr="000737E6" w:rsidRDefault="005E7CBE" w:rsidP="00BF022C">
            <w:pPr>
              <w:pStyle w:val="TAL"/>
            </w:pPr>
          </w:p>
        </w:tc>
      </w:tr>
      <w:tr w:rsidR="005E7CBE" w:rsidRPr="000737E6"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737E6" w:rsidRDefault="005E7CBE" w:rsidP="00BF022C">
            <w:pPr>
              <w:pStyle w:val="TAL"/>
              <w:rPr>
                <w:lang w:eastAsia="zh-CN"/>
              </w:rPr>
            </w:pPr>
            <w:r w:rsidRPr="000737E6">
              <w:rPr>
                <w:rFonts w:hint="eastAsia"/>
                <w:lang w:eastAsia="zh-CN"/>
              </w:rPr>
              <w:t>P</w:t>
            </w:r>
            <w:r w:rsidRPr="000737E6">
              <w:rPr>
                <w:lang w:eastAsia="zh-CN"/>
              </w:rPr>
              <w:t>DB adjustment factor (octet o55+5):</w:t>
            </w:r>
          </w:p>
          <w:p w14:paraId="7A450A72" w14:textId="77777777" w:rsidR="005E7CBE" w:rsidRPr="000737E6" w:rsidRDefault="005E7CBE" w:rsidP="00BF022C">
            <w:pPr>
              <w:pStyle w:val="TAL"/>
              <w:rPr>
                <w:lang w:eastAsia="zh-CN"/>
              </w:rPr>
            </w:pPr>
            <w:r w:rsidRPr="000737E6">
              <w:rPr>
                <w:lang w:eastAsia="zh-CN"/>
              </w:rPr>
              <w:t xml:space="preserve">The PDB adjustment factor field is </w:t>
            </w:r>
            <w:r w:rsidRPr="000737E6">
              <w:t>a binary coded representation of a percentage of the standardized PDB identified by the PQI.</w:t>
            </w:r>
          </w:p>
        </w:tc>
      </w:tr>
      <w:tr w:rsidR="005E7CBE" w:rsidRPr="000737E6"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Pr="000737E6" w:rsidRDefault="005E7CBE" w:rsidP="00BF022C">
            <w:pPr>
              <w:pStyle w:val="TAL"/>
            </w:pPr>
          </w:p>
        </w:tc>
      </w:tr>
      <w:tr w:rsidR="005E7CBE" w:rsidRPr="000737E6"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Pr="000737E6" w:rsidRDefault="005E7CBE" w:rsidP="00BF022C">
            <w:pPr>
              <w:pStyle w:val="TAL"/>
              <w:rPr>
                <w:lang w:eastAsia="zh-CN"/>
              </w:rPr>
            </w:pPr>
            <w:r w:rsidRPr="000737E6">
              <w:rPr>
                <w:rFonts w:hint="eastAsia"/>
                <w:lang w:eastAsia="zh-CN"/>
              </w:rPr>
              <w:t>R</w:t>
            </w:r>
            <w:r w:rsidRPr="000737E6">
              <w:rPr>
                <w:lang w:eastAsia="zh-CN"/>
              </w:rPr>
              <w:t>SC list (octet o55+6 to o56):</w:t>
            </w:r>
          </w:p>
          <w:p w14:paraId="553324EE" w14:textId="77777777" w:rsidR="005E7CBE" w:rsidRPr="000737E6" w:rsidRDefault="005E7CBE" w:rsidP="00BF022C">
            <w:pPr>
              <w:pStyle w:val="TAL"/>
              <w:rPr>
                <w:lang w:val="en-US" w:eastAsia="zh-CN"/>
              </w:rPr>
            </w:pPr>
            <w:r w:rsidRPr="000737E6">
              <w:rPr>
                <w:rFonts w:hint="eastAsia"/>
                <w:lang w:eastAsia="zh-CN"/>
              </w:rPr>
              <w:t>T</w:t>
            </w:r>
            <w:r w:rsidRPr="000737E6">
              <w:rPr>
                <w:lang w:eastAsia="zh-CN"/>
              </w:rPr>
              <w:t xml:space="preserve">he RSC list field is coded according to </w:t>
            </w:r>
            <w:r w:rsidRPr="000737E6">
              <w:t>figure 5.5.2.14 and table 5.5.2.14.</w:t>
            </w:r>
          </w:p>
        </w:tc>
      </w:tr>
      <w:tr w:rsidR="005E7CBE" w:rsidRPr="000737E6"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Pr="000737E6" w:rsidRDefault="005E7CBE" w:rsidP="00BF022C">
            <w:pPr>
              <w:pStyle w:val="TAL"/>
            </w:pPr>
          </w:p>
        </w:tc>
      </w:tr>
    </w:tbl>
    <w:p w14:paraId="247AF263" w14:textId="77777777" w:rsidR="00813C74" w:rsidRPr="000737E6"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737E6"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737E6" w:rsidRDefault="00813C74">
            <w:pPr>
              <w:pStyle w:val="TAC"/>
            </w:pPr>
            <w:r w:rsidRPr="000737E6">
              <w:t>8</w:t>
            </w:r>
          </w:p>
        </w:tc>
        <w:tc>
          <w:tcPr>
            <w:tcW w:w="709" w:type="dxa"/>
            <w:tcBorders>
              <w:top w:val="nil"/>
              <w:left w:val="nil"/>
              <w:bottom w:val="single" w:sz="4" w:space="0" w:color="auto"/>
              <w:right w:val="nil"/>
            </w:tcBorders>
            <w:hideMark/>
          </w:tcPr>
          <w:p w14:paraId="074C66AD" w14:textId="77777777" w:rsidR="00813C74" w:rsidRPr="000737E6" w:rsidRDefault="00813C74">
            <w:pPr>
              <w:pStyle w:val="TAC"/>
            </w:pPr>
            <w:r w:rsidRPr="000737E6">
              <w:t>7</w:t>
            </w:r>
          </w:p>
        </w:tc>
        <w:tc>
          <w:tcPr>
            <w:tcW w:w="709" w:type="dxa"/>
            <w:tcBorders>
              <w:top w:val="nil"/>
              <w:left w:val="nil"/>
              <w:bottom w:val="single" w:sz="4" w:space="0" w:color="auto"/>
              <w:right w:val="nil"/>
            </w:tcBorders>
            <w:hideMark/>
          </w:tcPr>
          <w:p w14:paraId="190BAC9A" w14:textId="77777777" w:rsidR="00813C74" w:rsidRPr="000737E6" w:rsidRDefault="00813C74">
            <w:pPr>
              <w:pStyle w:val="TAC"/>
            </w:pPr>
            <w:r w:rsidRPr="000737E6">
              <w:t>6</w:t>
            </w:r>
          </w:p>
        </w:tc>
        <w:tc>
          <w:tcPr>
            <w:tcW w:w="709" w:type="dxa"/>
            <w:tcBorders>
              <w:top w:val="nil"/>
              <w:left w:val="nil"/>
              <w:bottom w:val="single" w:sz="4" w:space="0" w:color="auto"/>
              <w:right w:val="nil"/>
            </w:tcBorders>
            <w:hideMark/>
          </w:tcPr>
          <w:p w14:paraId="6FE95ACC" w14:textId="77777777" w:rsidR="00813C74" w:rsidRPr="000737E6" w:rsidRDefault="00813C74">
            <w:pPr>
              <w:pStyle w:val="TAC"/>
            </w:pPr>
            <w:r w:rsidRPr="000737E6">
              <w:t>5</w:t>
            </w:r>
          </w:p>
        </w:tc>
        <w:tc>
          <w:tcPr>
            <w:tcW w:w="709" w:type="dxa"/>
            <w:tcBorders>
              <w:top w:val="nil"/>
              <w:left w:val="nil"/>
              <w:bottom w:val="single" w:sz="4" w:space="0" w:color="auto"/>
              <w:right w:val="nil"/>
            </w:tcBorders>
            <w:hideMark/>
          </w:tcPr>
          <w:p w14:paraId="664D2F8E" w14:textId="77777777" w:rsidR="00813C74" w:rsidRPr="000737E6" w:rsidRDefault="00813C74">
            <w:pPr>
              <w:pStyle w:val="TAC"/>
            </w:pPr>
            <w:r w:rsidRPr="000737E6">
              <w:t>4</w:t>
            </w:r>
          </w:p>
        </w:tc>
        <w:tc>
          <w:tcPr>
            <w:tcW w:w="709" w:type="dxa"/>
            <w:tcBorders>
              <w:top w:val="nil"/>
              <w:left w:val="nil"/>
              <w:bottom w:val="single" w:sz="4" w:space="0" w:color="auto"/>
              <w:right w:val="nil"/>
            </w:tcBorders>
            <w:hideMark/>
          </w:tcPr>
          <w:p w14:paraId="3A2646B5" w14:textId="77777777" w:rsidR="00813C74" w:rsidRPr="000737E6" w:rsidRDefault="00813C74">
            <w:pPr>
              <w:pStyle w:val="TAC"/>
            </w:pPr>
            <w:r w:rsidRPr="000737E6">
              <w:t>3</w:t>
            </w:r>
          </w:p>
        </w:tc>
        <w:tc>
          <w:tcPr>
            <w:tcW w:w="709" w:type="dxa"/>
            <w:tcBorders>
              <w:top w:val="nil"/>
              <w:left w:val="nil"/>
              <w:bottom w:val="single" w:sz="4" w:space="0" w:color="auto"/>
              <w:right w:val="nil"/>
            </w:tcBorders>
            <w:hideMark/>
          </w:tcPr>
          <w:p w14:paraId="69736BB6" w14:textId="77777777" w:rsidR="00813C74" w:rsidRPr="000737E6" w:rsidRDefault="00813C74">
            <w:pPr>
              <w:pStyle w:val="TAC"/>
            </w:pPr>
            <w:r w:rsidRPr="000737E6">
              <w:t>2</w:t>
            </w:r>
          </w:p>
        </w:tc>
        <w:tc>
          <w:tcPr>
            <w:tcW w:w="709" w:type="dxa"/>
            <w:tcBorders>
              <w:top w:val="nil"/>
              <w:left w:val="nil"/>
              <w:bottom w:val="single" w:sz="4" w:space="0" w:color="auto"/>
              <w:right w:val="nil"/>
            </w:tcBorders>
            <w:hideMark/>
          </w:tcPr>
          <w:p w14:paraId="0BF81CC8" w14:textId="77777777" w:rsidR="00813C74" w:rsidRPr="000737E6" w:rsidRDefault="00813C74">
            <w:pPr>
              <w:pStyle w:val="TAC"/>
            </w:pPr>
            <w:r w:rsidRPr="000737E6">
              <w:t>1</w:t>
            </w:r>
          </w:p>
        </w:tc>
        <w:tc>
          <w:tcPr>
            <w:tcW w:w="1416" w:type="dxa"/>
            <w:gridSpan w:val="2"/>
          </w:tcPr>
          <w:p w14:paraId="4874DB34" w14:textId="77777777" w:rsidR="00813C74" w:rsidRPr="000737E6" w:rsidRDefault="00813C74">
            <w:pPr>
              <w:pStyle w:val="TAL"/>
            </w:pPr>
          </w:p>
        </w:tc>
      </w:tr>
      <w:tr w:rsidR="00813C74" w:rsidRPr="000737E6"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737E6" w:rsidRDefault="00813C74">
            <w:pPr>
              <w:pStyle w:val="TAC"/>
              <w:rPr>
                <w:noProof/>
                <w:lang w:val="en-US"/>
              </w:rPr>
            </w:pPr>
          </w:p>
          <w:p w14:paraId="4C8EDC94" w14:textId="77777777" w:rsidR="00813C74" w:rsidRPr="000737E6" w:rsidRDefault="00813C74">
            <w:pPr>
              <w:pStyle w:val="TAC"/>
            </w:pPr>
            <w:r w:rsidRPr="000737E6">
              <w:rPr>
                <w:noProof/>
                <w:lang w:val="en-US"/>
              </w:rPr>
              <w:t>Length of ProSe identifier to ProSe application server address mapping rules</w:t>
            </w:r>
            <w:r w:rsidRPr="000737E6">
              <w:rPr>
                <w:lang w:val="en-US"/>
              </w:rPr>
              <w:t xml:space="preserve"> </w:t>
            </w:r>
            <w:r w:rsidRPr="000737E6">
              <w:rPr>
                <w:noProof/>
                <w:lang w:val="en-US"/>
              </w:rPr>
              <w:t>contents</w:t>
            </w:r>
          </w:p>
        </w:tc>
        <w:tc>
          <w:tcPr>
            <w:tcW w:w="1416" w:type="dxa"/>
            <w:gridSpan w:val="2"/>
          </w:tcPr>
          <w:p w14:paraId="1FB0EE96" w14:textId="77777777" w:rsidR="00813C74" w:rsidRPr="000737E6" w:rsidRDefault="00813C74">
            <w:pPr>
              <w:pStyle w:val="TAL"/>
            </w:pPr>
            <w:r w:rsidRPr="000737E6">
              <w:t>octet o5+1</w:t>
            </w:r>
          </w:p>
          <w:p w14:paraId="61BDBBA5" w14:textId="77777777" w:rsidR="00813C74" w:rsidRPr="000737E6" w:rsidRDefault="00813C74">
            <w:pPr>
              <w:pStyle w:val="TAL"/>
            </w:pPr>
          </w:p>
          <w:p w14:paraId="46D489E6" w14:textId="77777777" w:rsidR="00813C74" w:rsidRPr="000737E6" w:rsidRDefault="00813C74">
            <w:pPr>
              <w:pStyle w:val="TAL"/>
            </w:pPr>
            <w:r w:rsidRPr="000737E6">
              <w:t>octet o5+2</w:t>
            </w:r>
          </w:p>
        </w:tc>
      </w:tr>
      <w:tr w:rsidR="00813C74" w:rsidRPr="000737E6"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737E6" w:rsidRDefault="00813C74">
            <w:pPr>
              <w:pStyle w:val="TAC"/>
            </w:pPr>
          </w:p>
          <w:p w14:paraId="22A9CCC5" w14:textId="77777777" w:rsidR="00813C74" w:rsidRPr="000737E6" w:rsidRDefault="00813C74">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67217808" w14:textId="77777777" w:rsidR="00813C74" w:rsidRPr="000737E6" w:rsidRDefault="00813C74">
            <w:pPr>
              <w:pStyle w:val="TAL"/>
            </w:pPr>
            <w:r w:rsidRPr="000737E6">
              <w:t>octet (o5+3)*</w:t>
            </w:r>
          </w:p>
          <w:p w14:paraId="0A06BC47" w14:textId="77777777" w:rsidR="00813C74" w:rsidRPr="000737E6" w:rsidRDefault="00813C74">
            <w:pPr>
              <w:pStyle w:val="TAL"/>
            </w:pPr>
          </w:p>
          <w:p w14:paraId="3F719C73" w14:textId="77777777" w:rsidR="00813C74" w:rsidRPr="000737E6" w:rsidRDefault="00813C74">
            <w:pPr>
              <w:pStyle w:val="TAL"/>
            </w:pPr>
            <w:r w:rsidRPr="000737E6">
              <w:t>octet o150*</w:t>
            </w:r>
          </w:p>
        </w:tc>
      </w:tr>
      <w:tr w:rsidR="00813C74" w:rsidRPr="000737E6"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737E6" w:rsidRDefault="00813C74">
            <w:pPr>
              <w:pStyle w:val="TAC"/>
            </w:pPr>
          </w:p>
          <w:p w14:paraId="7CB1D17E" w14:textId="77777777" w:rsidR="00813C74" w:rsidRPr="000737E6" w:rsidRDefault="00813C74">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4CBECE74" w14:textId="77777777" w:rsidR="00813C74" w:rsidRPr="000737E6" w:rsidRDefault="00813C74">
            <w:pPr>
              <w:pStyle w:val="TAL"/>
            </w:pPr>
            <w:r w:rsidRPr="000737E6">
              <w:t>octet (o150+1)*</w:t>
            </w:r>
          </w:p>
          <w:p w14:paraId="4F03167A" w14:textId="77777777" w:rsidR="00813C74" w:rsidRPr="000737E6" w:rsidRDefault="00813C74">
            <w:pPr>
              <w:pStyle w:val="TAL"/>
            </w:pPr>
          </w:p>
          <w:p w14:paraId="44821419" w14:textId="77777777" w:rsidR="00813C74" w:rsidRPr="000737E6" w:rsidRDefault="00813C74">
            <w:pPr>
              <w:pStyle w:val="TAL"/>
            </w:pPr>
            <w:r w:rsidRPr="000737E6">
              <w:t>octet o151*</w:t>
            </w:r>
          </w:p>
        </w:tc>
      </w:tr>
      <w:tr w:rsidR="00813C74" w:rsidRPr="000737E6"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737E6" w:rsidRDefault="00813C74">
            <w:pPr>
              <w:pStyle w:val="TAC"/>
            </w:pPr>
          </w:p>
          <w:p w14:paraId="30A473C2" w14:textId="77777777" w:rsidR="00813C74" w:rsidRPr="000737E6" w:rsidRDefault="00813C74">
            <w:pPr>
              <w:pStyle w:val="TAC"/>
            </w:pPr>
            <w:r w:rsidRPr="000737E6">
              <w:t>...</w:t>
            </w:r>
          </w:p>
        </w:tc>
        <w:tc>
          <w:tcPr>
            <w:tcW w:w="1416" w:type="dxa"/>
            <w:gridSpan w:val="2"/>
            <w:tcBorders>
              <w:top w:val="nil"/>
              <w:left w:val="single" w:sz="6" w:space="0" w:color="auto"/>
              <w:bottom w:val="nil"/>
              <w:right w:val="nil"/>
            </w:tcBorders>
          </w:tcPr>
          <w:p w14:paraId="2FF99CC3" w14:textId="77777777" w:rsidR="00813C74" w:rsidRPr="000737E6" w:rsidRDefault="00813C74">
            <w:pPr>
              <w:pStyle w:val="TAL"/>
            </w:pPr>
            <w:r w:rsidRPr="000737E6">
              <w:t>octet (o151+1)*</w:t>
            </w:r>
          </w:p>
          <w:p w14:paraId="15FFC307" w14:textId="77777777" w:rsidR="00813C74" w:rsidRPr="000737E6" w:rsidRDefault="00813C74">
            <w:pPr>
              <w:pStyle w:val="TAL"/>
            </w:pPr>
          </w:p>
          <w:p w14:paraId="0FE9A363" w14:textId="77777777" w:rsidR="00813C74" w:rsidRPr="000737E6" w:rsidRDefault="00813C74">
            <w:pPr>
              <w:pStyle w:val="TAL"/>
            </w:pPr>
            <w:r w:rsidRPr="000737E6">
              <w:t>octet o152*</w:t>
            </w:r>
          </w:p>
        </w:tc>
      </w:tr>
      <w:tr w:rsidR="00813C74" w:rsidRPr="000737E6"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737E6" w:rsidRDefault="00813C74">
            <w:pPr>
              <w:pStyle w:val="TAC"/>
            </w:pPr>
          </w:p>
          <w:p w14:paraId="7907C827" w14:textId="77777777" w:rsidR="00813C74" w:rsidRPr="000737E6" w:rsidRDefault="00813C74">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3A966CAA" w14:textId="77777777" w:rsidR="00813C74" w:rsidRPr="000737E6" w:rsidRDefault="00813C74">
            <w:pPr>
              <w:pStyle w:val="TAL"/>
            </w:pPr>
            <w:r w:rsidRPr="000737E6">
              <w:t>octet (o152+1)*</w:t>
            </w:r>
          </w:p>
          <w:p w14:paraId="37D39032" w14:textId="77777777" w:rsidR="00813C74" w:rsidRPr="000737E6" w:rsidRDefault="00813C74">
            <w:pPr>
              <w:pStyle w:val="TAL"/>
            </w:pPr>
          </w:p>
          <w:p w14:paraId="4A4FB138" w14:textId="77777777" w:rsidR="00813C74" w:rsidRPr="000737E6" w:rsidRDefault="00813C74">
            <w:pPr>
              <w:pStyle w:val="TAL"/>
            </w:pPr>
            <w:r w:rsidRPr="000737E6">
              <w:t>octet l*</w:t>
            </w:r>
          </w:p>
        </w:tc>
      </w:tr>
    </w:tbl>
    <w:p w14:paraId="56FC1336" w14:textId="77777777" w:rsidR="00813C74" w:rsidRPr="000737E6" w:rsidRDefault="00813C74" w:rsidP="00813C74">
      <w:pPr>
        <w:pStyle w:val="TF"/>
      </w:pPr>
      <w:r w:rsidRPr="000737E6">
        <w:t xml:space="preserve">Figure 5.5.2.19: </w:t>
      </w:r>
      <w:r w:rsidRPr="000737E6">
        <w:rPr>
          <w:noProof/>
          <w:lang w:val="en-US"/>
        </w:rPr>
        <w:t>ProSe identifier to ProSe application server address mapping rules</w:t>
      </w:r>
    </w:p>
    <w:p w14:paraId="1F79D490" w14:textId="77777777" w:rsidR="00813C74" w:rsidRPr="000737E6" w:rsidRDefault="00813C74" w:rsidP="00813C74">
      <w:pPr>
        <w:pStyle w:val="TH"/>
      </w:pPr>
      <w:r w:rsidRPr="000737E6">
        <w:lastRenderedPageBreak/>
        <w:t xml:space="preserve">Table 5.5.2.19: </w:t>
      </w:r>
      <w:r w:rsidRPr="000737E6">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737E6"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Pr="000737E6" w:rsidRDefault="00813C74">
            <w:pPr>
              <w:pStyle w:val="TAL"/>
              <w:rPr>
                <w:noProof/>
                <w:lang w:val="en-US"/>
              </w:rPr>
            </w:pPr>
            <w:r w:rsidRPr="000737E6">
              <w:rPr>
                <w:noProof/>
                <w:lang w:val="en-US"/>
              </w:rPr>
              <w:t>ProSe identifier to ProSe application server address mapping rule:</w:t>
            </w:r>
          </w:p>
          <w:p w14:paraId="634B5F6C" w14:textId="77777777" w:rsidR="00813C74" w:rsidRPr="000737E6" w:rsidRDefault="00813C74">
            <w:pPr>
              <w:pStyle w:val="TAL"/>
            </w:pPr>
            <w:r w:rsidRPr="000737E6">
              <w:rPr>
                <w:lang w:val="en-US"/>
              </w:rPr>
              <w:t xml:space="preserve">The </w:t>
            </w:r>
            <w:r w:rsidRPr="000737E6">
              <w:rPr>
                <w:noProof/>
                <w:lang w:val="en-US"/>
              </w:rPr>
              <w:t>ProSe identifier to ProSe application server address mapping rule</w:t>
            </w:r>
            <w:r w:rsidRPr="000737E6">
              <w:t xml:space="preserve"> field is coded according to figure 5.5.2.20 and table 5.5.2.20.</w:t>
            </w:r>
          </w:p>
        </w:tc>
      </w:tr>
      <w:tr w:rsidR="00813C74" w:rsidRPr="000737E6"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Pr="000737E6" w:rsidRDefault="00813C74">
            <w:pPr>
              <w:pStyle w:val="TAL"/>
              <w:rPr>
                <w:noProof/>
              </w:rPr>
            </w:pPr>
          </w:p>
        </w:tc>
      </w:tr>
    </w:tbl>
    <w:p w14:paraId="6F2A33A3" w14:textId="77777777" w:rsidR="00813C74" w:rsidRPr="000737E6"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737E6"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737E6" w:rsidRDefault="00813C74">
            <w:pPr>
              <w:pStyle w:val="TAC"/>
            </w:pPr>
            <w:r w:rsidRPr="000737E6">
              <w:t>8</w:t>
            </w:r>
          </w:p>
        </w:tc>
        <w:tc>
          <w:tcPr>
            <w:tcW w:w="709" w:type="dxa"/>
            <w:gridSpan w:val="2"/>
            <w:tcBorders>
              <w:top w:val="nil"/>
              <w:left w:val="nil"/>
              <w:bottom w:val="single" w:sz="4" w:space="0" w:color="auto"/>
              <w:right w:val="nil"/>
            </w:tcBorders>
            <w:hideMark/>
          </w:tcPr>
          <w:p w14:paraId="011CF086" w14:textId="77777777" w:rsidR="00813C74" w:rsidRPr="000737E6" w:rsidRDefault="00813C74">
            <w:pPr>
              <w:pStyle w:val="TAC"/>
            </w:pPr>
            <w:r w:rsidRPr="000737E6">
              <w:t>7</w:t>
            </w:r>
          </w:p>
        </w:tc>
        <w:tc>
          <w:tcPr>
            <w:tcW w:w="709" w:type="dxa"/>
            <w:gridSpan w:val="2"/>
            <w:tcBorders>
              <w:top w:val="nil"/>
              <w:left w:val="nil"/>
              <w:bottom w:val="single" w:sz="4" w:space="0" w:color="auto"/>
              <w:right w:val="nil"/>
            </w:tcBorders>
            <w:hideMark/>
          </w:tcPr>
          <w:p w14:paraId="4E43F515" w14:textId="77777777" w:rsidR="00813C74" w:rsidRPr="000737E6" w:rsidRDefault="00813C74">
            <w:pPr>
              <w:pStyle w:val="TAC"/>
            </w:pPr>
            <w:r w:rsidRPr="000737E6">
              <w:t>6</w:t>
            </w:r>
          </w:p>
        </w:tc>
        <w:tc>
          <w:tcPr>
            <w:tcW w:w="709" w:type="dxa"/>
            <w:gridSpan w:val="2"/>
            <w:tcBorders>
              <w:top w:val="nil"/>
              <w:left w:val="nil"/>
              <w:bottom w:val="single" w:sz="4" w:space="0" w:color="auto"/>
              <w:right w:val="nil"/>
            </w:tcBorders>
            <w:hideMark/>
          </w:tcPr>
          <w:p w14:paraId="201E0D82" w14:textId="77777777" w:rsidR="00813C74" w:rsidRPr="000737E6" w:rsidRDefault="00813C74">
            <w:pPr>
              <w:pStyle w:val="TAC"/>
            </w:pPr>
            <w:r w:rsidRPr="000737E6">
              <w:t>5</w:t>
            </w:r>
          </w:p>
        </w:tc>
        <w:tc>
          <w:tcPr>
            <w:tcW w:w="709" w:type="dxa"/>
            <w:gridSpan w:val="2"/>
            <w:tcBorders>
              <w:top w:val="nil"/>
              <w:left w:val="nil"/>
              <w:bottom w:val="single" w:sz="4" w:space="0" w:color="auto"/>
              <w:right w:val="nil"/>
            </w:tcBorders>
            <w:hideMark/>
          </w:tcPr>
          <w:p w14:paraId="3BF9023A" w14:textId="77777777" w:rsidR="00813C74" w:rsidRPr="000737E6" w:rsidRDefault="00813C74">
            <w:pPr>
              <w:pStyle w:val="TAC"/>
            </w:pPr>
            <w:r w:rsidRPr="000737E6">
              <w:t>4</w:t>
            </w:r>
          </w:p>
        </w:tc>
        <w:tc>
          <w:tcPr>
            <w:tcW w:w="709" w:type="dxa"/>
            <w:gridSpan w:val="2"/>
            <w:tcBorders>
              <w:top w:val="nil"/>
              <w:left w:val="nil"/>
              <w:bottom w:val="single" w:sz="4" w:space="0" w:color="auto"/>
              <w:right w:val="nil"/>
            </w:tcBorders>
            <w:hideMark/>
          </w:tcPr>
          <w:p w14:paraId="5AD74848" w14:textId="77777777" w:rsidR="00813C74" w:rsidRPr="000737E6" w:rsidRDefault="00813C74">
            <w:pPr>
              <w:pStyle w:val="TAC"/>
            </w:pPr>
            <w:r w:rsidRPr="000737E6">
              <w:t>3</w:t>
            </w:r>
          </w:p>
        </w:tc>
        <w:tc>
          <w:tcPr>
            <w:tcW w:w="709" w:type="dxa"/>
            <w:tcBorders>
              <w:top w:val="nil"/>
              <w:left w:val="nil"/>
              <w:bottom w:val="single" w:sz="4" w:space="0" w:color="auto"/>
              <w:right w:val="nil"/>
            </w:tcBorders>
            <w:hideMark/>
          </w:tcPr>
          <w:p w14:paraId="0FFCCA80" w14:textId="77777777" w:rsidR="00813C74" w:rsidRPr="000737E6" w:rsidRDefault="00813C74">
            <w:pPr>
              <w:pStyle w:val="TAC"/>
            </w:pPr>
            <w:r w:rsidRPr="000737E6">
              <w:t>2</w:t>
            </w:r>
          </w:p>
        </w:tc>
        <w:tc>
          <w:tcPr>
            <w:tcW w:w="709" w:type="dxa"/>
            <w:tcBorders>
              <w:top w:val="nil"/>
              <w:left w:val="nil"/>
              <w:bottom w:val="single" w:sz="4" w:space="0" w:color="auto"/>
              <w:right w:val="nil"/>
            </w:tcBorders>
            <w:hideMark/>
          </w:tcPr>
          <w:p w14:paraId="6FF149E4" w14:textId="77777777" w:rsidR="00813C74" w:rsidRPr="000737E6" w:rsidRDefault="00813C74">
            <w:pPr>
              <w:pStyle w:val="TAC"/>
            </w:pPr>
            <w:r w:rsidRPr="000737E6">
              <w:t>1</w:t>
            </w:r>
          </w:p>
        </w:tc>
        <w:tc>
          <w:tcPr>
            <w:tcW w:w="1416" w:type="dxa"/>
            <w:gridSpan w:val="2"/>
          </w:tcPr>
          <w:p w14:paraId="16ACB547" w14:textId="77777777" w:rsidR="00813C74" w:rsidRPr="000737E6" w:rsidRDefault="00813C74">
            <w:pPr>
              <w:pStyle w:val="TAL"/>
            </w:pPr>
          </w:p>
        </w:tc>
      </w:tr>
      <w:tr w:rsidR="00813C74" w:rsidRPr="000737E6"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737E6" w:rsidRDefault="00813C74">
            <w:pPr>
              <w:pStyle w:val="TAC"/>
            </w:pPr>
          </w:p>
          <w:p w14:paraId="7CCF43D6" w14:textId="77777777" w:rsidR="00813C74" w:rsidRPr="000737E6" w:rsidRDefault="00813C74">
            <w:pPr>
              <w:pStyle w:val="TAC"/>
            </w:pPr>
            <w:r w:rsidRPr="000737E6">
              <w:t xml:space="preserve">Length of </w:t>
            </w:r>
            <w:r w:rsidRPr="000737E6">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737E6" w:rsidRDefault="00813C74">
            <w:pPr>
              <w:pStyle w:val="TAL"/>
            </w:pPr>
            <w:r w:rsidRPr="000737E6">
              <w:t>octet o150+1</w:t>
            </w:r>
          </w:p>
          <w:p w14:paraId="2C87EF62" w14:textId="77777777" w:rsidR="00813C74" w:rsidRPr="000737E6" w:rsidRDefault="00813C74">
            <w:pPr>
              <w:pStyle w:val="TAL"/>
            </w:pPr>
          </w:p>
          <w:p w14:paraId="75F7467C" w14:textId="77777777" w:rsidR="00813C74" w:rsidRPr="000737E6" w:rsidRDefault="00813C74">
            <w:pPr>
              <w:pStyle w:val="TAL"/>
            </w:pPr>
            <w:r w:rsidRPr="000737E6">
              <w:t>octet o150+2</w:t>
            </w:r>
          </w:p>
        </w:tc>
      </w:tr>
      <w:tr w:rsidR="00813C74" w:rsidRPr="000737E6"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737E6" w:rsidRDefault="00813C74">
            <w:pPr>
              <w:pStyle w:val="TAC"/>
            </w:pPr>
          </w:p>
          <w:p w14:paraId="1B086645" w14:textId="77777777" w:rsidR="00813C74" w:rsidRPr="000737E6" w:rsidRDefault="00813C74">
            <w:pPr>
              <w:pStyle w:val="TAC"/>
            </w:pPr>
            <w:r w:rsidRPr="000737E6">
              <w:t>ProSe identifier</w:t>
            </w:r>
            <w:r w:rsidRPr="000737E6">
              <w:rPr>
                <w:noProof/>
                <w:lang w:val="en-US"/>
              </w:rPr>
              <w:t>s</w:t>
            </w:r>
          </w:p>
        </w:tc>
        <w:tc>
          <w:tcPr>
            <w:tcW w:w="1416" w:type="dxa"/>
            <w:gridSpan w:val="2"/>
            <w:tcBorders>
              <w:top w:val="nil"/>
              <w:left w:val="single" w:sz="6" w:space="0" w:color="auto"/>
              <w:bottom w:val="nil"/>
              <w:right w:val="nil"/>
            </w:tcBorders>
          </w:tcPr>
          <w:p w14:paraId="2C4828BA" w14:textId="77777777" w:rsidR="00813C74" w:rsidRPr="000737E6" w:rsidRDefault="00813C74">
            <w:pPr>
              <w:pStyle w:val="TAL"/>
            </w:pPr>
            <w:r w:rsidRPr="000737E6">
              <w:t>octet o150+3</w:t>
            </w:r>
          </w:p>
          <w:p w14:paraId="674F423B" w14:textId="77777777" w:rsidR="00813C74" w:rsidRPr="000737E6" w:rsidRDefault="00813C74">
            <w:pPr>
              <w:pStyle w:val="TAL"/>
            </w:pPr>
          </w:p>
          <w:p w14:paraId="66ACC964" w14:textId="77777777" w:rsidR="00813C74" w:rsidRPr="000737E6" w:rsidRDefault="00813C74">
            <w:pPr>
              <w:pStyle w:val="TAL"/>
            </w:pPr>
            <w:r w:rsidRPr="000737E6">
              <w:t>octet o1500</w:t>
            </w:r>
          </w:p>
        </w:tc>
      </w:tr>
      <w:tr w:rsidR="00813C74" w:rsidRPr="000737E6"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737E6" w:rsidRDefault="00813C74">
            <w:pPr>
              <w:pStyle w:val="TAC"/>
            </w:pPr>
            <w:r w:rsidRPr="000737E6">
              <w:t>0</w:t>
            </w:r>
          </w:p>
          <w:p w14:paraId="5DE3357A" w14:textId="77777777" w:rsidR="00813C74" w:rsidRPr="000737E6" w:rsidRDefault="00813C74">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737E6" w:rsidRDefault="00813C74">
            <w:pPr>
              <w:pStyle w:val="TAC"/>
            </w:pPr>
            <w:r w:rsidRPr="000737E6">
              <w:t>0</w:t>
            </w:r>
          </w:p>
          <w:p w14:paraId="1926FD34" w14:textId="77777777" w:rsidR="00813C74" w:rsidRPr="000737E6" w:rsidRDefault="00813C74">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737E6" w:rsidRDefault="00813C74">
            <w:pPr>
              <w:pStyle w:val="TAC"/>
            </w:pPr>
            <w:r w:rsidRPr="000737E6">
              <w:t>0</w:t>
            </w:r>
          </w:p>
          <w:p w14:paraId="46925F3C" w14:textId="77777777" w:rsidR="00813C74" w:rsidRPr="000737E6" w:rsidRDefault="00813C74">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737E6" w:rsidRDefault="00813C74">
            <w:pPr>
              <w:pStyle w:val="TAC"/>
            </w:pPr>
            <w:r w:rsidRPr="000737E6">
              <w:t>0</w:t>
            </w:r>
          </w:p>
          <w:p w14:paraId="0BC89CF9" w14:textId="77777777" w:rsidR="00813C74" w:rsidRPr="000737E6" w:rsidRDefault="00813C74">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737E6" w:rsidRDefault="00813C74">
            <w:pPr>
              <w:pStyle w:val="TAC"/>
            </w:pPr>
            <w:r w:rsidRPr="000737E6">
              <w:t>0</w:t>
            </w:r>
          </w:p>
          <w:p w14:paraId="2B0B9803" w14:textId="77777777" w:rsidR="00813C74" w:rsidRPr="000737E6" w:rsidRDefault="00813C74">
            <w:pPr>
              <w:pStyle w:val="TAC"/>
            </w:pPr>
            <w:r w:rsidRPr="000737E6">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737E6" w:rsidRDefault="00813C74">
            <w:pPr>
              <w:pStyle w:val="TAC"/>
              <w:rPr>
                <w:lang w:eastAsia="zh-CN"/>
              </w:rPr>
            </w:pPr>
            <w:r w:rsidRPr="000737E6">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737E6" w:rsidRDefault="00813C74">
            <w:pPr>
              <w:pStyle w:val="TAL"/>
            </w:pPr>
            <w:r w:rsidRPr="000737E6">
              <w:t>octet o1500+1</w:t>
            </w:r>
          </w:p>
        </w:tc>
      </w:tr>
      <w:tr w:rsidR="00813C74" w:rsidRPr="000737E6"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737E6" w:rsidRDefault="00813C74">
            <w:pPr>
              <w:pStyle w:val="TAC"/>
              <w:rPr>
                <w:lang w:eastAsia="zh-CN"/>
              </w:rPr>
            </w:pPr>
          </w:p>
          <w:p w14:paraId="742689F3" w14:textId="77777777" w:rsidR="00813C74" w:rsidRPr="000737E6" w:rsidRDefault="00813C74">
            <w:pPr>
              <w:pStyle w:val="TAC"/>
              <w:rPr>
                <w:lang w:eastAsia="zh-CN"/>
              </w:rPr>
            </w:pPr>
            <w:r w:rsidRPr="000737E6">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0737E6" w:rsidRDefault="00813C74">
            <w:pPr>
              <w:pStyle w:val="TAL"/>
              <w:rPr>
                <w:lang w:eastAsia="zh-CN"/>
              </w:rPr>
            </w:pPr>
            <w:r w:rsidRPr="000737E6">
              <w:rPr>
                <w:lang w:eastAsia="zh-CN"/>
              </w:rPr>
              <w:t>octet o1500+2</w:t>
            </w:r>
          </w:p>
          <w:p w14:paraId="2BC58F92" w14:textId="77777777" w:rsidR="00813C74" w:rsidRPr="000737E6" w:rsidRDefault="00813C74">
            <w:pPr>
              <w:pStyle w:val="TAL"/>
              <w:rPr>
                <w:lang w:eastAsia="zh-CN"/>
              </w:rPr>
            </w:pPr>
          </w:p>
          <w:p w14:paraId="5521A0EA" w14:textId="77777777" w:rsidR="00813C74" w:rsidRPr="000737E6" w:rsidRDefault="00813C74">
            <w:pPr>
              <w:pStyle w:val="TAL"/>
              <w:rPr>
                <w:lang w:eastAsia="zh-CN"/>
              </w:rPr>
            </w:pPr>
            <w:r w:rsidRPr="000737E6">
              <w:rPr>
                <w:lang w:eastAsia="zh-CN"/>
              </w:rPr>
              <w:t>octet l</w:t>
            </w:r>
          </w:p>
        </w:tc>
      </w:tr>
    </w:tbl>
    <w:p w14:paraId="24EEA074" w14:textId="77777777" w:rsidR="00813C74" w:rsidRPr="000737E6" w:rsidRDefault="00813C74" w:rsidP="00813C74">
      <w:pPr>
        <w:pStyle w:val="TF"/>
      </w:pPr>
      <w:r w:rsidRPr="000737E6">
        <w:t xml:space="preserve">Figure 5.5.2.20: </w:t>
      </w:r>
      <w:r w:rsidRPr="000737E6">
        <w:rPr>
          <w:noProof/>
          <w:lang w:val="en-US"/>
        </w:rPr>
        <w:t>ProSe identifier to ProSe application server address mapping rule</w:t>
      </w:r>
    </w:p>
    <w:p w14:paraId="718E35EA" w14:textId="77777777" w:rsidR="00813C74" w:rsidRPr="000737E6" w:rsidRDefault="00813C74" w:rsidP="00813C74">
      <w:pPr>
        <w:pStyle w:val="TH"/>
      </w:pPr>
      <w:r w:rsidRPr="000737E6">
        <w:t xml:space="preserve">Table 5.5.2.20: </w:t>
      </w:r>
      <w:r w:rsidRPr="000737E6">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737E6"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737E6" w:rsidRDefault="00813C74">
            <w:pPr>
              <w:pStyle w:val="TAL"/>
              <w:rPr>
                <w:noProof/>
                <w:lang w:val="en-US"/>
              </w:rPr>
            </w:pPr>
            <w:r w:rsidRPr="000737E6">
              <w:t>ProSe identifier</w:t>
            </w:r>
            <w:r w:rsidRPr="000737E6">
              <w:rPr>
                <w:noProof/>
                <w:lang w:val="en-US"/>
              </w:rPr>
              <w:t xml:space="preserve">s </w:t>
            </w:r>
            <w:r w:rsidRPr="000737E6">
              <w:t>(o150+3 to o1500)</w:t>
            </w:r>
            <w:r w:rsidRPr="000737E6">
              <w:rPr>
                <w:noProof/>
                <w:lang w:val="en-US"/>
              </w:rPr>
              <w:t>:</w:t>
            </w:r>
          </w:p>
          <w:p w14:paraId="4C0DF3A4" w14:textId="77777777" w:rsidR="00813C74" w:rsidRPr="000737E6" w:rsidRDefault="00813C74">
            <w:pPr>
              <w:pStyle w:val="TAL"/>
              <w:rPr>
                <w:noProof/>
                <w:lang w:val="en-US"/>
              </w:rPr>
            </w:pPr>
            <w:r w:rsidRPr="000737E6">
              <w:t>The ProSe identifier</w:t>
            </w:r>
            <w:r w:rsidRPr="000737E6">
              <w:rPr>
                <w:noProof/>
                <w:lang w:val="en-US"/>
              </w:rPr>
              <w:t xml:space="preserve">s </w:t>
            </w:r>
            <w:r w:rsidRPr="000737E6">
              <w:t>field is coded according to figure 5.3.2.14 and table 5.3.2.14</w:t>
            </w:r>
            <w:r w:rsidRPr="000737E6">
              <w:rPr>
                <w:noProof/>
                <w:lang w:val="en-US"/>
              </w:rPr>
              <w:t>.</w:t>
            </w:r>
          </w:p>
        </w:tc>
      </w:tr>
      <w:tr w:rsidR="00813C74" w:rsidRPr="000737E6"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Pr="000737E6" w:rsidRDefault="00813C74">
            <w:pPr>
              <w:pStyle w:val="TAL"/>
              <w:rPr>
                <w:noProof/>
                <w:lang w:val="en-US"/>
              </w:rPr>
            </w:pPr>
          </w:p>
        </w:tc>
      </w:tr>
      <w:tr w:rsidR="00813C74" w:rsidRPr="000737E6"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737E6" w:rsidRDefault="00813C74">
            <w:pPr>
              <w:pStyle w:val="TAL"/>
            </w:pPr>
            <w:r w:rsidRPr="000737E6">
              <w:rPr>
                <w:noProof/>
                <w:lang w:val="en-US"/>
              </w:rPr>
              <w:t>Address type (AT) (octet o1500+1 bit 1 to 3):</w:t>
            </w:r>
          </w:p>
          <w:p w14:paraId="6DD2663D" w14:textId="77777777" w:rsidR="00813C74" w:rsidRPr="000737E6" w:rsidRDefault="00813C74">
            <w:pPr>
              <w:pStyle w:val="TAL"/>
            </w:pPr>
            <w:r w:rsidRPr="000737E6">
              <w:t>The AT</w:t>
            </w:r>
            <w:r w:rsidRPr="000737E6">
              <w:rPr>
                <w:noProof/>
                <w:lang w:val="en-US"/>
              </w:rPr>
              <w:t xml:space="preserve"> </w:t>
            </w:r>
            <w:r w:rsidRPr="000737E6">
              <w:t xml:space="preserve">field indicates the ProSe application server </w:t>
            </w:r>
            <w:r w:rsidRPr="000737E6">
              <w:rPr>
                <w:noProof/>
                <w:lang w:val="en-US"/>
              </w:rPr>
              <w:t>address type</w:t>
            </w:r>
            <w:r w:rsidRPr="000737E6">
              <w:t>.</w:t>
            </w:r>
          </w:p>
          <w:p w14:paraId="3BA92733" w14:textId="77777777" w:rsidR="00813C74" w:rsidRPr="000737E6" w:rsidRDefault="00813C74">
            <w:pPr>
              <w:pStyle w:val="TAL"/>
            </w:pPr>
            <w:r w:rsidRPr="000737E6">
              <w:t>Bits</w:t>
            </w:r>
          </w:p>
          <w:p w14:paraId="63519EE0" w14:textId="77777777" w:rsidR="00813C74" w:rsidRPr="000737E6" w:rsidRDefault="00813C74">
            <w:pPr>
              <w:pStyle w:val="TAL"/>
              <w:rPr>
                <w:b/>
              </w:rPr>
            </w:pPr>
            <w:r w:rsidRPr="000737E6">
              <w:rPr>
                <w:b/>
              </w:rPr>
              <w:t>3 2 1</w:t>
            </w:r>
          </w:p>
          <w:p w14:paraId="4D48DEED" w14:textId="77777777" w:rsidR="00813C74" w:rsidRPr="000737E6" w:rsidRDefault="00813C74">
            <w:pPr>
              <w:pStyle w:val="TAL"/>
            </w:pPr>
            <w:r w:rsidRPr="000737E6">
              <w:t>0 0 1</w:t>
            </w:r>
            <w:r w:rsidRPr="000737E6">
              <w:tab/>
              <w:t>IPv4</w:t>
            </w:r>
          </w:p>
          <w:p w14:paraId="7F9D04FB" w14:textId="77777777" w:rsidR="00813C74" w:rsidRPr="000737E6" w:rsidRDefault="00813C74">
            <w:pPr>
              <w:pStyle w:val="TAL"/>
              <w:rPr>
                <w:noProof/>
                <w:lang w:val="en-US" w:eastAsia="zh-CN"/>
              </w:rPr>
            </w:pPr>
            <w:r w:rsidRPr="000737E6">
              <w:rPr>
                <w:noProof/>
                <w:lang w:val="en-US" w:eastAsia="zh-CN"/>
              </w:rPr>
              <w:t>0 1 0</w:t>
            </w:r>
            <w:r w:rsidRPr="000737E6">
              <w:rPr>
                <w:noProof/>
                <w:lang w:val="en-US" w:eastAsia="zh-CN"/>
              </w:rPr>
              <w:tab/>
              <w:t>IPv6</w:t>
            </w:r>
          </w:p>
          <w:p w14:paraId="45D51E0C" w14:textId="77777777" w:rsidR="00813C74" w:rsidRPr="000737E6" w:rsidRDefault="00813C74">
            <w:pPr>
              <w:pStyle w:val="TAL"/>
            </w:pPr>
            <w:r w:rsidRPr="000737E6">
              <w:rPr>
                <w:noProof/>
                <w:lang w:val="en-US" w:eastAsia="zh-CN"/>
              </w:rPr>
              <w:t>0 1 1</w:t>
            </w:r>
            <w:r w:rsidRPr="000737E6">
              <w:rPr>
                <w:noProof/>
                <w:lang w:val="en-US" w:eastAsia="zh-CN"/>
              </w:rPr>
              <w:tab/>
              <w:t>FQDN</w:t>
            </w:r>
          </w:p>
          <w:p w14:paraId="1BEE9EC8" w14:textId="77777777" w:rsidR="00813C74" w:rsidRPr="000737E6" w:rsidRDefault="00813C74">
            <w:pPr>
              <w:pStyle w:val="TAL"/>
              <w:rPr>
                <w:lang w:eastAsia="zh-CN"/>
              </w:rPr>
            </w:pPr>
            <w:r w:rsidRPr="000737E6">
              <w:rPr>
                <w:lang w:eastAsia="zh-CN"/>
              </w:rPr>
              <w:t>The other values are reserved.</w:t>
            </w:r>
          </w:p>
        </w:tc>
      </w:tr>
      <w:tr w:rsidR="00813C74" w:rsidRPr="000737E6"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Pr="000737E6" w:rsidRDefault="00813C74">
            <w:pPr>
              <w:pStyle w:val="TAL"/>
              <w:rPr>
                <w:noProof/>
                <w:lang w:val="en-US" w:eastAsia="zh-CN"/>
              </w:rPr>
            </w:pPr>
          </w:p>
        </w:tc>
      </w:tr>
      <w:tr w:rsidR="00813C74" w:rsidRPr="000737E6"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737E6" w:rsidRDefault="00813C74">
            <w:pPr>
              <w:pStyle w:val="TAL"/>
              <w:rPr>
                <w:lang w:eastAsia="zh-CN"/>
              </w:rPr>
            </w:pPr>
            <w:r w:rsidRPr="000737E6">
              <w:rPr>
                <w:lang w:eastAsia="zh-CN"/>
              </w:rPr>
              <w:t>If the AT indicates IPv4, then the ProSe application server address field</w:t>
            </w:r>
            <w:r w:rsidRPr="000737E6">
              <w:t xml:space="preserve"> contains an IPv4 address in 4 octets.</w:t>
            </w:r>
            <w:r w:rsidRPr="000737E6">
              <w:rPr>
                <w:lang w:eastAsia="zh-CN"/>
              </w:rPr>
              <w:t xml:space="preserve"> </w:t>
            </w:r>
          </w:p>
          <w:p w14:paraId="48E40504" w14:textId="77777777" w:rsidR="00813C74" w:rsidRPr="000737E6" w:rsidRDefault="00813C74">
            <w:pPr>
              <w:pStyle w:val="TAL"/>
              <w:rPr>
                <w:lang w:eastAsia="zh-CN"/>
              </w:rPr>
            </w:pPr>
          </w:p>
          <w:p w14:paraId="6EA14F87" w14:textId="77777777" w:rsidR="00813C74" w:rsidRPr="000737E6" w:rsidRDefault="00813C74">
            <w:pPr>
              <w:pStyle w:val="TAL"/>
              <w:rPr>
                <w:lang w:eastAsia="zh-CN"/>
              </w:rPr>
            </w:pPr>
            <w:r w:rsidRPr="000737E6">
              <w:rPr>
                <w:lang w:eastAsia="zh-CN"/>
              </w:rPr>
              <w:t>If the AT indicates IPv6, then the ProSe application server address field contains an IPv6 address in 16 octets.</w:t>
            </w:r>
          </w:p>
          <w:p w14:paraId="3D74EF85" w14:textId="77777777" w:rsidR="00813C74" w:rsidRPr="000737E6" w:rsidRDefault="00813C74">
            <w:pPr>
              <w:pStyle w:val="TAL"/>
              <w:rPr>
                <w:lang w:eastAsia="zh-CN"/>
              </w:rPr>
            </w:pPr>
          </w:p>
          <w:p w14:paraId="4A15965C" w14:textId="6F6FC3FF" w:rsidR="00813C74" w:rsidRPr="000737E6" w:rsidRDefault="00813C74">
            <w:pPr>
              <w:pStyle w:val="TAL"/>
              <w:rPr>
                <w:lang w:eastAsia="zh-CN"/>
              </w:rPr>
            </w:pPr>
            <w:r w:rsidRPr="000737E6">
              <w:rPr>
                <w:lang w:eastAsia="zh-CN"/>
              </w:rPr>
              <w:t xml:space="preserve">If the AT indicates FQDN, then the ProSe application server address field contains </w:t>
            </w:r>
            <w:r w:rsidRPr="000737E6">
              <w:t xml:space="preserve">a sequence of one octet FQDN length field and a FQDN value of variable size. The FQDN value field shall be encoded as defined in </w:t>
            </w:r>
            <w:r w:rsidR="00156958" w:rsidRPr="000737E6">
              <w:t>clause</w:t>
            </w:r>
            <w:r w:rsidRPr="000737E6">
              <w:t> </w:t>
            </w:r>
            <w:r w:rsidRPr="000737E6">
              <w:rPr>
                <w:lang w:val="en-US" w:eastAsia="zh-CN"/>
              </w:rPr>
              <w:t>28.3.2.1</w:t>
            </w:r>
            <w:r w:rsidRPr="000737E6">
              <w:t xml:space="preserve"> in 3GPP TS 23.003 [10]</w:t>
            </w:r>
            <w:r w:rsidRPr="000737E6">
              <w:rPr>
                <w:lang w:eastAsia="zh-CN"/>
              </w:rPr>
              <w:t>.</w:t>
            </w:r>
          </w:p>
        </w:tc>
      </w:tr>
      <w:tr w:rsidR="00813C74" w:rsidRPr="000737E6"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Pr="000737E6" w:rsidRDefault="00813C74">
            <w:pPr>
              <w:pStyle w:val="TAL"/>
            </w:pPr>
          </w:p>
        </w:tc>
      </w:tr>
      <w:tr w:rsidR="00813C74" w:rsidRPr="000737E6"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Pr="000737E6" w:rsidRDefault="00813C74">
            <w:pPr>
              <w:pStyle w:val="TAL"/>
            </w:pPr>
            <w:r w:rsidRPr="000737E6">
              <w:rPr>
                <w:lang w:val="en-US"/>
              </w:rPr>
              <w:t xml:space="preserve">If the </w:t>
            </w:r>
            <w:r w:rsidRPr="000737E6">
              <w:t xml:space="preserve">length of </w:t>
            </w:r>
            <w:r w:rsidRPr="000737E6">
              <w:rPr>
                <w:noProof/>
                <w:lang w:val="en-US"/>
              </w:rPr>
              <w:t>ProSe identifier to ProSe application server address mapping rule contents field is bigger than indicated in figure</w:t>
            </w:r>
            <w:r w:rsidRPr="000737E6">
              <w:rPr>
                <w:lang w:val="en-US"/>
              </w:rPr>
              <w:t> </w:t>
            </w:r>
            <w:r w:rsidRPr="000737E6">
              <w:t>5.5.2.19</w:t>
            </w:r>
            <w:r w:rsidRPr="000737E6">
              <w:rPr>
                <w:lang w:val="en-US"/>
              </w:rPr>
              <w:t xml:space="preserve">, receiving entity shall ignore any superfluous octets located at the end of the </w:t>
            </w:r>
            <w:r w:rsidRPr="000737E6">
              <w:rPr>
                <w:noProof/>
                <w:lang w:val="en-US"/>
              </w:rPr>
              <w:t>ProSe identifier to ProSe application server address mapping rule contents</w:t>
            </w:r>
            <w:r w:rsidRPr="000737E6">
              <w:rPr>
                <w:lang w:val="en-US"/>
              </w:rPr>
              <w:t>.</w:t>
            </w:r>
          </w:p>
        </w:tc>
      </w:tr>
      <w:tr w:rsidR="00813C74" w:rsidRPr="000737E6"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Pr="000737E6" w:rsidRDefault="00813C74">
            <w:pPr>
              <w:pStyle w:val="TAL"/>
            </w:pPr>
          </w:p>
        </w:tc>
      </w:tr>
    </w:tbl>
    <w:p w14:paraId="0AEC63AC" w14:textId="288FB8C8" w:rsidR="005E7CBE" w:rsidRPr="000737E6" w:rsidRDefault="005E7CBE" w:rsidP="00722EA3">
      <w:pPr>
        <w:rPr>
          <w:lang w:val="en-US" w:eastAsia="zh-CN"/>
        </w:rPr>
      </w:pPr>
    </w:p>
    <w:p w14:paraId="29B864F9" w14:textId="77777777" w:rsidR="005E7CBE" w:rsidRPr="000737E6" w:rsidRDefault="005E7CBE" w:rsidP="005E7CBE">
      <w:pPr>
        <w:pStyle w:val="Heading2"/>
        <w:rPr>
          <w:lang w:eastAsia="zh-CN"/>
        </w:rPr>
      </w:pPr>
      <w:bookmarkStart w:id="168" w:name="_Toc97286387"/>
      <w:r w:rsidRPr="000737E6">
        <w:rPr>
          <w:lang w:eastAsia="zh-CN"/>
        </w:rPr>
        <w:t>5.6</w:t>
      </w:r>
      <w:r w:rsidRPr="000737E6">
        <w:rPr>
          <w:lang w:eastAsia="zh-CN"/>
        </w:rPr>
        <w:tab/>
        <w:t>Encoding of UE policies for 5G ProSe remote UE</w:t>
      </w:r>
      <w:bookmarkEnd w:id="168"/>
    </w:p>
    <w:p w14:paraId="220673BC" w14:textId="77777777" w:rsidR="005E7CBE" w:rsidRPr="000737E6" w:rsidRDefault="005E7CBE" w:rsidP="005E7CBE">
      <w:pPr>
        <w:pStyle w:val="Heading3"/>
      </w:pPr>
      <w:bookmarkStart w:id="169" w:name="_Toc97286388"/>
      <w:r w:rsidRPr="000737E6">
        <w:t>5.6.1</w:t>
      </w:r>
      <w:r w:rsidRPr="000737E6">
        <w:tab/>
        <w:t>General</w:t>
      </w:r>
      <w:bookmarkEnd w:id="169"/>
    </w:p>
    <w:p w14:paraId="6C92AD84" w14:textId="77777777" w:rsidR="005E7CBE" w:rsidRPr="000737E6" w:rsidRDefault="005E7CBE" w:rsidP="005E7CBE">
      <w:r w:rsidRPr="000737E6">
        <w:t xml:space="preserve">The </w:t>
      </w:r>
      <w:r w:rsidRPr="000737E6">
        <w:rPr>
          <w:lang w:eastAsia="zh-CN"/>
        </w:rPr>
        <w:t xml:space="preserve">UE policies for 5G ProSe remote UE are </w:t>
      </w:r>
      <w:r w:rsidRPr="000737E6">
        <w:t>coded as shown in figures 5.6.2.1 and table 5.6.2.1.</w:t>
      </w:r>
    </w:p>
    <w:p w14:paraId="52177FF6" w14:textId="77777777" w:rsidR="005E7CBE" w:rsidRPr="000737E6" w:rsidRDefault="005E7CBE" w:rsidP="005E7CBE">
      <w:pPr>
        <w:pStyle w:val="Heading3"/>
      </w:pPr>
      <w:bookmarkStart w:id="170" w:name="_Toc97286389"/>
      <w:r w:rsidRPr="000737E6">
        <w:lastRenderedPageBreak/>
        <w:t>5.6.2</w:t>
      </w:r>
      <w:r w:rsidRPr="000737E6">
        <w:tab/>
        <w:t>Information elements coding</w:t>
      </w:r>
      <w:bookmarkEnd w:id="1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737E6"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737E6" w:rsidRDefault="005E7CBE" w:rsidP="00BF022C">
            <w:pPr>
              <w:pStyle w:val="TAC"/>
            </w:pPr>
            <w:r w:rsidRPr="000737E6">
              <w:t>8</w:t>
            </w:r>
          </w:p>
        </w:tc>
        <w:tc>
          <w:tcPr>
            <w:tcW w:w="709" w:type="dxa"/>
            <w:tcBorders>
              <w:top w:val="nil"/>
              <w:left w:val="nil"/>
              <w:bottom w:val="single" w:sz="4" w:space="0" w:color="auto"/>
              <w:right w:val="nil"/>
            </w:tcBorders>
            <w:hideMark/>
          </w:tcPr>
          <w:p w14:paraId="6D5B5FB7" w14:textId="77777777" w:rsidR="005E7CBE" w:rsidRPr="000737E6" w:rsidRDefault="005E7CBE" w:rsidP="00BF022C">
            <w:pPr>
              <w:pStyle w:val="TAC"/>
            </w:pPr>
            <w:r w:rsidRPr="000737E6">
              <w:t>7</w:t>
            </w:r>
          </w:p>
        </w:tc>
        <w:tc>
          <w:tcPr>
            <w:tcW w:w="709" w:type="dxa"/>
            <w:tcBorders>
              <w:top w:val="nil"/>
              <w:left w:val="nil"/>
              <w:bottom w:val="single" w:sz="4" w:space="0" w:color="auto"/>
              <w:right w:val="nil"/>
            </w:tcBorders>
            <w:hideMark/>
          </w:tcPr>
          <w:p w14:paraId="6573D78E" w14:textId="77777777" w:rsidR="005E7CBE" w:rsidRPr="000737E6" w:rsidRDefault="005E7CBE" w:rsidP="00BF022C">
            <w:pPr>
              <w:pStyle w:val="TAC"/>
            </w:pPr>
            <w:r w:rsidRPr="000737E6">
              <w:t>6</w:t>
            </w:r>
          </w:p>
        </w:tc>
        <w:tc>
          <w:tcPr>
            <w:tcW w:w="709" w:type="dxa"/>
            <w:tcBorders>
              <w:top w:val="nil"/>
              <w:left w:val="nil"/>
              <w:bottom w:val="single" w:sz="4" w:space="0" w:color="auto"/>
              <w:right w:val="nil"/>
            </w:tcBorders>
            <w:hideMark/>
          </w:tcPr>
          <w:p w14:paraId="282147F7" w14:textId="77777777" w:rsidR="005E7CBE" w:rsidRPr="000737E6" w:rsidRDefault="005E7CBE" w:rsidP="00BF022C">
            <w:pPr>
              <w:pStyle w:val="TAC"/>
            </w:pPr>
            <w:r w:rsidRPr="000737E6">
              <w:t>5</w:t>
            </w:r>
          </w:p>
        </w:tc>
        <w:tc>
          <w:tcPr>
            <w:tcW w:w="709" w:type="dxa"/>
            <w:hideMark/>
          </w:tcPr>
          <w:p w14:paraId="1FD29F5B" w14:textId="77777777" w:rsidR="005E7CBE" w:rsidRPr="000737E6" w:rsidRDefault="005E7CBE" w:rsidP="00BF022C">
            <w:pPr>
              <w:pStyle w:val="TAC"/>
            </w:pPr>
            <w:r w:rsidRPr="000737E6">
              <w:t>4</w:t>
            </w:r>
          </w:p>
        </w:tc>
        <w:tc>
          <w:tcPr>
            <w:tcW w:w="709" w:type="dxa"/>
            <w:hideMark/>
          </w:tcPr>
          <w:p w14:paraId="6E382A9E" w14:textId="77777777" w:rsidR="005E7CBE" w:rsidRPr="000737E6" w:rsidRDefault="005E7CBE" w:rsidP="00BF022C">
            <w:pPr>
              <w:pStyle w:val="TAC"/>
            </w:pPr>
            <w:r w:rsidRPr="000737E6">
              <w:t>3</w:t>
            </w:r>
          </w:p>
        </w:tc>
        <w:tc>
          <w:tcPr>
            <w:tcW w:w="709" w:type="dxa"/>
            <w:hideMark/>
          </w:tcPr>
          <w:p w14:paraId="7BC7D0F4" w14:textId="77777777" w:rsidR="005E7CBE" w:rsidRPr="000737E6" w:rsidRDefault="005E7CBE" w:rsidP="00BF022C">
            <w:pPr>
              <w:pStyle w:val="TAC"/>
            </w:pPr>
            <w:r w:rsidRPr="000737E6">
              <w:t>2</w:t>
            </w:r>
          </w:p>
        </w:tc>
        <w:tc>
          <w:tcPr>
            <w:tcW w:w="709" w:type="dxa"/>
            <w:hideMark/>
          </w:tcPr>
          <w:p w14:paraId="3BA80DA9" w14:textId="77777777" w:rsidR="005E7CBE" w:rsidRPr="000737E6" w:rsidRDefault="005E7CBE" w:rsidP="00BF022C">
            <w:pPr>
              <w:pStyle w:val="TAC"/>
            </w:pPr>
            <w:r w:rsidRPr="000737E6">
              <w:t>1</w:t>
            </w:r>
          </w:p>
        </w:tc>
        <w:tc>
          <w:tcPr>
            <w:tcW w:w="1134" w:type="dxa"/>
          </w:tcPr>
          <w:p w14:paraId="3920F153" w14:textId="77777777" w:rsidR="005E7CBE" w:rsidRPr="000737E6" w:rsidRDefault="005E7CBE" w:rsidP="00BF022C">
            <w:pPr>
              <w:pStyle w:val="TAL"/>
            </w:pPr>
          </w:p>
        </w:tc>
      </w:tr>
      <w:tr w:rsidR="005E7CBE" w:rsidRPr="000737E6"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0737E6" w:rsidRDefault="005E7CBE" w:rsidP="00BF022C">
            <w:pPr>
              <w:pStyle w:val="TAC"/>
            </w:pPr>
            <w:r w:rsidRPr="000737E6">
              <w:t>0</w:t>
            </w:r>
          </w:p>
        </w:tc>
        <w:tc>
          <w:tcPr>
            <w:tcW w:w="709" w:type="dxa"/>
            <w:tcBorders>
              <w:top w:val="single" w:sz="4" w:space="0" w:color="auto"/>
              <w:left w:val="nil"/>
              <w:bottom w:val="nil"/>
              <w:right w:val="nil"/>
            </w:tcBorders>
            <w:hideMark/>
          </w:tcPr>
          <w:p w14:paraId="2342F8C9" w14:textId="77777777" w:rsidR="005E7CBE" w:rsidRPr="000737E6" w:rsidRDefault="005E7CBE" w:rsidP="00BF022C">
            <w:pPr>
              <w:pStyle w:val="TAC"/>
            </w:pPr>
            <w:r w:rsidRPr="000737E6">
              <w:t>0</w:t>
            </w:r>
          </w:p>
        </w:tc>
        <w:tc>
          <w:tcPr>
            <w:tcW w:w="709" w:type="dxa"/>
            <w:tcBorders>
              <w:top w:val="single" w:sz="4" w:space="0" w:color="auto"/>
              <w:left w:val="nil"/>
              <w:bottom w:val="nil"/>
              <w:right w:val="nil"/>
            </w:tcBorders>
            <w:hideMark/>
          </w:tcPr>
          <w:p w14:paraId="5B4EEC4B" w14:textId="77777777" w:rsidR="005E7CBE" w:rsidRPr="000737E6" w:rsidRDefault="005E7CBE" w:rsidP="00BF022C">
            <w:pPr>
              <w:pStyle w:val="TAC"/>
            </w:pPr>
            <w:r w:rsidRPr="000737E6">
              <w:t>0</w:t>
            </w:r>
          </w:p>
        </w:tc>
        <w:tc>
          <w:tcPr>
            <w:tcW w:w="709" w:type="dxa"/>
            <w:tcBorders>
              <w:top w:val="single" w:sz="4" w:space="0" w:color="auto"/>
              <w:left w:val="nil"/>
              <w:bottom w:val="nil"/>
              <w:right w:val="single" w:sz="4" w:space="0" w:color="auto"/>
            </w:tcBorders>
            <w:hideMark/>
          </w:tcPr>
          <w:p w14:paraId="7DCBD8B4" w14:textId="77777777" w:rsidR="005E7CBE" w:rsidRPr="000737E6" w:rsidRDefault="005E7CBE" w:rsidP="00BF022C">
            <w:pPr>
              <w:pStyle w:val="TAC"/>
            </w:pPr>
            <w:r w:rsidRPr="000737E6">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0737E6" w:rsidRDefault="005E7CBE" w:rsidP="00BF022C">
            <w:pPr>
              <w:pStyle w:val="TAC"/>
            </w:pPr>
            <w:r w:rsidRPr="000737E6">
              <w:t>ProSeP info type = {</w:t>
            </w:r>
            <w:r w:rsidRPr="000737E6">
              <w:rPr>
                <w:lang w:eastAsia="zh-CN"/>
              </w:rPr>
              <w:t>UE policies for 5G ProSe remote UE</w:t>
            </w:r>
            <w:r w:rsidRPr="000737E6">
              <w:t>}</w:t>
            </w:r>
          </w:p>
        </w:tc>
        <w:tc>
          <w:tcPr>
            <w:tcW w:w="1134" w:type="dxa"/>
            <w:vMerge w:val="restart"/>
            <w:hideMark/>
          </w:tcPr>
          <w:p w14:paraId="4FBF8D05" w14:textId="77777777" w:rsidR="005E7CBE" w:rsidRPr="000737E6" w:rsidRDefault="005E7CBE" w:rsidP="00BF022C">
            <w:pPr>
              <w:pStyle w:val="TAL"/>
            </w:pPr>
            <w:r w:rsidRPr="000737E6">
              <w:t>octet k</w:t>
            </w:r>
          </w:p>
        </w:tc>
      </w:tr>
      <w:tr w:rsidR="005E7CBE" w:rsidRPr="000737E6"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0737E6" w:rsidRDefault="005E7CBE" w:rsidP="00BF022C">
            <w:pPr>
              <w:pStyle w:val="TAC"/>
            </w:pPr>
            <w:bookmarkStart w:id="171" w:name="_MCCTEMPBM_CRPT07670054___7" w:colFirst="1" w:colLast="1"/>
            <w:r w:rsidRPr="000737E6">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0737E6" w:rsidRDefault="005E7CBE" w:rsidP="00BF022C">
            <w:pPr>
              <w:spacing w:after="0"/>
              <w:rPr>
                <w:rFonts w:ascii="Arial" w:hAnsi="Arial"/>
                <w:sz w:val="18"/>
              </w:rPr>
            </w:pPr>
          </w:p>
        </w:tc>
        <w:tc>
          <w:tcPr>
            <w:tcW w:w="1134" w:type="dxa"/>
            <w:vMerge/>
            <w:vAlign w:val="center"/>
            <w:hideMark/>
          </w:tcPr>
          <w:p w14:paraId="585FBF59" w14:textId="77777777" w:rsidR="005E7CBE" w:rsidRPr="000737E6" w:rsidRDefault="005E7CBE" w:rsidP="00BF022C">
            <w:pPr>
              <w:spacing w:after="0"/>
              <w:rPr>
                <w:rFonts w:ascii="Arial" w:hAnsi="Arial"/>
                <w:sz w:val="18"/>
              </w:rPr>
            </w:pPr>
          </w:p>
        </w:tc>
      </w:tr>
      <w:bookmarkEnd w:id="171"/>
      <w:tr w:rsidR="005E7CBE" w:rsidRPr="000737E6"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737E6" w:rsidRDefault="005E7CBE" w:rsidP="00BF022C">
            <w:pPr>
              <w:pStyle w:val="TAC"/>
            </w:pPr>
          </w:p>
          <w:p w14:paraId="29643966" w14:textId="77777777" w:rsidR="005E7CBE" w:rsidRPr="000737E6" w:rsidRDefault="005E7CBE" w:rsidP="00BF022C">
            <w:pPr>
              <w:pStyle w:val="TAC"/>
            </w:pPr>
            <w:r w:rsidRPr="000737E6">
              <w:t>Length of ProSeP info contents</w:t>
            </w:r>
          </w:p>
          <w:p w14:paraId="04FAC038" w14:textId="77777777" w:rsidR="005E7CBE" w:rsidRPr="000737E6" w:rsidRDefault="005E7CBE" w:rsidP="00BF022C">
            <w:pPr>
              <w:pStyle w:val="TAC"/>
            </w:pPr>
          </w:p>
        </w:tc>
        <w:tc>
          <w:tcPr>
            <w:tcW w:w="1134" w:type="dxa"/>
          </w:tcPr>
          <w:p w14:paraId="22ACE6BB" w14:textId="77777777" w:rsidR="005E7CBE" w:rsidRPr="000737E6" w:rsidRDefault="005E7CBE" w:rsidP="00BF022C">
            <w:pPr>
              <w:pStyle w:val="TAL"/>
            </w:pPr>
            <w:r w:rsidRPr="000737E6">
              <w:t>octet k+1</w:t>
            </w:r>
          </w:p>
          <w:p w14:paraId="5E1C6B39" w14:textId="77777777" w:rsidR="005E7CBE" w:rsidRPr="000737E6" w:rsidRDefault="005E7CBE" w:rsidP="00BF022C">
            <w:pPr>
              <w:pStyle w:val="TAL"/>
            </w:pPr>
          </w:p>
          <w:p w14:paraId="034A5B01" w14:textId="77777777" w:rsidR="005E7CBE" w:rsidRPr="000737E6" w:rsidRDefault="005E7CBE" w:rsidP="00BF022C">
            <w:pPr>
              <w:pStyle w:val="TAL"/>
            </w:pPr>
            <w:r w:rsidRPr="000737E6">
              <w:t>octet k+2</w:t>
            </w:r>
          </w:p>
        </w:tc>
      </w:tr>
      <w:tr w:rsidR="005E7CBE" w:rsidRPr="000737E6"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737E6" w:rsidRDefault="005E7CBE" w:rsidP="00BF022C">
            <w:pPr>
              <w:pStyle w:val="TAC"/>
            </w:pPr>
          </w:p>
          <w:p w14:paraId="301813CE" w14:textId="77777777" w:rsidR="005E7CBE" w:rsidRPr="000737E6" w:rsidRDefault="005E7CBE" w:rsidP="00BF022C">
            <w:pPr>
              <w:pStyle w:val="TAC"/>
            </w:pPr>
            <w:r w:rsidRPr="000737E6">
              <w:t>Validity timer</w:t>
            </w:r>
          </w:p>
        </w:tc>
        <w:tc>
          <w:tcPr>
            <w:tcW w:w="1134" w:type="dxa"/>
          </w:tcPr>
          <w:p w14:paraId="26BC92CA" w14:textId="77777777" w:rsidR="005E7CBE" w:rsidRPr="000737E6" w:rsidRDefault="005E7CBE" w:rsidP="00BF022C">
            <w:pPr>
              <w:pStyle w:val="TAL"/>
            </w:pPr>
            <w:r w:rsidRPr="000737E6">
              <w:t>octet k+3</w:t>
            </w:r>
          </w:p>
          <w:p w14:paraId="2B5817C4" w14:textId="77777777" w:rsidR="005E7CBE" w:rsidRPr="000737E6" w:rsidRDefault="005E7CBE" w:rsidP="00BF022C">
            <w:pPr>
              <w:pStyle w:val="TAL"/>
            </w:pPr>
          </w:p>
          <w:p w14:paraId="6D947F82" w14:textId="77777777" w:rsidR="005E7CBE" w:rsidRPr="000737E6" w:rsidRDefault="005E7CBE" w:rsidP="00BF022C">
            <w:pPr>
              <w:pStyle w:val="TAL"/>
            </w:pPr>
            <w:r w:rsidRPr="000737E6">
              <w:t>octet k+7</w:t>
            </w:r>
          </w:p>
        </w:tc>
      </w:tr>
      <w:tr w:rsidR="005E7CBE" w:rsidRPr="000737E6"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737E6" w:rsidRDefault="005E7CBE" w:rsidP="00BF022C">
            <w:pPr>
              <w:pStyle w:val="TAC"/>
              <w:rPr>
                <w:noProof/>
                <w:lang w:val="en-US"/>
              </w:rPr>
            </w:pPr>
          </w:p>
          <w:p w14:paraId="0F1FE056" w14:textId="77777777" w:rsidR="005E7CBE" w:rsidRPr="000737E6" w:rsidRDefault="005E7CBE" w:rsidP="00BF022C">
            <w:pPr>
              <w:pStyle w:val="TAC"/>
            </w:pPr>
            <w:r w:rsidRPr="000737E6">
              <w:t>Served by NG-RAN</w:t>
            </w:r>
          </w:p>
        </w:tc>
        <w:tc>
          <w:tcPr>
            <w:tcW w:w="1134" w:type="dxa"/>
            <w:tcBorders>
              <w:top w:val="nil"/>
              <w:left w:val="single" w:sz="4" w:space="0" w:color="auto"/>
              <w:bottom w:val="nil"/>
              <w:right w:val="nil"/>
            </w:tcBorders>
          </w:tcPr>
          <w:p w14:paraId="54EDF571" w14:textId="77777777" w:rsidR="005E7CBE" w:rsidRPr="000737E6" w:rsidRDefault="005E7CBE" w:rsidP="00BF022C">
            <w:pPr>
              <w:pStyle w:val="TAL"/>
              <w:rPr>
                <w:lang w:val="sv-SE"/>
              </w:rPr>
            </w:pPr>
            <w:r w:rsidRPr="000737E6">
              <w:rPr>
                <w:lang w:val="sv-SE"/>
              </w:rPr>
              <w:t>octet k+8</w:t>
            </w:r>
          </w:p>
          <w:p w14:paraId="47EDE4B7" w14:textId="77777777" w:rsidR="005E7CBE" w:rsidRPr="000737E6" w:rsidRDefault="005E7CBE" w:rsidP="00BF022C">
            <w:pPr>
              <w:pStyle w:val="TAL"/>
              <w:rPr>
                <w:lang w:val="sv-SE"/>
              </w:rPr>
            </w:pPr>
          </w:p>
          <w:p w14:paraId="0C6C1334" w14:textId="77777777" w:rsidR="005E7CBE" w:rsidRPr="000737E6" w:rsidRDefault="005E7CBE" w:rsidP="00BF022C">
            <w:pPr>
              <w:pStyle w:val="TAL"/>
              <w:rPr>
                <w:lang w:val="sv-SE"/>
              </w:rPr>
            </w:pPr>
            <w:r w:rsidRPr="000737E6">
              <w:rPr>
                <w:lang w:val="sv-SE"/>
              </w:rPr>
              <w:t>octet o1</w:t>
            </w:r>
          </w:p>
        </w:tc>
      </w:tr>
      <w:tr w:rsidR="005E7CBE" w:rsidRPr="000737E6"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737E6" w:rsidRDefault="005E7CBE" w:rsidP="00BF022C">
            <w:pPr>
              <w:pStyle w:val="TAC"/>
              <w:rPr>
                <w:noProof/>
                <w:lang w:val="en-US"/>
              </w:rPr>
            </w:pPr>
          </w:p>
          <w:p w14:paraId="591E0BF0" w14:textId="77777777" w:rsidR="005E7CBE" w:rsidRPr="000737E6" w:rsidRDefault="005E7CBE" w:rsidP="00BF022C">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Pr="000737E6" w:rsidRDefault="005E7CBE" w:rsidP="00BF022C">
            <w:pPr>
              <w:pStyle w:val="TAL"/>
              <w:rPr>
                <w:lang w:val="sv-SE" w:eastAsia="zh-CN"/>
              </w:rPr>
            </w:pPr>
            <w:r w:rsidRPr="000737E6">
              <w:rPr>
                <w:lang w:val="sv-SE" w:eastAsia="zh-CN"/>
              </w:rPr>
              <w:t>octet o1+1</w:t>
            </w:r>
          </w:p>
          <w:p w14:paraId="188DB6CF" w14:textId="77777777" w:rsidR="005E7CBE" w:rsidRPr="000737E6" w:rsidRDefault="005E7CBE" w:rsidP="00BF022C">
            <w:pPr>
              <w:pStyle w:val="TAL"/>
              <w:rPr>
                <w:lang w:val="sv-SE" w:eastAsia="zh-CN"/>
              </w:rPr>
            </w:pPr>
          </w:p>
          <w:p w14:paraId="0FAAEBA8" w14:textId="77777777" w:rsidR="005E7CBE" w:rsidRPr="000737E6" w:rsidRDefault="005E7CBE" w:rsidP="00BF022C">
            <w:pPr>
              <w:pStyle w:val="TAL"/>
              <w:rPr>
                <w:lang w:val="sv-SE" w:eastAsia="zh-CN"/>
              </w:rPr>
            </w:pPr>
            <w:r w:rsidRPr="000737E6">
              <w:rPr>
                <w:lang w:val="sv-SE" w:eastAsia="zh-CN"/>
              </w:rPr>
              <w:t>octet o2</w:t>
            </w:r>
          </w:p>
        </w:tc>
      </w:tr>
      <w:tr w:rsidR="005E7CBE" w:rsidRPr="000737E6"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737E6" w:rsidRDefault="005E7CBE" w:rsidP="00BF022C">
            <w:pPr>
              <w:pStyle w:val="TAC"/>
              <w:rPr>
                <w:noProof/>
              </w:rPr>
            </w:pPr>
          </w:p>
          <w:p w14:paraId="44494DC1" w14:textId="3BAADE5C" w:rsidR="005E7CBE" w:rsidRPr="000737E6" w:rsidRDefault="005E7CBE" w:rsidP="00BF022C">
            <w:pPr>
              <w:pStyle w:val="TAC"/>
              <w:rPr>
                <w:noProof/>
                <w:lang w:val="en-US"/>
              </w:rPr>
            </w:pPr>
            <w:r w:rsidRPr="000737E6">
              <w:t xml:space="preserve">Default destination </w:t>
            </w:r>
            <w:r w:rsidR="00425E6B" w:rsidRPr="000737E6">
              <w:t>layer-2</w:t>
            </w:r>
            <w:r w:rsidRPr="000737E6">
              <w:t xml:space="preserve"> ID</w:t>
            </w:r>
            <w:r w:rsidR="00B15524" w:rsidRPr="000737E6">
              <w:t>s</w:t>
            </w:r>
            <w:r w:rsidRPr="000737E6">
              <w:t xml:space="preserve"> for </w:t>
            </w:r>
            <w:r w:rsidR="00A538CA" w:rsidRPr="000737E6">
              <w:t xml:space="preserve">sending the discovery signalling for </w:t>
            </w:r>
            <w:r w:rsidR="00553056" w:rsidRPr="000737E6">
              <w:t>solicitation</w:t>
            </w:r>
            <w:r w:rsidR="00A538CA" w:rsidRPr="000737E6">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737E6" w:rsidRDefault="005E7CBE" w:rsidP="00BF022C">
            <w:pPr>
              <w:pStyle w:val="TAL"/>
            </w:pPr>
            <w:r w:rsidRPr="000737E6">
              <w:t>octet o2+1</w:t>
            </w:r>
          </w:p>
          <w:p w14:paraId="5A9AECF8" w14:textId="77777777" w:rsidR="005E7CBE" w:rsidRPr="000737E6" w:rsidRDefault="005E7CBE" w:rsidP="00BF022C">
            <w:pPr>
              <w:pStyle w:val="TAL"/>
            </w:pPr>
          </w:p>
          <w:p w14:paraId="0481BA64" w14:textId="1DBDC842" w:rsidR="005E7CBE" w:rsidRPr="000737E6" w:rsidRDefault="005E7CBE" w:rsidP="00BF022C">
            <w:pPr>
              <w:pStyle w:val="TAL"/>
            </w:pPr>
            <w:r w:rsidRPr="000737E6">
              <w:t>octet o3</w:t>
            </w:r>
          </w:p>
        </w:tc>
      </w:tr>
      <w:tr w:rsidR="005E7CBE" w:rsidRPr="000737E6"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737E6" w:rsidRDefault="005E7CBE" w:rsidP="00BF022C">
            <w:pPr>
              <w:pStyle w:val="TAC"/>
              <w:rPr>
                <w:noProof/>
                <w:lang w:val="en-US"/>
              </w:rPr>
            </w:pPr>
          </w:p>
          <w:p w14:paraId="3C968457" w14:textId="77777777" w:rsidR="005E7CBE" w:rsidRPr="000737E6" w:rsidRDefault="005E7CBE" w:rsidP="00BF022C">
            <w:pPr>
              <w:pStyle w:val="TAC"/>
              <w:rPr>
                <w:noProof/>
                <w:lang w:val="en-US"/>
              </w:rPr>
            </w:pPr>
            <w:r w:rsidRPr="000737E6">
              <w:t>User info ID for discovery</w:t>
            </w:r>
          </w:p>
        </w:tc>
        <w:tc>
          <w:tcPr>
            <w:tcW w:w="1134" w:type="dxa"/>
            <w:tcBorders>
              <w:top w:val="nil"/>
              <w:left w:val="single" w:sz="4" w:space="0" w:color="auto"/>
              <w:bottom w:val="nil"/>
              <w:right w:val="nil"/>
            </w:tcBorders>
          </w:tcPr>
          <w:p w14:paraId="755FC862" w14:textId="77777777" w:rsidR="005E7CBE" w:rsidRPr="000737E6" w:rsidRDefault="005E7CBE" w:rsidP="00BF022C">
            <w:pPr>
              <w:pStyle w:val="TAL"/>
            </w:pPr>
            <w:r w:rsidRPr="000737E6">
              <w:t>octet o3+1</w:t>
            </w:r>
          </w:p>
          <w:p w14:paraId="76973C14" w14:textId="77777777" w:rsidR="005E7CBE" w:rsidRPr="000737E6" w:rsidRDefault="005E7CBE" w:rsidP="00BF022C">
            <w:pPr>
              <w:pStyle w:val="TAL"/>
            </w:pPr>
          </w:p>
          <w:p w14:paraId="22E8BB6F" w14:textId="77777777" w:rsidR="005E7CBE" w:rsidRPr="000737E6" w:rsidRDefault="005E7CBE" w:rsidP="00BF022C">
            <w:pPr>
              <w:pStyle w:val="TAL"/>
            </w:pPr>
            <w:r w:rsidRPr="000737E6">
              <w:t>octet o3+6</w:t>
            </w:r>
          </w:p>
        </w:tc>
      </w:tr>
      <w:tr w:rsidR="005E7CBE" w:rsidRPr="000737E6"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737E6" w:rsidRDefault="005E7CBE" w:rsidP="00BF022C">
            <w:pPr>
              <w:pStyle w:val="TAC"/>
              <w:rPr>
                <w:noProof/>
                <w:lang w:val="en-US"/>
              </w:rPr>
            </w:pPr>
          </w:p>
          <w:p w14:paraId="64125371" w14:textId="77777777" w:rsidR="005E7CBE" w:rsidRPr="000737E6" w:rsidRDefault="005E7CBE" w:rsidP="00BF022C">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2E17FAE8" w14:textId="77777777" w:rsidR="005E7CBE" w:rsidRPr="000737E6" w:rsidRDefault="005E7CBE" w:rsidP="00BF022C">
            <w:pPr>
              <w:pStyle w:val="TAL"/>
            </w:pPr>
            <w:r w:rsidRPr="000737E6">
              <w:t>octet o3+7</w:t>
            </w:r>
          </w:p>
          <w:p w14:paraId="69015C7D" w14:textId="77777777" w:rsidR="005E7CBE" w:rsidRPr="000737E6" w:rsidRDefault="005E7CBE" w:rsidP="00BF022C">
            <w:pPr>
              <w:pStyle w:val="TAL"/>
            </w:pPr>
          </w:p>
          <w:p w14:paraId="744608D0" w14:textId="77777777" w:rsidR="005E7CBE" w:rsidRPr="000737E6" w:rsidRDefault="005E7CBE" w:rsidP="00BF022C">
            <w:pPr>
              <w:pStyle w:val="TAL"/>
            </w:pPr>
            <w:r w:rsidRPr="000737E6">
              <w:t>octet l</w:t>
            </w:r>
          </w:p>
        </w:tc>
      </w:tr>
      <w:tr w:rsidR="00106416" w:rsidRPr="000737E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0737E6" w:rsidRDefault="00106416" w:rsidP="00106416">
            <w:pPr>
              <w:pStyle w:val="TAC"/>
            </w:pPr>
          </w:p>
          <w:p w14:paraId="5AA78295" w14:textId="5B09EB17" w:rsidR="00106416" w:rsidRPr="000737E6" w:rsidRDefault="00106416" w:rsidP="00106416">
            <w:pPr>
              <w:pStyle w:val="TAC"/>
              <w:rPr>
                <w:noProof/>
                <w:lang w:val="en-US"/>
              </w:rPr>
            </w:pPr>
            <w:r w:rsidRPr="000737E6">
              <w:t>N3IWF selection information for 5G ProSe layer-3 remote UE</w:t>
            </w:r>
          </w:p>
        </w:tc>
        <w:tc>
          <w:tcPr>
            <w:tcW w:w="1134" w:type="dxa"/>
            <w:tcBorders>
              <w:top w:val="nil"/>
              <w:left w:val="single" w:sz="4" w:space="0" w:color="auto"/>
              <w:bottom w:val="nil"/>
              <w:right w:val="nil"/>
            </w:tcBorders>
          </w:tcPr>
          <w:p w14:paraId="4CE54BC3" w14:textId="77777777" w:rsidR="00106416" w:rsidRPr="000737E6" w:rsidRDefault="00106416" w:rsidP="00106416">
            <w:pPr>
              <w:pStyle w:val="TAL"/>
              <w:rPr>
                <w:lang w:eastAsia="zh-CN"/>
              </w:rPr>
            </w:pPr>
            <w:r w:rsidRPr="000737E6">
              <w:rPr>
                <w:lang w:eastAsia="zh-CN"/>
              </w:rPr>
              <w:t>octet l+1</w:t>
            </w:r>
          </w:p>
          <w:p w14:paraId="13985E6B" w14:textId="77777777" w:rsidR="00106416" w:rsidRPr="000737E6" w:rsidRDefault="00106416" w:rsidP="00106416">
            <w:pPr>
              <w:pStyle w:val="TAL"/>
              <w:rPr>
                <w:lang w:eastAsia="zh-CN"/>
              </w:rPr>
            </w:pPr>
          </w:p>
          <w:p w14:paraId="67497767" w14:textId="576AFBE5" w:rsidR="00106416" w:rsidRPr="000737E6" w:rsidRDefault="00106416" w:rsidP="00106416">
            <w:pPr>
              <w:pStyle w:val="TAL"/>
            </w:pPr>
            <w:r w:rsidRPr="000737E6">
              <w:rPr>
                <w:lang w:eastAsia="zh-CN"/>
              </w:rPr>
              <w:t>octet m</w:t>
            </w:r>
          </w:p>
        </w:tc>
      </w:tr>
    </w:tbl>
    <w:p w14:paraId="003F8F29" w14:textId="77777777" w:rsidR="005E7CBE" w:rsidRPr="000737E6" w:rsidRDefault="005E7CBE" w:rsidP="005E7CBE">
      <w:pPr>
        <w:pStyle w:val="TF"/>
      </w:pPr>
      <w:r w:rsidRPr="000737E6">
        <w:t>Figure 5.6.2.1: ProSeP Info = {</w:t>
      </w:r>
      <w:r w:rsidRPr="000737E6">
        <w:rPr>
          <w:lang w:eastAsia="zh-CN"/>
        </w:rPr>
        <w:t>UE policies for 5G ProSe remote UE</w:t>
      </w:r>
      <w:r w:rsidRPr="000737E6">
        <w:t>}</w:t>
      </w:r>
    </w:p>
    <w:p w14:paraId="2163C634" w14:textId="77777777" w:rsidR="005E7CBE" w:rsidRPr="000737E6" w:rsidRDefault="005E7CBE" w:rsidP="005E7CBE">
      <w:pPr>
        <w:pStyle w:val="EditorsNote"/>
      </w:pPr>
      <w:r w:rsidRPr="000737E6">
        <w:t>Editor's note:</w:t>
      </w:r>
      <w:r w:rsidRPr="000737E6">
        <w:tab/>
        <w:t>How to define the security parameters used for UE-to-network relay depends on SA3 final requirements.</w:t>
      </w:r>
    </w:p>
    <w:p w14:paraId="183AE166" w14:textId="77777777" w:rsidR="005E7CBE" w:rsidRPr="000737E6" w:rsidRDefault="005E7CBE" w:rsidP="005E7CBE">
      <w:pPr>
        <w:pStyle w:val="TH"/>
      </w:pPr>
      <w:r w:rsidRPr="000737E6">
        <w:lastRenderedPageBreak/>
        <w:t>Table 5.6.2.1: ProSeP Info = {</w:t>
      </w:r>
      <w:r w:rsidRPr="000737E6">
        <w:rPr>
          <w:lang w:eastAsia="zh-CN"/>
        </w:rPr>
        <w:t>UE policies for 5G ProSe remote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Pr="000737E6" w:rsidRDefault="005E7CBE" w:rsidP="00BF022C">
            <w:pPr>
              <w:pStyle w:val="TAL"/>
            </w:pPr>
            <w:r w:rsidRPr="000737E6">
              <w:t>ProSeP info type (bit 1 to 4 of octet k) shall be set to "0100" (</w:t>
            </w:r>
            <w:r w:rsidRPr="000737E6">
              <w:rPr>
                <w:lang w:eastAsia="zh-CN"/>
              </w:rPr>
              <w:t>UE policies for 5G ProSe remote UE</w:t>
            </w:r>
            <w:r w:rsidRPr="000737E6">
              <w:t>)</w:t>
            </w:r>
          </w:p>
        </w:tc>
      </w:tr>
      <w:tr w:rsidR="005E7CBE" w:rsidRPr="000737E6"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Pr="000737E6" w:rsidRDefault="005E7CBE" w:rsidP="00BF022C">
            <w:pPr>
              <w:pStyle w:val="TAL"/>
            </w:pPr>
          </w:p>
        </w:tc>
      </w:tr>
      <w:tr w:rsidR="005E7CBE" w:rsidRPr="000737E6"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Pr="000737E6" w:rsidRDefault="005E7CBE" w:rsidP="00BF022C">
            <w:pPr>
              <w:pStyle w:val="TAL"/>
            </w:pPr>
            <w:r w:rsidRPr="000737E6">
              <w:t>Length of ProSeP info contents (octets k+1 to k+2) indicates the length of ProSeP info contents.</w:t>
            </w:r>
          </w:p>
        </w:tc>
      </w:tr>
      <w:tr w:rsidR="005E7CBE" w:rsidRPr="000737E6"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Pr="000737E6" w:rsidRDefault="005E7CBE" w:rsidP="00BF022C">
            <w:pPr>
              <w:pStyle w:val="TAL"/>
            </w:pPr>
          </w:p>
        </w:tc>
      </w:tr>
      <w:tr w:rsidR="005E7CBE" w:rsidRPr="000737E6"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Pr="000737E6" w:rsidRDefault="005E7CBE" w:rsidP="00BF022C">
            <w:pPr>
              <w:pStyle w:val="TAL"/>
            </w:pPr>
            <w:r w:rsidRPr="000737E6">
              <w:t>Validity timer (octet k+3 to k+7):</w:t>
            </w:r>
          </w:p>
          <w:p w14:paraId="322C5BD0" w14:textId="77777777" w:rsidR="005E7CBE" w:rsidRPr="000737E6" w:rsidRDefault="005E7CBE" w:rsidP="00BF022C">
            <w:pPr>
              <w:pStyle w:val="TAL"/>
            </w:pPr>
            <w:r w:rsidRPr="000737E6">
              <w:t xml:space="preserve">The validity timer field provides the expiration time of validity of the UE policies for 5G ProSe </w:t>
            </w:r>
            <w:r w:rsidRPr="000737E6">
              <w:rPr>
                <w:lang w:eastAsia="zh-CN"/>
              </w:rPr>
              <w:t>remote UE</w:t>
            </w:r>
            <w:r w:rsidRPr="000737E6">
              <w:t>. The validity timer field is a binary coded representation of a UTC time, in seconds since midnight UTC of January 1, 1970 (not counting leap seconds).</w:t>
            </w:r>
          </w:p>
        </w:tc>
      </w:tr>
      <w:tr w:rsidR="005E7CBE" w:rsidRPr="000737E6"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Pr="000737E6" w:rsidRDefault="005E7CBE" w:rsidP="00BF022C">
            <w:pPr>
              <w:pStyle w:val="TAL"/>
            </w:pPr>
          </w:p>
        </w:tc>
      </w:tr>
      <w:tr w:rsidR="005E7CBE" w:rsidRPr="000737E6"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Pr="000737E6" w:rsidRDefault="005E7CBE" w:rsidP="00BF022C">
            <w:pPr>
              <w:pStyle w:val="TAL"/>
            </w:pPr>
            <w:r w:rsidRPr="000737E6">
              <w:t>Served by NG-RAN (octet k+8 to o1):</w:t>
            </w:r>
          </w:p>
          <w:p w14:paraId="224B5757" w14:textId="77777777" w:rsidR="005E7CBE" w:rsidRPr="000737E6" w:rsidRDefault="005E7CBE" w:rsidP="00BF022C">
            <w:pPr>
              <w:pStyle w:val="TAL"/>
            </w:pPr>
            <w:r w:rsidRPr="000737E6">
              <w:t xml:space="preserve">The served by NG-RAN field is coded according to figure 5.6.2.2 and table 5.6.2.2, and contains configuration parameters for 5G ProSe </w:t>
            </w:r>
            <w:r w:rsidRPr="000737E6">
              <w:rPr>
                <w:lang w:eastAsia="zh-CN"/>
              </w:rPr>
              <w:t>remote UE</w:t>
            </w:r>
            <w:r w:rsidRPr="000737E6">
              <w:t xml:space="preserve"> when the UE is served by NG-RAN.</w:t>
            </w:r>
          </w:p>
        </w:tc>
      </w:tr>
      <w:tr w:rsidR="005E7CBE" w:rsidRPr="000737E6"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Pr="000737E6" w:rsidRDefault="005E7CBE" w:rsidP="00BF022C">
            <w:pPr>
              <w:pStyle w:val="TAL"/>
            </w:pPr>
          </w:p>
        </w:tc>
      </w:tr>
      <w:tr w:rsidR="005E7CBE" w:rsidRPr="000737E6"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Pr="000737E6" w:rsidRDefault="005E7CBE" w:rsidP="00BF022C">
            <w:pPr>
              <w:pStyle w:val="TAL"/>
            </w:pPr>
            <w:r w:rsidRPr="000737E6">
              <w:t>Not served by NG-RAN (octet o1+1 to o2):</w:t>
            </w:r>
          </w:p>
          <w:p w14:paraId="03238334" w14:textId="77777777" w:rsidR="005E7CBE" w:rsidRPr="000737E6" w:rsidRDefault="005E7CBE" w:rsidP="00BF022C">
            <w:pPr>
              <w:pStyle w:val="TAL"/>
            </w:pPr>
            <w:r w:rsidRPr="000737E6">
              <w:t>The not served by NG-RAN field is coded according to figure 5.6.2.5 and table 5.6.2.5, and contains configuration parameters for 5G ProSe UE-to-network relay discovery and communication when the UE is not served by NG-RAN.</w:t>
            </w:r>
          </w:p>
        </w:tc>
      </w:tr>
      <w:tr w:rsidR="005E7CBE" w:rsidRPr="000737E6"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Pr="000737E6" w:rsidRDefault="005E7CBE" w:rsidP="00BF022C">
            <w:pPr>
              <w:pStyle w:val="TAL"/>
            </w:pPr>
          </w:p>
        </w:tc>
      </w:tr>
      <w:tr w:rsidR="005E7CBE" w:rsidRPr="000737E6"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5E7CBE" w:rsidRPr="000737E6" w:rsidRDefault="005E7CBE" w:rsidP="00BF022C">
            <w:pPr>
              <w:pStyle w:val="TAL"/>
            </w:pPr>
            <w:r w:rsidRPr="000737E6">
              <w:t xml:space="preserve">Default destination </w:t>
            </w:r>
            <w:r w:rsidR="00425E6B" w:rsidRPr="000737E6">
              <w:t>layer-2</w:t>
            </w:r>
            <w:r w:rsidRPr="000737E6">
              <w:t xml:space="preserve"> ID</w:t>
            </w:r>
            <w:r w:rsidR="00B15524" w:rsidRPr="000737E6">
              <w:t>s</w:t>
            </w:r>
            <w:r w:rsidRPr="000737E6">
              <w:t xml:space="preserve"> for </w:t>
            </w:r>
            <w:r w:rsidR="00A538CA" w:rsidRPr="000737E6">
              <w:t xml:space="preserve">sending the discovery signalling for </w:t>
            </w:r>
            <w:r w:rsidR="00553056" w:rsidRPr="000737E6">
              <w:t>solicitation</w:t>
            </w:r>
            <w:r w:rsidR="00A538CA" w:rsidRPr="000737E6">
              <w:t xml:space="preserve"> and for receiving the discovery signalling for announcement and additional information</w:t>
            </w:r>
            <w:r w:rsidRPr="000737E6">
              <w:t xml:space="preserve"> (octet o2+1 to o3):</w:t>
            </w:r>
          </w:p>
          <w:p w14:paraId="2BF6FE88" w14:textId="416B6F37" w:rsidR="005E7CBE" w:rsidRPr="000737E6" w:rsidRDefault="005E7CBE" w:rsidP="00BF022C">
            <w:pPr>
              <w:pStyle w:val="TAL"/>
            </w:pPr>
            <w:r w:rsidRPr="000737E6">
              <w:t xml:space="preserve">The default </w:t>
            </w:r>
            <w:r w:rsidR="00F03984" w:rsidRPr="000737E6">
              <w:rPr>
                <w:lang w:eastAsia="zh-CN"/>
              </w:rPr>
              <w:t>d</w:t>
            </w:r>
            <w:r w:rsidRPr="000737E6">
              <w:rPr>
                <w:lang w:eastAsia="zh-CN"/>
              </w:rPr>
              <w:t xml:space="preserve">estination </w:t>
            </w:r>
            <w:r w:rsidR="00425E6B" w:rsidRPr="000737E6">
              <w:rPr>
                <w:lang w:eastAsia="zh-CN"/>
              </w:rPr>
              <w:t>layer-2</w:t>
            </w:r>
            <w:r w:rsidRPr="000737E6">
              <w:rPr>
                <w:lang w:eastAsia="zh-CN"/>
              </w:rPr>
              <w:t xml:space="preserve"> ID</w:t>
            </w:r>
            <w:r w:rsidR="00B15524" w:rsidRPr="000737E6">
              <w:rPr>
                <w:lang w:eastAsia="zh-CN"/>
              </w:rPr>
              <w:t>s</w:t>
            </w:r>
            <w:r w:rsidRPr="000737E6">
              <w:rPr>
                <w:lang w:eastAsia="zh-CN"/>
              </w:rPr>
              <w:t xml:space="preserve"> for</w:t>
            </w:r>
            <w:r w:rsidR="00553056" w:rsidRPr="000737E6">
              <w:rPr>
                <w:lang w:eastAsia="zh-CN"/>
              </w:rPr>
              <w:t xml:space="preserve"> </w:t>
            </w:r>
            <w:r w:rsidR="00553056" w:rsidRPr="000737E6">
              <w:t>sending the discovery signalling for solicitation and for receiving the discovery signalling for announcement and additional information</w:t>
            </w:r>
            <w:r w:rsidRPr="000737E6">
              <w:t xml:space="preserve"> is</w:t>
            </w:r>
            <w:r w:rsidRPr="000737E6">
              <w:rPr>
                <w:noProof/>
                <w:lang w:val="en-US"/>
              </w:rPr>
              <w:t xml:space="preserve"> </w:t>
            </w:r>
            <w:r w:rsidR="00B15524" w:rsidRPr="000737E6">
              <w:t xml:space="preserve">coded according to figure 5.6.2.11a and table 5.6.2.11a and contains a list of the default </w:t>
            </w:r>
            <w:r w:rsidR="00B15524" w:rsidRPr="000737E6">
              <w:rPr>
                <w:lang w:eastAsia="zh-CN"/>
              </w:rPr>
              <w:t>destination layer-2 IDs for</w:t>
            </w:r>
            <w:r w:rsidR="00B15524" w:rsidRPr="000737E6">
              <w:t xml:space="preserve"> the </w:t>
            </w:r>
            <w:r w:rsidR="00B15524" w:rsidRPr="000737E6">
              <w:rPr>
                <w:lang w:val="en-US"/>
              </w:rPr>
              <w:t xml:space="preserve">initial UE-to-network relay discovery </w:t>
            </w:r>
            <w:r w:rsidR="00C420FB" w:rsidRPr="000737E6">
              <w:rPr>
                <w:lang w:val="en-US"/>
              </w:rPr>
              <w:t>signal</w:t>
            </w:r>
            <w:r w:rsidR="00273ED1" w:rsidRPr="000737E6">
              <w:rPr>
                <w:lang w:val="en-US"/>
              </w:rPr>
              <w:t>l</w:t>
            </w:r>
            <w:r w:rsidR="00C420FB" w:rsidRPr="000737E6">
              <w:rPr>
                <w:lang w:val="en-US"/>
              </w:rPr>
              <w:t>ing</w:t>
            </w:r>
            <w:r w:rsidRPr="000737E6">
              <w:t>.</w:t>
            </w:r>
          </w:p>
        </w:tc>
      </w:tr>
      <w:tr w:rsidR="005E7CBE" w:rsidRPr="000737E6"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Pr="000737E6" w:rsidRDefault="005E7CBE" w:rsidP="00BF022C">
            <w:pPr>
              <w:pStyle w:val="TAL"/>
            </w:pPr>
          </w:p>
        </w:tc>
      </w:tr>
      <w:tr w:rsidR="005E7CBE" w:rsidRPr="000737E6"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Pr="000737E6" w:rsidRDefault="005E7CBE" w:rsidP="00BF022C">
            <w:pPr>
              <w:pStyle w:val="TAL"/>
              <w:rPr>
                <w:noProof/>
                <w:lang w:val="en-US"/>
              </w:rPr>
            </w:pPr>
            <w:r w:rsidRPr="000737E6">
              <w:rPr>
                <w:noProof/>
                <w:lang w:val="en-US"/>
              </w:rPr>
              <w:t>User info ID for discovery (octet o3+1 to o3+6):</w:t>
            </w:r>
          </w:p>
          <w:p w14:paraId="725E3B58" w14:textId="77777777" w:rsidR="005E7CBE" w:rsidRPr="000737E6" w:rsidRDefault="005E7CBE" w:rsidP="00BF022C">
            <w:pPr>
              <w:pStyle w:val="TAL"/>
              <w:rPr>
                <w:noProof/>
                <w:lang w:val="en-US"/>
              </w:rPr>
            </w:pPr>
            <w:r w:rsidRPr="000737E6">
              <w:t xml:space="preserve">The value of the User </w:t>
            </w:r>
            <w:r w:rsidR="00F03984" w:rsidRPr="000737E6">
              <w:t>i</w:t>
            </w:r>
            <w:r w:rsidRPr="000737E6">
              <w:t xml:space="preserve">nfo ID parameter is a 48-bit long bit string. The format of the User </w:t>
            </w:r>
            <w:r w:rsidR="00F03984" w:rsidRPr="000737E6">
              <w:t>i</w:t>
            </w:r>
            <w:r w:rsidRPr="000737E6">
              <w:t>nfo ID parameter is out of scope of this specification.</w:t>
            </w:r>
          </w:p>
        </w:tc>
      </w:tr>
      <w:tr w:rsidR="005E7CBE" w:rsidRPr="000737E6"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Pr="000737E6" w:rsidRDefault="005E7CBE" w:rsidP="00BF022C">
            <w:pPr>
              <w:pStyle w:val="TAL"/>
            </w:pPr>
          </w:p>
        </w:tc>
      </w:tr>
      <w:tr w:rsidR="005E7CBE" w:rsidRPr="000737E6"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Pr="000737E6" w:rsidRDefault="005E7CBE" w:rsidP="00BF022C">
            <w:pPr>
              <w:pStyle w:val="TAL"/>
              <w:rPr>
                <w:noProof/>
                <w:lang w:val="en-US"/>
              </w:rPr>
            </w:pPr>
            <w:r w:rsidRPr="000737E6">
              <w:rPr>
                <w:noProof/>
                <w:lang w:val="en-US"/>
              </w:rPr>
              <w:t>RSC info list (octet o3+7 to l):</w:t>
            </w:r>
          </w:p>
          <w:p w14:paraId="5AA87EA8" w14:textId="77777777" w:rsidR="005E7CBE" w:rsidRPr="000737E6" w:rsidRDefault="005E7CBE" w:rsidP="00BF022C">
            <w:pPr>
              <w:pStyle w:val="TAL"/>
            </w:pPr>
            <w:r w:rsidRPr="000737E6">
              <w:rPr>
                <w:noProof/>
                <w:lang w:val="en-US"/>
              </w:rPr>
              <w:t xml:space="preserve">The RSC info list field is </w:t>
            </w:r>
            <w:r w:rsidRPr="000737E6">
              <w:t xml:space="preserve">coded according to figure 5.6.2.12 and table 5.6.2.12 and contains the </w:t>
            </w:r>
            <w:r w:rsidRPr="000737E6">
              <w:rPr>
                <w:noProof/>
              </w:rPr>
              <w:t>RSCs related paramters</w:t>
            </w:r>
            <w:r w:rsidRPr="000737E6">
              <w:t>.</w:t>
            </w:r>
          </w:p>
        </w:tc>
      </w:tr>
      <w:tr w:rsidR="0041502D" w:rsidRPr="000737E6"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Pr="000737E6" w:rsidRDefault="0041502D" w:rsidP="00BF022C">
            <w:pPr>
              <w:pStyle w:val="TAL"/>
              <w:rPr>
                <w:noProof/>
                <w:lang w:val="en-US"/>
              </w:rPr>
            </w:pPr>
          </w:p>
        </w:tc>
      </w:tr>
      <w:tr w:rsidR="0041502D" w:rsidRPr="000737E6"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Pr="000737E6" w:rsidRDefault="0041502D" w:rsidP="0041502D">
            <w:pPr>
              <w:pStyle w:val="TAL"/>
              <w:rPr>
                <w:lang w:val="en-US" w:eastAsia="zh-CN"/>
              </w:rPr>
            </w:pPr>
            <w:r w:rsidRPr="000737E6">
              <w:rPr>
                <w:lang w:val="en-US" w:eastAsia="zh-CN"/>
              </w:rPr>
              <w:t>N3IWF selection information for 5G ProSe layer-3 remote UE (octet l+1 to m):</w:t>
            </w:r>
          </w:p>
          <w:p w14:paraId="49C5F929" w14:textId="45F8B1B8" w:rsidR="0041502D" w:rsidRPr="000737E6" w:rsidRDefault="0041502D" w:rsidP="0041502D">
            <w:pPr>
              <w:pStyle w:val="TAL"/>
              <w:rPr>
                <w:noProof/>
                <w:lang w:val="en-US"/>
              </w:rPr>
            </w:pPr>
            <w:r w:rsidRPr="000737E6">
              <w:rPr>
                <w:rFonts w:hint="eastAsia"/>
                <w:lang w:val="en-US" w:eastAsia="zh-CN"/>
              </w:rPr>
              <w:t>The N3IWF selection information</w:t>
            </w:r>
            <w:r w:rsidRPr="000737E6">
              <w:rPr>
                <w:lang w:val="en-US" w:eastAsia="zh-CN"/>
              </w:rPr>
              <w:t xml:space="preserve"> for 5G ProSe layer-3 remote UE field is coded according to figure 5.6.2.17 and table 5.6.2.17, and contains two parts: 1) N3IWF identifier configuration (either FQDN or IP address) for 5G ProSe layer-3 remote UE; 2) </w:t>
            </w:r>
            <w:r w:rsidRPr="000737E6">
              <w:t>5G ProSe layer-3 UE-to-network relay access node selection information.</w:t>
            </w:r>
          </w:p>
        </w:tc>
      </w:tr>
      <w:tr w:rsidR="005E7CBE" w:rsidRPr="000737E6"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Pr="000737E6" w:rsidRDefault="005E7CBE" w:rsidP="00BF022C">
            <w:pPr>
              <w:pStyle w:val="TAL"/>
            </w:pPr>
          </w:p>
        </w:tc>
      </w:tr>
      <w:tr w:rsidR="005E7CBE" w:rsidRPr="000737E6"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Pr="000737E6" w:rsidRDefault="005E7CBE" w:rsidP="00BF022C">
            <w:pPr>
              <w:pStyle w:val="TAL"/>
            </w:pPr>
            <w:r w:rsidRPr="000737E6">
              <w:t>If the length of ProSeP info contents field is bigger than indicated in figure 5.6.2.1, receiving entity shall ignore any superfluous octets located at the end of the ProSeP info contents.</w:t>
            </w:r>
          </w:p>
        </w:tc>
      </w:tr>
      <w:tr w:rsidR="005E7CBE" w:rsidRPr="000737E6"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Pr="000737E6" w:rsidRDefault="005E7CBE" w:rsidP="00BF022C">
            <w:pPr>
              <w:pStyle w:val="TAL"/>
            </w:pPr>
          </w:p>
        </w:tc>
      </w:tr>
    </w:tbl>
    <w:p w14:paraId="3A99E1BE"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25BE3F6C" w14:textId="77777777" w:rsidTr="00BF022C">
        <w:trPr>
          <w:cantSplit/>
          <w:jc w:val="center"/>
        </w:trPr>
        <w:tc>
          <w:tcPr>
            <w:tcW w:w="708" w:type="dxa"/>
            <w:hideMark/>
          </w:tcPr>
          <w:p w14:paraId="3C75FB08" w14:textId="77777777" w:rsidR="005E7CBE" w:rsidRPr="000737E6" w:rsidRDefault="005E7CBE" w:rsidP="00BF022C">
            <w:pPr>
              <w:pStyle w:val="TAC"/>
            </w:pPr>
            <w:r w:rsidRPr="000737E6">
              <w:t>8</w:t>
            </w:r>
          </w:p>
        </w:tc>
        <w:tc>
          <w:tcPr>
            <w:tcW w:w="709" w:type="dxa"/>
            <w:hideMark/>
          </w:tcPr>
          <w:p w14:paraId="152C46EA" w14:textId="77777777" w:rsidR="005E7CBE" w:rsidRPr="000737E6" w:rsidRDefault="005E7CBE" w:rsidP="00BF022C">
            <w:pPr>
              <w:pStyle w:val="TAC"/>
            </w:pPr>
            <w:r w:rsidRPr="000737E6">
              <w:t>7</w:t>
            </w:r>
          </w:p>
        </w:tc>
        <w:tc>
          <w:tcPr>
            <w:tcW w:w="709" w:type="dxa"/>
            <w:hideMark/>
          </w:tcPr>
          <w:p w14:paraId="5EA92CCA" w14:textId="77777777" w:rsidR="005E7CBE" w:rsidRPr="000737E6" w:rsidRDefault="005E7CBE" w:rsidP="00BF022C">
            <w:pPr>
              <w:pStyle w:val="TAC"/>
            </w:pPr>
            <w:r w:rsidRPr="000737E6">
              <w:t>6</w:t>
            </w:r>
          </w:p>
        </w:tc>
        <w:tc>
          <w:tcPr>
            <w:tcW w:w="709" w:type="dxa"/>
            <w:hideMark/>
          </w:tcPr>
          <w:p w14:paraId="1B281A8D" w14:textId="77777777" w:rsidR="005E7CBE" w:rsidRPr="000737E6" w:rsidRDefault="005E7CBE" w:rsidP="00BF022C">
            <w:pPr>
              <w:pStyle w:val="TAC"/>
            </w:pPr>
            <w:r w:rsidRPr="000737E6">
              <w:t>5</w:t>
            </w:r>
          </w:p>
        </w:tc>
        <w:tc>
          <w:tcPr>
            <w:tcW w:w="709" w:type="dxa"/>
            <w:hideMark/>
          </w:tcPr>
          <w:p w14:paraId="6C8F4C8A" w14:textId="77777777" w:rsidR="005E7CBE" w:rsidRPr="000737E6" w:rsidRDefault="005E7CBE" w:rsidP="00BF022C">
            <w:pPr>
              <w:pStyle w:val="TAC"/>
            </w:pPr>
            <w:r w:rsidRPr="000737E6">
              <w:t>4</w:t>
            </w:r>
          </w:p>
        </w:tc>
        <w:tc>
          <w:tcPr>
            <w:tcW w:w="709" w:type="dxa"/>
            <w:hideMark/>
          </w:tcPr>
          <w:p w14:paraId="5078489C" w14:textId="77777777" w:rsidR="005E7CBE" w:rsidRPr="000737E6" w:rsidRDefault="005E7CBE" w:rsidP="00BF022C">
            <w:pPr>
              <w:pStyle w:val="TAC"/>
            </w:pPr>
            <w:r w:rsidRPr="000737E6">
              <w:t>3</w:t>
            </w:r>
          </w:p>
        </w:tc>
        <w:tc>
          <w:tcPr>
            <w:tcW w:w="709" w:type="dxa"/>
            <w:hideMark/>
          </w:tcPr>
          <w:p w14:paraId="318679E4" w14:textId="77777777" w:rsidR="005E7CBE" w:rsidRPr="000737E6" w:rsidRDefault="005E7CBE" w:rsidP="00BF022C">
            <w:pPr>
              <w:pStyle w:val="TAC"/>
            </w:pPr>
            <w:r w:rsidRPr="000737E6">
              <w:t>2</w:t>
            </w:r>
          </w:p>
        </w:tc>
        <w:tc>
          <w:tcPr>
            <w:tcW w:w="709" w:type="dxa"/>
            <w:hideMark/>
          </w:tcPr>
          <w:p w14:paraId="0EFEE4EA" w14:textId="77777777" w:rsidR="005E7CBE" w:rsidRPr="000737E6" w:rsidRDefault="005E7CBE" w:rsidP="00BF022C">
            <w:pPr>
              <w:pStyle w:val="TAC"/>
            </w:pPr>
            <w:r w:rsidRPr="000737E6">
              <w:t>1</w:t>
            </w:r>
          </w:p>
        </w:tc>
        <w:tc>
          <w:tcPr>
            <w:tcW w:w="1346" w:type="dxa"/>
          </w:tcPr>
          <w:p w14:paraId="63A0AA9D" w14:textId="77777777" w:rsidR="005E7CBE" w:rsidRPr="000737E6" w:rsidRDefault="005E7CBE" w:rsidP="00BF022C">
            <w:pPr>
              <w:pStyle w:val="TAL"/>
            </w:pPr>
          </w:p>
        </w:tc>
      </w:tr>
      <w:tr w:rsidR="005E7CBE" w:rsidRPr="000737E6"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737E6" w:rsidRDefault="005E7CBE" w:rsidP="00BF022C">
            <w:pPr>
              <w:pStyle w:val="TAC"/>
              <w:rPr>
                <w:noProof/>
                <w:lang w:val="en-US"/>
              </w:rPr>
            </w:pPr>
          </w:p>
          <w:p w14:paraId="5BC8E717" w14:textId="77777777" w:rsidR="005E7CBE" w:rsidRPr="000737E6" w:rsidRDefault="005E7CBE" w:rsidP="00BF022C">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4556473B" w14:textId="77777777" w:rsidR="005E7CBE" w:rsidRPr="000737E6" w:rsidRDefault="005E7CBE" w:rsidP="00BF022C">
            <w:pPr>
              <w:pStyle w:val="TAL"/>
              <w:rPr>
                <w:lang w:val="sv-SE"/>
              </w:rPr>
            </w:pPr>
            <w:r w:rsidRPr="000737E6">
              <w:rPr>
                <w:lang w:val="sv-SE"/>
              </w:rPr>
              <w:t>octet k+8</w:t>
            </w:r>
          </w:p>
          <w:p w14:paraId="19F76F2A" w14:textId="77777777" w:rsidR="005E7CBE" w:rsidRPr="000737E6" w:rsidRDefault="005E7CBE" w:rsidP="00BF022C">
            <w:pPr>
              <w:pStyle w:val="TAL"/>
              <w:rPr>
                <w:lang w:val="sv-SE"/>
              </w:rPr>
            </w:pPr>
          </w:p>
          <w:p w14:paraId="447051BC" w14:textId="77777777" w:rsidR="005E7CBE" w:rsidRPr="000737E6" w:rsidRDefault="005E7CBE" w:rsidP="00BF022C">
            <w:pPr>
              <w:pStyle w:val="TAL"/>
              <w:rPr>
                <w:lang w:val="sv-SE"/>
              </w:rPr>
            </w:pPr>
            <w:r w:rsidRPr="000737E6">
              <w:rPr>
                <w:lang w:val="sv-SE"/>
              </w:rPr>
              <w:t>octet k+9</w:t>
            </w:r>
          </w:p>
        </w:tc>
      </w:tr>
      <w:tr w:rsidR="00F43110" w:rsidRPr="000737E6"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737E6" w:rsidRDefault="00F43110" w:rsidP="00F43110">
            <w:pPr>
              <w:pStyle w:val="TAC"/>
              <w:rPr>
                <w:lang w:val="en-US" w:eastAsia="zh-CN"/>
              </w:rPr>
            </w:pPr>
            <w:r w:rsidRPr="000737E6">
              <w:rPr>
                <w:lang w:val="en-US" w:eastAsia="zh-CN"/>
              </w:rPr>
              <w:t>0</w:t>
            </w:r>
          </w:p>
          <w:p w14:paraId="12D3B7BC" w14:textId="728FE0A7" w:rsidR="00F43110" w:rsidRPr="000737E6" w:rsidRDefault="00F43110" w:rsidP="00400999">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737E6" w:rsidRDefault="00F43110" w:rsidP="00F43110">
            <w:pPr>
              <w:pStyle w:val="TAC"/>
              <w:rPr>
                <w:lang w:val="en-US" w:eastAsia="zh-CN"/>
              </w:rPr>
            </w:pPr>
            <w:r w:rsidRPr="000737E6">
              <w:rPr>
                <w:lang w:val="en-US" w:eastAsia="zh-CN"/>
              </w:rPr>
              <w:t>0</w:t>
            </w:r>
          </w:p>
          <w:p w14:paraId="56EB5062" w14:textId="3BB5D7C0" w:rsidR="00F43110" w:rsidRPr="000737E6" w:rsidRDefault="00F43110" w:rsidP="00F43110">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737E6" w:rsidRDefault="00F43110" w:rsidP="00F43110">
            <w:pPr>
              <w:pStyle w:val="TAC"/>
              <w:rPr>
                <w:lang w:val="en-US" w:eastAsia="zh-CN"/>
              </w:rPr>
            </w:pPr>
            <w:r w:rsidRPr="000737E6">
              <w:rPr>
                <w:lang w:val="en-US" w:eastAsia="zh-CN"/>
              </w:rPr>
              <w:t>0</w:t>
            </w:r>
          </w:p>
          <w:p w14:paraId="1C77B05F" w14:textId="1FED8010" w:rsidR="00F43110" w:rsidRPr="000737E6" w:rsidRDefault="00F43110" w:rsidP="00F43110">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737E6" w:rsidRDefault="00F43110" w:rsidP="00F43110">
            <w:pPr>
              <w:pStyle w:val="TAC"/>
              <w:rPr>
                <w:lang w:val="en-US" w:eastAsia="zh-CN"/>
              </w:rPr>
            </w:pPr>
            <w:r w:rsidRPr="000737E6">
              <w:rPr>
                <w:lang w:val="en-US" w:eastAsia="zh-CN"/>
              </w:rPr>
              <w:t>0</w:t>
            </w:r>
          </w:p>
          <w:p w14:paraId="36B5EE26" w14:textId="4E2C3765" w:rsidR="00F43110" w:rsidRPr="000737E6" w:rsidRDefault="00F43110" w:rsidP="00F43110">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737E6" w:rsidRDefault="00F43110" w:rsidP="00F43110">
            <w:pPr>
              <w:pStyle w:val="TAC"/>
              <w:rPr>
                <w:lang w:val="en-US" w:eastAsia="zh-CN"/>
              </w:rPr>
            </w:pPr>
            <w:r w:rsidRPr="000737E6">
              <w:rPr>
                <w:lang w:val="en-US" w:eastAsia="zh-CN"/>
              </w:rPr>
              <w:t>0</w:t>
            </w:r>
          </w:p>
          <w:p w14:paraId="7C7E0623" w14:textId="27C38590" w:rsidR="00F43110" w:rsidRPr="000737E6" w:rsidRDefault="00F43110" w:rsidP="00F43110">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737E6" w:rsidRDefault="00F43110" w:rsidP="00F43110">
            <w:pPr>
              <w:pStyle w:val="TAC"/>
              <w:rPr>
                <w:lang w:val="en-US" w:eastAsia="zh-CN"/>
              </w:rPr>
            </w:pPr>
            <w:r w:rsidRPr="000737E6">
              <w:rPr>
                <w:lang w:val="en-US" w:eastAsia="zh-CN"/>
              </w:rPr>
              <w:t>0</w:t>
            </w:r>
          </w:p>
          <w:p w14:paraId="09BE60DB" w14:textId="05734E9F" w:rsidR="00F43110" w:rsidRPr="000737E6" w:rsidRDefault="00F43110" w:rsidP="00F43110">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737E6" w:rsidRDefault="00F43110" w:rsidP="00F43110">
            <w:pPr>
              <w:pStyle w:val="TAC"/>
              <w:rPr>
                <w:lang w:val="en-US" w:eastAsia="zh-CN"/>
              </w:rPr>
            </w:pPr>
            <w:r w:rsidRPr="000737E6">
              <w:rPr>
                <w:lang w:val="en-US" w:eastAsia="zh-CN"/>
              </w:rPr>
              <w:t>0</w:t>
            </w:r>
          </w:p>
          <w:p w14:paraId="67967A03" w14:textId="5A44A7BE" w:rsidR="00F43110" w:rsidRPr="000737E6" w:rsidRDefault="00F43110" w:rsidP="00F43110">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737E6" w:rsidRDefault="00F43110" w:rsidP="00BF022C">
            <w:pPr>
              <w:pStyle w:val="TAC"/>
            </w:pPr>
            <w:r w:rsidRPr="000737E6">
              <w:t>L3RI</w:t>
            </w:r>
          </w:p>
        </w:tc>
        <w:tc>
          <w:tcPr>
            <w:tcW w:w="1346" w:type="dxa"/>
            <w:tcBorders>
              <w:top w:val="nil"/>
              <w:left w:val="single" w:sz="6" w:space="0" w:color="auto"/>
              <w:bottom w:val="nil"/>
              <w:right w:val="nil"/>
            </w:tcBorders>
          </w:tcPr>
          <w:p w14:paraId="6669AD2E" w14:textId="77777777" w:rsidR="00F43110" w:rsidRPr="000737E6" w:rsidRDefault="00F43110" w:rsidP="00BF022C">
            <w:pPr>
              <w:pStyle w:val="TAL"/>
              <w:rPr>
                <w:lang w:val="sv-SE"/>
              </w:rPr>
            </w:pPr>
            <w:r w:rsidRPr="000737E6">
              <w:rPr>
                <w:lang w:val="sv-SE"/>
              </w:rPr>
              <w:t>octet (k+10)*</w:t>
            </w:r>
          </w:p>
          <w:p w14:paraId="7F25B00C" w14:textId="77777777" w:rsidR="00F43110" w:rsidRPr="000737E6" w:rsidRDefault="00F43110" w:rsidP="00BF022C">
            <w:pPr>
              <w:pStyle w:val="TAL"/>
              <w:rPr>
                <w:lang w:val="sv-SE"/>
              </w:rPr>
            </w:pPr>
          </w:p>
          <w:p w14:paraId="63DFC39A" w14:textId="4A22BF16" w:rsidR="00F43110" w:rsidRPr="000737E6" w:rsidRDefault="00F43110" w:rsidP="00BF022C">
            <w:pPr>
              <w:pStyle w:val="TAL"/>
              <w:rPr>
                <w:lang w:val="sv-SE"/>
              </w:rPr>
            </w:pPr>
          </w:p>
        </w:tc>
      </w:tr>
      <w:tr w:rsidR="005E7CBE" w:rsidRPr="000737E6"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737E6" w:rsidRDefault="005E7CBE" w:rsidP="00BF022C">
            <w:pPr>
              <w:pStyle w:val="TAC"/>
              <w:rPr>
                <w:lang w:val="en-US"/>
              </w:rPr>
            </w:pPr>
          </w:p>
          <w:p w14:paraId="63D8475D" w14:textId="521548D6" w:rsidR="005E7CBE" w:rsidRPr="000737E6" w:rsidRDefault="00553056" w:rsidP="00BF022C">
            <w:pPr>
              <w:pStyle w:val="TAC"/>
              <w:rPr>
                <w:lang w:val="en-US"/>
              </w:rPr>
            </w:pPr>
            <w:r w:rsidRPr="000737E6">
              <w:t>Authorized</w:t>
            </w:r>
            <w:r w:rsidR="005E7CBE" w:rsidRPr="000737E6">
              <w:t xml:space="preserve"> PLMN list for </w:t>
            </w:r>
            <w:r w:rsidR="00425E6B" w:rsidRPr="000737E6">
              <w:t>layer-2</w:t>
            </w:r>
            <w:r w:rsidR="005E7CBE" w:rsidRPr="000737E6">
              <w:t xml:space="preserve"> remote UE</w:t>
            </w:r>
          </w:p>
        </w:tc>
        <w:tc>
          <w:tcPr>
            <w:tcW w:w="1346" w:type="dxa"/>
            <w:tcBorders>
              <w:top w:val="nil"/>
              <w:left w:val="single" w:sz="6" w:space="0" w:color="auto"/>
              <w:bottom w:val="nil"/>
              <w:right w:val="nil"/>
            </w:tcBorders>
          </w:tcPr>
          <w:p w14:paraId="7B369538" w14:textId="32097CC5" w:rsidR="005E7CBE" w:rsidRPr="000737E6" w:rsidRDefault="005E7CBE" w:rsidP="00BF022C">
            <w:pPr>
              <w:pStyle w:val="TAL"/>
              <w:rPr>
                <w:lang w:val="sv-SE"/>
              </w:rPr>
            </w:pPr>
            <w:r w:rsidRPr="000737E6">
              <w:rPr>
                <w:lang w:val="sv-SE"/>
              </w:rPr>
              <w:t>octet (</w:t>
            </w:r>
            <w:r w:rsidR="00F43110" w:rsidRPr="000737E6">
              <w:rPr>
                <w:lang w:val="sv-SE"/>
              </w:rPr>
              <w:t>k+11</w:t>
            </w:r>
            <w:r w:rsidRPr="000737E6">
              <w:rPr>
                <w:lang w:val="sv-SE"/>
              </w:rPr>
              <w:t>)*</w:t>
            </w:r>
          </w:p>
          <w:p w14:paraId="78078EC2" w14:textId="77777777" w:rsidR="005E7CBE" w:rsidRPr="000737E6" w:rsidRDefault="005E7CBE" w:rsidP="00BF022C">
            <w:pPr>
              <w:pStyle w:val="TAL"/>
              <w:rPr>
                <w:lang w:val="sv-SE"/>
              </w:rPr>
            </w:pPr>
          </w:p>
          <w:p w14:paraId="54FCADC6" w14:textId="77777777" w:rsidR="005E7CBE" w:rsidRPr="000737E6" w:rsidRDefault="005E7CBE" w:rsidP="00BF022C">
            <w:pPr>
              <w:pStyle w:val="TAL"/>
              <w:rPr>
                <w:lang w:val="sv-SE"/>
              </w:rPr>
            </w:pPr>
            <w:r w:rsidRPr="000737E6">
              <w:rPr>
                <w:lang w:val="sv-SE"/>
              </w:rPr>
              <w:t>octet o1*</w:t>
            </w:r>
          </w:p>
        </w:tc>
      </w:tr>
    </w:tbl>
    <w:p w14:paraId="234673EE" w14:textId="77777777" w:rsidR="005E7CBE" w:rsidRPr="000737E6" w:rsidRDefault="005E7CBE" w:rsidP="005E7CBE">
      <w:pPr>
        <w:pStyle w:val="TF"/>
      </w:pPr>
      <w:r w:rsidRPr="000737E6">
        <w:t>Figure 5.6.2.2: Served by NG-RAN</w:t>
      </w:r>
    </w:p>
    <w:p w14:paraId="60DA2ED3" w14:textId="77777777" w:rsidR="005E7CBE" w:rsidRPr="000737E6" w:rsidRDefault="005E7CBE" w:rsidP="005E7CBE">
      <w:pPr>
        <w:pStyle w:val="TH"/>
      </w:pPr>
      <w:r w:rsidRPr="000737E6">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737E6" w:rsidRDefault="00757310" w:rsidP="00BF022C">
            <w:pPr>
              <w:pStyle w:val="TAL"/>
              <w:rPr>
                <w:lang w:val="sv-SE"/>
              </w:rPr>
            </w:pPr>
            <w:r w:rsidRPr="000737E6">
              <w:t>L</w:t>
            </w:r>
            <w:r w:rsidR="00722EA3" w:rsidRPr="000737E6">
              <w:t>ayer-3</w:t>
            </w:r>
            <w:r w:rsidR="005E7CBE" w:rsidRPr="000737E6">
              <w:t xml:space="preserve"> remote UE </w:t>
            </w:r>
            <w:r w:rsidRPr="000737E6">
              <w:t xml:space="preserve">authorization indication (L3RI) </w:t>
            </w:r>
            <w:r w:rsidR="005E7CBE" w:rsidRPr="000737E6">
              <w:t>(</w:t>
            </w:r>
            <w:r w:rsidR="005E7CBE" w:rsidRPr="000737E6">
              <w:rPr>
                <w:lang w:val="sv-SE"/>
              </w:rPr>
              <w:t>octet k+10</w:t>
            </w:r>
            <w:r w:rsidR="00C420FB" w:rsidRPr="000737E6">
              <w:rPr>
                <w:lang w:val="sv-SE"/>
              </w:rPr>
              <w:t>, bit 1)</w:t>
            </w:r>
            <w:r w:rsidR="005E7CBE" w:rsidRPr="000737E6">
              <w:t>:</w:t>
            </w:r>
          </w:p>
          <w:p w14:paraId="3125FFFB" w14:textId="02B6A557" w:rsidR="005E7CBE" w:rsidRPr="000737E6" w:rsidRDefault="005E7CBE" w:rsidP="00757310">
            <w:pPr>
              <w:pStyle w:val="TAL"/>
              <w:rPr>
                <w:noProof/>
                <w:lang w:val="en-US"/>
              </w:rPr>
            </w:pPr>
            <w:r w:rsidRPr="000737E6">
              <w:t xml:space="preserve">The </w:t>
            </w:r>
            <w:r w:rsidR="00722EA3" w:rsidRPr="000737E6">
              <w:t>layer-3</w:t>
            </w:r>
            <w:r w:rsidRPr="000737E6">
              <w:t xml:space="preserve"> remote UE</w:t>
            </w:r>
            <w:r w:rsidR="00757310" w:rsidRPr="000737E6">
              <w:t xml:space="preserve"> authorization indication field indicates whether the UE is authorized to act as a layer-3 remote UE</w:t>
            </w:r>
            <w:r w:rsidRPr="000737E6">
              <w:rPr>
                <w:noProof/>
                <w:lang w:val="en-US"/>
              </w:rPr>
              <w:t>.</w:t>
            </w:r>
          </w:p>
          <w:p w14:paraId="03E0A6E9" w14:textId="77777777" w:rsidR="00757310" w:rsidRPr="000737E6" w:rsidRDefault="00757310" w:rsidP="00757310">
            <w:pPr>
              <w:pStyle w:val="TAL"/>
              <w:rPr>
                <w:noProof/>
                <w:lang w:val="en-US"/>
              </w:rPr>
            </w:pPr>
            <w:r w:rsidRPr="000737E6">
              <w:rPr>
                <w:noProof/>
                <w:lang w:val="en-US"/>
              </w:rPr>
              <w:t>Bits</w:t>
            </w:r>
          </w:p>
          <w:p w14:paraId="5C6FF470" w14:textId="77777777" w:rsidR="00757310" w:rsidRPr="000737E6" w:rsidRDefault="00757310" w:rsidP="00757310">
            <w:pPr>
              <w:pStyle w:val="TAL"/>
              <w:rPr>
                <w:noProof/>
                <w:lang w:val="en-US"/>
              </w:rPr>
            </w:pPr>
            <w:r w:rsidRPr="000737E6">
              <w:rPr>
                <w:noProof/>
                <w:lang w:val="en-US"/>
              </w:rPr>
              <w:t>1</w:t>
            </w:r>
          </w:p>
          <w:p w14:paraId="4E014494" w14:textId="77777777" w:rsidR="00757310" w:rsidRPr="000737E6" w:rsidRDefault="00757310" w:rsidP="00757310">
            <w:pPr>
              <w:pStyle w:val="TAL"/>
            </w:pPr>
            <w:r w:rsidRPr="000737E6">
              <w:rPr>
                <w:noProof/>
                <w:lang w:val="en-US"/>
              </w:rPr>
              <w:t>0</w:t>
            </w:r>
            <w:r w:rsidRPr="000737E6">
              <w:rPr>
                <w:noProof/>
                <w:lang w:val="en-US"/>
              </w:rPr>
              <w:tab/>
              <w:t xml:space="preserve">Not </w:t>
            </w:r>
            <w:r w:rsidRPr="000737E6">
              <w:t>authorized to act as a layer-3 remote UE</w:t>
            </w:r>
          </w:p>
          <w:p w14:paraId="09BF56E2" w14:textId="21B0BE14" w:rsidR="00757310" w:rsidRPr="000737E6" w:rsidRDefault="00757310" w:rsidP="00757310">
            <w:pPr>
              <w:pStyle w:val="TAL"/>
            </w:pPr>
            <w:r w:rsidRPr="000737E6">
              <w:t>1</w:t>
            </w:r>
            <w:r w:rsidRPr="000737E6">
              <w:tab/>
              <w:t>Authorized to act as a layer-3 remote UE</w:t>
            </w:r>
          </w:p>
        </w:tc>
      </w:tr>
      <w:tr w:rsidR="005E7CBE" w:rsidRPr="000737E6"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Pr="000737E6" w:rsidRDefault="005E7CBE" w:rsidP="00BF022C">
            <w:pPr>
              <w:pStyle w:val="TAL"/>
            </w:pPr>
          </w:p>
        </w:tc>
      </w:tr>
      <w:tr w:rsidR="005E7CBE" w:rsidRPr="000737E6"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737E6" w:rsidRDefault="00553056" w:rsidP="00BF022C">
            <w:pPr>
              <w:pStyle w:val="TAL"/>
            </w:pPr>
            <w:r w:rsidRPr="000737E6">
              <w:t>Authorized</w:t>
            </w:r>
            <w:r w:rsidR="005E7CBE" w:rsidRPr="000737E6">
              <w:t xml:space="preserve"> PLMN list for </w:t>
            </w:r>
            <w:r w:rsidR="00425E6B" w:rsidRPr="000737E6">
              <w:t>layer-2</w:t>
            </w:r>
            <w:r w:rsidR="005E7CBE" w:rsidRPr="000737E6">
              <w:t xml:space="preserve"> remote UE (</w:t>
            </w:r>
            <w:r w:rsidR="005E7CBE" w:rsidRPr="000737E6">
              <w:rPr>
                <w:lang w:val="sv-SE"/>
              </w:rPr>
              <w:t xml:space="preserve">octet </w:t>
            </w:r>
            <w:r w:rsidR="00C420FB" w:rsidRPr="000737E6">
              <w:rPr>
                <w:lang w:val="sv-SE"/>
              </w:rPr>
              <w:t>k+11</w:t>
            </w:r>
            <w:r w:rsidR="005E7CBE" w:rsidRPr="000737E6">
              <w:rPr>
                <w:lang w:val="sv-SE"/>
              </w:rPr>
              <w:t xml:space="preserve"> to o1)</w:t>
            </w:r>
            <w:r w:rsidR="005E7CBE" w:rsidRPr="000737E6">
              <w:t>:</w:t>
            </w:r>
          </w:p>
          <w:p w14:paraId="39562EAF" w14:textId="07959CE6" w:rsidR="005E7CBE" w:rsidRPr="000737E6" w:rsidRDefault="005E7CBE" w:rsidP="00BF022C">
            <w:pPr>
              <w:pStyle w:val="TAL"/>
            </w:pPr>
            <w:r w:rsidRPr="000737E6">
              <w:t xml:space="preserve">The </w:t>
            </w:r>
            <w:r w:rsidR="00553056" w:rsidRPr="000737E6">
              <w:t>authorized</w:t>
            </w:r>
            <w:r w:rsidRPr="000737E6">
              <w:t xml:space="preserve"> PLMN list for </w:t>
            </w:r>
            <w:r w:rsidR="00425E6B" w:rsidRPr="000737E6">
              <w:t>layer-2</w:t>
            </w:r>
            <w:r w:rsidRPr="000737E6">
              <w:t xml:space="preserve"> remote UE field is coded according to figure 5.6.2.3 and table 5.6.2.3</w:t>
            </w:r>
            <w:r w:rsidRPr="000737E6">
              <w:rPr>
                <w:noProof/>
                <w:lang w:val="en-US"/>
              </w:rPr>
              <w:t>.</w:t>
            </w:r>
          </w:p>
        </w:tc>
      </w:tr>
    </w:tbl>
    <w:p w14:paraId="3CCEED06"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737E6" w14:paraId="4DB29716" w14:textId="77777777" w:rsidTr="00B84FF2">
        <w:trPr>
          <w:gridAfter w:val="1"/>
          <w:wAfter w:w="8" w:type="dxa"/>
          <w:cantSplit/>
          <w:jc w:val="center"/>
        </w:trPr>
        <w:tc>
          <w:tcPr>
            <w:tcW w:w="708" w:type="dxa"/>
            <w:gridSpan w:val="2"/>
            <w:hideMark/>
          </w:tcPr>
          <w:p w14:paraId="2578C6AD" w14:textId="77777777" w:rsidR="00B84FF2" w:rsidRPr="000737E6" w:rsidRDefault="00B84FF2">
            <w:pPr>
              <w:pStyle w:val="TAC"/>
            </w:pPr>
            <w:r w:rsidRPr="000737E6">
              <w:t>8</w:t>
            </w:r>
          </w:p>
        </w:tc>
        <w:tc>
          <w:tcPr>
            <w:tcW w:w="709" w:type="dxa"/>
            <w:hideMark/>
          </w:tcPr>
          <w:p w14:paraId="256A9033" w14:textId="77777777" w:rsidR="00B84FF2" w:rsidRPr="000737E6" w:rsidRDefault="00B84FF2">
            <w:pPr>
              <w:pStyle w:val="TAC"/>
            </w:pPr>
            <w:r w:rsidRPr="000737E6">
              <w:t>7</w:t>
            </w:r>
          </w:p>
        </w:tc>
        <w:tc>
          <w:tcPr>
            <w:tcW w:w="709" w:type="dxa"/>
            <w:hideMark/>
          </w:tcPr>
          <w:p w14:paraId="042AB498" w14:textId="77777777" w:rsidR="00B84FF2" w:rsidRPr="000737E6" w:rsidRDefault="00B84FF2">
            <w:pPr>
              <w:pStyle w:val="TAC"/>
            </w:pPr>
            <w:r w:rsidRPr="000737E6">
              <w:t>6</w:t>
            </w:r>
          </w:p>
        </w:tc>
        <w:tc>
          <w:tcPr>
            <w:tcW w:w="709" w:type="dxa"/>
            <w:hideMark/>
          </w:tcPr>
          <w:p w14:paraId="755EEA4E" w14:textId="77777777" w:rsidR="00B84FF2" w:rsidRPr="000737E6" w:rsidRDefault="00B84FF2">
            <w:pPr>
              <w:pStyle w:val="TAC"/>
            </w:pPr>
            <w:r w:rsidRPr="000737E6">
              <w:t>5</w:t>
            </w:r>
          </w:p>
        </w:tc>
        <w:tc>
          <w:tcPr>
            <w:tcW w:w="709" w:type="dxa"/>
            <w:hideMark/>
          </w:tcPr>
          <w:p w14:paraId="554FB04A" w14:textId="77777777" w:rsidR="00B84FF2" w:rsidRPr="000737E6" w:rsidRDefault="00B84FF2">
            <w:pPr>
              <w:pStyle w:val="TAC"/>
            </w:pPr>
            <w:r w:rsidRPr="000737E6">
              <w:t>4</w:t>
            </w:r>
          </w:p>
        </w:tc>
        <w:tc>
          <w:tcPr>
            <w:tcW w:w="709" w:type="dxa"/>
            <w:hideMark/>
          </w:tcPr>
          <w:p w14:paraId="6D2AEDC2" w14:textId="77777777" w:rsidR="00B84FF2" w:rsidRPr="000737E6" w:rsidRDefault="00B84FF2">
            <w:pPr>
              <w:pStyle w:val="TAC"/>
            </w:pPr>
            <w:r w:rsidRPr="000737E6">
              <w:t>3</w:t>
            </w:r>
          </w:p>
        </w:tc>
        <w:tc>
          <w:tcPr>
            <w:tcW w:w="709" w:type="dxa"/>
            <w:hideMark/>
          </w:tcPr>
          <w:p w14:paraId="22F01461" w14:textId="77777777" w:rsidR="00B84FF2" w:rsidRPr="000737E6" w:rsidRDefault="00B84FF2">
            <w:pPr>
              <w:pStyle w:val="TAC"/>
            </w:pPr>
            <w:r w:rsidRPr="000737E6">
              <w:t>2</w:t>
            </w:r>
          </w:p>
        </w:tc>
        <w:tc>
          <w:tcPr>
            <w:tcW w:w="709" w:type="dxa"/>
            <w:hideMark/>
          </w:tcPr>
          <w:p w14:paraId="6F4A8C1A" w14:textId="77777777" w:rsidR="00B84FF2" w:rsidRPr="000737E6" w:rsidRDefault="00B84FF2">
            <w:pPr>
              <w:pStyle w:val="TAC"/>
            </w:pPr>
            <w:r w:rsidRPr="000737E6">
              <w:t>1</w:t>
            </w:r>
          </w:p>
        </w:tc>
        <w:tc>
          <w:tcPr>
            <w:tcW w:w="1346" w:type="dxa"/>
            <w:gridSpan w:val="2"/>
          </w:tcPr>
          <w:p w14:paraId="19EDAA7F" w14:textId="77777777" w:rsidR="00B84FF2" w:rsidRPr="000737E6" w:rsidRDefault="00B84FF2">
            <w:pPr>
              <w:pStyle w:val="TAL"/>
            </w:pPr>
          </w:p>
        </w:tc>
      </w:tr>
      <w:tr w:rsidR="005E7CBE" w:rsidRPr="000737E6"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737E6" w:rsidRDefault="005E7CBE" w:rsidP="00BF022C">
            <w:pPr>
              <w:pStyle w:val="TAC"/>
              <w:rPr>
                <w:noProof/>
                <w:lang w:val="en-US"/>
              </w:rPr>
            </w:pPr>
          </w:p>
          <w:p w14:paraId="4F5C6DBB" w14:textId="77777777" w:rsidR="005E7CBE" w:rsidRPr="000737E6" w:rsidRDefault="005E7CBE" w:rsidP="00BF022C">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gridSpan w:val="2"/>
          </w:tcPr>
          <w:p w14:paraId="27EA78ED" w14:textId="5A682506" w:rsidR="005E7CBE" w:rsidRPr="000737E6" w:rsidRDefault="005E7CBE" w:rsidP="00BF022C">
            <w:pPr>
              <w:pStyle w:val="TAL"/>
              <w:rPr>
                <w:lang w:val="sv-SE"/>
              </w:rPr>
            </w:pPr>
            <w:r w:rsidRPr="000737E6">
              <w:rPr>
                <w:lang w:val="sv-SE"/>
              </w:rPr>
              <w:t>octet k+</w:t>
            </w:r>
            <w:r w:rsidR="00E85EA7" w:rsidRPr="000737E6">
              <w:rPr>
                <w:lang w:val="sv-SE"/>
              </w:rPr>
              <w:t>11</w:t>
            </w:r>
          </w:p>
          <w:p w14:paraId="692DD557" w14:textId="77777777" w:rsidR="005E7CBE" w:rsidRPr="000737E6" w:rsidRDefault="005E7CBE" w:rsidP="00BF022C">
            <w:pPr>
              <w:pStyle w:val="TAL"/>
              <w:rPr>
                <w:lang w:val="sv-SE"/>
              </w:rPr>
            </w:pPr>
          </w:p>
          <w:p w14:paraId="1E5E621E" w14:textId="68614C5E" w:rsidR="005E7CBE" w:rsidRPr="000737E6" w:rsidRDefault="005E7CBE" w:rsidP="00BF022C">
            <w:pPr>
              <w:pStyle w:val="TAL"/>
              <w:rPr>
                <w:lang w:val="sv-SE"/>
              </w:rPr>
            </w:pPr>
            <w:r w:rsidRPr="000737E6">
              <w:rPr>
                <w:lang w:val="sv-SE"/>
              </w:rPr>
              <w:t>octet k+</w:t>
            </w:r>
            <w:r w:rsidR="00E85EA7" w:rsidRPr="000737E6">
              <w:rPr>
                <w:lang w:val="sv-SE"/>
              </w:rPr>
              <w:t>12</w:t>
            </w:r>
          </w:p>
        </w:tc>
      </w:tr>
      <w:tr w:rsidR="005E7CBE" w:rsidRPr="000737E6"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737E6" w:rsidRDefault="005E7CBE" w:rsidP="00BF022C">
            <w:pPr>
              <w:pStyle w:val="TAC"/>
              <w:rPr>
                <w:lang w:val="sv-SE"/>
              </w:rPr>
            </w:pPr>
          </w:p>
          <w:p w14:paraId="6F7FB21F" w14:textId="77777777" w:rsidR="005E7CBE" w:rsidRPr="000737E6" w:rsidRDefault="005E7CBE" w:rsidP="00BF022C">
            <w:pPr>
              <w:pStyle w:val="TAC"/>
            </w:pPr>
            <w:r w:rsidRPr="000737E6">
              <w:t>Authorized PLMN 1</w:t>
            </w:r>
          </w:p>
        </w:tc>
        <w:tc>
          <w:tcPr>
            <w:tcW w:w="1346" w:type="dxa"/>
            <w:gridSpan w:val="2"/>
            <w:tcBorders>
              <w:top w:val="nil"/>
              <w:left w:val="single" w:sz="6" w:space="0" w:color="auto"/>
              <w:bottom w:val="nil"/>
              <w:right w:val="nil"/>
            </w:tcBorders>
          </w:tcPr>
          <w:p w14:paraId="10E133E5" w14:textId="77BB8F48" w:rsidR="005E7CBE" w:rsidRPr="000737E6" w:rsidRDefault="005E7CBE" w:rsidP="00BF022C">
            <w:pPr>
              <w:pStyle w:val="TAL"/>
              <w:rPr>
                <w:lang w:val="sv-SE"/>
              </w:rPr>
            </w:pPr>
            <w:r w:rsidRPr="000737E6">
              <w:rPr>
                <w:lang w:val="sv-SE"/>
              </w:rPr>
              <w:t>octet (k+</w:t>
            </w:r>
            <w:r w:rsidR="00E85EA7" w:rsidRPr="000737E6">
              <w:rPr>
                <w:lang w:val="sv-SE"/>
              </w:rPr>
              <w:t>13</w:t>
            </w:r>
            <w:r w:rsidRPr="000737E6">
              <w:rPr>
                <w:lang w:val="sv-SE"/>
              </w:rPr>
              <w:t>)*</w:t>
            </w:r>
          </w:p>
          <w:p w14:paraId="2A908992" w14:textId="77777777" w:rsidR="005E7CBE" w:rsidRPr="000737E6" w:rsidRDefault="005E7CBE" w:rsidP="00BF022C">
            <w:pPr>
              <w:pStyle w:val="TAL"/>
              <w:rPr>
                <w:lang w:val="sv-SE"/>
              </w:rPr>
            </w:pPr>
          </w:p>
          <w:p w14:paraId="05FA746B" w14:textId="7174B4E4" w:rsidR="005E7CBE" w:rsidRPr="000737E6" w:rsidRDefault="005E7CBE" w:rsidP="00BF022C">
            <w:pPr>
              <w:pStyle w:val="TAL"/>
              <w:rPr>
                <w:lang w:val="sv-SE"/>
              </w:rPr>
            </w:pPr>
            <w:r w:rsidRPr="000737E6">
              <w:rPr>
                <w:lang w:val="sv-SE"/>
              </w:rPr>
              <w:t>octet (k+</w:t>
            </w:r>
            <w:r w:rsidR="00E85EA7" w:rsidRPr="000737E6">
              <w:rPr>
                <w:lang w:val="sv-SE"/>
              </w:rPr>
              <w:t>15</w:t>
            </w:r>
            <w:r w:rsidRPr="000737E6">
              <w:rPr>
                <w:lang w:val="sv-SE"/>
              </w:rPr>
              <w:t>)*</w:t>
            </w:r>
          </w:p>
        </w:tc>
      </w:tr>
      <w:tr w:rsidR="005E7CBE" w:rsidRPr="000737E6"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737E6" w:rsidRDefault="005E7CBE" w:rsidP="00BF022C">
            <w:pPr>
              <w:pStyle w:val="TAC"/>
              <w:rPr>
                <w:lang w:val="sv-SE"/>
              </w:rPr>
            </w:pPr>
          </w:p>
          <w:p w14:paraId="21D093F9" w14:textId="77777777" w:rsidR="005E7CBE" w:rsidRPr="000737E6" w:rsidRDefault="005E7CBE" w:rsidP="00BF022C">
            <w:pPr>
              <w:pStyle w:val="TAC"/>
            </w:pPr>
            <w:r w:rsidRPr="000737E6">
              <w:t>Authorized PLMN 2</w:t>
            </w:r>
          </w:p>
        </w:tc>
        <w:tc>
          <w:tcPr>
            <w:tcW w:w="1346" w:type="dxa"/>
            <w:gridSpan w:val="2"/>
            <w:tcBorders>
              <w:top w:val="nil"/>
              <w:left w:val="single" w:sz="6" w:space="0" w:color="auto"/>
              <w:bottom w:val="nil"/>
              <w:right w:val="nil"/>
            </w:tcBorders>
          </w:tcPr>
          <w:p w14:paraId="59C984EE" w14:textId="254C72DC" w:rsidR="005E7CBE" w:rsidRPr="000737E6" w:rsidRDefault="005E7CBE" w:rsidP="00BF022C">
            <w:pPr>
              <w:pStyle w:val="TAL"/>
              <w:rPr>
                <w:lang w:val="sv-SE"/>
              </w:rPr>
            </w:pPr>
            <w:r w:rsidRPr="000737E6">
              <w:rPr>
                <w:lang w:val="sv-SE"/>
              </w:rPr>
              <w:t>octet (k+</w:t>
            </w:r>
            <w:r w:rsidR="00E85EA7" w:rsidRPr="000737E6">
              <w:rPr>
                <w:lang w:val="sv-SE"/>
              </w:rPr>
              <w:t>16</w:t>
            </w:r>
            <w:r w:rsidRPr="000737E6">
              <w:rPr>
                <w:lang w:val="sv-SE"/>
              </w:rPr>
              <w:t>)*</w:t>
            </w:r>
          </w:p>
          <w:p w14:paraId="22FD979F" w14:textId="77777777" w:rsidR="005E7CBE" w:rsidRPr="000737E6" w:rsidRDefault="005E7CBE" w:rsidP="00BF022C">
            <w:pPr>
              <w:pStyle w:val="TAL"/>
              <w:rPr>
                <w:lang w:val="sv-SE"/>
              </w:rPr>
            </w:pPr>
          </w:p>
          <w:p w14:paraId="75AE7D95" w14:textId="00DF2849" w:rsidR="005E7CBE" w:rsidRPr="000737E6" w:rsidRDefault="005E7CBE" w:rsidP="00BF022C">
            <w:pPr>
              <w:pStyle w:val="TAL"/>
              <w:rPr>
                <w:lang w:val="sv-SE"/>
              </w:rPr>
            </w:pPr>
            <w:r w:rsidRPr="000737E6">
              <w:rPr>
                <w:lang w:val="sv-SE"/>
              </w:rPr>
              <w:t>octet (k+</w:t>
            </w:r>
            <w:r w:rsidR="00E85EA7" w:rsidRPr="000737E6">
              <w:rPr>
                <w:lang w:val="sv-SE"/>
              </w:rPr>
              <w:t>18</w:t>
            </w:r>
            <w:r w:rsidRPr="000737E6">
              <w:rPr>
                <w:lang w:val="sv-SE"/>
              </w:rPr>
              <w:t>)*</w:t>
            </w:r>
          </w:p>
        </w:tc>
      </w:tr>
      <w:tr w:rsidR="005E7CBE" w:rsidRPr="000737E6"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737E6" w:rsidRDefault="005E7CBE" w:rsidP="00BF022C">
            <w:pPr>
              <w:pStyle w:val="TAC"/>
              <w:rPr>
                <w:lang w:val="sv-SE"/>
              </w:rPr>
            </w:pPr>
          </w:p>
          <w:p w14:paraId="676D08AB" w14:textId="77777777" w:rsidR="005E7CBE" w:rsidRPr="000737E6" w:rsidRDefault="005E7CBE" w:rsidP="00BF022C">
            <w:pPr>
              <w:pStyle w:val="TAC"/>
            </w:pPr>
            <w:r w:rsidRPr="000737E6">
              <w:t>...</w:t>
            </w:r>
          </w:p>
        </w:tc>
        <w:tc>
          <w:tcPr>
            <w:tcW w:w="1346" w:type="dxa"/>
            <w:gridSpan w:val="2"/>
            <w:tcBorders>
              <w:top w:val="nil"/>
              <w:left w:val="single" w:sz="6" w:space="0" w:color="auto"/>
              <w:bottom w:val="nil"/>
              <w:right w:val="nil"/>
            </w:tcBorders>
          </w:tcPr>
          <w:p w14:paraId="5CF28912" w14:textId="0C191B24" w:rsidR="005E7CBE" w:rsidRPr="000737E6" w:rsidRDefault="005E7CBE" w:rsidP="00BF022C">
            <w:pPr>
              <w:pStyle w:val="TAL"/>
            </w:pPr>
            <w:r w:rsidRPr="000737E6">
              <w:t>octet (</w:t>
            </w:r>
            <w:r w:rsidRPr="000737E6">
              <w:rPr>
                <w:lang w:val="sv-SE"/>
              </w:rPr>
              <w:t>k+</w:t>
            </w:r>
            <w:r w:rsidR="00E85EA7" w:rsidRPr="000737E6">
              <w:rPr>
                <w:lang w:val="sv-SE"/>
              </w:rPr>
              <w:t>19</w:t>
            </w:r>
            <w:r w:rsidRPr="000737E6">
              <w:t>)*</w:t>
            </w:r>
          </w:p>
          <w:p w14:paraId="5F816888" w14:textId="77777777" w:rsidR="005E7CBE" w:rsidRPr="000737E6" w:rsidRDefault="005E7CBE" w:rsidP="00BF022C">
            <w:pPr>
              <w:pStyle w:val="TAL"/>
            </w:pPr>
          </w:p>
          <w:p w14:paraId="0293FFF4" w14:textId="77777777" w:rsidR="005E7CBE" w:rsidRPr="000737E6" w:rsidRDefault="005E7CBE" w:rsidP="00BF022C">
            <w:pPr>
              <w:pStyle w:val="TAL"/>
            </w:pPr>
            <w:r w:rsidRPr="000737E6">
              <w:t>octet (o50-3)*</w:t>
            </w:r>
          </w:p>
        </w:tc>
      </w:tr>
      <w:tr w:rsidR="005E7CBE" w:rsidRPr="000737E6"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737E6" w:rsidRDefault="005E7CBE" w:rsidP="00BF022C">
            <w:pPr>
              <w:pStyle w:val="TAC"/>
            </w:pPr>
          </w:p>
          <w:p w14:paraId="1569D1E9" w14:textId="77777777" w:rsidR="005E7CBE" w:rsidRPr="000737E6" w:rsidRDefault="005E7CBE" w:rsidP="00BF022C">
            <w:pPr>
              <w:pStyle w:val="TAC"/>
            </w:pPr>
            <w:r w:rsidRPr="000737E6">
              <w:t xml:space="preserve">Authorized PLMN </w:t>
            </w:r>
            <w:r w:rsidRPr="000737E6">
              <w:rPr>
                <w:noProof/>
                <w:lang w:val="en-US"/>
              </w:rPr>
              <w:t>n</w:t>
            </w:r>
          </w:p>
        </w:tc>
        <w:tc>
          <w:tcPr>
            <w:tcW w:w="1346" w:type="dxa"/>
            <w:gridSpan w:val="2"/>
            <w:tcBorders>
              <w:top w:val="nil"/>
              <w:left w:val="single" w:sz="6" w:space="0" w:color="auto"/>
              <w:bottom w:val="nil"/>
              <w:right w:val="nil"/>
            </w:tcBorders>
          </w:tcPr>
          <w:p w14:paraId="17A69430" w14:textId="77777777" w:rsidR="005E7CBE" w:rsidRPr="000737E6" w:rsidRDefault="005E7CBE" w:rsidP="00BF022C">
            <w:pPr>
              <w:pStyle w:val="TAL"/>
            </w:pPr>
            <w:r w:rsidRPr="000737E6">
              <w:t>octet (o50-2)*</w:t>
            </w:r>
          </w:p>
          <w:p w14:paraId="6C8FC648" w14:textId="77777777" w:rsidR="005E7CBE" w:rsidRPr="000737E6" w:rsidRDefault="005E7CBE" w:rsidP="00BF022C">
            <w:pPr>
              <w:pStyle w:val="TAL"/>
            </w:pPr>
          </w:p>
          <w:p w14:paraId="62B6B7FB" w14:textId="77777777" w:rsidR="005E7CBE" w:rsidRPr="000737E6" w:rsidRDefault="005E7CBE" w:rsidP="00BF022C">
            <w:pPr>
              <w:pStyle w:val="TAL"/>
              <w:rPr>
                <w:lang w:val="sv-SE"/>
              </w:rPr>
            </w:pPr>
            <w:r w:rsidRPr="000737E6">
              <w:rPr>
                <w:lang w:val="sv-SE"/>
              </w:rPr>
              <w:t>octet o50*</w:t>
            </w:r>
          </w:p>
        </w:tc>
      </w:tr>
    </w:tbl>
    <w:p w14:paraId="6EB0E765" w14:textId="77777777" w:rsidR="005E7CBE" w:rsidRPr="000737E6" w:rsidRDefault="005E7CBE" w:rsidP="005E7CBE">
      <w:pPr>
        <w:pStyle w:val="TF"/>
      </w:pPr>
      <w:r w:rsidRPr="000737E6">
        <w:t>Figure 5.6.2.3: Authorized PLMN list</w:t>
      </w:r>
    </w:p>
    <w:p w14:paraId="13A9F82B" w14:textId="77777777" w:rsidR="005E7CBE" w:rsidRPr="000737E6" w:rsidRDefault="005E7CBE" w:rsidP="005E7CBE">
      <w:pPr>
        <w:pStyle w:val="TH"/>
      </w:pPr>
      <w:r w:rsidRPr="000737E6">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Pr="000737E6" w:rsidRDefault="005E7CBE" w:rsidP="00BF022C">
            <w:pPr>
              <w:pStyle w:val="TAL"/>
            </w:pPr>
            <w:r w:rsidRPr="000737E6">
              <w:t>Authorized PLMN:</w:t>
            </w:r>
          </w:p>
          <w:p w14:paraId="3DB57241" w14:textId="77777777" w:rsidR="005E7CBE" w:rsidRPr="000737E6" w:rsidRDefault="005E7CBE" w:rsidP="00BF022C">
            <w:pPr>
              <w:pStyle w:val="TAL"/>
              <w:rPr>
                <w:noProof/>
                <w:lang w:val="en-US"/>
              </w:rPr>
            </w:pPr>
            <w:r w:rsidRPr="000737E6">
              <w:t>The authorized PLMN field is coded according to figure 5.6.2.4 and table 5.6.2.4.</w:t>
            </w:r>
          </w:p>
        </w:tc>
      </w:tr>
      <w:tr w:rsidR="005E7CBE" w:rsidRPr="000737E6"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Pr="000737E6" w:rsidRDefault="005E7CBE" w:rsidP="00BF022C">
            <w:pPr>
              <w:pStyle w:val="TAL"/>
            </w:pPr>
          </w:p>
        </w:tc>
      </w:tr>
    </w:tbl>
    <w:p w14:paraId="519BC977"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737E6" w14:paraId="606F78F9" w14:textId="77777777" w:rsidTr="00BF022C">
        <w:trPr>
          <w:cantSplit/>
          <w:jc w:val="center"/>
        </w:trPr>
        <w:tc>
          <w:tcPr>
            <w:tcW w:w="708" w:type="dxa"/>
            <w:hideMark/>
          </w:tcPr>
          <w:p w14:paraId="608CAC6D" w14:textId="77777777" w:rsidR="005E7CBE" w:rsidRPr="000737E6" w:rsidRDefault="005E7CBE" w:rsidP="00BF022C">
            <w:pPr>
              <w:pStyle w:val="TAC"/>
            </w:pPr>
            <w:r w:rsidRPr="000737E6">
              <w:t>8</w:t>
            </w:r>
          </w:p>
        </w:tc>
        <w:tc>
          <w:tcPr>
            <w:tcW w:w="709" w:type="dxa"/>
            <w:hideMark/>
          </w:tcPr>
          <w:p w14:paraId="0FBFB568" w14:textId="77777777" w:rsidR="005E7CBE" w:rsidRPr="000737E6" w:rsidRDefault="005E7CBE" w:rsidP="00BF022C">
            <w:pPr>
              <w:pStyle w:val="TAC"/>
            </w:pPr>
            <w:r w:rsidRPr="000737E6">
              <w:t>7</w:t>
            </w:r>
          </w:p>
        </w:tc>
        <w:tc>
          <w:tcPr>
            <w:tcW w:w="709" w:type="dxa"/>
            <w:hideMark/>
          </w:tcPr>
          <w:p w14:paraId="489F0829" w14:textId="77777777" w:rsidR="005E7CBE" w:rsidRPr="000737E6" w:rsidRDefault="005E7CBE" w:rsidP="00BF022C">
            <w:pPr>
              <w:pStyle w:val="TAC"/>
            </w:pPr>
            <w:r w:rsidRPr="000737E6">
              <w:t>6</w:t>
            </w:r>
          </w:p>
        </w:tc>
        <w:tc>
          <w:tcPr>
            <w:tcW w:w="709" w:type="dxa"/>
            <w:hideMark/>
          </w:tcPr>
          <w:p w14:paraId="1808DB46" w14:textId="77777777" w:rsidR="005E7CBE" w:rsidRPr="000737E6" w:rsidRDefault="005E7CBE" w:rsidP="00BF022C">
            <w:pPr>
              <w:pStyle w:val="TAC"/>
            </w:pPr>
            <w:r w:rsidRPr="000737E6">
              <w:t>5</w:t>
            </w:r>
          </w:p>
        </w:tc>
        <w:tc>
          <w:tcPr>
            <w:tcW w:w="709" w:type="dxa"/>
            <w:hideMark/>
          </w:tcPr>
          <w:p w14:paraId="26D0BFC2" w14:textId="77777777" w:rsidR="005E7CBE" w:rsidRPr="000737E6" w:rsidRDefault="005E7CBE" w:rsidP="00BF022C">
            <w:pPr>
              <w:pStyle w:val="TAC"/>
            </w:pPr>
            <w:r w:rsidRPr="000737E6">
              <w:t>4</w:t>
            </w:r>
          </w:p>
        </w:tc>
        <w:tc>
          <w:tcPr>
            <w:tcW w:w="709" w:type="dxa"/>
            <w:hideMark/>
          </w:tcPr>
          <w:p w14:paraId="31593937" w14:textId="77777777" w:rsidR="005E7CBE" w:rsidRPr="000737E6" w:rsidRDefault="005E7CBE" w:rsidP="00BF022C">
            <w:pPr>
              <w:pStyle w:val="TAC"/>
            </w:pPr>
            <w:r w:rsidRPr="000737E6">
              <w:t>3</w:t>
            </w:r>
          </w:p>
        </w:tc>
        <w:tc>
          <w:tcPr>
            <w:tcW w:w="709" w:type="dxa"/>
            <w:hideMark/>
          </w:tcPr>
          <w:p w14:paraId="46F4AE40" w14:textId="77777777" w:rsidR="005E7CBE" w:rsidRPr="000737E6" w:rsidRDefault="005E7CBE" w:rsidP="00BF022C">
            <w:pPr>
              <w:pStyle w:val="TAC"/>
            </w:pPr>
            <w:r w:rsidRPr="000737E6">
              <w:t>2</w:t>
            </w:r>
          </w:p>
        </w:tc>
        <w:tc>
          <w:tcPr>
            <w:tcW w:w="709" w:type="dxa"/>
            <w:hideMark/>
          </w:tcPr>
          <w:p w14:paraId="33CD9ABA" w14:textId="77777777" w:rsidR="005E7CBE" w:rsidRPr="000737E6" w:rsidRDefault="005E7CBE" w:rsidP="00BF022C">
            <w:pPr>
              <w:pStyle w:val="TAC"/>
            </w:pPr>
            <w:r w:rsidRPr="000737E6">
              <w:t>1</w:t>
            </w:r>
          </w:p>
        </w:tc>
        <w:tc>
          <w:tcPr>
            <w:tcW w:w="1416" w:type="dxa"/>
          </w:tcPr>
          <w:p w14:paraId="71B5A45D" w14:textId="77777777" w:rsidR="005E7CBE" w:rsidRPr="000737E6" w:rsidRDefault="005E7CBE" w:rsidP="00BF022C">
            <w:pPr>
              <w:pStyle w:val="TAL"/>
            </w:pPr>
          </w:p>
        </w:tc>
      </w:tr>
      <w:tr w:rsidR="005E7CBE" w:rsidRPr="000737E6"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737E6" w:rsidRDefault="005E7CBE" w:rsidP="00BF022C">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737E6" w:rsidRDefault="005E7CBE" w:rsidP="00BF022C">
            <w:pPr>
              <w:pStyle w:val="TAC"/>
            </w:pPr>
            <w:r w:rsidRPr="000737E6">
              <w:t>MCC digit 1</w:t>
            </w:r>
          </w:p>
        </w:tc>
        <w:tc>
          <w:tcPr>
            <w:tcW w:w="1416" w:type="dxa"/>
            <w:tcBorders>
              <w:top w:val="nil"/>
              <w:left w:val="single" w:sz="6" w:space="0" w:color="auto"/>
              <w:bottom w:val="nil"/>
              <w:right w:val="nil"/>
            </w:tcBorders>
            <w:hideMark/>
          </w:tcPr>
          <w:p w14:paraId="182D69BD" w14:textId="3A32E469" w:rsidR="005E7CBE" w:rsidRPr="000737E6" w:rsidRDefault="005E7CBE" w:rsidP="00BF022C">
            <w:pPr>
              <w:pStyle w:val="TAL"/>
            </w:pPr>
            <w:r w:rsidRPr="000737E6">
              <w:t xml:space="preserve">octet </w:t>
            </w:r>
            <w:r w:rsidRPr="000737E6">
              <w:rPr>
                <w:lang w:val="sv-SE"/>
              </w:rPr>
              <w:t>k+1</w:t>
            </w:r>
            <w:r w:rsidR="00FD6256" w:rsidRPr="000737E6">
              <w:rPr>
                <w:lang w:val="sv-SE"/>
              </w:rPr>
              <w:t>6</w:t>
            </w:r>
          </w:p>
        </w:tc>
      </w:tr>
      <w:tr w:rsidR="005E7CBE" w:rsidRPr="000737E6"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737E6" w:rsidRDefault="005E7CBE" w:rsidP="00BF022C">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737E6" w:rsidRDefault="005E7CBE" w:rsidP="00BF022C">
            <w:pPr>
              <w:pStyle w:val="TAC"/>
            </w:pPr>
            <w:r w:rsidRPr="000737E6">
              <w:t>MCC digit 3</w:t>
            </w:r>
          </w:p>
        </w:tc>
        <w:tc>
          <w:tcPr>
            <w:tcW w:w="1416" w:type="dxa"/>
            <w:tcBorders>
              <w:top w:val="nil"/>
              <w:left w:val="single" w:sz="6" w:space="0" w:color="auto"/>
              <w:bottom w:val="nil"/>
              <w:right w:val="nil"/>
            </w:tcBorders>
            <w:hideMark/>
          </w:tcPr>
          <w:p w14:paraId="199D18AB" w14:textId="4D715531" w:rsidR="005E7CBE" w:rsidRPr="000737E6" w:rsidRDefault="005E7CBE" w:rsidP="00BF022C">
            <w:pPr>
              <w:pStyle w:val="TAL"/>
            </w:pPr>
            <w:r w:rsidRPr="000737E6">
              <w:t xml:space="preserve">octet </w:t>
            </w:r>
            <w:r w:rsidRPr="000737E6">
              <w:rPr>
                <w:lang w:val="sv-SE"/>
              </w:rPr>
              <w:t>k+1</w:t>
            </w:r>
            <w:r w:rsidR="00FD6256" w:rsidRPr="000737E6">
              <w:rPr>
                <w:lang w:val="sv-SE"/>
              </w:rPr>
              <w:t>7</w:t>
            </w:r>
          </w:p>
        </w:tc>
      </w:tr>
      <w:tr w:rsidR="005E7CBE" w:rsidRPr="000737E6"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737E6" w:rsidRDefault="005E7CBE" w:rsidP="00BF022C">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737E6" w:rsidRDefault="005E7CBE" w:rsidP="00BF022C">
            <w:pPr>
              <w:pStyle w:val="TAC"/>
            </w:pPr>
            <w:r w:rsidRPr="000737E6">
              <w:t>MNC digit 1</w:t>
            </w:r>
          </w:p>
        </w:tc>
        <w:tc>
          <w:tcPr>
            <w:tcW w:w="1416" w:type="dxa"/>
            <w:tcBorders>
              <w:top w:val="nil"/>
              <w:left w:val="single" w:sz="6" w:space="0" w:color="auto"/>
              <w:bottom w:val="nil"/>
              <w:right w:val="nil"/>
            </w:tcBorders>
            <w:hideMark/>
          </w:tcPr>
          <w:p w14:paraId="49E41934" w14:textId="0FDE0E13" w:rsidR="005E7CBE" w:rsidRPr="000737E6" w:rsidRDefault="005E7CBE" w:rsidP="00BF022C">
            <w:pPr>
              <w:pStyle w:val="TAL"/>
            </w:pPr>
            <w:r w:rsidRPr="000737E6">
              <w:t xml:space="preserve">octet </w:t>
            </w:r>
            <w:r w:rsidRPr="000737E6">
              <w:rPr>
                <w:lang w:val="sv-SE"/>
              </w:rPr>
              <w:t>k+1</w:t>
            </w:r>
            <w:r w:rsidR="00FD6256" w:rsidRPr="000737E6">
              <w:rPr>
                <w:lang w:val="sv-SE"/>
              </w:rPr>
              <w:t>8</w:t>
            </w:r>
          </w:p>
        </w:tc>
      </w:tr>
    </w:tbl>
    <w:p w14:paraId="1187A3E3" w14:textId="77777777" w:rsidR="005E7CBE" w:rsidRPr="000737E6" w:rsidRDefault="005E7CBE" w:rsidP="005E7CBE">
      <w:pPr>
        <w:pStyle w:val="TF"/>
      </w:pPr>
      <w:r w:rsidRPr="000737E6">
        <w:t>Figure 5.6.2.4: PLMN ID</w:t>
      </w:r>
    </w:p>
    <w:p w14:paraId="1BA6FB62" w14:textId="77777777" w:rsidR="005E7CBE" w:rsidRPr="000737E6" w:rsidRDefault="005E7CBE" w:rsidP="005E7CBE">
      <w:pPr>
        <w:pStyle w:val="TH"/>
      </w:pPr>
      <w:r w:rsidRPr="000737E6">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737E6" w:rsidRDefault="005E7CBE" w:rsidP="00BF022C">
            <w:pPr>
              <w:pStyle w:val="TAL"/>
            </w:pPr>
            <w:r w:rsidRPr="000737E6">
              <w:t xml:space="preserve">Mobile country code (MCC) (octet </w:t>
            </w:r>
            <w:r w:rsidRPr="000737E6">
              <w:rPr>
                <w:lang w:val="sv-SE"/>
              </w:rPr>
              <w:t>k+1</w:t>
            </w:r>
            <w:r w:rsidR="004B17EC" w:rsidRPr="000737E6">
              <w:rPr>
                <w:lang w:val="sv-SE"/>
              </w:rPr>
              <w:t>6</w:t>
            </w:r>
            <w:r w:rsidRPr="000737E6">
              <w:t xml:space="preserve">, octet </w:t>
            </w:r>
            <w:r w:rsidRPr="000737E6">
              <w:rPr>
                <w:lang w:val="sv-SE"/>
              </w:rPr>
              <w:t>k+1</w:t>
            </w:r>
            <w:r w:rsidR="004B17EC" w:rsidRPr="000737E6">
              <w:rPr>
                <w:lang w:val="sv-SE"/>
              </w:rPr>
              <w:t>7</w:t>
            </w:r>
            <w:r w:rsidRPr="000737E6">
              <w:rPr>
                <w:lang w:val="sv-SE"/>
              </w:rPr>
              <w:t xml:space="preserve"> </w:t>
            </w:r>
            <w:r w:rsidRPr="000737E6">
              <w:t>bit 1 to 4):</w:t>
            </w:r>
          </w:p>
          <w:p w14:paraId="46C5BEF2" w14:textId="77777777" w:rsidR="005E7CBE" w:rsidRPr="000737E6" w:rsidRDefault="005E7CBE" w:rsidP="00BF022C">
            <w:pPr>
              <w:pStyle w:val="TAL"/>
              <w:rPr>
                <w:noProof/>
                <w:lang w:val="en-US"/>
              </w:rPr>
            </w:pPr>
            <w:r w:rsidRPr="000737E6">
              <w:t>The MCC field is coded as in ITU-T Recommendation E.212 [5], annex A.</w:t>
            </w:r>
          </w:p>
        </w:tc>
      </w:tr>
      <w:tr w:rsidR="005E7CBE" w:rsidRPr="000737E6"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Pr="000737E6" w:rsidRDefault="005E7CBE" w:rsidP="00BF022C">
            <w:pPr>
              <w:pStyle w:val="TAL"/>
            </w:pPr>
          </w:p>
        </w:tc>
      </w:tr>
      <w:tr w:rsidR="005E7CBE" w:rsidRPr="000737E6"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Pr="000737E6" w:rsidRDefault="005E7CBE" w:rsidP="00BF022C">
            <w:pPr>
              <w:pStyle w:val="TAL"/>
            </w:pPr>
            <w:r w:rsidRPr="000737E6">
              <w:t xml:space="preserve">Mobile network code (MNC) (octet </w:t>
            </w:r>
            <w:r w:rsidRPr="000737E6">
              <w:rPr>
                <w:lang w:val="sv-SE"/>
              </w:rPr>
              <w:t>k+1</w:t>
            </w:r>
            <w:r w:rsidR="004B17EC" w:rsidRPr="000737E6">
              <w:rPr>
                <w:lang w:val="sv-SE"/>
              </w:rPr>
              <w:t>7</w:t>
            </w:r>
            <w:r w:rsidRPr="000737E6">
              <w:t xml:space="preserve"> bit 5 to 8, octet </w:t>
            </w:r>
            <w:r w:rsidRPr="000737E6">
              <w:rPr>
                <w:lang w:val="sv-SE"/>
              </w:rPr>
              <w:t>k+1</w:t>
            </w:r>
            <w:r w:rsidR="004B17EC" w:rsidRPr="000737E6">
              <w:rPr>
                <w:lang w:val="sv-SE"/>
              </w:rPr>
              <w:t>8</w:t>
            </w:r>
            <w:r w:rsidRPr="000737E6">
              <w:t>):</w:t>
            </w:r>
          </w:p>
          <w:p w14:paraId="66A91EC7" w14:textId="77777777" w:rsidR="005E7CBE" w:rsidRPr="000737E6" w:rsidRDefault="005E7CBE" w:rsidP="00BF022C">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5E7CBE" w:rsidRPr="000737E6"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Pr="000737E6" w:rsidRDefault="005E7CBE" w:rsidP="00BF022C">
            <w:pPr>
              <w:pStyle w:val="TAL"/>
            </w:pPr>
          </w:p>
        </w:tc>
      </w:tr>
    </w:tbl>
    <w:p w14:paraId="2B745795"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737E6" w14:paraId="526BE291" w14:textId="77777777" w:rsidTr="00BF022C">
        <w:trPr>
          <w:cantSplit/>
          <w:jc w:val="center"/>
        </w:trPr>
        <w:tc>
          <w:tcPr>
            <w:tcW w:w="708" w:type="dxa"/>
            <w:hideMark/>
          </w:tcPr>
          <w:p w14:paraId="2950CA48" w14:textId="77777777" w:rsidR="005E7CBE" w:rsidRPr="000737E6" w:rsidRDefault="005E7CBE" w:rsidP="00BF022C">
            <w:pPr>
              <w:pStyle w:val="TAC"/>
            </w:pPr>
            <w:r w:rsidRPr="000737E6">
              <w:lastRenderedPageBreak/>
              <w:t>8</w:t>
            </w:r>
          </w:p>
        </w:tc>
        <w:tc>
          <w:tcPr>
            <w:tcW w:w="709" w:type="dxa"/>
            <w:hideMark/>
          </w:tcPr>
          <w:p w14:paraId="1B6CF181" w14:textId="77777777" w:rsidR="005E7CBE" w:rsidRPr="000737E6" w:rsidRDefault="005E7CBE" w:rsidP="00BF022C">
            <w:pPr>
              <w:pStyle w:val="TAC"/>
            </w:pPr>
            <w:r w:rsidRPr="000737E6">
              <w:t>7</w:t>
            </w:r>
          </w:p>
        </w:tc>
        <w:tc>
          <w:tcPr>
            <w:tcW w:w="709" w:type="dxa"/>
            <w:hideMark/>
          </w:tcPr>
          <w:p w14:paraId="3D79ACAE" w14:textId="77777777" w:rsidR="005E7CBE" w:rsidRPr="000737E6" w:rsidRDefault="005E7CBE" w:rsidP="00BF022C">
            <w:pPr>
              <w:pStyle w:val="TAC"/>
            </w:pPr>
            <w:r w:rsidRPr="000737E6">
              <w:t>6</w:t>
            </w:r>
          </w:p>
        </w:tc>
        <w:tc>
          <w:tcPr>
            <w:tcW w:w="709" w:type="dxa"/>
            <w:hideMark/>
          </w:tcPr>
          <w:p w14:paraId="7FE263FD" w14:textId="77777777" w:rsidR="005E7CBE" w:rsidRPr="000737E6" w:rsidRDefault="005E7CBE" w:rsidP="00BF022C">
            <w:pPr>
              <w:pStyle w:val="TAC"/>
            </w:pPr>
            <w:r w:rsidRPr="000737E6">
              <w:t>5</w:t>
            </w:r>
          </w:p>
        </w:tc>
        <w:tc>
          <w:tcPr>
            <w:tcW w:w="709" w:type="dxa"/>
            <w:hideMark/>
          </w:tcPr>
          <w:p w14:paraId="2B22E217" w14:textId="77777777" w:rsidR="005E7CBE" w:rsidRPr="000737E6" w:rsidRDefault="005E7CBE" w:rsidP="00BF022C">
            <w:pPr>
              <w:pStyle w:val="TAC"/>
            </w:pPr>
            <w:r w:rsidRPr="000737E6">
              <w:t>4</w:t>
            </w:r>
          </w:p>
        </w:tc>
        <w:tc>
          <w:tcPr>
            <w:tcW w:w="709" w:type="dxa"/>
            <w:hideMark/>
          </w:tcPr>
          <w:p w14:paraId="74484586" w14:textId="77777777" w:rsidR="005E7CBE" w:rsidRPr="000737E6" w:rsidRDefault="005E7CBE" w:rsidP="00BF022C">
            <w:pPr>
              <w:pStyle w:val="TAC"/>
            </w:pPr>
            <w:r w:rsidRPr="000737E6">
              <w:t>3</w:t>
            </w:r>
          </w:p>
        </w:tc>
        <w:tc>
          <w:tcPr>
            <w:tcW w:w="709" w:type="dxa"/>
            <w:hideMark/>
          </w:tcPr>
          <w:p w14:paraId="13A0163A" w14:textId="77777777" w:rsidR="005E7CBE" w:rsidRPr="000737E6" w:rsidRDefault="005E7CBE" w:rsidP="00BF022C">
            <w:pPr>
              <w:pStyle w:val="TAC"/>
            </w:pPr>
            <w:r w:rsidRPr="000737E6">
              <w:t>2</w:t>
            </w:r>
          </w:p>
        </w:tc>
        <w:tc>
          <w:tcPr>
            <w:tcW w:w="709" w:type="dxa"/>
            <w:hideMark/>
          </w:tcPr>
          <w:p w14:paraId="7F815BF3" w14:textId="77777777" w:rsidR="005E7CBE" w:rsidRPr="000737E6" w:rsidRDefault="005E7CBE" w:rsidP="00BF022C">
            <w:pPr>
              <w:pStyle w:val="TAC"/>
            </w:pPr>
            <w:r w:rsidRPr="000737E6">
              <w:t>1</w:t>
            </w:r>
          </w:p>
        </w:tc>
        <w:tc>
          <w:tcPr>
            <w:tcW w:w="1416" w:type="dxa"/>
          </w:tcPr>
          <w:p w14:paraId="20B171EA" w14:textId="77777777" w:rsidR="005E7CBE" w:rsidRPr="000737E6" w:rsidRDefault="005E7CBE" w:rsidP="00BF022C">
            <w:pPr>
              <w:pStyle w:val="TAL"/>
            </w:pPr>
          </w:p>
        </w:tc>
      </w:tr>
      <w:tr w:rsidR="005E7CBE" w:rsidRPr="000737E6"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737E6" w:rsidRDefault="005E7CBE" w:rsidP="00BF022C">
            <w:pPr>
              <w:pStyle w:val="TAC"/>
            </w:pPr>
          </w:p>
          <w:p w14:paraId="145EE24F" w14:textId="77777777" w:rsidR="005E7CBE" w:rsidRPr="000737E6" w:rsidRDefault="005E7CBE" w:rsidP="00BF022C">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171CA141" w14:textId="77777777" w:rsidR="005E7CBE" w:rsidRPr="000737E6" w:rsidRDefault="005E7CBE" w:rsidP="00BF022C">
            <w:pPr>
              <w:pStyle w:val="TAL"/>
            </w:pPr>
            <w:r w:rsidRPr="000737E6">
              <w:t>octet o1+1</w:t>
            </w:r>
          </w:p>
          <w:p w14:paraId="40630910" w14:textId="77777777" w:rsidR="005E7CBE" w:rsidRPr="000737E6" w:rsidRDefault="005E7CBE" w:rsidP="00BF022C">
            <w:pPr>
              <w:pStyle w:val="TAL"/>
            </w:pPr>
          </w:p>
          <w:p w14:paraId="325F8B79" w14:textId="77777777" w:rsidR="005E7CBE" w:rsidRPr="000737E6" w:rsidRDefault="005E7CBE" w:rsidP="00BF022C">
            <w:pPr>
              <w:pStyle w:val="TAL"/>
            </w:pPr>
            <w:r w:rsidRPr="000737E6">
              <w:t>octet o1+2</w:t>
            </w:r>
          </w:p>
        </w:tc>
      </w:tr>
      <w:tr w:rsidR="005E7CBE" w:rsidRPr="000737E6"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737E6" w:rsidRDefault="005E7CBE" w:rsidP="00BF022C">
            <w:pPr>
              <w:pStyle w:val="TAC"/>
            </w:pPr>
          </w:p>
          <w:p w14:paraId="4772CD50" w14:textId="77777777" w:rsidR="005E7CBE" w:rsidRPr="000737E6" w:rsidRDefault="005E7CBE" w:rsidP="00BF022C">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737E6" w:rsidRDefault="005E7CBE" w:rsidP="00BF022C">
            <w:pPr>
              <w:pStyle w:val="TAL"/>
              <w:rPr>
                <w:lang w:eastAsia="zh-CN"/>
              </w:rPr>
            </w:pPr>
            <w:r w:rsidRPr="000737E6">
              <w:t>octet o1+3</w:t>
            </w:r>
          </w:p>
          <w:p w14:paraId="72103018" w14:textId="77777777" w:rsidR="005E7CBE" w:rsidRPr="000737E6" w:rsidRDefault="005E7CBE" w:rsidP="00BF022C">
            <w:pPr>
              <w:pStyle w:val="TAL"/>
              <w:rPr>
                <w:lang w:eastAsia="zh-CN"/>
              </w:rPr>
            </w:pPr>
          </w:p>
          <w:p w14:paraId="7211FA9B" w14:textId="77777777" w:rsidR="005E7CBE" w:rsidRPr="000737E6" w:rsidRDefault="005E7CBE" w:rsidP="00BF022C">
            <w:pPr>
              <w:pStyle w:val="TAL"/>
              <w:rPr>
                <w:lang w:eastAsia="zh-CN"/>
              </w:rPr>
            </w:pPr>
            <w:r w:rsidRPr="000737E6">
              <w:t>octet o</w:t>
            </w:r>
            <w:r w:rsidRPr="000737E6">
              <w:rPr>
                <w:lang w:eastAsia="zh-CN"/>
              </w:rPr>
              <w:t>51</w:t>
            </w:r>
          </w:p>
        </w:tc>
      </w:tr>
      <w:tr w:rsidR="005E7CBE" w:rsidRPr="000737E6"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737E6" w:rsidRDefault="005E7CBE" w:rsidP="00BF022C">
            <w:pPr>
              <w:pStyle w:val="TAC"/>
            </w:pPr>
          </w:p>
          <w:p w14:paraId="1C16D15B" w14:textId="77777777" w:rsidR="005E7CBE" w:rsidRPr="000737E6" w:rsidRDefault="005E7CBE" w:rsidP="00BF022C">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737E6" w:rsidRDefault="005E7CBE" w:rsidP="00BF022C">
            <w:pPr>
              <w:pStyle w:val="TAL"/>
              <w:rPr>
                <w:lang w:eastAsia="zh-CN"/>
              </w:rPr>
            </w:pPr>
            <w:r w:rsidRPr="000737E6">
              <w:t>octet o51+1</w:t>
            </w:r>
          </w:p>
          <w:p w14:paraId="3203EC90" w14:textId="77777777" w:rsidR="005E7CBE" w:rsidRPr="000737E6" w:rsidRDefault="005E7CBE" w:rsidP="00BF022C">
            <w:pPr>
              <w:pStyle w:val="TAL"/>
              <w:rPr>
                <w:lang w:eastAsia="zh-CN"/>
              </w:rPr>
            </w:pPr>
          </w:p>
          <w:p w14:paraId="5B972129" w14:textId="77777777" w:rsidR="005E7CBE" w:rsidRPr="000737E6" w:rsidRDefault="005E7CBE" w:rsidP="00BF022C">
            <w:pPr>
              <w:pStyle w:val="TAL"/>
            </w:pPr>
            <w:r w:rsidRPr="000737E6">
              <w:t>octet o</w:t>
            </w:r>
            <w:r w:rsidRPr="000737E6">
              <w:rPr>
                <w:lang w:eastAsia="zh-CN"/>
              </w:rPr>
              <w:t>2</w:t>
            </w:r>
          </w:p>
        </w:tc>
      </w:tr>
    </w:tbl>
    <w:p w14:paraId="5EBACD9D" w14:textId="77777777" w:rsidR="005E7CBE" w:rsidRPr="000737E6" w:rsidRDefault="005E7CBE" w:rsidP="005E7CBE">
      <w:pPr>
        <w:pStyle w:val="TF"/>
        <w:rPr>
          <w:noProof/>
          <w:lang w:val="en-US"/>
        </w:rPr>
      </w:pPr>
      <w:r w:rsidRPr="000737E6">
        <w:t>Figure 5.6.2.5: Not served by NG-RAN</w:t>
      </w:r>
    </w:p>
    <w:p w14:paraId="3F6EEE08" w14:textId="77777777" w:rsidR="005E7CBE" w:rsidRPr="000737E6" w:rsidRDefault="005E7CBE" w:rsidP="005E7CBE">
      <w:pPr>
        <w:pStyle w:val="TH"/>
      </w:pPr>
      <w:r w:rsidRPr="000737E6">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737E6" w:rsidRDefault="005E7CBE" w:rsidP="00BF022C">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48D54256" w14:textId="77777777" w:rsidR="005E7CBE" w:rsidRPr="000737E6" w:rsidRDefault="005E7CBE" w:rsidP="00BF022C">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5.6.2.6 and table 5.6.2.6.</w:t>
            </w:r>
          </w:p>
        </w:tc>
      </w:tr>
      <w:tr w:rsidR="005E7CBE" w:rsidRPr="000737E6"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Pr="000737E6" w:rsidRDefault="005E7CBE" w:rsidP="00BF022C">
            <w:pPr>
              <w:pStyle w:val="TAL"/>
              <w:rPr>
                <w:lang w:eastAsia="zh-CN"/>
              </w:rPr>
            </w:pPr>
          </w:p>
        </w:tc>
      </w:tr>
      <w:tr w:rsidR="005E7CBE" w:rsidRPr="000737E6"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737E6" w:rsidRDefault="005E7CBE" w:rsidP="00BF022C">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72BCE118" w14:textId="77777777" w:rsidR="005E7CBE" w:rsidRPr="000737E6" w:rsidRDefault="005E7CBE" w:rsidP="00BF022C">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5.6.2.7 and table 5.6.2.7.</w:t>
            </w:r>
          </w:p>
          <w:p w14:paraId="531441FD" w14:textId="77777777" w:rsidR="005E7CBE" w:rsidRPr="000737E6" w:rsidRDefault="005E7CBE" w:rsidP="00BF022C">
            <w:pPr>
              <w:pStyle w:val="TAL"/>
            </w:pPr>
          </w:p>
        </w:tc>
      </w:tr>
      <w:tr w:rsidR="005E7CBE" w:rsidRPr="000737E6"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Pr="000737E6" w:rsidRDefault="005E7CBE" w:rsidP="00BF022C">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5.6.2.5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162CF06C"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18227549" w14:textId="77777777" w:rsidTr="00BF022C">
        <w:trPr>
          <w:cantSplit/>
          <w:jc w:val="center"/>
        </w:trPr>
        <w:tc>
          <w:tcPr>
            <w:tcW w:w="708" w:type="dxa"/>
            <w:hideMark/>
          </w:tcPr>
          <w:p w14:paraId="551022BE" w14:textId="77777777" w:rsidR="005E7CBE" w:rsidRPr="000737E6" w:rsidRDefault="005E7CBE" w:rsidP="00BF022C">
            <w:pPr>
              <w:pStyle w:val="TAC"/>
            </w:pPr>
            <w:r w:rsidRPr="000737E6">
              <w:t>8</w:t>
            </w:r>
          </w:p>
        </w:tc>
        <w:tc>
          <w:tcPr>
            <w:tcW w:w="709" w:type="dxa"/>
            <w:hideMark/>
          </w:tcPr>
          <w:p w14:paraId="6711C61C" w14:textId="77777777" w:rsidR="005E7CBE" w:rsidRPr="000737E6" w:rsidRDefault="005E7CBE" w:rsidP="00BF022C">
            <w:pPr>
              <w:pStyle w:val="TAC"/>
            </w:pPr>
            <w:r w:rsidRPr="000737E6">
              <w:t>7</w:t>
            </w:r>
          </w:p>
        </w:tc>
        <w:tc>
          <w:tcPr>
            <w:tcW w:w="709" w:type="dxa"/>
            <w:hideMark/>
          </w:tcPr>
          <w:p w14:paraId="2FEA2060" w14:textId="77777777" w:rsidR="005E7CBE" w:rsidRPr="000737E6" w:rsidRDefault="005E7CBE" w:rsidP="00BF022C">
            <w:pPr>
              <w:pStyle w:val="TAC"/>
            </w:pPr>
            <w:r w:rsidRPr="000737E6">
              <w:t>6</w:t>
            </w:r>
          </w:p>
        </w:tc>
        <w:tc>
          <w:tcPr>
            <w:tcW w:w="709" w:type="dxa"/>
            <w:hideMark/>
          </w:tcPr>
          <w:p w14:paraId="43E8D48C" w14:textId="77777777" w:rsidR="005E7CBE" w:rsidRPr="000737E6" w:rsidRDefault="005E7CBE" w:rsidP="00BF022C">
            <w:pPr>
              <w:pStyle w:val="TAC"/>
            </w:pPr>
            <w:r w:rsidRPr="000737E6">
              <w:t>5</w:t>
            </w:r>
          </w:p>
        </w:tc>
        <w:tc>
          <w:tcPr>
            <w:tcW w:w="709" w:type="dxa"/>
            <w:hideMark/>
          </w:tcPr>
          <w:p w14:paraId="562ED83F" w14:textId="77777777" w:rsidR="005E7CBE" w:rsidRPr="000737E6" w:rsidRDefault="005E7CBE" w:rsidP="00BF022C">
            <w:pPr>
              <w:pStyle w:val="TAC"/>
            </w:pPr>
            <w:r w:rsidRPr="000737E6">
              <w:t>4</w:t>
            </w:r>
          </w:p>
        </w:tc>
        <w:tc>
          <w:tcPr>
            <w:tcW w:w="709" w:type="dxa"/>
            <w:hideMark/>
          </w:tcPr>
          <w:p w14:paraId="5E2ADD79" w14:textId="77777777" w:rsidR="005E7CBE" w:rsidRPr="000737E6" w:rsidRDefault="005E7CBE" w:rsidP="00BF022C">
            <w:pPr>
              <w:pStyle w:val="TAC"/>
            </w:pPr>
            <w:r w:rsidRPr="000737E6">
              <w:t>3</w:t>
            </w:r>
          </w:p>
        </w:tc>
        <w:tc>
          <w:tcPr>
            <w:tcW w:w="709" w:type="dxa"/>
            <w:hideMark/>
          </w:tcPr>
          <w:p w14:paraId="2D7F5D13" w14:textId="77777777" w:rsidR="005E7CBE" w:rsidRPr="000737E6" w:rsidRDefault="005E7CBE" w:rsidP="00BF022C">
            <w:pPr>
              <w:pStyle w:val="TAC"/>
            </w:pPr>
            <w:r w:rsidRPr="000737E6">
              <w:t>2</w:t>
            </w:r>
          </w:p>
        </w:tc>
        <w:tc>
          <w:tcPr>
            <w:tcW w:w="709" w:type="dxa"/>
            <w:hideMark/>
          </w:tcPr>
          <w:p w14:paraId="0A226DE2" w14:textId="77777777" w:rsidR="005E7CBE" w:rsidRPr="000737E6" w:rsidRDefault="005E7CBE" w:rsidP="00BF022C">
            <w:pPr>
              <w:pStyle w:val="TAC"/>
            </w:pPr>
            <w:r w:rsidRPr="000737E6">
              <w:t>1</w:t>
            </w:r>
          </w:p>
        </w:tc>
        <w:tc>
          <w:tcPr>
            <w:tcW w:w="1346" w:type="dxa"/>
          </w:tcPr>
          <w:p w14:paraId="65DE319E" w14:textId="77777777" w:rsidR="005E7CBE" w:rsidRPr="000737E6" w:rsidRDefault="005E7CBE" w:rsidP="00BF022C">
            <w:pPr>
              <w:pStyle w:val="TAL"/>
            </w:pPr>
          </w:p>
        </w:tc>
      </w:tr>
      <w:tr w:rsidR="005E7CBE" w:rsidRPr="000737E6"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737E6" w:rsidRDefault="005E7CBE" w:rsidP="00BF022C">
            <w:pPr>
              <w:pStyle w:val="TAC"/>
              <w:rPr>
                <w:noProof/>
                <w:lang w:val="en-US"/>
              </w:rPr>
            </w:pPr>
          </w:p>
          <w:p w14:paraId="22C9238E" w14:textId="77777777" w:rsidR="005E7CBE" w:rsidRPr="000737E6" w:rsidRDefault="005E7CBE" w:rsidP="00BF022C">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1965B25D" w14:textId="77777777" w:rsidR="005E7CBE" w:rsidRPr="000737E6" w:rsidRDefault="005E7CBE" w:rsidP="00BF022C">
            <w:pPr>
              <w:pStyle w:val="TAL"/>
            </w:pPr>
            <w:r w:rsidRPr="000737E6">
              <w:t>octet o1+3</w:t>
            </w:r>
          </w:p>
          <w:p w14:paraId="6D7860F7" w14:textId="77777777" w:rsidR="005E7CBE" w:rsidRPr="000737E6" w:rsidRDefault="005E7CBE" w:rsidP="00BF022C">
            <w:pPr>
              <w:pStyle w:val="TAL"/>
            </w:pPr>
          </w:p>
          <w:p w14:paraId="3E2CD300" w14:textId="77777777" w:rsidR="005E7CBE" w:rsidRPr="000737E6" w:rsidRDefault="005E7CBE" w:rsidP="00BF022C">
            <w:pPr>
              <w:pStyle w:val="TAL"/>
            </w:pPr>
            <w:r w:rsidRPr="000737E6">
              <w:t>octet o1+4</w:t>
            </w:r>
          </w:p>
        </w:tc>
      </w:tr>
      <w:tr w:rsidR="005E7CBE" w:rsidRPr="000737E6"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737E6" w:rsidRDefault="005E7CBE" w:rsidP="00BF022C">
            <w:pPr>
              <w:pStyle w:val="TAC"/>
            </w:pPr>
          </w:p>
          <w:p w14:paraId="36050356" w14:textId="77777777" w:rsidR="005E7CBE" w:rsidRPr="000737E6" w:rsidRDefault="005E7CBE" w:rsidP="00BF022C">
            <w:pPr>
              <w:pStyle w:val="TAC"/>
            </w:pPr>
            <w:r w:rsidRPr="000737E6">
              <w:t>Radio parameters per geographical area info 1</w:t>
            </w:r>
          </w:p>
        </w:tc>
        <w:tc>
          <w:tcPr>
            <w:tcW w:w="1346" w:type="dxa"/>
            <w:tcBorders>
              <w:top w:val="nil"/>
              <w:left w:val="single" w:sz="6" w:space="0" w:color="auto"/>
              <w:bottom w:val="nil"/>
              <w:right w:val="nil"/>
            </w:tcBorders>
          </w:tcPr>
          <w:p w14:paraId="795DBCA0" w14:textId="77777777" w:rsidR="005E7CBE" w:rsidRPr="000737E6" w:rsidRDefault="005E7CBE" w:rsidP="00BF022C">
            <w:pPr>
              <w:pStyle w:val="TAL"/>
            </w:pPr>
            <w:r w:rsidRPr="000737E6">
              <w:t>octet o1+5</w:t>
            </w:r>
          </w:p>
          <w:p w14:paraId="1C1A43C8" w14:textId="77777777" w:rsidR="005E7CBE" w:rsidRPr="000737E6" w:rsidRDefault="005E7CBE" w:rsidP="00BF022C">
            <w:pPr>
              <w:pStyle w:val="TAL"/>
            </w:pPr>
          </w:p>
          <w:p w14:paraId="36A71AA9" w14:textId="77777777" w:rsidR="005E7CBE" w:rsidRPr="000737E6" w:rsidRDefault="005E7CBE" w:rsidP="00BF022C">
            <w:pPr>
              <w:pStyle w:val="TAL"/>
            </w:pPr>
            <w:r w:rsidRPr="000737E6">
              <w:t>octet o510</w:t>
            </w:r>
          </w:p>
        </w:tc>
      </w:tr>
      <w:tr w:rsidR="005E7CBE" w:rsidRPr="000737E6"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737E6" w:rsidRDefault="005E7CBE" w:rsidP="00BF022C">
            <w:pPr>
              <w:pStyle w:val="TAC"/>
            </w:pPr>
          </w:p>
          <w:p w14:paraId="1A833AEF" w14:textId="77777777" w:rsidR="005E7CBE" w:rsidRPr="000737E6" w:rsidRDefault="005E7CBE" w:rsidP="00BF022C">
            <w:pPr>
              <w:pStyle w:val="TAC"/>
            </w:pPr>
            <w:r w:rsidRPr="000737E6">
              <w:t>Radio parameters per geographical area info 2</w:t>
            </w:r>
          </w:p>
        </w:tc>
        <w:tc>
          <w:tcPr>
            <w:tcW w:w="1346" w:type="dxa"/>
            <w:tcBorders>
              <w:top w:val="nil"/>
              <w:left w:val="single" w:sz="6" w:space="0" w:color="auto"/>
              <w:bottom w:val="nil"/>
              <w:right w:val="nil"/>
            </w:tcBorders>
          </w:tcPr>
          <w:p w14:paraId="3778B552" w14:textId="77777777" w:rsidR="005E7CBE" w:rsidRPr="000737E6" w:rsidRDefault="005E7CBE" w:rsidP="00BF022C">
            <w:pPr>
              <w:pStyle w:val="TAL"/>
            </w:pPr>
            <w:r w:rsidRPr="000737E6">
              <w:t>octet (o510+1)*</w:t>
            </w:r>
          </w:p>
          <w:p w14:paraId="2CD0E41B" w14:textId="77777777" w:rsidR="005E7CBE" w:rsidRPr="000737E6" w:rsidRDefault="005E7CBE" w:rsidP="00BF022C">
            <w:pPr>
              <w:pStyle w:val="TAL"/>
            </w:pPr>
          </w:p>
          <w:p w14:paraId="64CBA710" w14:textId="77777777" w:rsidR="005E7CBE" w:rsidRPr="000737E6" w:rsidRDefault="005E7CBE" w:rsidP="00BF022C">
            <w:pPr>
              <w:pStyle w:val="TAL"/>
            </w:pPr>
            <w:r w:rsidRPr="000737E6">
              <w:t>octet o511*</w:t>
            </w:r>
          </w:p>
        </w:tc>
      </w:tr>
      <w:tr w:rsidR="005E7CBE" w:rsidRPr="000737E6"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737E6" w:rsidRDefault="005E7CBE" w:rsidP="00BF022C">
            <w:pPr>
              <w:pStyle w:val="TAC"/>
            </w:pPr>
          </w:p>
          <w:p w14:paraId="1115D9A2"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0E4AE596" w14:textId="77777777" w:rsidR="005E7CBE" w:rsidRPr="000737E6" w:rsidRDefault="005E7CBE" w:rsidP="00BF022C">
            <w:pPr>
              <w:pStyle w:val="TAL"/>
              <w:rPr>
                <w:lang w:val="sv-SE"/>
              </w:rPr>
            </w:pPr>
            <w:r w:rsidRPr="000737E6">
              <w:rPr>
                <w:lang w:val="sv-SE"/>
              </w:rPr>
              <w:t>octet (</w:t>
            </w:r>
            <w:r w:rsidRPr="000737E6">
              <w:t>o511+1)</w:t>
            </w:r>
            <w:r w:rsidRPr="000737E6">
              <w:rPr>
                <w:lang w:val="sv-SE"/>
              </w:rPr>
              <w:t>*</w:t>
            </w:r>
          </w:p>
          <w:p w14:paraId="6A5654C7" w14:textId="77777777" w:rsidR="005E7CBE" w:rsidRPr="000737E6" w:rsidRDefault="005E7CBE" w:rsidP="00BF022C">
            <w:pPr>
              <w:pStyle w:val="TAL"/>
              <w:rPr>
                <w:lang w:val="sv-SE"/>
              </w:rPr>
            </w:pPr>
          </w:p>
          <w:p w14:paraId="0CFF335B" w14:textId="77777777" w:rsidR="005E7CBE" w:rsidRPr="000737E6" w:rsidRDefault="005E7CBE" w:rsidP="00BF022C">
            <w:pPr>
              <w:pStyle w:val="TAL"/>
              <w:rPr>
                <w:lang w:val="sv-SE"/>
              </w:rPr>
            </w:pPr>
            <w:r w:rsidRPr="000737E6">
              <w:rPr>
                <w:lang w:val="sv-SE"/>
              </w:rPr>
              <w:t xml:space="preserve">octet </w:t>
            </w:r>
            <w:r w:rsidRPr="000737E6">
              <w:t>o512</w:t>
            </w:r>
            <w:r w:rsidRPr="000737E6">
              <w:rPr>
                <w:lang w:val="sv-SE"/>
              </w:rPr>
              <w:t>*</w:t>
            </w:r>
          </w:p>
        </w:tc>
      </w:tr>
      <w:tr w:rsidR="005E7CBE" w:rsidRPr="000737E6"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737E6" w:rsidRDefault="005E7CBE" w:rsidP="00BF022C">
            <w:pPr>
              <w:pStyle w:val="TAC"/>
              <w:rPr>
                <w:lang w:val="en-US"/>
              </w:rPr>
            </w:pPr>
          </w:p>
          <w:p w14:paraId="469B34FC" w14:textId="77777777" w:rsidR="005E7CBE" w:rsidRPr="000737E6" w:rsidRDefault="005E7CBE" w:rsidP="00BF022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4B4C7552" w14:textId="77777777" w:rsidR="005E7CBE" w:rsidRPr="000737E6" w:rsidRDefault="005E7CBE" w:rsidP="00BF022C">
            <w:pPr>
              <w:pStyle w:val="TAL"/>
              <w:rPr>
                <w:lang w:val="sv-SE"/>
              </w:rPr>
            </w:pPr>
            <w:r w:rsidRPr="000737E6">
              <w:rPr>
                <w:lang w:val="sv-SE"/>
              </w:rPr>
              <w:t>octet (o512+1)*</w:t>
            </w:r>
          </w:p>
          <w:p w14:paraId="4F3DB975" w14:textId="77777777" w:rsidR="005E7CBE" w:rsidRPr="000737E6" w:rsidRDefault="005E7CBE" w:rsidP="00BF022C">
            <w:pPr>
              <w:pStyle w:val="TAL"/>
              <w:rPr>
                <w:lang w:val="sv-SE"/>
              </w:rPr>
            </w:pPr>
          </w:p>
          <w:p w14:paraId="0E00A236" w14:textId="77777777" w:rsidR="005E7CBE" w:rsidRPr="000737E6" w:rsidRDefault="005E7CBE" w:rsidP="00BF022C">
            <w:pPr>
              <w:pStyle w:val="TAL"/>
              <w:rPr>
                <w:lang w:val="sv-SE"/>
              </w:rPr>
            </w:pPr>
            <w:r w:rsidRPr="000737E6">
              <w:rPr>
                <w:lang w:val="sv-SE"/>
              </w:rPr>
              <w:t>octet o51*</w:t>
            </w:r>
          </w:p>
        </w:tc>
      </w:tr>
    </w:tbl>
    <w:p w14:paraId="5C91531D" w14:textId="77777777" w:rsidR="005E7CBE" w:rsidRPr="000737E6" w:rsidRDefault="005E7CBE" w:rsidP="005E7CBE">
      <w:pPr>
        <w:pStyle w:val="TF"/>
      </w:pPr>
      <w:r w:rsidRPr="000737E6">
        <w:t>Figure 5.6.2.6: NR radio parameters per geographical area list for UE-to-network relay discovery</w:t>
      </w:r>
    </w:p>
    <w:p w14:paraId="4E2E5DB8" w14:textId="77777777" w:rsidR="005E7CBE" w:rsidRPr="000737E6" w:rsidRDefault="005E7CBE" w:rsidP="005E7CBE">
      <w:pPr>
        <w:pStyle w:val="TH"/>
      </w:pPr>
      <w:r w:rsidRPr="000737E6">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Pr="000737E6" w:rsidRDefault="005E7CBE" w:rsidP="00BF022C">
            <w:pPr>
              <w:pStyle w:val="TAL"/>
            </w:pPr>
            <w:r w:rsidRPr="000737E6">
              <w:t>Radio parameters per geographical area info:</w:t>
            </w:r>
          </w:p>
          <w:p w14:paraId="7AC896E7" w14:textId="77777777" w:rsidR="005E7CBE" w:rsidRPr="000737E6" w:rsidRDefault="005E7CBE" w:rsidP="00BF022C">
            <w:pPr>
              <w:pStyle w:val="TAL"/>
            </w:pPr>
            <w:r w:rsidRPr="000737E6">
              <w:t>The radio parameters per geographical area info field is coded according to figure 5.6.2.8 and table 5.6.2.8</w:t>
            </w:r>
            <w:r w:rsidRPr="000737E6">
              <w:rPr>
                <w:noProof/>
                <w:lang w:val="en-US"/>
              </w:rPr>
              <w:t>.</w:t>
            </w:r>
          </w:p>
        </w:tc>
      </w:tr>
      <w:tr w:rsidR="005E7CBE" w:rsidRPr="000737E6"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Pr="000737E6" w:rsidRDefault="005E7CBE" w:rsidP="00BF022C">
            <w:pPr>
              <w:pStyle w:val="TAL"/>
            </w:pPr>
          </w:p>
        </w:tc>
      </w:tr>
    </w:tbl>
    <w:p w14:paraId="251AFF4F"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45C790D0" w14:textId="77777777" w:rsidTr="00BF022C">
        <w:trPr>
          <w:cantSplit/>
          <w:jc w:val="center"/>
        </w:trPr>
        <w:tc>
          <w:tcPr>
            <w:tcW w:w="708" w:type="dxa"/>
            <w:hideMark/>
          </w:tcPr>
          <w:p w14:paraId="17C139FE" w14:textId="77777777" w:rsidR="005E7CBE" w:rsidRPr="000737E6" w:rsidRDefault="005E7CBE" w:rsidP="00BF022C">
            <w:pPr>
              <w:pStyle w:val="TAC"/>
            </w:pPr>
            <w:r w:rsidRPr="000737E6">
              <w:lastRenderedPageBreak/>
              <w:t>8</w:t>
            </w:r>
          </w:p>
        </w:tc>
        <w:tc>
          <w:tcPr>
            <w:tcW w:w="709" w:type="dxa"/>
            <w:hideMark/>
          </w:tcPr>
          <w:p w14:paraId="6ADA72E7" w14:textId="77777777" w:rsidR="005E7CBE" w:rsidRPr="000737E6" w:rsidRDefault="005E7CBE" w:rsidP="00BF022C">
            <w:pPr>
              <w:pStyle w:val="TAC"/>
            </w:pPr>
            <w:r w:rsidRPr="000737E6">
              <w:t>7</w:t>
            </w:r>
          </w:p>
        </w:tc>
        <w:tc>
          <w:tcPr>
            <w:tcW w:w="709" w:type="dxa"/>
            <w:hideMark/>
          </w:tcPr>
          <w:p w14:paraId="5976F982" w14:textId="77777777" w:rsidR="005E7CBE" w:rsidRPr="000737E6" w:rsidRDefault="005E7CBE" w:rsidP="00BF022C">
            <w:pPr>
              <w:pStyle w:val="TAC"/>
            </w:pPr>
            <w:r w:rsidRPr="000737E6">
              <w:t>6</w:t>
            </w:r>
          </w:p>
        </w:tc>
        <w:tc>
          <w:tcPr>
            <w:tcW w:w="709" w:type="dxa"/>
            <w:hideMark/>
          </w:tcPr>
          <w:p w14:paraId="444ED827" w14:textId="77777777" w:rsidR="005E7CBE" w:rsidRPr="000737E6" w:rsidRDefault="005E7CBE" w:rsidP="00BF022C">
            <w:pPr>
              <w:pStyle w:val="TAC"/>
            </w:pPr>
            <w:r w:rsidRPr="000737E6">
              <w:t>5</w:t>
            </w:r>
          </w:p>
        </w:tc>
        <w:tc>
          <w:tcPr>
            <w:tcW w:w="709" w:type="dxa"/>
            <w:hideMark/>
          </w:tcPr>
          <w:p w14:paraId="1FC72789" w14:textId="77777777" w:rsidR="005E7CBE" w:rsidRPr="000737E6" w:rsidRDefault="005E7CBE" w:rsidP="00BF022C">
            <w:pPr>
              <w:pStyle w:val="TAC"/>
            </w:pPr>
            <w:r w:rsidRPr="000737E6">
              <w:t>4</w:t>
            </w:r>
          </w:p>
        </w:tc>
        <w:tc>
          <w:tcPr>
            <w:tcW w:w="709" w:type="dxa"/>
            <w:hideMark/>
          </w:tcPr>
          <w:p w14:paraId="364484AB" w14:textId="77777777" w:rsidR="005E7CBE" w:rsidRPr="000737E6" w:rsidRDefault="005E7CBE" w:rsidP="00BF022C">
            <w:pPr>
              <w:pStyle w:val="TAC"/>
            </w:pPr>
            <w:r w:rsidRPr="000737E6">
              <w:t>3</w:t>
            </w:r>
          </w:p>
        </w:tc>
        <w:tc>
          <w:tcPr>
            <w:tcW w:w="709" w:type="dxa"/>
            <w:hideMark/>
          </w:tcPr>
          <w:p w14:paraId="7DA25C0C" w14:textId="77777777" w:rsidR="005E7CBE" w:rsidRPr="000737E6" w:rsidRDefault="005E7CBE" w:rsidP="00BF022C">
            <w:pPr>
              <w:pStyle w:val="TAC"/>
            </w:pPr>
            <w:r w:rsidRPr="000737E6">
              <w:t>2</w:t>
            </w:r>
          </w:p>
        </w:tc>
        <w:tc>
          <w:tcPr>
            <w:tcW w:w="709" w:type="dxa"/>
            <w:hideMark/>
          </w:tcPr>
          <w:p w14:paraId="58B246F2" w14:textId="77777777" w:rsidR="005E7CBE" w:rsidRPr="000737E6" w:rsidRDefault="005E7CBE" w:rsidP="00BF022C">
            <w:pPr>
              <w:pStyle w:val="TAC"/>
            </w:pPr>
            <w:r w:rsidRPr="000737E6">
              <w:t>1</w:t>
            </w:r>
          </w:p>
        </w:tc>
        <w:tc>
          <w:tcPr>
            <w:tcW w:w="1346" w:type="dxa"/>
          </w:tcPr>
          <w:p w14:paraId="4A58A53A" w14:textId="77777777" w:rsidR="005E7CBE" w:rsidRPr="000737E6" w:rsidRDefault="005E7CBE" w:rsidP="00BF022C">
            <w:pPr>
              <w:pStyle w:val="TAL"/>
            </w:pPr>
          </w:p>
        </w:tc>
      </w:tr>
      <w:tr w:rsidR="005E7CBE" w:rsidRPr="000737E6"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737E6" w:rsidRDefault="005E7CBE" w:rsidP="00BF022C">
            <w:pPr>
              <w:pStyle w:val="TAC"/>
              <w:rPr>
                <w:noProof/>
                <w:lang w:val="en-US"/>
              </w:rPr>
            </w:pPr>
          </w:p>
          <w:p w14:paraId="14844350" w14:textId="77777777" w:rsidR="005E7CBE" w:rsidRPr="000737E6" w:rsidRDefault="005E7CBE" w:rsidP="00BF022C">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311717B9" w14:textId="77777777" w:rsidR="005E7CBE" w:rsidRPr="000737E6" w:rsidRDefault="005E7CBE" w:rsidP="00BF022C">
            <w:pPr>
              <w:pStyle w:val="TAL"/>
            </w:pPr>
            <w:r w:rsidRPr="000737E6">
              <w:t>octet o51+1</w:t>
            </w:r>
          </w:p>
          <w:p w14:paraId="5DF5EEDE" w14:textId="77777777" w:rsidR="005E7CBE" w:rsidRPr="000737E6" w:rsidRDefault="005E7CBE" w:rsidP="00BF022C">
            <w:pPr>
              <w:pStyle w:val="TAL"/>
            </w:pPr>
          </w:p>
          <w:p w14:paraId="3ED9B29C" w14:textId="77777777" w:rsidR="005E7CBE" w:rsidRPr="000737E6" w:rsidRDefault="005E7CBE" w:rsidP="00BF022C">
            <w:pPr>
              <w:pStyle w:val="TAL"/>
            </w:pPr>
            <w:r w:rsidRPr="000737E6">
              <w:t>octet o51+2</w:t>
            </w:r>
          </w:p>
        </w:tc>
      </w:tr>
      <w:tr w:rsidR="005E7CBE" w:rsidRPr="000737E6"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737E6" w:rsidRDefault="005E7CBE" w:rsidP="00BF022C">
            <w:pPr>
              <w:pStyle w:val="TAC"/>
            </w:pPr>
          </w:p>
          <w:p w14:paraId="794BBB8D" w14:textId="77777777" w:rsidR="005E7CBE" w:rsidRPr="000737E6" w:rsidRDefault="005E7CBE" w:rsidP="00BF022C">
            <w:pPr>
              <w:pStyle w:val="TAC"/>
            </w:pPr>
            <w:r w:rsidRPr="000737E6">
              <w:t>Radio parameters per geographical area info 1</w:t>
            </w:r>
          </w:p>
        </w:tc>
        <w:tc>
          <w:tcPr>
            <w:tcW w:w="1346" w:type="dxa"/>
            <w:tcBorders>
              <w:top w:val="nil"/>
              <w:left w:val="single" w:sz="6" w:space="0" w:color="auto"/>
              <w:bottom w:val="nil"/>
              <w:right w:val="nil"/>
            </w:tcBorders>
          </w:tcPr>
          <w:p w14:paraId="69670615" w14:textId="77777777" w:rsidR="005E7CBE" w:rsidRPr="000737E6" w:rsidRDefault="005E7CBE" w:rsidP="00BF022C">
            <w:pPr>
              <w:pStyle w:val="TAL"/>
            </w:pPr>
            <w:r w:rsidRPr="000737E6">
              <w:t>octet o51+3</w:t>
            </w:r>
          </w:p>
          <w:p w14:paraId="30614931" w14:textId="77777777" w:rsidR="005E7CBE" w:rsidRPr="000737E6" w:rsidRDefault="005E7CBE" w:rsidP="00BF022C">
            <w:pPr>
              <w:pStyle w:val="TAL"/>
            </w:pPr>
          </w:p>
          <w:p w14:paraId="1F41B66B" w14:textId="77777777" w:rsidR="005E7CBE" w:rsidRPr="000737E6" w:rsidRDefault="005E7CBE" w:rsidP="00BF022C">
            <w:pPr>
              <w:pStyle w:val="TAL"/>
            </w:pPr>
            <w:r w:rsidRPr="000737E6">
              <w:t>octet o513</w:t>
            </w:r>
          </w:p>
        </w:tc>
      </w:tr>
      <w:tr w:rsidR="005E7CBE" w:rsidRPr="000737E6"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737E6" w:rsidRDefault="005E7CBE" w:rsidP="00BF022C">
            <w:pPr>
              <w:pStyle w:val="TAC"/>
            </w:pPr>
          </w:p>
          <w:p w14:paraId="786CFC31" w14:textId="77777777" w:rsidR="005E7CBE" w:rsidRPr="000737E6" w:rsidRDefault="005E7CBE" w:rsidP="00BF022C">
            <w:pPr>
              <w:pStyle w:val="TAC"/>
            </w:pPr>
            <w:r w:rsidRPr="000737E6">
              <w:t>Radio parameters per geographical area info 2</w:t>
            </w:r>
          </w:p>
        </w:tc>
        <w:tc>
          <w:tcPr>
            <w:tcW w:w="1346" w:type="dxa"/>
            <w:tcBorders>
              <w:top w:val="nil"/>
              <w:left w:val="single" w:sz="6" w:space="0" w:color="auto"/>
              <w:bottom w:val="nil"/>
              <w:right w:val="nil"/>
            </w:tcBorders>
          </w:tcPr>
          <w:p w14:paraId="0813E07C" w14:textId="77777777" w:rsidR="005E7CBE" w:rsidRPr="000737E6" w:rsidRDefault="005E7CBE" w:rsidP="00BF022C">
            <w:pPr>
              <w:pStyle w:val="TAL"/>
            </w:pPr>
            <w:r w:rsidRPr="000737E6">
              <w:t>octet (o513+1)*</w:t>
            </w:r>
          </w:p>
          <w:p w14:paraId="7D97B21C" w14:textId="77777777" w:rsidR="005E7CBE" w:rsidRPr="000737E6" w:rsidRDefault="005E7CBE" w:rsidP="00BF022C">
            <w:pPr>
              <w:pStyle w:val="TAL"/>
            </w:pPr>
          </w:p>
          <w:p w14:paraId="3F98DDCC" w14:textId="77777777" w:rsidR="005E7CBE" w:rsidRPr="000737E6" w:rsidRDefault="005E7CBE" w:rsidP="00BF022C">
            <w:pPr>
              <w:pStyle w:val="TAL"/>
            </w:pPr>
            <w:r w:rsidRPr="000737E6">
              <w:t>octet o514*</w:t>
            </w:r>
          </w:p>
        </w:tc>
      </w:tr>
      <w:tr w:rsidR="005E7CBE" w:rsidRPr="000737E6"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737E6" w:rsidRDefault="005E7CBE" w:rsidP="00BF022C">
            <w:pPr>
              <w:pStyle w:val="TAC"/>
            </w:pPr>
          </w:p>
          <w:p w14:paraId="3EAB511C"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4D53757D" w14:textId="77777777" w:rsidR="005E7CBE" w:rsidRPr="000737E6" w:rsidRDefault="005E7CBE" w:rsidP="00BF022C">
            <w:pPr>
              <w:pStyle w:val="TAL"/>
              <w:rPr>
                <w:lang w:val="sv-SE"/>
              </w:rPr>
            </w:pPr>
            <w:r w:rsidRPr="000737E6">
              <w:rPr>
                <w:lang w:val="sv-SE"/>
              </w:rPr>
              <w:t>octet (</w:t>
            </w:r>
            <w:r w:rsidRPr="000737E6">
              <w:t>o514+1)</w:t>
            </w:r>
            <w:r w:rsidRPr="000737E6">
              <w:rPr>
                <w:lang w:val="sv-SE"/>
              </w:rPr>
              <w:t>*</w:t>
            </w:r>
          </w:p>
          <w:p w14:paraId="15CF1FD8" w14:textId="77777777" w:rsidR="005E7CBE" w:rsidRPr="000737E6" w:rsidRDefault="005E7CBE" w:rsidP="00BF022C">
            <w:pPr>
              <w:pStyle w:val="TAL"/>
              <w:rPr>
                <w:lang w:val="sv-SE"/>
              </w:rPr>
            </w:pPr>
          </w:p>
          <w:p w14:paraId="4605565E" w14:textId="77777777" w:rsidR="005E7CBE" w:rsidRPr="000737E6" w:rsidRDefault="005E7CBE" w:rsidP="00BF022C">
            <w:pPr>
              <w:pStyle w:val="TAL"/>
              <w:rPr>
                <w:lang w:val="sv-SE"/>
              </w:rPr>
            </w:pPr>
            <w:r w:rsidRPr="000737E6">
              <w:rPr>
                <w:lang w:val="sv-SE"/>
              </w:rPr>
              <w:t xml:space="preserve">octet </w:t>
            </w:r>
            <w:r w:rsidRPr="000737E6">
              <w:t>o515</w:t>
            </w:r>
            <w:r w:rsidRPr="000737E6">
              <w:rPr>
                <w:lang w:val="sv-SE"/>
              </w:rPr>
              <w:t>*</w:t>
            </w:r>
          </w:p>
        </w:tc>
      </w:tr>
      <w:tr w:rsidR="005E7CBE" w:rsidRPr="000737E6"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737E6" w:rsidRDefault="005E7CBE" w:rsidP="00BF022C">
            <w:pPr>
              <w:pStyle w:val="TAC"/>
              <w:rPr>
                <w:lang w:val="en-US"/>
              </w:rPr>
            </w:pPr>
          </w:p>
          <w:p w14:paraId="78C4E82D" w14:textId="77777777" w:rsidR="005E7CBE" w:rsidRPr="000737E6" w:rsidRDefault="005E7CBE" w:rsidP="00BF022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350C0248" w14:textId="77777777" w:rsidR="005E7CBE" w:rsidRPr="000737E6" w:rsidRDefault="005E7CBE" w:rsidP="00BF022C">
            <w:pPr>
              <w:pStyle w:val="TAL"/>
              <w:rPr>
                <w:lang w:val="sv-SE"/>
              </w:rPr>
            </w:pPr>
            <w:r w:rsidRPr="000737E6">
              <w:rPr>
                <w:lang w:val="sv-SE"/>
              </w:rPr>
              <w:t>octet (o515+1)*</w:t>
            </w:r>
          </w:p>
          <w:p w14:paraId="28C0486B" w14:textId="77777777" w:rsidR="005E7CBE" w:rsidRPr="000737E6" w:rsidRDefault="005E7CBE" w:rsidP="00BF022C">
            <w:pPr>
              <w:pStyle w:val="TAL"/>
              <w:rPr>
                <w:lang w:val="sv-SE"/>
              </w:rPr>
            </w:pPr>
          </w:p>
          <w:p w14:paraId="73A6F68D" w14:textId="77777777" w:rsidR="005E7CBE" w:rsidRPr="000737E6" w:rsidRDefault="005E7CBE" w:rsidP="00BF022C">
            <w:pPr>
              <w:pStyle w:val="TAL"/>
              <w:rPr>
                <w:lang w:val="sv-SE"/>
              </w:rPr>
            </w:pPr>
            <w:r w:rsidRPr="000737E6">
              <w:rPr>
                <w:lang w:val="sv-SE"/>
              </w:rPr>
              <w:t>octet o2*</w:t>
            </w:r>
          </w:p>
        </w:tc>
      </w:tr>
    </w:tbl>
    <w:p w14:paraId="22B10F43" w14:textId="77777777" w:rsidR="005E7CBE" w:rsidRPr="000737E6" w:rsidRDefault="005E7CBE" w:rsidP="005E7CBE">
      <w:pPr>
        <w:pStyle w:val="TF"/>
      </w:pPr>
      <w:r w:rsidRPr="000737E6">
        <w:t>Figure 5.6.2.7: NR radio parameters per geographical area list for UE-to-network relay communication</w:t>
      </w:r>
    </w:p>
    <w:p w14:paraId="7DA33A7A" w14:textId="77777777" w:rsidR="005E7CBE" w:rsidRPr="000737E6" w:rsidRDefault="005E7CBE" w:rsidP="005E7CBE">
      <w:pPr>
        <w:pStyle w:val="TH"/>
      </w:pPr>
      <w:r w:rsidRPr="000737E6">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Pr="000737E6" w:rsidRDefault="005E7CBE" w:rsidP="00BF022C">
            <w:pPr>
              <w:pStyle w:val="TAL"/>
            </w:pPr>
            <w:r w:rsidRPr="000737E6">
              <w:t>Radio parameters per geographical area info:</w:t>
            </w:r>
          </w:p>
          <w:p w14:paraId="086A89F2" w14:textId="77777777" w:rsidR="005E7CBE" w:rsidRPr="000737E6" w:rsidRDefault="005E7CBE" w:rsidP="00BF022C">
            <w:pPr>
              <w:pStyle w:val="TAL"/>
            </w:pPr>
            <w:r w:rsidRPr="000737E6">
              <w:t>The radio parameters per geographical area info field is coded according to figure 5.6.2.8 and table 5.6.2.8</w:t>
            </w:r>
            <w:r w:rsidRPr="000737E6">
              <w:rPr>
                <w:noProof/>
                <w:lang w:val="en-US"/>
              </w:rPr>
              <w:t>.</w:t>
            </w:r>
          </w:p>
        </w:tc>
      </w:tr>
      <w:tr w:rsidR="005E7CBE" w:rsidRPr="000737E6"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Pr="000737E6" w:rsidRDefault="005E7CBE" w:rsidP="00BF022C">
            <w:pPr>
              <w:pStyle w:val="TAL"/>
            </w:pPr>
          </w:p>
        </w:tc>
      </w:tr>
    </w:tbl>
    <w:p w14:paraId="006957E6"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737E6" w14:paraId="2C19AB7A" w14:textId="77777777" w:rsidTr="00BF022C">
        <w:trPr>
          <w:cantSplit/>
          <w:jc w:val="center"/>
        </w:trPr>
        <w:tc>
          <w:tcPr>
            <w:tcW w:w="708" w:type="dxa"/>
            <w:hideMark/>
          </w:tcPr>
          <w:p w14:paraId="645DBEB0" w14:textId="77777777" w:rsidR="005E7CBE" w:rsidRPr="000737E6" w:rsidRDefault="005E7CBE" w:rsidP="00BF022C">
            <w:pPr>
              <w:pStyle w:val="TAC"/>
            </w:pPr>
            <w:r w:rsidRPr="000737E6">
              <w:t>8</w:t>
            </w:r>
          </w:p>
        </w:tc>
        <w:tc>
          <w:tcPr>
            <w:tcW w:w="709" w:type="dxa"/>
            <w:hideMark/>
          </w:tcPr>
          <w:p w14:paraId="7B693F40" w14:textId="77777777" w:rsidR="005E7CBE" w:rsidRPr="000737E6" w:rsidRDefault="005E7CBE" w:rsidP="00BF022C">
            <w:pPr>
              <w:pStyle w:val="TAC"/>
            </w:pPr>
            <w:r w:rsidRPr="000737E6">
              <w:t>7</w:t>
            </w:r>
          </w:p>
        </w:tc>
        <w:tc>
          <w:tcPr>
            <w:tcW w:w="709" w:type="dxa"/>
            <w:hideMark/>
          </w:tcPr>
          <w:p w14:paraId="0FAC7642" w14:textId="77777777" w:rsidR="005E7CBE" w:rsidRPr="000737E6" w:rsidRDefault="005E7CBE" w:rsidP="00BF022C">
            <w:pPr>
              <w:pStyle w:val="TAC"/>
            </w:pPr>
            <w:r w:rsidRPr="000737E6">
              <w:t>6</w:t>
            </w:r>
          </w:p>
        </w:tc>
        <w:tc>
          <w:tcPr>
            <w:tcW w:w="709" w:type="dxa"/>
            <w:hideMark/>
          </w:tcPr>
          <w:p w14:paraId="66418D21" w14:textId="77777777" w:rsidR="005E7CBE" w:rsidRPr="000737E6" w:rsidRDefault="005E7CBE" w:rsidP="00BF022C">
            <w:pPr>
              <w:pStyle w:val="TAC"/>
            </w:pPr>
            <w:r w:rsidRPr="000737E6">
              <w:t>5</w:t>
            </w:r>
          </w:p>
        </w:tc>
        <w:tc>
          <w:tcPr>
            <w:tcW w:w="709" w:type="dxa"/>
            <w:hideMark/>
          </w:tcPr>
          <w:p w14:paraId="7BD00BF1" w14:textId="77777777" w:rsidR="005E7CBE" w:rsidRPr="000737E6" w:rsidRDefault="005E7CBE" w:rsidP="00BF022C">
            <w:pPr>
              <w:pStyle w:val="TAC"/>
            </w:pPr>
            <w:r w:rsidRPr="000737E6">
              <w:t>4</w:t>
            </w:r>
          </w:p>
        </w:tc>
        <w:tc>
          <w:tcPr>
            <w:tcW w:w="709" w:type="dxa"/>
            <w:hideMark/>
          </w:tcPr>
          <w:p w14:paraId="77671E66" w14:textId="77777777" w:rsidR="005E7CBE" w:rsidRPr="000737E6" w:rsidRDefault="005E7CBE" w:rsidP="00BF022C">
            <w:pPr>
              <w:pStyle w:val="TAC"/>
            </w:pPr>
            <w:r w:rsidRPr="000737E6">
              <w:t>3</w:t>
            </w:r>
          </w:p>
        </w:tc>
        <w:tc>
          <w:tcPr>
            <w:tcW w:w="709" w:type="dxa"/>
            <w:hideMark/>
          </w:tcPr>
          <w:p w14:paraId="4A062704" w14:textId="77777777" w:rsidR="005E7CBE" w:rsidRPr="000737E6" w:rsidRDefault="005E7CBE" w:rsidP="00BF022C">
            <w:pPr>
              <w:pStyle w:val="TAC"/>
            </w:pPr>
            <w:r w:rsidRPr="000737E6">
              <w:t>2</w:t>
            </w:r>
          </w:p>
        </w:tc>
        <w:tc>
          <w:tcPr>
            <w:tcW w:w="709" w:type="dxa"/>
            <w:hideMark/>
          </w:tcPr>
          <w:p w14:paraId="691396F2" w14:textId="77777777" w:rsidR="005E7CBE" w:rsidRPr="000737E6" w:rsidRDefault="005E7CBE" w:rsidP="00BF022C">
            <w:pPr>
              <w:pStyle w:val="TAC"/>
            </w:pPr>
            <w:r w:rsidRPr="000737E6">
              <w:t>1</w:t>
            </w:r>
          </w:p>
        </w:tc>
        <w:tc>
          <w:tcPr>
            <w:tcW w:w="1416" w:type="dxa"/>
          </w:tcPr>
          <w:p w14:paraId="2F92C198" w14:textId="77777777" w:rsidR="005E7CBE" w:rsidRPr="000737E6" w:rsidRDefault="005E7CBE" w:rsidP="00BF022C">
            <w:pPr>
              <w:pStyle w:val="TAL"/>
            </w:pPr>
          </w:p>
        </w:tc>
      </w:tr>
      <w:tr w:rsidR="005E7CBE" w:rsidRPr="000737E6"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737E6" w:rsidRDefault="005E7CBE" w:rsidP="00BF022C">
            <w:pPr>
              <w:pStyle w:val="TAC"/>
            </w:pPr>
          </w:p>
          <w:p w14:paraId="3B5644C4" w14:textId="77777777" w:rsidR="005E7CBE" w:rsidRPr="000737E6" w:rsidRDefault="005E7CBE" w:rsidP="00BF022C">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7798F7AE" w14:textId="77777777" w:rsidR="005E7CBE" w:rsidRPr="000737E6" w:rsidRDefault="005E7CBE" w:rsidP="00BF022C">
            <w:pPr>
              <w:pStyle w:val="TAL"/>
            </w:pPr>
            <w:r w:rsidRPr="000737E6">
              <w:t>octet o510+1</w:t>
            </w:r>
          </w:p>
          <w:p w14:paraId="4262BE4E" w14:textId="77777777" w:rsidR="005E7CBE" w:rsidRPr="000737E6" w:rsidRDefault="005E7CBE" w:rsidP="00BF022C">
            <w:pPr>
              <w:pStyle w:val="TAL"/>
            </w:pPr>
          </w:p>
          <w:p w14:paraId="612B85FC" w14:textId="77777777" w:rsidR="005E7CBE" w:rsidRPr="000737E6" w:rsidRDefault="005E7CBE" w:rsidP="00BF022C">
            <w:pPr>
              <w:pStyle w:val="TAL"/>
            </w:pPr>
            <w:r w:rsidRPr="000737E6">
              <w:t>octet o510+2</w:t>
            </w:r>
          </w:p>
        </w:tc>
      </w:tr>
      <w:tr w:rsidR="005E7CBE" w:rsidRPr="000737E6"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737E6" w:rsidRDefault="005E7CBE" w:rsidP="00BF022C">
            <w:pPr>
              <w:pStyle w:val="TAC"/>
            </w:pPr>
          </w:p>
          <w:p w14:paraId="753698E6" w14:textId="77777777" w:rsidR="005E7CBE" w:rsidRPr="000737E6" w:rsidRDefault="005E7CBE" w:rsidP="00BF022C">
            <w:pPr>
              <w:pStyle w:val="TAC"/>
            </w:pPr>
            <w:r w:rsidRPr="000737E6">
              <w:t>Geographical area</w:t>
            </w:r>
          </w:p>
        </w:tc>
        <w:tc>
          <w:tcPr>
            <w:tcW w:w="1416" w:type="dxa"/>
            <w:tcBorders>
              <w:top w:val="nil"/>
              <w:left w:val="single" w:sz="6" w:space="0" w:color="auto"/>
              <w:bottom w:val="nil"/>
              <w:right w:val="nil"/>
            </w:tcBorders>
          </w:tcPr>
          <w:p w14:paraId="4A94B441" w14:textId="77777777" w:rsidR="005E7CBE" w:rsidRPr="000737E6" w:rsidRDefault="005E7CBE" w:rsidP="00BF022C">
            <w:pPr>
              <w:pStyle w:val="TAL"/>
            </w:pPr>
            <w:r w:rsidRPr="000737E6">
              <w:t>octet o510+3</w:t>
            </w:r>
          </w:p>
          <w:p w14:paraId="45D3EF77" w14:textId="77777777" w:rsidR="005E7CBE" w:rsidRPr="000737E6" w:rsidRDefault="005E7CBE" w:rsidP="00BF022C">
            <w:pPr>
              <w:pStyle w:val="TAL"/>
            </w:pPr>
          </w:p>
          <w:p w14:paraId="6E967781" w14:textId="77777777" w:rsidR="005E7CBE" w:rsidRPr="000737E6" w:rsidRDefault="005E7CBE" w:rsidP="00BF022C">
            <w:pPr>
              <w:pStyle w:val="TAL"/>
            </w:pPr>
            <w:r w:rsidRPr="000737E6">
              <w:t>octet o5100</w:t>
            </w:r>
          </w:p>
        </w:tc>
      </w:tr>
      <w:tr w:rsidR="005E7CBE" w:rsidRPr="000737E6"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737E6" w:rsidRDefault="005E7CBE" w:rsidP="00BF022C">
            <w:pPr>
              <w:pStyle w:val="TAC"/>
            </w:pPr>
          </w:p>
          <w:p w14:paraId="508C893B" w14:textId="77777777" w:rsidR="005E7CBE" w:rsidRPr="000737E6" w:rsidRDefault="005E7CBE" w:rsidP="00BF022C">
            <w:pPr>
              <w:pStyle w:val="TAC"/>
            </w:pPr>
            <w:r w:rsidRPr="000737E6">
              <w:t>Radio parameters</w:t>
            </w:r>
          </w:p>
        </w:tc>
        <w:tc>
          <w:tcPr>
            <w:tcW w:w="1416" w:type="dxa"/>
            <w:tcBorders>
              <w:top w:val="nil"/>
              <w:left w:val="single" w:sz="6" w:space="0" w:color="auto"/>
              <w:bottom w:val="nil"/>
              <w:right w:val="nil"/>
            </w:tcBorders>
          </w:tcPr>
          <w:p w14:paraId="3A798842" w14:textId="77777777" w:rsidR="005E7CBE" w:rsidRPr="000737E6" w:rsidRDefault="005E7CBE" w:rsidP="00BF022C">
            <w:pPr>
              <w:pStyle w:val="TAL"/>
            </w:pPr>
            <w:r w:rsidRPr="000737E6">
              <w:t>octet o5100+1</w:t>
            </w:r>
          </w:p>
          <w:p w14:paraId="636D0E10" w14:textId="77777777" w:rsidR="005E7CBE" w:rsidRPr="000737E6" w:rsidRDefault="005E7CBE" w:rsidP="00BF022C">
            <w:pPr>
              <w:pStyle w:val="TAL"/>
            </w:pPr>
          </w:p>
          <w:p w14:paraId="69C15D97" w14:textId="77777777" w:rsidR="005E7CBE" w:rsidRPr="000737E6" w:rsidRDefault="005E7CBE" w:rsidP="00BF022C">
            <w:pPr>
              <w:pStyle w:val="TAL"/>
            </w:pPr>
            <w:r w:rsidRPr="000737E6">
              <w:t>octet o511-1</w:t>
            </w:r>
          </w:p>
        </w:tc>
      </w:tr>
      <w:tr w:rsidR="005E7CBE" w:rsidRPr="000737E6"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737E6" w:rsidRDefault="005E7CBE" w:rsidP="00BF022C">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737E6" w:rsidRDefault="005E7CBE" w:rsidP="00BF022C">
            <w:pPr>
              <w:pStyle w:val="TAC"/>
            </w:pPr>
            <w:r w:rsidRPr="000737E6">
              <w:t>0</w:t>
            </w:r>
          </w:p>
          <w:p w14:paraId="2F9A9A4D"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737E6" w:rsidRDefault="005E7CBE" w:rsidP="00BF022C">
            <w:pPr>
              <w:pStyle w:val="TAC"/>
            </w:pPr>
            <w:r w:rsidRPr="000737E6">
              <w:t>0</w:t>
            </w:r>
          </w:p>
          <w:p w14:paraId="7C3379B4"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737E6" w:rsidRDefault="005E7CBE" w:rsidP="00BF022C">
            <w:pPr>
              <w:pStyle w:val="TAC"/>
            </w:pPr>
            <w:r w:rsidRPr="000737E6">
              <w:t>0</w:t>
            </w:r>
          </w:p>
          <w:p w14:paraId="34AE5FC3"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737E6" w:rsidRDefault="005E7CBE" w:rsidP="00BF022C">
            <w:pPr>
              <w:pStyle w:val="TAC"/>
            </w:pPr>
            <w:r w:rsidRPr="000737E6">
              <w:t>0</w:t>
            </w:r>
          </w:p>
          <w:p w14:paraId="2ED14C4B"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737E6" w:rsidRDefault="005E7CBE" w:rsidP="00BF022C">
            <w:pPr>
              <w:pStyle w:val="TAC"/>
            </w:pPr>
            <w:r w:rsidRPr="000737E6">
              <w:t>0</w:t>
            </w:r>
          </w:p>
          <w:p w14:paraId="010D0BC8"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737E6" w:rsidRDefault="005E7CBE" w:rsidP="00BF022C">
            <w:pPr>
              <w:pStyle w:val="TAC"/>
            </w:pPr>
            <w:r w:rsidRPr="000737E6">
              <w:t>0</w:t>
            </w:r>
          </w:p>
          <w:p w14:paraId="77DEAFE0" w14:textId="77777777" w:rsidR="005E7CBE" w:rsidRPr="000737E6" w:rsidRDefault="005E7CBE" w:rsidP="00BF022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737E6" w:rsidRDefault="005E7CBE" w:rsidP="00BF022C">
            <w:pPr>
              <w:pStyle w:val="TAC"/>
            </w:pPr>
            <w:r w:rsidRPr="000737E6">
              <w:t>0</w:t>
            </w:r>
          </w:p>
          <w:p w14:paraId="7A87148B" w14:textId="77777777" w:rsidR="005E7CBE" w:rsidRPr="000737E6" w:rsidRDefault="005E7CBE" w:rsidP="00BF022C">
            <w:pPr>
              <w:pStyle w:val="TAC"/>
            </w:pPr>
            <w:r w:rsidRPr="000737E6">
              <w:t>Spare</w:t>
            </w:r>
          </w:p>
        </w:tc>
        <w:tc>
          <w:tcPr>
            <w:tcW w:w="1416" w:type="dxa"/>
            <w:tcBorders>
              <w:top w:val="nil"/>
              <w:left w:val="single" w:sz="6" w:space="0" w:color="auto"/>
              <w:bottom w:val="nil"/>
              <w:right w:val="nil"/>
            </w:tcBorders>
            <w:hideMark/>
          </w:tcPr>
          <w:p w14:paraId="2B2C19D3" w14:textId="77777777" w:rsidR="005E7CBE" w:rsidRPr="000737E6" w:rsidRDefault="005E7CBE" w:rsidP="00BF022C">
            <w:pPr>
              <w:pStyle w:val="TAL"/>
            </w:pPr>
            <w:r w:rsidRPr="000737E6">
              <w:t>octet o511</w:t>
            </w:r>
          </w:p>
        </w:tc>
      </w:tr>
    </w:tbl>
    <w:p w14:paraId="2C630C85" w14:textId="77777777" w:rsidR="005E7CBE" w:rsidRPr="000737E6" w:rsidRDefault="005E7CBE" w:rsidP="005E7CBE">
      <w:pPr>
        <w:pStyle w:val="TF"/>
      </w:pPr>
      <w:r w:rsidRPr="000737E6">
        <w:t>Figure 5.6.2.8: Radio parameters per geographical area info</w:t>
      </w:r>
    </w:p>
    <w:p w14:paraId="6EE415EB" w14:textId="77777777" w:rsidR="005E7CBE" w:rsidRPr="000737E6" w:rsidRDefault="005E7CBE" w:rsidP="005E7CBE">
      <w:pPr>
        <w:pStyle w:val="TH"/>
      </w:pPr>
      <w:r w:rsidRPr="000737E6">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737E6" w:rsidRDefault="005E7CBE" w:rsidP="00BF022C">
            <w:pPr>
              <w:pStyle w:val="TAL"/>
            </w:pPr>
            <w:r w:rsidRPr="000737E6">
              <w:t>Geographical area (octet o510+3 to o5100):</w:t>
            </w:r>
          </w:p>
          <w:p w14:paraId="3F3BE10E" w14:textId="77777777" w:rsidR="005E7CBE" w:rsidRPr="000737E6" w:rsidRDefault="005E7CBE" w:rsidP="00BF022C">
            <w:pPr>
              <w:pStyle w:val="TAL"/>
              <w:rPr>
                <w:noProof/>
                <w:lang w:val="en-US"/>
              </w:rPr>
            </w:pPr>
            <w:r w:rsidRPr="000737E6">
              <w:t>The geographical area field is coded according to figure 5.6.2.9 and table 5.6.2.9</w:t>
            </w:r>
            <w:r w:rsidRPr="000737E6">
              <w:rPr>
                <w:noProof/>
                <w:lang w:val="en-US"/>
              </w:rPr>
              <w:t>.</w:t>
            </w:r>
          </w:p>
        </w:tc>
      </w:tr>
      <w:tr w:rsidR="005E7CBE" w:rsidRPr="000737E6"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Pr="000737E6" w:rsidRDefault="005E7CBE" w:rsidP="00BF022C">
            <w:pPr>
              <w:pStyle w:val="TAL"/>
            </w:pPr>
          </w:p>
        </w:tc>
      </w:tr>
      <w:tr w:rsidR="005E7CBE" w:rsidRPr="000737E6"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737E6" w:rsidRDefault="005E7CBE" w:rsidP="00BF022C">
            <w:pPr>
              <w:pStyle w:val="TAL"/>
            </w:pPr>
            <w:r w:rsidRPr="000737E6">
              <w:t>Radio parameters (octet o5100+1 to o511-1):</w:t>
            </w:r>
          </w:p>
          <w:p w14:paraId="0E738F31" w14:textId="6EEFE63F" w:rsidR="005E7CBE" w:rsidRPr="000737E6" w:rsidRDefault="005E7CBE" w:rsidP="00CB28F2">
            <w:pPr>
              <w:pStyle w:val="TAL"/>
              <w:rPr>
                <w:noProof/>
                <w:lang w:val="en-US"/>
              </w:rPr>
            </w:pPr>
            <w:r w:rsidRPr="000737E6">
              <w:t>The radio parameters field is coded according to figure 5.3.</w:t>
            </w:r>
            <w:r w:rsidR="00CB28F2" w:rsidRPr="000737E6">
              <w:t>2</w:t>
            </w:r>
            <w:r w:rsidRPr="000737E6">
              <w:t>.11 and table 5.3.</w:t>
            </w:r>
            <w:r w:rsidR="00CB28F2" w:rsidRPr="000737E6">
              <w:t>2</w:t>
            </w:r>
            <w:r w:rsidRPr="000737E6">
              <w:t>.11, applicable in the geographical area indicated by the geographical area field when not served by NG-RAN</w:t>
            </w:r>
            <w:r w:rsidRPr="000737E6">
              <w:rPr>
                <w:noProof/>
                <w:lang w:val="en-US"/>
              </w:rPr>
              <w:t>.</w:t>
            </w:r>
          </w:p>
        </w:tc>
      </w:tr>
      <w:tr w:rsidR="005E7CBE" w:rsidRPr="000737E6"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Pr="000737E6" w:rsidRDefault="005E7CBE" w:rsidP="00BF022C">
            <w:pPr>
              <w:pStyle w:val="TAL"/>
            </w:pPr>
          </w:p>
        </w:tc>
      </w:tr>
      <w:tr w:rsidR="005E7CBE" w:rsidRPr="000737E6"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737E6" w:rsidRDefault="005E7CBE" w:rsidP="00BF022C">
            <w:pPr>
              <w:pStyle w:val="TAL"/>
              <w:rPr>
                <w:noProof/>
                <w:lang w:val="en-US"/>
              </w:rPr>
            </w:pPr>
            <w:r w:rsidRPr="000737E6">
              <w:t>Managed indicator (MI) (octet o511 bit 8):</w:t>
            </w:r>
          </w:p>
          <w:p w14:paraId="7FAF661B" w14:textId="77777777" w:rsidR="005E7CBE" w:rsidRPr="000737E6" w:rsidRDefault="005E7CBE" w:rsidP="00BF022C">
            <w:pPr>
              <w:pStyle w:val="TAL"/>
            </w:pPr>
            <w:r w:rsidRPr="000737E6">
              <w:rPr>
                <w:noProof/>
                <w:lang w:val="en-US"/>
              </w:rPr>
              <w:t xml:space="preserve">The </w:t>
            </w:r>
            <w:r w:rsidR="0011194C" w:rsidRPr="000737E6">
              <w:t>m</w:t>
            </w:r>
            <w:r w:rsidRPr="000737E6">
              <w:t>anaged indicator indicates how the radio parameters indicated in the radio parameters field in the geographical area indicated by the geographical area field are managed.</w:t>
            </w:r>
          </w:p>
          <w:p w14:paraId="06ED22C8" w14:textId="77777777" w:rsidR="005E7CBE" w:rsidRPr="000737E6" w:rsidRDefault="005E7CBE" w:rsidP="00BF022C">
            <w:pPr>
              <w:pStyle w:val="TAL"/>
            </w:pPr>
            <w:r w:rsidRPr="000737E6">
              <w:t>Bit</w:t>
            </w:r>
          </w:p>
          <w:p w14:paraId="525C07A1" w14:textId="77777777" w:rsidR="005E7CBE" w:rsidRPr="000737E6" w:rsidRDefault="005E7CBE" w:rsidP="00BF022C">
            <w:pPr>
              <w:pStyle w:val="TAL"/>
              <w:rPr>
                <w:b/>
              </w:rPr>
            </w:pPr>
            <w:r w:rsidRPr="000737E6">
              <w:rPr>
                <w:b/>
              </w:rPr>
              <w:t>8</w:t>
            </w:r>
          </w:p>
          <w:p w14:paraId="2F9D9570" w14:textId="77777777" w:rsidR="005E7CBE" w:rsidRPr="000737E6" w:rsidRDefault="005E7CBE" w:rsidP="00BF022C">
            <w:pPr>
              <w:pStyle w:val="TAL"/>
            </w:pPr>
            <w:r w:rsidRPr="000737E6">
              <w:t>0</w:t>
            </w:r>
            <w:r w:rsidRPr="000737E6">
              <w:tab/>
              <w:t>Non-operator managed</w:t>
            </w:r>
          </w:p>
          <w:p w14:paraId="4B7ABD62" w14:textId="77777777" w:rsidR="005E7CBE" w:rsidRPr="000737E6" w:rsidRDefault="005E7CBE" w:rsidP="00BF022C">
            <w:pPr>
              <w:pStyle w:val="TAL"/>
            </w:pPr>
            <w:r w:rsidRPr="000737E6">
              <w:t>1</w:t>
            </w:r>
            <w:r w:rsidRPr="000737E6">
              <w:tab/>
              <w:t>Operator managed</w:t>
            </w:r>
          </w:p>
        </w:tc>
      </w:tr>
      <w:tr w:rsidR="005E7CBE" w:rsidRPr="000737E6"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Pr="000737E6" w:rsidRDefault="005E7CBE" w:rsidP="00BF022C">
            <w:pPr>
              <w:pStyle w:val="TAL"/>
            </w:pPr>
          </w:p>
        </w:tc>
      </w:tr>
      <w:tr w:rsidR="005E7CBE" w:rsidRPr="000737E6"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Pr="000737E6" w:rsidRDefault="005E7CBE" w:rsidP="00BF022C">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5.6.2.8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62B8178B"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566EEDDA" w14:textId="77777777" w:rsidTr="00BF022C">
        <w:trPr>
          <w:cantSplit/>
          <w:jc w:val="center"/>
        </w:trPr>
        <w:tc>
          <w:tcPr>
            <w:tcW w:w="708" w:type="dxa"/>
            <w:hideMark/>
          </w:tcPr>
          <w:p w14:paraId="4B6C1D31" w14:textId="77777777" w:rsidR="005E7CBE" w:rsidRPr="000737E6" w:rsidRDefault="005E7CBE" w:rsidP="00BF022C">
            <w:pPr>
              <w:pStyle w:val="TAC"/>
            </w:pPr>
            <w:r w:rsidRPr="000737E6">
              <w:lastRenderedPageBreak/>
              <w:t>8</w:t>
            </w:r>
          </w:p>
        </w:tc>
        <w:tc>
          <w:tcPr>
            <w:tcW w:w="709" w:type="dxa"/>
            <w:hideMark/>
          </w:tcPr>
          <w:p w14:paraId="0DA8B7A5" w14:textId="77777777" w:rsidR="005E7CBE" w:rsidRPr="000737E6" w:rsidRDefault="005E7CBE" w:rsidP="00BF022C">
            <w:pPr>
              <w:pStyle w:val="TAC"/>
            </w:pPr>
            <w:r w:rsidRPr="000737E6">
              <w:t>7</w:t>
            </w:r>
          </w:p>
        </w:tc>
        <w:tc>
          <w:tcPr>
            <w:tcW w:w="709" w:type="dxa"/>
            <w:hideMark/>
          </w:tcPr>
          <w:p w14:paraId="1C99FC6D" w14:textId="77777777" w:rsidR="005E7CBE" w:rsidRPr="000737E6" w:rsidRDefault="005E7CBE" w:rsidP="00BF022C">
            <w:pPr>
              <w:pStyle w:val="TAC"/>
            </w:pPr>
            <w:r w:rsidRPr="000737E6">
              <w:t>6</w:t>
            </w:r>
          </w:p>
        </w:tc>
        <w:tc>
          <w:tcPr>
            <w:tcW w:w="709" w:type="dxa"/>
            <w:hideMark/>
          </w:tcPr>
          <w:p w14:paraId="5A75A003" w14:textId="77777777" w:rsidR="005E7CBE" w:rsidRPr="000737E6" w:rsidRDefault="005E7CBE" w:rsidP="00BF022C">
            <w:pPr>
              <w:pStyle w:val="TAC"/>
            </w:pPr>
            <w:r w:rsidRPr="000737E6">
              <w:t>5</w:t>
            </w:r>
          </w:p>
        </w:tc>
        <w:tc>
          <w:tcPr>
            <w:tcW w:w="709" w:type="dxa"/>
            <w:hideMark/>
          </w:tcPr>
          <w:p w14:paraId="6D8878B1" w14:textId="77777777" w:rsidR="005E7CBE" w:rsidRPr="000737E6" w:rsidRDefault="005E7CBE" w:rsidP="00BF022C">
            <w:pPr>
              <w:pStyle w:val="TAC"/>
            </w:pPr>
            <w:r w:rsidRPr="000737E6">
              <w:t>4</w:t>
            </w:r>
          </w:p>
        </w:tc>
        <w:tc>
          <w:tcPr>
            <w:tcW w:w="709" w:type="dxa"/>
            <w:hideMark/>
          </w:tcPr>
          <w:p w14:paraId="278B03D5" w14:textId="77777777" w:rsidR="005E7CBE" w:rsidRPr="000737E6" w:rsidRDefault="005E7CBE" w:rsidP="00BF022C">
            <w:pPr>
              <w:pStyle w:val="TAC"/>
            </w:pPr>
            <w:r w:rsidRPr="000737E6">
              <w:t>3</w:t>
            </w:r>
          </w:p>
        </w:tc>
        <w:tc>
          <w:tcPr>
            <w:tcW w:w="709" w:type="dxa"/>
            <w:hideMark/>
          </w:tcPr>
          <w:p w14:paraId="1B1EBAA7" w14:textId="77777777" w:rsidR="005E7CBE" w:rsidRPr="000737E6" w:rsidRDefault="005E7CBE" w:rsidP="00BF022C">
            <w:pPr>
              <w:pStyle w:val="TAC"/>
            </w:pPr>
            <w:r w:rsidRPr="000737E6">
              <w:t>2</w:t>
            </w:r>
          </w:p>
        </w:tc>
        <w:tc>
          <w:tcPr>
            <w:tcW w:w="709" w:type="dxa"/>
            <w:hideMark/>
          </w:tcPr>
          <w:p w14:paraId="04EB5BF5" w14:textId="77777777" w:rsidR="005E7CBE" w:rsidRPr="000737E6" w:rsidRDefault="005E7CBE" w:rsidP="00BF022C">
            <w:pPr>
              <w:pStyle w:val="TAC"/>
            </w:pPr>
            <w:r w:rsidRPr="000737E6">
              <w:t>1</w:t>
            </w:r>
          </w:p>
        </w:tc>
        <w:tc>
          <w:tcPr>
            <w:tcW w:w="1346" w:type="dxa"/>
          </w:tcPr>
          <w:p w14:paraId="54337DD3" w14:textId="77777777" w:rsidR="005E7CBE" w:rsidRPr="000737E6" w:rsidRDefault="005E7CBE" w:rsidP="00BF022C">
            <w:pPr>
              <w:pStyle w:val="TAL"/>
            </w:pPr>
          </w:p>
        </w:tc>
      </w:tr>
      <w:tr w:rsidR="005E7CBE" w:rsidRPr="000737E6"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737E6" w:rsidRDefault="005E7CBE" w:rsidP="00BF022C">
            <w:pPr>
              <w:pStyle w:val="TAC"/>
              <w:rPr>
                <w:noProof/>
                <w:lang w:val="en-US"/>
              </w:rPr>
            </w:pPr>
          </w:p>
          <w:p w14:paraId="55C1DEC3" w14:textId="77777777" w:rsidR="005E7CBE" w:rsidRPr="000737E6" w:rsidRDefault="005E7CBE" w:rsidP="00BF022C">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098BC4AC" w14:textId="77777777" w:rsidR="005E7CBE" w:rsidRPr="000737E6" w:rsidRDefault="005E7CBE" w:rsidP="00BF022C">
            <w:pPr>
              <w:pStyle w:val="TAL"/>
            </w:pPr>
            <w:r w:rsidRPr="000737E6">
              <w:t>octet o510+3</w:t>
            </w:r>
          </w:p>
          <w:p w14:paraId="5204A831" w14:textId="77777777" w:rsidR="005E7CBE" w:rsidRPr="000737E6" w:rsidRDefault="005E7CBE" w:rsidP="00BF022C">
            <w:pPr>
              <w:pStyle w:val="TAL"/>
            </w:pPr>
          </w:p>
          <w:p w14:paraId="17B53200" w14:textId="77777777" w:rsidR="005E7CBE" w:rsidRPr="000737E6" w:rsidRDefault="005E7CBE" w:rsidP="00BF022C">
            <w:pPr>
              <w:pStyle w:val="TAL"/>
            </w:pPr>
            <w:r w:rsidRPr="000737E6">
              <w:t>octet o510+4</w:t>
            </w:r>
          </w:p>
        </w:tc>
      </w:tr>
      <w:tr w:rsidR="005E7CBE" w:rsidRPr="000737E6"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737E6" w:rsidRDefault="005E7CBE" w:rsidP="00BF022C">
            <w:pPr>
              <w:pStyle w:val="TAC"/>
            </w:pPr>
          </w:p>
          <w:p w14:paraId="4383871F" w14:textId="77777777" w:rsidR="005E7CBE" w:rsidRPr="000737E6" w:rsidRDefault="005E7CBE" w:rsidP="00BF022C">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27E389F4" w14:textId="77777777" w:rsidR="005E7CBE" w:rsidRPr="000737E6" w:rsidRDefault="005E7CBE" w:rsidP="00BF022C">
            <w:pPr>
              <w:pStyle w:val="TAL"/>
            </w:pPr>
            <w:r w:rsidRPr="000737E6">
              <w:t>octet (o510+5)*</w:t>
            </w:r>
          </w:p>
          <w:p w14:paraId="5F301960" w14:textId="77777777" w:rsidR="005E7CBE" w:rsidRPr="000737E6" w:rsidRDefault="005E7CBE" w:rsidP="00BF022C">
            <w:pPr>
              <w:pStyle w:val="TAL"/>
            </w:pPr>
          </w:p>
          <w:p w14:paraId="534A5981" w14:textId="77777777" w:rsidR="005E7CBE" w:rsidRPr="000737E6" w:rsidRDefault="005E7CBE" w:rsidP="00BF022C">
            <w:pPr>
              <w:pStyle w:val="TAL"/>
            </w:pPr>
            <w:r w:rsidRPr="000737E6">
              <w:t>octet (o510+10)*</w:t>
            </w:r>
          </w:p>
        </w:tc>
      </w:tr>
      <w:tr w:rsidR="005E7CBE" w:rsidRPr="000737E6"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737E6" w:rsidRDefault="005E7CBE" w:rsidP="00BF022C">
            <w:pPr>
              <w:pStyle w:val="TAC"/>
            </w:pPr>
          </w:p>
          <w:p w14:paraId="4B4D6143" w14:textId="77777777" w:rsidR="005E7CBE" w:rsidRPr="000737E6" w:rsidRDefault="005E7CBE" w:rsidP="00BF022C">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72992479" w14:textId="77777777" w:rsidR="005E7CBE" w:rsidRPr="000737E6" w:rsidRDefault="005E7CBE" w:rsidP="00BF022C">
            <w:pPr>
              <w:pStyle w:val="TAL"/>
            </w:pPr>
            <w:r w:rsidRPr="000737E6">
              <w:t>octet (o510+11)*</w:t>
            </w:r>
          </w:p>
          <w:p w14:paraId="78192DB0" w14:textId="77777777" w:rsidR="005E7CBE" w:rsidRPr="000737E6" w:rsidRDefault="005E7CBE" w:rsidP="00BF022C">
            <w:pPr>
              <w:pStyle w:val="TAL"/>
            </w:pPr>
          </w:p>
          <w:p w14:paraId="78FAC354" w14:textId="77777777" w:rsidR="005E7CBE" w:rsidRPr="000737E6" w:rsidRDefault="005E7CBE" w:rsidP="00BF022C">
            <w:pPr>
              <w:pStyle w:val="TAL"/>
            </w:pPr>
            <w:r w:rsidRPr="000737E6">
              <w:t>octet (o510+16)*</w:t>
            </w:r>
          </w:p>
        </w:tc>
      </w:tr>
      <w:tr w:rsidR="005E7CBE" w:rsidRPr="000737E6"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737E6" w:rsidRDefault="005E7CBE" w:rsidP="00BF022C">
            <w:pPr>
              <w:pStyle w:val="TAC"/>
            </w:pPr>
          </w:p>
          <w:p w14:paraId="0B36DEA5" w14:textId="77777777" w:rsidR="005E7CBE" w:rsidRPr="000737E6" w:rsidRDefault="005E7CBE" w:rsidP="00BF022C">
            <w:pPr>
              <w:pStyle w:val="TAC"/>
            </w:pPr>
            <w:r w:rsidRPr="000737E6">
              <w:t>...</w:t>
            </w:r>
          </w:p>
        </w:tc>
        <w:tc>
          <w:tcPr>
            <w:tcW w:w="1346" w:type="dxa"/>
            <w:tcBorders>
              <w:top w:val="nil"/>
              <w:left w:val="single" w:sz="6" w:space="0" w:color="auto"/>
              <w:bottom w:val="nil"/>
              <w:right w:val="nil"/>
            </w:tcBorders>
          </w:tcPr>
          <w:p w14:paraId="5308155D" w14:textId="77777777" w:rsidR="005E7CBE" w:rsidRPr="000737E6" w:rsidRDefault="005E7CBE" w:rsidP="00BF022C">
            <w:pPr>
              <w:pStyle w:val="TAL"/>
            </w:pPr>
            <w:r w:rsidRPr="000737E6">
              <w:t>octet (o510+17)*</w:t>
            </w:r>
          </w:p>
          <w:p w14:paraId="78287E2D" w14:textId="77777777" w:rsidR="005E7CBE" w:rsidRPr="000737E6" w:rsidRDefault="005E7CBE" w:rsidP="00BF022C">
            <w:pPr>
              <w:pStyle w:val="TAL"/>
            </w:pPr>
          </w:p>
          <w:p w14:paraId="447D8C0B" w14:textId="77777777" w:rsidR="005E7CBE" w:rsidRPr="000737E6" w:rsidRDefault="005E7CBE" w:rsidP="00BF022C">
            <w:pPr>
              <w:pStyle w:val="TAL"/>
            </w:pPr>
            <w:r w:rsidRPr="000737E6">
              <w:t>octet (o510-2+6*n)*</w:t>
            </w:r>
          </w:p>
        </w:tc>
      </w:tr>
      <w:tr w:rsidR="005E7CBE" w:rsidRPr="000737E6"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737E6" w:rsidRDefault="005E7CBE" w:rsidP="00BF022C">
            <w:pPr>
              <w:pStyle w:val="TAC"/>
            </w:pPr>
          </w:p>
          <w:p w14:paraId="507BB885" w14:textId="77777777" w:rsidR="005E7CBE" w:rsidRPr="000737E6" w:rsidRDefault="005E7CBE" w:rsidP="00BF022C">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3562B1EA" w14:textId="77777777" w:rsidR="005E7CBE" w:rsidRPr="000737E6" w:rsidRDefault="005E7CBE" w:rsidP="00BF022C">
            <w:pPr>
              <w:pStyle w:val="TAL"/>
            </w:pPr>
            <w:r w:rsidRPr="000737E6">
              <w:t>octet (o510-1+6*n)*</w:t>
            </w:r>
          </w:p>
          <w:p w14:paraId="26503D05" w14:textId="77777777" w:rsidR="005E7CBE" w:rsidRPr="000737E6" w:rsidRDefault="005E7CBE" w:rsidP="00BF022C">
            <w:pPr>
              <w:pStyle w:val="TAL"/>
            </w:pPr>
          </w:p>
          <w:p w14:paraId="6F41A894" w14:textId="77777777" w:rsidR="005E7CBE" w:rsidRPr="000737E6" w:rsidRDefault="005E7CBE" w:rsidP="00BF022C">
            <w:pPr>
              <w:pStyle w:val="TAL"/>
            </w:pPr>
            <w:r w:rsidRPr="000737E6">
              <w:t>octet (o510+4+6*n)* = octet o5100*</w:t>
            </w:r>
          </w:p>
        </w:tc>
      </w:tr>
    </w:tbl>
    <w:p w14:paraId="58CC78FA" w14:textId="77777777" w:rsidR="005E7CBE" w:rsidRPr="000737E6" w:rsidRDefault="005E7CBE" w:rsidP="005E7CBE">
      <w:pPr>
        <w:pStyle w:val="TF"/>
      </w:pPr>
      <w:r w:rsidRPr="000737E6">
        <w:t>Figure 5.6.2.9: Geographical area</w:t>
      </w:r>
    </w:p>
    <w:p w14:paraId="374A0210" w14:textId="77777777" w:rsidR="005E7CBE" w:rsidRPr="000737E6" w:rsidRDefault="005E7CBE" w:rsidP="005E7CBE">
      <w:pPr>
        <w:pStyle w:val="TH"/>
      </w:pPr>
      <w:r w:rsidRPr="000737E6">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Pr="000737E6" w:rsidRDefault="005E7CBE" w:rsidP="00BF022C">
            <w:pPr>
              <w:pStyle w:val="TAL"/>
              <w:rPr>
                <w:noProof/>
              </w:rPr>
            </w:pPr>
            <w:r w:rsidRPr="000737E6">
              <w:t>Coordinate:</w:t>
            </w:r>
          </w:p>
          <w:p w14:paraId="39F63780" w14:textId="77777777" w:rsidR="005E7CBE" w:rsidRPr="000737E6" w:rsidRDefault="005E7CBE" w:rsidP="00BF022C">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5.6.2.10 and table 5.6.2.10.</w:t>
            </w:r>
          </w:p>
        </w:tc>
      </w:tr>
      <w:tr w:rsidR="005E7CBE" w:rsidRPr="000737E6"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Pr="000737E6" w:rsidRDefault="005E7CBE" w:rsidP="00BF022C">
            <w:pPr>
              <w:pStyle w:val="TAL"/>
              <w:rPr>
                <w:noProof/>
                <w:lang w:val="en-US"/>
              </w:rPr>
            </w:pPr>
          </w:p>
        </w:tc>
      </w:tr>
    </w:tbl>
    <w:p w14:paraId="275B851D"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54A081B7" w14:textId="77777777" w:rsidTr="00BF022C">
        <w:trPr>
          <w:cantSplit/>
          <w:jc w:val="center"/>
        </w:trPr>
        <w:tc>
          <w:tcPr>
            <w:tcW w:w="708" w:type="dxa"/>
            <w:hideMark/>
          </w:tcPr>
          <w:p w14:paraId="7D0E6733" w14:textId="77777777" w:rsidR="005E7CBE" w:rsidRPr="000737E6" w:rsidRDefault="005E7CBE" w:rsidP="00BF022C">
            <w:pPr>
              <w:pStyle w:val="TAC"/>
            </w:pPr>
            <w:r w:rsidRPr="000737E6">
              <w:t>8</w:t>
            </w:r>
          </w:p>
        </w:tc>
        <w:tc>
          <w:tcPr>
            <w:tcW w:w="709" w:type="dxa"/>
            <w:hideMark/>
          </w:tcPr>
          <w:p w14:paraId="2C99FC2D" w14:textId="77777777" w:rsidR="005E7CBE" w:rsidRPr="000737E6" w:rsidRDefault="005E7CBE" w:rsidP="00BF022C">
            <w:pPr>
              <w:pStyle w:val="TAC"/>
            </w:pPr>
            <w:r w:rsidRPr="000737E6">
              <w:t>7</w:t>
            </w:r>
          </w:p>
        </w:tc>
        <w:tc>
          <w:tcPr>
            <w:tcW w:w="709" w:type="dxa"/>
            <w:hideMark/>
          </w:tcPr>
          <w:p w14:paraId="2A6C0C83" w14:textId="77777777" w:rsidR="005E7CBE" w:rsidRPr="000737E6" w:rsidRDefault="005E7CBE" w:rsidP="00BF022C">
            <w:pPr>
              <w:pStyle w:val="TAC"/>
            </w:pPr>
            <w:r w:rsidRPr="000737E6">
              <w:t>6</w:t>
            </w:r>
          </w:p>
        </w:tc>
        <w:tc>
          <w:tcPr>
            <w:tcW w:w="709" w:type="dxa"/>
            <w:hideMark/>
          </w:tcPr>
          <w:p w14:paraId="0E28BFFB" w14:textId="77777777" w:rsidR="005E7CBE" w:rsidRPr="000737E6" w:rsidRDefault="005E7CBE" w:rsidP="00BF022C">
            <w:pPr>
              <w:pStyle w:val="TAC"/>
            </w:pPr>
            <w:r w:rsidRPr="000737E6">
              <w:t>5</w:t>
            </w:r>
          </w:p>
        </w:tc>
        <w:tc>
          <w:tcPr>
            <w:tcW w:w="709" w:type="dxa"/>
            <w:hideMark/>
          </w:tcPr>
          <w:p w14:paraId="4C59B11D" w14:textId="77777777" w:rsidR="005E7CBE" w:rsidRPr="000737E6" w:rsidRDefault="005E7CBE" w:rsidP="00BF022C">
            <w:pPr>
              <w:pStyle w:val="TAC"/>
            </w:pPr>
            <w:r w:rsidRPr="000737E6">
              <w:t>4</w:t>
            </w:r>
          </w:p>
        </w:tc>
        <w:tc>
          <w:tcPr>
            <w:tcW w:w="709" w:type="dxa"/>
            <w:hideMark/>
          </w:tcPr>
          <w:p w14:paraId="27EC7077" w14:textId="77777777" w:rsidR="005E7CBE" w:rsidRPr="000737E6" w:rsidRDefault="005E7CBE" w:rsidP="00BF022C">
            <w:pPr>
              <w:pStyle w:val="TAC"/>
            </w:pPr>
            <w:r w:rsidRPr="000737E6">
              <w:t>3</w:t>
            </w:r>
          </w:p>
        </w:tc>
        <w:tc>
          <w:tcPr>
            <w:tcW w:w="709" w:type="dxa"/>
            <w:hideMark/>
          </w:tcPr>
          <w:p w14:paraId="34A35149" w14:textId="77777777" w:rsidR="005E7CBE" w:rsidRPr="000737E6" w:rsidRDefault="005E7CBE" w:rsidP="00BF022C">
            <w:pPr>
              <w:pStyle w:val="TAC"/>
            </w:pPr>
            <w:r w:rsidRPr="000737E6">
              <w:t>2</w:t>
            </w:r>
          </w:p>
        </w:tc>
        <w:tc>
          <w:tcPr>
            <w:tcW w:w="709" w:type="dxa"/>
            <w:hideMark/>
          </w:tcPr>
          <w:p w14:paraId="78721F01" w14:textId="77777777" w:rsidR="005E7CBE" w:rsidRPr="000737E6" w:rsidRDefault="005E7CBE" w:rsidP="00BF022C">
            <w:pPr>
              <w:pStyle w:val="TAC"/>
            </w:pPr>
            <w:r w:rsidRPr="000737E6">
              <w:t>1</w:t>
            </w:r>
          </w:p>
        </w:tc>
        <w:tc>
          <w:tcPr>
            <w:tcW w:w="1346" w:type="dxa"/>
          </w:tcPr>
          <w:p w14:paraId="4D1C6020" w14:textId="77777777" w:rsidR="005E7CBE" w:rsidRPr="000737E6" w:rsidRDefault="005E7CBE" w:rsidP="00BF022C">
            <w:pPr>
              <w:pStyle w:val="TAL"/>
            </w:pPr>
          </w:p>
        </w:tc>
      </w:tr>
      <w:tr w:rsidR="005E7CBE" w:rsidRPr="000737E6"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737E6" w:rsidRDefault="005E7CBE" w:rsidP="00BF022C">
            <w:pPr>
              <w:pStyle w:val="TAC"/>
              <w:rPr>
                <w:noProof/>
                <w:lang w:val="en-US"/>
              </w:rPr>
            </w:pPr>
          </w:p>
          <w:p w14:paraId="276E83C7" w14:textId="77777777" w:rsidR="005E7CBE" w:rsidRPr="000737E6" w:rsidRDefault="005E7CBE" w:rsidP="00BF022C">
            <w:pPr>
              <w:pStyle w:val="TAC"/>
            </w:pPr>
            <w:r w:rsidRPr="000737E6">
              <w:rPr>
                <w:noProof/>
                <w:lang w:val="en-US"/>
              </w:rPr>
              <w:t>Latitude</w:t>
            </w:r>
          </w:p>
        </w:tc>
        <w:tc>
          <w:tcPr>
            <w:tcW w:w="1346" w:type="dxa"/>
          </w:tcPr>
          <w:p w14:paraId="55C224C9" w14:textId="77777777" w:rsidR="005E7CBE" w:rsidRPr="000737E6" w:rsidRDefault="005E7CBE" w:rsidP="00BF022C">
            <w:pPr>
              <w:pStyle w:val="TAL"/>
            </w:pPr>
            <w:r w:rsidRPr="000737E6">
              <w:t>octet o510+11</w:t>
            </w:r>
          </w:p>
          <w:p w14:paraId="140A1567" w14:textId="77777777" w:rsidR="005E7CBE" w:rsidRPr="000737E6" w:rsidRDefault="005E7CBE" w:rsidP="00BF022C">
            <w:pPr>
              <w:pStyle w:val="TAL"/>
            </w:pPr>
          </w:p>
          <w:p w14:paraId="61E3D6D9" w14:textId="77777777" w:rsidR="005E7CBE" w:rsidRPr="000737E6" w:rsidRDefault="005E7CBE" w:rsidP="00BF022C">
            <w:pPr>
              <w:pStyle w:val="TAL"/>
            </w:pPr>
            <w:r w:rsidRPr="000737E6">
              <w:t>octet o510+13</w:t>
            </w:r>
          </w:p>
        </w:tc>
      </w:tr>
      <w:tr w:rsidR="005E7CBE" w:rsidRPr="000737E6"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737E6" w:rsidRDefault="005E7CBE" w:rsidP="00BF022C">
            <w:pPr>
              <w:pStyle w:val="TAC"/>
            </w:pPr>
          </w:p>
          <w:p w14:paraId="24D53A86" w14:textId="77777777" w:rsidR="005E7CBE" w:rsidRPr="000737E6" w:rsidRDefault="005E7CBE" w:rsidP="00BF022C">
            <w:pPr>
              <w:pStyle w:val="TAC"/>
            </w:pPr>
            <w:r w:rsidRPr="000737E6">
              <w:t>Longitude</w:t>
            </w:r>
          </w:p>
        </w:tc>
        <w:tc>
          <w:tcPr>
            <w:tcW w:w="1346" w:type="dxa"/>
            <w:tcBorders>
              <w:top w:val="nil"/>
              <w:left w:val="single" w:sz="6" w:space="0" w:color="auto"/>
              <w:bottom w:val="nil"/>
              <w:right w:val="nil"/>
            </w:tcBorders>
          </w:tcPr>
          <w:p w14:paraId="2332F7D4" w14:textId="77777777" w:rsidR="005E7CBE" w:rsidRPr="000737E6" w:rsidRDefault="005E7CBE" w:rsidP="00BF022C">
            <w:pPr>
              <w:pStyle w:val="TAL"/>
            </w:pPr>
            <w:r w:rsidRPr="000737E6">
              <w:t>octet o510+14</w:t>
            </w:r>
          </w:p>
          <w:p w14:paraId="755A4EFD" w14:textId="77777777" w:rsidR="005E7CBE" w:rsidRPr="000737E6" w:rsidRDefault="005E7CBE" w:rsidP="00BF022C">
            <w:pPr>
              <w:pStyle w:val="TAL"/>
            </w:pPr>
          </w:p>
          <w:p w14:paraId="24952AFC" w14:textId="77777777" w:rsidR="005E7CBE" w:rsidRPr="000737E6" w:rsidRDefault="005E7CBE" w:rsidP="00BF022C">
            <w:pPr>
              <w:pStyle w:val="TAL"/>
            </w:pPr>
            <w:r w:rsidRPr="000737E6">
              <w:t>octet o510+17</w:t>
            </w:r>
          </w:p>
        </w:tc>
      </w:tr>
    </w:tbl>
    <w:p w14:paraId="2C6E8759" w14:textId="77777777" w:rsidR="005E7CBE" w:rsidRPr="000737E6" w:rsidRDefault="005E7CBE" w:rsidP="005E7CBE">
      <w:pPr>
        <w:pStyle w:val="TF"/>
      </w:pPr>
      <w:r w:rsidRPr="000737E6">
        <w:t>Figure 5.6.2.10: Coordinate area</w:t>
      </w:r>
    </w:p>
    <w:p w14:paraId="274B34E1" w14:textId="77777777" w:rsidR="005E7CBE" w:rsidRPr="000737E6" w:rsidRDefault="005E7CBE" w:rsidP="005E7CBE">
      <w:pPr>
        <w:pStyle w:val="TH"/>
      </w:pPr>
      <w:r w:rsidRPr="000737E6">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737E6" w:rsidRDefault="005E7CBE" w:rsidP="00BF022C">
            <w:pPr>
              <w:pStyle w:val="TAL"/>
            </w:pPr>
            <w:r w:rsidRPr="000737E6">
              <w:rPr>
                <w:noProof/>
                <w:lang w:val="en-US"/>
              </w:rPr>
              <w:t>Latitude (</w:t>
            </w:r>
            <w:r w:rsidRPr="000737E6">
              <w:t>octet o510+11 to o510+13</w:t>
            </w:r>
            <w:r w:rsidRPr="000737E6">
              <w:rPr>
                <w:noProof/>
                <w:lang w:val="en-US"/>
              </w:rPr>
              <w:t>):</w:t>
            </w:r>
          </w:p>
          <w:p w14:paraId="0D4EBF9C" w14:textId="77777777" w:rsidR="005E7CBE" w:rsidRPr="000737E6" w:rsidRDefault="005E7CBE" w:rsidP="00BF022C">
            <w:pPr>
              <w:pStyle w:val="TAL"/>
            </w:pPr>
            <w:r w:rsidRPr="000737E6">
              <w:rPr>
                <w:noProof/>
                <w:lang w:val="en-US"/>
              </w:rPr>
              <w:t xml:space="preserve">The latitude </w:t>
            </w:r>
            <w:r w:rsidRPr="000737E6">
              <w:t>field is coded according to clause 6.1 of 3GPP TS 23.032 [6].</w:t>
            </w:r>
          </w:p>
        </w:tc>
      </w:tr>
      <w:tr w:rsidR="005E7CBE" w:rsidRPr="000737E6"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Pr="000737E6" w:rsidRDefault="005E7CBE" w:rsidP="00BF022C">
            <w:pPr>
              <w:pStyle w:val="TAL"/>
              <w:rPr>
                <w:noProof/>
              </w:rPr>
            </w:pPr>
          </w:p>
        </w:tc>
      </w:tr>
      <w:tr w:rsidR="005E7CBE" w:rsidRPr="000737E6"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Pr="000737E6" w:rsidRDefault="005E7CBE" w:rsidP="00BF022C">
            <w:pPr>
              <w:pStyle w:val="TAL"/>
            </w:pPr>
            <w:r w:rsidRPr="000737E6">
              <w:t>Longitude (octet o510+14 to o510+17):</w:t>
            </w:r>
          </w:p>
          <w:p w14:paraId="4B39DE79" w14:textId="77777777" w:rsidR="005E7CBE" w:rsidRPr="000737E6" w:rsidRDefault="005E7CBE" w:rsidP="00BF022C">
            <w:pPr>
              <w:pStyle w:val="TAL"/>
              <w:rPr>
                <w:noProof/>
                <w:lang w:val="en-US"/>
              </w:rPr>
            </w:pPr>
            <w:r w:rsidRPr="000737E6">
              <w:rPr>
                <w:noProof/>
                <w:lang w:val="en-US"/>
              </w:rPr>
              <w:t xml:space="preserve">The </w:t>
            </w:r>
            <w:r w:rsidRPr="000737E6">
              <w:t>longitude field is coded according to clause 6.1 of 3GPP TS 23.032 [6].</w:t>
            </w:r>
          </w:p>
        </w:tc>
      </w:tr>
      <w:tr w:rsidR="005E7CBE" w:rsidRPr="000737E6"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Pr="000737E6" w:rsidRDefault="005E7CBE" w:rsidP="00BF022C">
            <w:pPr>
              <w:pStyle w:val="TAL"/>
              <w:rPr>
                <w:noProof/>
              </w:rPr>
            </w:pPr>
          </w:p>
        </w:tc>
      </w:tr>
    </w:tbl>
    <w:p w14:paraId="42F03622"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737E6" w14:paraId="006CE405" w14:textId="77777777" w:rsidTr="00BF022C">
        <w:trPr>
          <w:cantSplit/>
          <w:jc w:val="center"/>
        </w:trPr>
        <w:tc>
          <w:tcPr>
            <w:tcW w:w="708" w:type="dxa"/>
            <w:hideMark/>
          </w:tcPr>
          <w:p w14:paraId="1459A027" w14:textId="77777777" w:rsidR="005E7CBE" w:rsidRPr="000737E6" w:rsidRDefault="005E7CBE" w:rsidP="00BF022C">
            <w:pPr>
              <w:pStyle w:val="TAC"/>
            </w:pPr>
            <w:r w:rsidRPr="000737E6">
              <w:t>8</w:t>
            </w:r>
          </w:p>
        </w:tc>
        <w:tc>
          <w:tcPr>
            <w:tcW w:w="709" w:type="dxa"/>
            <w:hideMark/>
          </w:tcPr>
          <w:p w14:paraId="4D61BDED" w14:textId="77777777" w:rsidR="005E7CBE" w:rsidRPr="000737E6" w:rsidRDefault="005E7CBE" w:rsidP="00BF022C">
            <w:pPr>
              <w:pStyle w:val="TAC"/>
            </w:pPr>
            <w:r w:rsidRPr="000737E6">
              <w:t>7</w:t>
            </w:r>
          </w:p>
        </w:tc>
        <w:tc>
          <w:tcPr>
            <w:tcW w:w="709" w:type="dxa"/>
            <w:hideMark/>
          </w:tcPr>
          <w:p w14:paraId="39C00B0F" w14:textId="77777777" w:rsidR="005E7CBE" w:rsidRPr="000737E6" w:rsidRDefault="005E7CBE" w:rsidP="00BF022C">
            <w:pPr>
              <w:pStyle w:val="TAC"/>
            </w:pPr>
            <w:r w:rsidRPr="000737E6">
              <w:t>6</w:t>
            </w:r>
          </w:p>
        </w:tc>
        <w:tc>
          <w:tcPr>
            <w:tcW w:w="709" w:type="dxa"/>
            <w:hideMark/>
          </w:tcPr>
          <w:p w14:paraId="17750FC0" w14:textId="77777777" w:rsidR="005E7CBE" w:rsidRPr="000737E6" w:rsidRDefault="005E7CBE" w:rsidP="00BF022C">
            <w:pPr>
              <w:pStyle w:val="TAC"/>
            </w:pPr>
            <w:r w:rsidRPr="000737E6">
              <w:t>5</w:t>
            </w:r>
          </w:p>
        </w:tc>
        <w:tc>
          <w:tcPr>
            <w:tcW w:w="709" w:type="dxa"/>
            <w:hideMark/>
          </w:tcPr>
          <w:p w14:paraId="00E9EF4D" w14:textId="77777777" w:rsidR="005E7CBE" w:rsidRPr="000737E6" w:rsidRDefault="005E7CBE" w:rsidP="00BF022C">
            <w:pPr>
              <w:pStyle w:val="TAC"/>
            </w:pPr>
            <w:r w:rsidRPr="000737E6">
              <w:t>4</w:t>
            </w:r>
          </w:p>
        </w:tc>
        <w:tc>
          <w:tcPr>
            <w:tcW w:w="709" w:type="dxa"/>
            <w:hideMark/>
          </w:tcPr>
          <w:p w14:paraId="298E1971" w14:textId="77777777" w:rsidR="005E7CBE" w:rsidRPr="000737E6" w:rsidRDefault="005E7CBE" w:rsidP="00BF022C">
            <w:pPr>
              <w:pStyle w:val="TAC"/>
            </w:pPr>
            <w:r w:rsidRPr="000737E6">
              <w:t>3</w:t>
            </w:r>
          </w:p>
        </w:tc>
        <w:tc>
          <w:tcPr>
            <w:tcW w:w="709" w:type="dxa"/>
            <w:hideMark/>
          </w:tcPr>
          <w:p w14:paraId="4B72CDEE" w14:textId="77777777" w:rsidR="005E7CBE" w:rsidRPr="000737E6" w:rsidRDefault="005E7CBE" w:rsidP="00BF022C">
            <w:pPr>
              <w:pStyle w:val="TAC"/>
            </w:pPr>
            <w:r w:rsidRPr="000737E6">
              <w:t>2</w:t>
            </w:r>
          </w:p>
        </w:tc>
        <w:tc>
          <w:tcPr>
            <w:tcW w:w="709" w:type="dxa"/>
            <w:hideMark/>
          </w:tcPr>
          <w:p w14:paraId="0E530C8D" w14:textId="77777777" w:rsidR="005E7CBE" w:rsidRPr="000737E6" w:rsidRDefault="005E7CBE" w:rsidP="00BF022C">
            <w:pPr>
              <w:pStyle w:val="TAC"/>
            </w:pPr>
            <w:r w:rsidRPr="000737E6">
              <w:t>1</w:t>
            </w:r>
          </w:p>
        </w:tc>
        <w:tc>
          <w:tcPr>
            <w:tcW w:w="1346" w:type="dxa"/>
          </w:tcPr>
          <w:p w14:paraId="23153A5E" w14:textId="77777777" w:rsidR="005E7CBE" w:rsidRPr="000737E6" w:rsidRDefault="005E7CBE" w:rsidP="00BF022C">
            <w:pPr>
              <w:pStyle w:val="TAL"/>
            </w:pPr>
          </w:p>
        </w:tc>
      </w:tr>
      <w:tr w:rsidR="005E7CBE" w:rsidRPr="000737E6"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737E6" w:rsidRDefault="005E7CBE" w:rsidP="00BF022C">
            <w:pPr>
              <w:pStyle w:val="TAC"/>
              <w:rPr>
                <w:noProof/>
                <w:lang w:val="en-US"/>
              </w:rPr>
            </w:pPr>
          </w:p>
          <w:p w14:paraId="44A07141" w14:textId="77777777" w:rsidR="005E7CBE" w:rsidRPr="000737E6" w:rsidRDefault="005E7CBE" w:rsidP="00BF022C">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5A25A80C" w14:textId="77777777" w:rsidR="005E7CBE" w:rsidRPr="000737E6" w:rsidRDefault="005E7CBE" w:rsidP="00BF022C">
            <w:pPr>
              <w:pStyle w:val="TAL"/>
            </w:pPr>
            <w:r w:rsidRPr="000737E6">
              <w:t>octet o5100+1</w:t>
            </w:r>
          </w:p>
          <w:p w14:paraId="71ACC19A" w14:textId="77777777" w:rsidR="005E7CBE" w:rsidRPr="000737E6" w:rsidRDefault="005E7CBE" w:rsidP="00BF022C">
            <w:pPr>
              <w:pStyle w:val="TAL"/>
            </w:pPr>
          </w:p>
          <w:p w14:paraId="0B8C2AB5" w14:textId="77777777" w:rsidR="005E7CBE" w:rsidRPr="000737E6" w:rsidRDefault="005E7CBE" w:rsidP="00BF022C">
            <w:pPr>
              <w:pStyle w:val="TAL"/>
            </w:pPr>
            <w:r w:rsidRPr="000737E6">
              <w:t>octet o5100+2</w:t>
            </w:r>
          </w:p>
        </w:tc>
      </w:tr>
      <w:tr w:rsidR="005E7CBE" w:rsidRPr="000737E6"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737E6" w:rsidRDefault="005E7CBE" w:rsidP="00BF022C">
            <w:pPr>
              <w:pStyle w:val="TAC"/>
            </w:pPr>
          </w:p>
          <w:p w14:paraId="334559CC" w14:textId="77777777" w:rsidR="005E7CBE" w:rsidRPr="000737E6" w:rsidRDefault="005E7CBE" w:rsidP="00BF022C">
            <w:pPr>
              <w:pStyle w:val="TAC"/>
            </w:pPr>
            <w:r w:rsidRPr="000737E6">
              <w:t>Radio parameters contents</w:t>
            </w:r>
          </w:p>
        </w:tc>
        <w:tc>
          <w:tcPr>
            <w:tcW w:w="1346" w:type="dxa"/>
            <w:tcBorders>
              <w:top w:val="nil"/>
              <w:left w:val="single" w:sz="6" w:space="0" w:color="auto"/>
              <w:bottom w:val="nil"/>
              <w:right w:val="nil"/>
            </w:tcBorders>
          </w:tcPr>
          <w:p w14:paraId="0692AF32" w14:textId="77777777" w:rsidR="005E7CBE" w:rsidRPr="000737E6" w:rsidRDefault="005E7CBE" w:rsidP="00BF022C">
            <w:pPr>
              <w:pStyle w:val="TAL"/>
            </w:pPr>
            <w:r w:rsidRPr="000737E6">
              <w:t>octet o5100+3</w:t>
            </w:r>
          </w:p>
          <w:p w14:paraId="4457BA99" w14:textId="77777777" w:rsidR="005E7CBE" w:rsidRPr="000737E6" w:rsidRDefault="005E7CBE" w:rsidP="00BF022C">
            <w:pPr>
              <w:pStyle w:val="TAL"/>
            </w:pPr>
          </w:p>
          <w:p w14:paraId="749E6A94" w14:textId="77777777" w:rsidR="005E7CBE" w:rsidRPr="000737E6" w:rsidRDefault="005E7CBE" w:rsidP="00BF022C">
            <w:pPr>
              <w:pStyle w:val="TAL"/>
            </w:pPr>
            <w:r w:rsidRPr="000737E6">
              <w:t>octet o511-1</w:t>
            </w:r>
          </w:p>
        </w:tc>
      </w:tr>
    </w:tbl>
    <w:p w14:paraId="46BE37B5" w14:textId="77777777" w:rsidR="005E7CBE" w:rsidRPr="000737E6" w:rsidRDefault="005E7CBE" w:rsidP="005E7CBE">
      <w:pPr>
        <w:pStyle w:val="TF"/>
      </w:pPr>
      <w:r w:rsidRPr="000737E6">
        <w:t>Figure 5.6.2.11: Radio parameters</w:t>
      </w:r>
    </w:p>
    <w:p w14:paraId="0A6BF918" w14:textId="77777777" w:rsidR="005E7CBE" w:rsidRPr="000737E6" w:rsidRDefault="005E7CBE" w:rsidP="005E7CBE">
      <w:pPr>
        <w:pStyle w:val="TH"/>
      </w:pPr>
      <w:r w:rsidRPr="000737E6">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Pr="000737E6" w:rsidRDefault="005E7CBE" w:rsidP="00BF022C">
            <w:pPr>
              <w:pStyle w:val="TAL"/>
            </w:pPr>
            <w:r w:rsidRPr="000737E6">
              <w:t>Radio parameters contents (</w:t>
            </w:r>
            <w:r w:rsidRPr="000737E6">
              <w:rPr>
                <w:lang w:val="sv-SE"/>
              </w:rPr>
              <w:t>octet o5100+3 to o511-1)</w:t>
            </w:r>
            <w:r w:rsidRPr="000737E6">
              <w:t>:</w:t>
            </w:r>
          </w:p>
          <w:p w14:paraId="0614A1A9" w14:textId="77777777" w:rsidR="005E7CBE" w:rsidRPr="000737E6" w:rsidRDefault="005E7CBE" w:rsidP="00BF022C">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5E7CBE" w:rsidRPr="000737E6"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Pr="000737E6" w:rsidRDefault="005E7CBE" w:rsidP="00BF022C">
            <w:pPr>
              <w:pStyle w:val="TAL"/>
              <w:rPr>
                <w:noProof/>
                <w:lang w:val="en-US"/>
              </w:rPr>
            </w:pPr>
          </w:p>
        </w:tc>
      </w:tr>
    </w:tbl>
    <w:p w14:paraId="12CB7A41" w14:textId="77777777" w:rsidR="00B84FF2" w:rsidRPr="000737E6"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737E6" w14:paraId="27F219FD" w14:textId="77777777" w:rsidTr="00B84FF2">
        <w:trPr>
          <w:cantSplit/>
          <w:jc w:val="center"/>
        </w:trPr>
        <w:tc>
          <w:tcPr>
            <w:tcW w:w="708" w:type="dxa"/>
            <w:hideMark/>
          </w:tcPr>
          <w:p w14:paraId="231DBFCB" w14:textId="77777777" w:rsidR="00B84FF2" w:rsidRPr="000737E6" w:rsidRDefault="00B84FF2">
            <w:pPr>
              <w:pStyle w:val="TAC"/>
            </w:pPr>
            <w:r w:rsidRPr="000737E6">
              <w:t>8</w:t>
            </w:r>
          </w:p>
        </w:tc>
        <w:tc>
          <w:tcPr>
            <w:tcW w:w="709" w:type="dxa"/>
            <w:hideMark/>
          </w:tcPr>
          <w:p w14:paraId="4753A0B8" w14:textId="77777777" w:rsidR="00B84FF2" w:rsidRPr="000737E6" w:rsidRDefault="00B84FF2">
            <w:pPr>
              <w:pStyle w:val="TAC"/>
            </w:pPr>
            <w:r w:rsidRPr="000737E6">
              <w:t>7</w:t>
            </w:r>
          </w:p>
        </w:tc>
        <w:tc>
          <w:tcPr>
            <w:tcW w:w="709" w:type="dxa"/>
            <w:hideMark/>
          </w:tcPr>
          <w:p w14:paraId="6E4981BE" w14:textId="77777777" w:rsidR="00B84FF2" w:rsidRPr="000737E6" w:rsidRDefault="00B84FF2">
            <w:pPr>
              <w:pStyle w:val="TAC"/>
            </w:pPr>
            <w:r w:rsidRPr="000737E6">
              <w:t>6</w:t>
            </w:r>
          </w:p>
        </w:tc>
        <w:tc>
          <w:tcPr>
            <w:tcW w:w="709" w:type="dxa"/>
            <w:hideMark/>
          </w:tcPr>
          <w:p w14:paraId="15033A21" w14:textId="77777777" w:rsidR="00B84FF2" w:rsidRPr="000737E6" w:rsidRDefault="00B84FF2">
            <w:pPr>
              <w:pStyle w:val="TAC"/>
            </w:pPr>
            <w:r w:rsidRPr="000737E6">
              <w:t>5</w:t>
            </w:r>
          </w:p>
        </w:tc>
        <w:tc>
          <w:tcPr>
            <w:tcW w:w="709" w:type="dxa"/>
            <w:hideMark/>
          </w:tcPr>
          <w:p w14:paraId="37D9D13D" w14:textId="77777777" w:rsidR="00B84FF2" w:rsidRPr="000737E6" w:rsidRDefault="00B84FF2">
            <w:pPr>
              <w:pStyle w:val="TAC"/>
            </w:pPr>
            <w:r w:rsidRPr="000737E6">
              <w:t>4</w:t>
            </w:r>
          </w:p>
        </w:tc>
        <w:tc>
          <w:tcPr>
            <w:tcW w:w="709" w:type="dxa"/>
            <w:hideMark/>
          </w:tcPr>
          <w:p w14:paraId="3A3CF56A" w14:textId="77777777" w:rsidR="00B84FF2" w:rsidRPr="000737E6" w:rsidRDefault="00B84FF2">
            <w:pPr>
              <w:pStyle w:val="TAC"/>
            </w:pPr>
            <w:r w:rsidRPr="000737E6">
              <w:t>3</w:t>
            </w:r>
          </w:p>
        </w:tc>
        <w:tc>
          <w:tcPr>
            <w:tcW w:w="709" w:type="dxa"/>
            <w:hideMark/>
          </w:tcPr>
          <w:p w14:paraId="4F9FBEB2" w14:textId="77777777" w:rsidR="00B84FF2" w:rsidRPr="000737E6" w:rsidRDefault="00B84FF2">
            <w:pPr>
              <w:pStyle w:val="TAC"/>
            </w:pPr>
            <w:r w:rsidRPr="000737E6">
              <w:t>2</w:t>
            </w:r>
          </w:p>
        </w:tc>
        <w:tc>
          <w:tcPr>
            <w:tcW w:w="709" w:type="dxa"/>
            <w:hideMark/>
          </w:tcPr>
          <w:p w14:paraId="3E638EAD" w14:textId="77777777" w:rsidR="00B84FF2" w:rsidRPr="000737E6" w:rsidRDefault="00B84FF2">
            <w:pPr>
              <w:pStyle w:val="TAC"/>
            </w:pPr>
            <w:r w:rsidRPr="000737E6">
              <w:t>1</w:t>
            </w:r>
          </w:p>
        </w:tc>
        <w:tc>
          <w:tcPr>
            <w:tcW w:w="1346" w:type="dxa"/>
          </w:tcPr>
          <w:p w14:paraId="0C655ECA" w14:textId="77777777" w:rsidR="00B84FF2" w:rsidRPr="000737E6" w:rsidRDefault="00B84FF2">
            <w:pPr>
              <w:pStyle w:val="TAL"/>
            </w:pPr>
          </w:p>
        </w:tc>
      </w:tr>
      <w:tr w:rsidR="00B84FF2" w:rsidRPr="000737E6"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737E6" w:rsidRDefault="00B84FF2">
            <w:pPr>
              <w:pStyle w:val="TAC"/>
              <w:rPr>
                <w:noProof/>
                <w:lang w:val="en-US"/>
              </w:rPr>
            </w:pPr>
          </w:p>
          <w:p w14:paraId="45FA50B7" w14:textId="55C4B8BA" w:rsidR="00B84FF2" w:rsidRPr="000737E6" w:rsidRDefault="00B84FF2">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w:t>
            </w:r>
            <w:r w:rsidR="00A538CA" w:rsidRPr="000737E6">
              <w:t xml:space="preserve">sending the discovery signalling for </w:t>
            </w:r>
            <w:r w:rsidR="00553056" w:rsidRPr="000737E6">
              <w:t>solicitation</w:t>
            </w:r>
            <w:r w:rsidR="00A538CA" w:rsidRPr="000737E6">
              <w:t xml:space="preserve"> and for receiving the discovery signalling for announcement and additional information</w:t>
            </w:r>
            <w:r w:rsidRPr="000737E6">
              <w:rPr>
                <w:lang w:val="en-US"/>
              </w:rPr>
              <w:t xml:space="preserve"> contents</w:t>
            </w:r>
          </w:p>
        </w:tc>
        <w:tc>
          <w:tcPr>
            <w:tcW w:w="1346" w:type="dxa"/>
          </w:tcPr>
          <w:p w14:paraId="2EF758B8" w14:textId="77777777" w:rsidR="00B84FF2" w:rsidRPr="000737E6" w:rsidRDefault="00B84FF2">
            <w:pPr>
              <w:pStyle w:val="TAL"/>
              <w:rPr>
                <w:lang w:val="sv-SE"/>
              </w:rPr>
            </w:pPr>
            <w:r w:rsidRPr="000737E6">
              <w:rPr>
                <w:lang w:val="sv-SE"/>
              </w:rPr>
              <w:t>octet o2+1</w:t>
            </w:r>
          </w:p>
          <w:p w14:paraId="62135552" w14:textId="77777777" w:rsidR="00B84FF2" w:rsidRPr="000737E6" w:rsidRDefault="00B84FF2">
            <w:pPr>
              <w:pStyle w:val="TAL"/>
              <w:rPr>
                <w:lang w:val="sv-SE"/>
              </w:rPr>
            </w:pPr>
          </w:p>
          <w:p w14:paraId="1ABD19C3" w14:textId="77777777" w:rsidR="00B84FF2" w:rsidRPr="000737E6" w:rsidRDefault="00B84FF2">
            <w:pPr>
              <w:pStyle w:val="TAL"/>
              <w:rPr>
                <w:lang w:val="sv-SE"/>
              </w:rPr>
            </w:pPr>
            <w:r w:rsidRPr="000737E6">
              <w:rPr>
                <w:lang w:val="sv-SE"/>
              </w:rPr>
              <w:t>octet o2+2</w:t>
            </w:r>
          </w:p>
        </w:tc>
      </w:tr>
      <w:tr w:rsidR="00B84FF2" w:rsidRPr="000737E6"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737E6" w:rsidRDefault="00B84FF2">
            <w:pPr>
              <w:pStyle w:val="TAC"/>
              <w:rPr>
                <w:lang w:val="sv-SE"/>
              </w:rPr>
            </w:pPr>
          </w:p>
          <w:p w14:paraId="063F73EE" w14:textId="77777777" w:rsidR="00B84FF2" w:rsidRPr="000737E6" w:rsidRDefault="00B84FF2">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4B4F1B58" w14:textId="77777777" w:rsidR="00B84FF2" w:rsidRPr="000737E6" w:rsidRDefault="00B84FF2">
            <w:pPr>
              <w:pStyle w:val="TAL"/>
              <w:rPr>
                <w:lang w:val="sv-SE"/>
              </w:rPr>
            </w:pPr>
            <w:r w:rsidRPr="000737E6">
              <w:rPr>
                <w:lang w:val="sv-SE"/>
              </w:rPr>
              <w:t>octet o2+3</w:t>
            </w:r>
          </w:p>
          <w:p w14:paraId="34D8ED6A" w14:textId="77777777" w:rsidR="00B84FF2" w:rsidRPr="000737E6" w:rsidRDefault="00B84FF2">
            <w:pPr>
              <w:pStyle w:val="TAL"/>
              <w:rPr>
                <w:lang w:val="sv-SE"/>
              </w:rPr>
            </w:pPr>
          </w:p>
          <w:p w14:paraId="0118CB50" w14:textId="77777777" w:rsidR="00B84FF2" w:rsidRPr="000737E6" w:rsidRDefault="00B84FF2">
            <w:pPr>
              <w:pStyle w:val="TAL"/>
              <w:rPr>
                <w:lang w:val="sv-SE"/>
              </w:rPr>
            </w:pPr>
            <w:r w:rsidRPr="000737E6">
              <w:rPr>
                <w:lang w:val="sv-SE"/>
              </w:rPr>
              <w:t>octet o2+5</w:t>
            </w:r>
          </w:p>
        </w:tc>
      </w:tr>
      <w:tr w:rsidR="00B84FF2" w:rsidRPr="000737E6"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737E6" w:rsidRDefault="00B84FF2">
            <w:pPr>
              <w:pStyle w:val="TAC"/>
              <w:rPr>
                <w:lang w:val="sv-SE"/>
              </w:rPr>
            </w:pPr>
          </w:p>
          <w:p w14:paraId="0CBFFEAC" w14:textId="77777777" w:rsidR="00B84FF2" w:rsidRPr="000737E6" w:rsidRDefault="00B84FF2">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3C99CC06" w14:textId="77777777" w:rsidR="00B84FF2" w:rsidRPr="000737E6" w:rsidRDefault="00B84FF2">
            <w:pPr>
              <w:pStyle w:val="TAL"/>
              <w:rPr>
                <w:lang w:val="sv-SE"/>
              </w:rPr>
            </w:pPr>
            <w:r w:rsidRPr="000737E6">
              <w:rPr>
                <w:lang w:val="sv-SE"/>
              </w:rPr>
              <w:t>octet (o2+6)*</w:t>
            </w:r>
          </w:p>
          <w:p w14:paraId="7334DD37" w14:textId="77777777" w:rsidR="00B84FF2" w:rsidRPr="000737E6" w:rsidRDefault="00B84FF2">
            <w:pPr>
              <w:pStyle w:val="TAL"/>
              <w:rPr>
                <w:lang w:val="sv-SE"/>
              </w:rPr>
            </w:pPr>
          </w:p>
          <w:p w14:paraId="4E177B6B" w14:textId="77777777" w:rsidR="00B84FF2" w:rsidRPr="000737E6" w:rsidRDefault="00B84FF2">
            <w:pPr>
              <w:pStyle w:val="TAL"/>
              <w:rPr>
                <w:lang w:val="sv-SE"/>
              </w:rPr>
            </w:pPr>
            <w:r w:rsidRPr="000737E6">
              <w:rPr>
                <w:lang w:val="sv-SE"/>
              </w:rPr>
              <w:t>octet (o2+8)*</w:t>
            </w:r>
          </w:p>
        </w:tc>
      </w:tr>
      <w:tr w:rsidR="00B84FF2" w:rsidRPr="000737E6"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737E6" w:rsidRDefault="00B84FF2">
            <w:pPr>
              <w:pStyle w:val="TAC"/>
              <w:rPr>
                <w:lang w:val="sv-SE"/>
              </w:rPr>
            </w:pPr>
          </w:p>
          <w:p w14:paraId="34BC3B9E" w14:textId="77777777" w:rsidR="00B84FF2" w:rsidRPr="000737E6" w:rsidRDefault="00B84FF2">
            <w:pPr>
              <w:pStyle w:val="TAC"/>
            </w:pPr>
            <w:r w:rsidRPr="000737E6">
              <w:t>...</w:t>
            </w:r>
          </w:p>
        </w:tc>
        <w:tc>
          <w:tcPr>
            <w:tcW w:w="1346" w:type="dxa"/>
            <w:tcBorders>
              <w:top w:val="nil"/>
              <w:left w:val="single" w:sz="6" w:space="0" w:color="auto"/>
              <w:bottom w:val="nil"/>
              <w:right w:val="nil"/>
            </w:tcBorders>
          </w:tcPr>
          <w:p w14:paraId="3447E049" w14:textId="77777777" w:rsidR="00B84FF2" w:rsidRPr="000737E6" w:rsidRDefault="00B84FF2">
            <w:pPr>
              <w:pStyle w:val="TAL"/>
            </w:pPr>
            <w:r w:rsidRPr="000737E6">
              <w:t>octet (</w:t>
            </w:r>
            <w:r w:rsidRPr="000737E6">
              <w:rPr>
                <w:lang w:val="sv-SE"/>
              </w:rPr>
              <w:t>o2+9</w:t>
            </w:r>
            <w:r w:rsidRPr="000737E6">
              <w:t>)*</w:t>
            </w:r>
          </w:p>
          <w:p w14:paraId="447419B9" w14:textId="77777777" w:rsidR="00B84FF2" w:rsidRPr="000737E6" w:rsidRDefault="00B84FF2">
            <w:pPr>
              <w:pStyle w:val="TAL"/>
            </w:pPr>
          </w:p>
          <w:p w14:paraId="350BB9CE" w14:textId="77777777" w:rsidR="00B84FF2" w:rsidRPr="000737E6" w:rsidRDefault="00B84FF2">
            <w:pPr>
              <w:pStyle w:val="TAL"/>
            </w:pPr>
            <w:r w:rsidRPr="000737E6">
              <w:t>octet (o3-3)*</w:t>
            </w:r>
          </w:p>
        </w:tc>
      </w:tr>
      <w:tr w:rsidR="00B84FF2" w:rsidRPr="000737E6"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737E6" w:rsidRDefault="00B84FF2">
            <w:pPr>
              <w:pStyle w:val="TAC"/>
            </w:pPr>
          </w:p>
          <w:p w14:paraId="1A3B23E5" w14:textId="77777777" w:rsidR="00B84FF2" w:rsidRPr="000737E6" w:rsidRDefault="00B84FF2">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69DCB6F2" w14:textId="77777777" w:rsidR="00B84FF2" w:rsidRPr="000737E6" w:rsidRDefault="00B84FF2">
            <w:pPr>
              <w:pStyle w:val="TAL"/>
            </w:pPr>
            <w:r w:rsidRPr="000737E6">
              <w:t>octet (o3-2)*</w:t>
            </w:r>
          </w:p>
          <w:p w14:paraId="536348F1" w14:textId="77777777" w:rsidR="00B84FF2" w:rsidRPr="000737E6" w:rsidRDefault="00B84FF2">
            <w:pPr>
              <w:pStyle w:val="TAL"/>
            </w:pPr>
          </w:p>
          <w:p w14:paraId="22F21607" w14:textId="77777777" w:rsidR="00B84FF2" w:rsidRPr="000737E6" w:rsidRDefault="00B84FF2">
            <w:pPr>
              <w:pStyle w:val="TAL"/>
              <w:rPr>
                <w:lang w:val="sv-SE"/>
              </w:rPr>
            </w:pPr>
            <w:r w:rsidRPr="000737E6">
              <w:rPr>
                <w:lang w:val="sv-SE"/>
              </w:rPr>
              <w:t>octet o3*</w:t>
            </w:r>
          </w:p>
        </w:tc>
      </w:tr>
    </w:tbl>
    <w:p w14:paraId="0E56520F" w14:textId="457CD92C" w:rsidR="00B84FF2" w:rsidRPr="000737E6" w:rsidRDefault="00B84FF2" w:rsidP="00B84FF2">
      <w:pPr>
        <w:pStyle w:val="TF"/>
      </w:pPr>
      <w:r w:rsidRPr="000737E6">
        <w:t xml:space="preserve">Figure 5.6.2.11a: Default </w:t>
      </w:r>
      <w:r w:rsidRPr="000737E6">
        <w:rPr>
          <w:lang w:eastAsia="zh-CN"/>
        </w:rPr>
        <w:t>destination layer-2 IDs for</w:t>
      </w:r>
      <w:r w:rsidRPr="000737E6">
        <w:t xml:space="preserve"> </w:t>
      </w:r>
      <w:r w:rsidR="00A538CA" w:rsidRPr="000737E6">
        <w:t xml:space="preserve">sending the discovery signalling for </w:t>
      </w:r>
      <w:r w:rsidR="00553056" w:rsidRPr="000737E6">
        <w:t>solicitation</w:t>
      </w:r>
      <w:r w:rsidR="00A538CA" w:rsidRPr="000737E6">
        <w:t xml:space="preserve"> and for receiving the discovery signalling for announcement and additional information</w:t>
      </w:r>
    </w:p>
    <w:p w14:paraId="2096CF36" w14:textId="0BBD85B5" w:rsidR="00B84FF2" w:rsidRPr="000737E6" w:rsidRDefault="00B84FF2" w:rsidP="00B84FF2">
      <w:pPr>
        <w:pStyle w:val="TH"/>
      </w:pPr>
      <w:r w:rsidRPr="000737E6">
        <w:t xml:space="preserve">Table 5.6.2.11a: Default </w:t>
      </w:r>
      <w:r w:rsidRPr="000737E6">
        <w:rPr>
          <w:lang w:eastAsia="zh-CN"/>
        </w:rPr>
        <w:t>destination layer-2 IDs for</w:t>
      </w:r>
      <w:r w:rsidRPr="000737E6">
        <w:t xml:space="preserve"> </w:t>
      </w:r>
      <w:r w:rsidR="00A538CA" w:rsidRPr="000737E6">
        <w:t xml:space="preserve">sending the discovery signalling for </w:t>
      </w:r>
      <w:r w:rsidR="00553056" w:rsidRPr="000737E6">
        <w:t>solicitation</w:t>
      </w:r>
      <w:r w:rsidR="00A538CA" w:rsidRPr="000737E6">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737E6"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Pr="000737E6" w:rsidRDefault="00B84FF2">
            <w:pPr>
              <w:pStyle w:val="TAL"/>
            </w:pPr>
            <w:r w:rsidRPr="000737E6">
              <w:t>Default destination layer-2 ID (octet o2+3 to o2+5):</w:t>
            </w:r>
          </w:p>
          <w:p w14:paraId="6699C947" w14:textId="77777777" w:rsidR="00B84FF2" w:rsidRPr="000737E6" w:rsidRDefault="00B84FF2">
            <w:pPr>
              <w:pStyle w:val="TAL"/>
            </w:pPr>
            <w:r w:rsidRPr="000737E6">
              <w:t xml:space="preserve">The default </w:t>
            </w:r>
            <w:r w:rsidRPr="000737E6">
              <w:rPr>
                <w:lang w:eastAsia="zh-CN"/>
              </w:rPr>
              <w:t>destination layer-2 ID is a 24-bit long bit string</w:t>
            </w:r>
            <w:r w:rsidRPr="000737E6">
              <w:rPr>
                <w:lang w:eastAsia="ko-KR"/>
              </w:rPr>
              <w:t>.</w:t>
            </w:r>
          </w:p>
        </w:tc>
      </w:tr>
      <w:tr w:rsidR="00B84FF2" w:rsidRPr="000737E6"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Pr="000737E6" w:rsidRDefault="00B84FF2">
            <w:pPr>
              <w:pStyle w:val="TAL"/>
              <w:rPr>
                <w:noProof/>
                <w:lang w:val="en-US"/>
              </w:rPr>
            </w:pPr>
          </w:p>
        </w:tc>
      </w:tr>
    </w:tbl>
    <w:p w14:paraId="763AC48E"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737E6" w14:paraId="20C5628F" w14:textId="77777777" w:rsidTr="00B84FF2">
        <w:trPr>
          <w:gridAfter w:val="1"/>
          <w:wAfter w:w="8" w:type="dxa"/>
          <w:cantSplit/>
          <w:jc w:val="center"/>
        </w:trPr>
        <w:tc>
          <w:tcPr>
            <w:tcW w:w="708" w:type="dxa"/>
            <w:gridSpan w:val="2"/>
            <w:hideMark/>
          </w:tcPr>
          <w:p w14:paraId="4C36AF2B" w14:textId="77777777" w:rsidR="00B84FF2" w:rsidRPr="000737E6" w:rsidRDefault="00B84FF2">
            <w:pPr>
              <w:pStyle w:val="TAC"/>
            </w:pPr>
            <w:r w:rsidRPr="000737E6">
              <w:t>8</w:t>
            </w:r>
          </w:p>
        </w:tc>
        <w:tc>
          <w:tcPr>
            <w:tcW w:w="709" w:type="dxa"/>
            <w:hideMark/>
          </w:tcPr>
          <w:p w14:paraId="68EAD35E" w14:textId="77777777" w:rsidR="00B84FF2" w:rsidRPr="000737E6" w:rsidRDefault="00B84FF2">
            <w:pPr>
              <w:pStyle w:val="TAC"/>
            </w:pPr>
            <w:r w:rsidRPr="000737E6">
              <w:t>7</w:t>
            </w:r>
          </w:p>
        </w:tc>
        <w:tc>
          <w:tcPr>
            <w:tcW w:w="709" w:type="dxa"/>
            <w:hideMark/>
          </w:tcPr>
          <w:p w14:paraId="13BBB9AF" w14:textId="77777777" w:rsidR="00B84FF2" w:rsidRPr="000737E6" w:rsidRDefault="00B84FF2">
            <w:pPr>
              <w:pStyle w:val="TAC"/>
            </w:pPr>
            <w:r w:rsidRPr="000737E6">
              <w:t>6</w:t>
            </w:r>
          </w:p>
        </w:tc>
        <w:tc>
          <w:tcPr>
            <w:tcW w:w="709" w:type="dxa"/>
            <w:hideMark/>
          </w:tcPr>
          <w:p w14:paraId="23CF1DB5" w14:textId="77777777" w:rsidR="00B84FF2" w:rsidRPr="000737E6" w:rsidRDefault="00B84FF2">
            <w:pPr>
              <w:pStyle w:val="TAC"/>
            </w:pPr>
            <w:r w:rsidRPr="000737E6">
              <w:t>5</w:t>
            </w:r>
          </w:p>
        </w:tc>
        <w:tc>
          <w:tcPr>
            <w:tcW w:w="709" w:type="dxa"/>
            <w:hideMark/>
          </w:tcPr>
          <w:p w14:paraId="5BB365E5" w14:textId="77777777" w:rsidR="00B84FF2" w:rsidRPr="000737E6" w:rsidRDefault="00B84FF2">
            <w:pPr>
              <w:pStyle w:val="TAC"/>
            </w:pPr>
            <w:r w:rsidRPr="000737E6">
              <w:t>4</w:t>
            </w:r>
          </w:p>
        </w:tc>
        <w:tc>
          <w:tcPr>
            <w:tcW w:w="709" w:type="dxa"/>
            <w:hideMark/>
          </w:tcPr>
          <w:p w14:paraId="0C58E46D" w14:textId="77777777" w:rsidR="00B84FF2" w:rsidRPr="000737E6" w:rsidRDefault="00B84FF2">
            <w:pPr>
              <w:pStyle w:val="TAC"/>
            </w:pPr>
            <w:r w:rsidRPr="000737E6">
              <w:t>3</w:t>
            </w:r>
          </w:p>
        </w:tc>
        <w:tc>
          <w:tcPr>
            <w:tcW w:w="709" w:type="dxa"/>
            <w:hideMark/>
          </w:tcPr>
          <w:p w14:paraId="493FE218" w14:textId="77777777" w:rsidR="00B84FF2" w:rsidRPr="000737E6" w:rsidRDefault="00B84FF2">
            <w:pPr>
              <w:pStyle w:val="TAC"/>
            </w:pPr>
            <w:r w:rsidRPr="000737E6">
              <w:t>2</w:t>
            </w:r>
          </w:p>
        </w:tc>
        <w:tc>
          <w:tcPr>
            <w:tcW w:w="709" w:type="dxa"/>
            <w:hideMark/>
          </w:tcPr>
          <w:p w14:paraId="32D18AE9" w14:textId="77777777" w:rsidR="00B84FF2" w:rsidRPr="000737E6" w:rsidRDefault="00B84FF2">
            <w:pPr>
              <w:pStyle w:val="TAC"/>
            </w:pPr>
            <w:r w:rsidRPr="000737E6">
              <w:t>1</w:t>
            </w:r>
          </w:p>
        </w:tc>
        <w:tc>
          <w:tcPr>
            <w:tcW w:w="1346" w:type="dxa"/>
            <w:gridSpan w:val="2"/>
          </w:tcPr>
          <w:p w14:paraId="2BCADE78" w14:textId="77777777" w:rsidR="00B84FF2" w:rsidRPr="000737E6" w:rsidRDefault="00B84FF2">
            <w:pPr>
              <w:pStyle w:val="TAL"/>
            </w:pPr>
          </w:p>
        </w:tc>
      </w:tr>
      <w:tr w:rsidR="005E7CBE" w:rsidRPr="000737E6"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737E6" w:rsidRDefault="005E7CBE" w:rsidP="00BF022C">
            <w:pPr>
              <w:pStyle w:val="TAC"/>
              <w:rPr>
                <w:noProof/>
                <w:lang w:val="en-US"/>
              </w:rPr>
            </w:pPr>
          </w:p>
          <w:p w14:paraId="0153F6E0" w14:textId="77777777" w:rsidR="005E7CBE" w:rsidRPr="000737E6" w:rsidRDefault="005E7CBE" w:rsidP="00BF022C">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0D328F73" w14:textId="77777777" w:rsidR="005E7CBE" w:rsidRPr="000737E6" w:rsidRDefault="005E7CBE" w:rsidP="00BF022C">
            <w:pPr>
              <w:pStyle w:val="TAL"/>
              <w:rPr>
                <w:lang w:val="sv-SE"/>
              </w:rPr>
            </w:pPr>
            <w:r w:rsidRPr="000737E6">
              <w:rPr>
                <w:lang w:val="sv-SE"/>
              </w:rPr>
              <w:t>octet o3+7</w:t>
            </w:r>
          </w:p>
          <w:p w14:paraId="67B5D85D" w14:textId="77777777" w:rsidR="005E7CBE" w:rsidRPr="000737E6" w:rsidRDefault="005E7CBE" w:rsidP="00BF022C">
            <w:pPr>
              <w:pStyle w:val="TAL"/>
              <w:rPr>
                <w:lang w:val="sv-SE"/>
              </w:rPr>
            </w:pPr>
          </w:p>
          <w:p w14:paraId="463A45DC" w14:textId="77777777" w:rsidR="005E7CBE" w:rsidRPr="000737E6" w:rsidRDefault="005E7CBE" w:rsidP="00BF022C">
            <w:pPr>
              <w:pStyle w:val="TAL"/>
              <w:rPr>
                <w:lang w:val="sv-SE"/>
              </w:rPr>
            </w:pPr>
            <w:r w:rsidRPr="000737E6">
              <w:rPr>
                <w:lang w:val="sv-SE"/>
              </w:rPr>
              <w:t>octet o3+8</w:t>
            </w:r>
          </w:p>
        </w:tc>
      </w:tr>
      <w:tr w:rsidR="005E7CBE" w:rsidRPr="000737E6"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737E6" w:rsidRDefault="005E7CBE" w:rsidP="00BF022C">
            <w:pPr>
              <w:pStyle w:val="TAC"/>
              <w:rPr>
                <w:lang w:val="sv-SE"/>
              </w:rPr>
            </w:pPr>
          </w:p>
          <w:p w14:paraId="12AA023D" w14:textId="77777777" w:rsidR="005E7CBE" w:rsidRPr="000737E6" w:rsidRDefault="005E7CBE" w:rsidP="00BF022C">
            <w:pPr>
              <w:pStyle w:val="TAC"/>
            </w:pPr>
            <w:r w:rsidRPr="000737E6">
              <w:t>RSC info 1</w:t>
            </w:r>
          </w:p>
        </w:tc>
        <w:tc>
          <w:tcPr>
            <w:tcW w:w="1346" w:type="dxa"/>
            <w:gridSpan w:val="2"/>
            <w:tcBorders>
              <w:top w:val="nil"/>
              <w:left w:val="single" w:sz="6" w:space="0" w:color="auto"/>
              <w:bottom w:val="nil"/>
              <w:right w:val="nil"/>
            </w:tcBorders>
          </w:tcPr>
          <w:p w14:paraId="1F24A292" w14:textId="77777777" w:rsidR="005E7CBE" w:rsidRPr="000737E6" w:rsidRDefault="005E7CBE" w:rsidP="00BF022C">
            <w:pPr>
              <w:pStyle w:val="TAL"/>
              <w:rPr>
                <w:lang w:val="sv-SE"/>
              </w:rPr>
            </w:pPr>
            <w:r w:rsidRPr="000737E6">
              <w:rPr>
                <w:lang w:val="sv-SE"/>
              </w:rPr>
              <w:t>octet o3+9</w:t>
            </w:r>
          </w:p>
          <w:p w14:paraId="5B7D8EA8" w14:textId="77777777" w:rsidR="005E7CBE" w:rsidRPr="000737E6" w:rsidRDefault="005E7CBE" w:rsidP="00BF022C">
            <w:pPr>
              <w:pStyle w:val="TAL"/>
              <w:rPr>
                <w:lang w:val="sv-SE"/>
              </w:rPr>
            </w:pPr>
          </w:p>
          <w:p w14:paraId="7AD6B824" w14:textId="77777777" w:rsidR="005E7CBE" w:rsidRPr="000737E6" w:rsidRDefault="005E7CBE" w:rsidP="00BF022C">
            <w:pPr>
              <w:pStyle w:val="TAL"/>
              <w:rPr>
                <w:lang w:val="sv-SE"/>
              </w:rPr>
            </w:pPr>
            <w:r w:rsidRPr="000737E6">
              <w:rPr>
                <w:lang w:val="sv-SE"/>
              </w:rPr>
              <w:t>octet o52</w:t>
            </w:r>
          </w:p>
        </w:tc>
      </w:tr>
      <w:tr w:rsidR="005E7CBE" w:rsidRPr="000737E6"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737E6" w:rsidRDefault="005E7CBE" w:rsidP="00BF022C">
            <w:pPr>
              <w:pStyle w:val="TAC"/>
              <w:rPr>
                <w:lang w:val="sv-SE"/>
              </w:rPr>
            </w:pPr>
          </w:p>
          <w:p w14:paraId="57414D81" w14:textId="77777777" w:rsidR="005E7CBE" w:rsidRPr="000737E6" w:rsidRDefault="005E7CBE" w:rsidP="00BF022C">
            <w:pPr>
              <w:pStyle w:val="TAC"/>
            </w:pPr>
            <w:r w:rsidRPr="000737E6">
              <w:t>RSC info 2</w:t>
            </w:r>
          </w:p>
        </w:tc>
        <w:tc>
          <w:tcPr>
            <w:tcW w:w="1346" w:type="dxa"/>
            <w:gridSpan w:val="2"/>
            <w:tcBorders>
              <w:top w:val="nil"/>
              <w:left w:val="single" w:sz="6" w:space="0" w:color="auto"/>
              <w:bottom w:val="nil"/>
              <w:right w:val="nil"/>
            </w:tcBorders>
          </w:tcPr>
          <w:p w14:paraId="7F472800" w14:textId="77777777" w:rsidR="005E7CBE" w:rsidRPr="000737E6" w:rsidRDefault="005E7CBE" w:rsidP="00BF022C">
            <w:pPr>
              <w:pStyle w:val="TAL"/>
              <w:rPr>
                <w:lang w:val="sv-SE"/>
              </w:rPr>
            </w:pPr>
            <w:r w:rsidRPr="000737E6">
              <w:rPr>
                <w:lang w:val="sv-SE"/>
              </w:rPr>
              <w:t>octet (o52+1)*</w:t>
            </w:r>
          </w:p>
          <w:p w14:paraId="67D6758B" w14:textId="77777777" w:rsidR="005E7CBE" w:rsidRPr="000737E6" w:rsidRDefault="005E7CBE" w:rsidP="00BF022C">
            <w:pPr>
              <w:pStyle w:val="TAL"/>
              <w:rPr>
                <w:lang w:val="sv-SE"/>
              </w:rPr>
            </w:pPr>
          </w:p>
          <w:p w14:paraId="296844EB" w14:textId="32EA50D7" w:rsidR="005E7CBE" w:rsidRPr="000737E6" w:rsidRDefault="005E7CBE" w:rsidP="00BF022C">
            <w:pPr>
              <w:pStyle w:val="TAL"/>
              <w:rPr>
                <w:lang w:val="sv-SE"/>
              </w:rPr>
            </w:pPr>
            <w:r w:rsidRPr="000737E6">
              <w:rPr>
                <w:lang w:val="sv-SE"/>
              </w:rPr>
              <w:t>octet o53*</w:t>
            </w:r>
          </w:p>
        </w:tc>
      </w:tr>
      <w:tr w:rsidR="005E7CBE" w:rsidRPr="000737E6"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737E6" w:rsidRDefault="005E7CBE" w:rsidP="00BF022C">
            <w:pPr>
              <w:pStyle w:val="TAC"/>
              <w:rPr>
                <w:lang w:val="sv-SE"/>
              </w:rPr>
            </w:pPr>
          </w:p>
          <w:p w14:paraId="4BED92AD" w14:textId="77777777" w:rsidR="005E7CBE" w:rsidRPr="000737E6" w:rsidRDefault="005E7CBE" w:rsidP="00BF022C">
            <w:pPr>
              <w:pStyle w:val="TAC"/>
            </w:pPr>
            <w:r w:rsidRPr="000737E6">
              <w:t>...</w:t>
            </w:r>
          </w:p>
        </w:tc>
        <w:tc>
          <w:tcPr>
            <w:tcW w:w="1346" w:type="dxa"/>
            <w:gridSpan w:val="2"/>
            <w:tcBorders>
              <w:top w:val="nil"/>
              <w:left w:val="single" w:sz="6" w:space="0" w:color="auto"/>
              <w:bottom w:val="nil"/>
              <w:right w:val="nil"/>
            </w:tcBorders>
          </w:tcPr>
          <w:p w14:paraId="7420D82D" w14:textId="77777777" w:rsidR="005E7CBE" w:rsidRPr="000737E6" w:rsidRDefault="005E7CBE" w:rsidP="00BF022C">
            <w:pPr>
              <w:pStyle w:val="TAL"/>
            </w:pPr>
            <w:r w:rsidRPr="000737E6">
              <w:t>octet (</w:t>
            </w:r>
            <w:r w:rsidRPr="000737E6">
              <w:rPr>
                <w:lang w:val="sv-SE"/>
              </w:rPr>
              <w:t>o53+1</w:t>
            </w:r>
            <w:r w:rsidRPr="000737E6">
              <w:t>)*</w:t>
            </w:r>
          </w:p>
          <w:p w14:paraId="2B1234AE" w14:textId="77777777" w:rsidR="005E7CBE" w:rsidRPr="000737E6" w:rsidRDefault="005E7CBE" w:rsidP="00BF022C">
            <w:pPr>
              <w:pStyle w:val="TAL"/>
            </w:pPr>
          </w:p>
          <w:p w14:paraId="747BB446" w14:textId="51501BE6" w:rsidR="005E7CBE" w:rsidRPr="000737E6" w:rsidRDefault="005E7CBE" w:rsidP="00BF022C">
            <w:pPr>
              <w:pStyle w:val="TAL"/>
            </w:pPr>
            <w:r w:rsidRPr="000737E6">
              <w:t>octet o54*</w:t>
            </w:r>
          </w:p>
        </w:tc>
      </w:tr>
      <w:tr w:rsidR="005E7CBE" w:rsidRPr="000737E6"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737E6" w:rsidRDefault="005E7CBE" w:rsidP="00BF022C">
            <w:pPr>
              <w:pStyle w:val="TAC"/>
            </w:pPr>
          </w:p>
          <w:p w14:paraId="4F2EEABC" w14:textId="77777777" w:rsidR="005E7CBE" w:rsidRPr="000737E6" w:rsidRDefault="005E7CBE" w:rsidP="00BF022C">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55EFFB66" w14:textId="77777777" w:rsidR="005E7CBE" w:rsidRPr="000737E6" w:rsidRDefault="005E7CBE" w:rsidP="00BF022C">
            <w:pPr>
              <w:pStyle w:val="TAL"/>
            </w:pPr>
            <w:r w:rsidRPr="000737E6">
              <w:t>octet (o54+1)*</w:t>
            </w:r>
          </w:p>
          <w:p w14:paraId="728C4E5F" w14:textId="77777777" w:rsidR="005E7CBE" w:rsidRPr="000737E6" w:rsidRDefault="005E7CBE" w:rsidP="00BF022C">
            <w:pPr>
              <w:pStyle w:val="TAL"/>
            </w:pPr>
          </w:p>
          <w:p w14:paraId="0BA775F2" w14:textId="77777777" w:rsidR="005E7CBE" w:rsidRPr="000737E6" w:rsidRDefault="005E7CBE" w:rsidP="00BF022C">
            <w:pPr>
              <w:pStyle w:val="TAL"/>
              <w:rPr>
                <w:lang w:val="sv-SE"/>
              </w:rPr>
            </w:pPr>
            <w:r w:rsidRPr="000737E6">
              <w:rPr>
                <w:lang w:val="sv-SE"/>
              </w:rPr>
              <w:t>octet o4*</w:t>
            </w:r>
          </w:p>
        </w:tc>
      </w:tr>
    </w:tbl>
    <w:p w14:paraId="53A4E36A" w14:textId="77777777" w:rsidR="005E7CBE" w:rsidRPr="000737E6" w:rsidRDefault="005E7CBE" w:rsidP="005E7CBE">
      <w:pPr>
        <w:pStyle w:val="TF"/>
      </w:pPr>
      <w:r w:rsidRPr="000737E6">
        <w:t>Figure 5.6.2.12: RSC info list</w:t>
      </w:r>
    </w:p>
    <w:p w14:paraId="77B52D33" w14:textId="77777777" w:rsidR="005E7CBE" w:rsidRPr="000737E6" w:rsidRDefault="005E7CBE" w:rsidP="005E7CBE">
      <w:pPr>
        <w:pStyle w:val="TH"/>
      </w:pPr>
      <w:r w:rsidRPr="000737E6">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Pr="000737E6" w:rsidRDefault="005E7CBE" w:rsidP="00BF022C">
            <w:pPr>
              <w:pStyle w:val="TAL"/>
            </w:pPr>
            <w:r w:rsidRPr="000737E6">
              <w:t>RSC info:</w:t>
            </w:r>
          </w:p>
          <w:p w14:paraId="53DBA7B8" w14:textId="77777777" w:rsidR="005E7CBE" w:rsidRPr="000737E6" w:rsidRDefault="005E7CBE" w:rsidP="00BF022C">
            <w:pPr>
              <w:pStyle w:val="TAL"/>
              <w:rPr>
                <w:noProof/>
                <w:lang w:val="en-US"/>
              </w:rPr>
            </w:pPr>
            <w:r w:rsidRPr="000737E6">
              <w:t>The RSC info field is coded according to figure 5.6.2.13 and table 5.6.2.13.</w:t>
            </w:r>
          </w:p>
        </w:tc>
      </w:tr>
      <w:tr w:rsidR="005E7CBE" w:rsidRPr="000737E6"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Pr="000737E6" w:rsidRDefault="005E7CBE" w:rsidP="00BF022C">
            <w:pPr>
              <w:pStyle w:val="TAL"/>
            </w:pPr>
          </w:p>
        </w:tc>
      </w:tr>
    </w:tbl>
    <w:p w14:paraId="46211F79"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737E6" w14:paraId="4FA8B1D6" w14:textId="77777777" w:rsidTr="00B84FF2">
        <w:trPr>
          <w:gridAfter w:val="1"/>
          <w:wAfter w:w="8" w:type="dxa"/>
          <w:cantSplit/>
          <w:jc w:val="center"/>
        </w:trPr>
        <w:tc>
          <w:tcPr>
            <w:tcW w:w="708" w:type="dxa"/>
            <w:gridSpan w:val="2"/>
            <w:hideMark/>
          </w:tcPr>
          <w:p w14:paraId="68CDFF09" w14:textId="77777777" w:rsidR="00B84FF2" w:rsidRPr="000737E6" w:rsidRDefault="00B84FF2">
            <w:pPr>
              <w:pStyle w:val="TAC"/>
            </w:pPr>
            <w:r w:rsidRPr="000737E6">
              <w:lastRenderedPageBreak/>
              <w:t>8</w:t>
            </w:r>
          </w:p>
        </w:tc>
        <w:tc>
          <w:tcPr>
            <w:tcW w:w="709" w:type="dxa"/>
            <w:gridSpan w:val="2"/>
            <w:hideMark/>
          </w:tcPr>
          <w:p w14:paraId="41BDF1AF" w14:textId="77777777" w:rsidR="00B84FF2" w:rsidRPr="000737E6" w:rsidRDefault="00B84FF2">
            <w:pPr>
              <w:pStyle w:val="TAC"/>
            </w:pPr>
            <w:r w:rsidRPr="000737E6">
              <w:t>7</w:t>
            </w:r>
          </w:p>
        </w:tc>
        <w:tc>
          <w:tcPr>
            <w:tcW w:w="709" w:type="dxa"/>
            <w:gridSpan w:val="2"/>
            <w:hideMark/>
          </w:tcPr>
          <w:p w14:paraId="2EED9241" w14:textId="77777777" w:rsidR="00B84FF2" w:rsidRPr="000737E6" w:rsidRDefault="00B84FF2">
            <w:pPr>
              <w:pStyle w:val="TAC"/>
            </w:pPr>
            <w:r w:rsidRPr="000737E6">
              <w:t>6</w:t>
            </w:r>
          </w:p>
        </w:tc>
        <w:tc>
          <w:tcPr>
            <w:tcW w:w="709" w:type="dxa"/>
            <w:gridSpan w:val="2"/>
            <w:hideMark/>
          </w:tcPr>
          <w:p w14:paraId="6B108C9F" w14:textId="77777777" w:rsidR="00B84FF2" w:rsidRPr="000737E6" w:rsidRDefault="00B84FF2">
            <w:pPr>
              <w:pStyle w:val="TAC"/>
            </w:pPr>
            <w:r w:rsidRPr="000737E6">
              <w:t>5</w:t>
            </w:r>
          </w:p>
        </w:tc>
        <w:tc>
          <w:tcPr>
            <w:tcW w:w="709" w:type="dxa"/>
            <w:gridSpan w:val="2"/>
            <w:hideMark/>
          </w:tcPr>
          <w:p w14:paraId="74EF94C3" w14:textId="77777777" w:rsidR="00B84FF2" w:rsidRPr="000737E6" w:rsidRDefault="00B84FF2">
            <w:pPr>
              <w:pStyle w:val="TAC"/>
            </w:pPr>
            <w:r w:rsidRPr="000737E6">
              <w:t>4</w:t>
            </w:r>
          </w:p>
        </w:tc>
        <w:tc>
          <w:tcPr>
            <w:tcW w:w="709" w:type="dxa"/>
            <w:gridSpan w:val="2"/>
            <w:hideMark/>
          </w:tcPr>
          <w:p w14:paraId="262AF759" w14:textId="77777777" w:rsidR="00B84FF2" w:rsidRPr="000737E6" w:rsidRDefault="00B84FF2">
            <w:pPr>
              <w:pStyle w:val="TAC"/>
            </w:pPr>
            <w:r w:rsidRPr="000737E6">
              <w:t>3</w:t>
            </w:r>
          </w:p>
        </w:tc>
        <w:tc>
          <w:tcPr>
            <w:tcW w:w="709" w:type="dxa"/>
            <w:gridSpan w:val="2"/>
            <w:hideMark/>
          </w:tcPr>
          <w:p w14:paraId="595FEA92" w14:textId="77777777" w:rsidR="00B84FF2" w:rsidRPr="000737E6" w:rsidRDefault="00B84FF2">
            <w:pPr>
              <w:pStyle w:val="TAC"/>
            </w:pPr>
            <w:r w:rsidRPr="000737E6">
              <w:t>2</w:t>
            </w:r>
          </w:p>
        </w:tc>
        <w:tc>
          <w:tcPr>
            <w:tcW w:w="709" w:type="dxa"/>
            <w:hideMark/>
          </w:tcPr>
          <w:p w14:paraId="4FB6C9B1" w14:textId="77777777" w:rsidR="00B84FF2" w:rsidRPr="000737E6" w:rsidRDefault="00B84FF2">
            <w:pPr>
              <w:pStyle w:val="TAC"/>
            </w:pPr>
            <w:r w:rsidRPr="000737E6">
              <w:t>1</w:t>
            </w:r>
          </w:p>
        </w:tc>
        <w:tc>
          <w:tcPr>
            <w:tcW w:w="1346" w:type="dxa"/>
            <w:gridSpan w:val="2"/>
          </w:tcPr>
          <w:p w14:paraId="32645F4C" w14:textId="77777777" w:rsidR="00B84FF2" w:rsidRPr="000737E6" w:rsidRDefault="00B84FF2">
            <w:pPr>
              <w:pStyle w:val="TAL"/>
            </w:pPr>
          </w:p>
        </w:tc>
      </w:tr>
      <w:tr w:rsidR="005E7CBE" w:rsidRPr="000737E6"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737E6" w:rsidRDefault="005E7CBE" w:rsidP="00BF022C">
            <w:pPr>
              <w:pStyle w:val="TAC"/>
              <w:rPr>
                <w:noProof/>
                <w:lang w:val="en-US"/>
              </w:rPr>
            </w:pPr>
          </w:p>
          <w:p w14:paraId="35E8CEE2" w14:textId="77777777" w:rsidR="005E7CBE" w:rsidRPr="000737E6" w:rsidRDefault="005E7CBE" w:rsidP="00BF022C">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3F558074" w14:textId="77777777" w:rsidR="005E7CBE" w:rsidRPr="000737E6" w:rsidRDefault="005E7CBE" w:rsidP="00BF022C">
            <w:pPr>
              <w:pStyle w:val="TAL"/>
              <w:rPr>
                <w:lang w:val="sv-SE"/>
              </w:rPr>
            </w:pPr>
            <w:r w:rsidRPr="000737E6">
              <w:rPr>
                <w:lang w:val="sv-SE"/>
              </w:rPr>
              <w:t>octet o52+1</w:t>
            </w:r>
          </w:p>
          <w:p w14:paraId="4E2DBF80" w14:textId="77777777" w:rsidR="005E7CBE" w:rsidRPr="000737E6" w:rsidRDefault="005E7CBE" w:rsidP="00BF022C">
            <w:pPr>
              <w:pStyle w:val="TAL"/>
              <w:rPr>
                <w:lang w:val="sv-SE"/>
              </w:rPr>
            </w:pPr>
          </w:p>
          <w:p w14:paraId="4C1877C7" w14:textId="77777777" w:rsidR="005E7CBE" w:rsidRPr="000737E6" w:rsidRDefault="005E7CBE" w:rsidP="00BF022C">
            <w:pPr>
              <w:pStyle w:val="TAL"/>
              <w:rPr>
                <w:lang w:val="sv-SE"/>
              </w:rPr>
            </w:pPr>
            <w:r w:rsidRPr="000737E6">
              <w:rPr>
                <w:lang w:val="sv-SE"/>
              </w:rPr>
              <w:t>octet o52+2</w:t>
            </w:r>
          </w:p>
        </w:tc>
      </w:tr>
      <w:tr w:rsidR="005E7CBE" w:rsidRPr="000737E6"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737E6" w:rsidRDefault="005E7CBE" w:rsidP="00BF022C">
            <w:pPr>
              <w:pStyle w:val="TAC"/>
              <w:rPr>
                <w:lang w:val="sv-SE"/>
              </w:rPr>
            </w:pPr>
          </w:p>
          <w:p w14:paraId="16B44DF6" w14:textId="77777777" w:rsidR="005E7CBE" w:rsidRPr="000737E6" w:rsidRDefault="005E7CBE" w:rsidP="00BF022C">
            <w:pPr>
              <w:pStyle w:val="TAC"/>
            </w:pPr>
            <w:r w:rsidRPr="000737E6">
              <w:t>RSC list</w:t>
            </w:r>
          </w:p>
        </w:tc>
        <w:tc>
          <w:tcPr>
            <w:tcW w:w="1346" w:type="dxa"/>
            <w:gridSpan w:val="2"/>
            <w:tcBorders>
              <w:top w:val="nil"/>
              <w:left w:val="single" w:sz="6" w:space="0" w:color="auto"/>
              <w:bottom w:val="nil"/>
              <w:right w:val="nil"/>
            </w:tcBorders>
          </w:tcPr>
          <w:p w14:paraId="1E1F98FB" w14:textId="77777777" w:rsidR="005E7CBE" w:rsidRPr="000737E6" w:rsidRDefault="005E7CBE" w:rsidP="00BF022C">
            <w:pPr>
              <w:pStyle w:val="TAL"/>
              <w:rPr>
                <w:lang w:val="sv-SE"/>
              </w:rPr>
            </w:pPr>
            <w:r w:rsidRPr="000737E6">
              <w:rPr>
                <w:lang w:val="sv-SE"/>
              </w:rPr>
              <w:t>octet o52+3</w:t>
            </w:r>
          </w:p>
          <w:p w14:paraId="3D3C9B04" w14:textId="77777777" w:rsidR="005E7CBE" w:rsidRPr="000737E6" w:rsidRDefault="005E7CBE" w:rsidP="00BF022C">
            <w:pPr>
              <w:pStyle w:val="TAL"/>
              <w:rPr>
                <w:lang w:val="sv-SE"/>
              </w:rPr>
            </w:pPr>
          </w:p>
          <w:p w14:paraId="5913CD61" w14:textId="77777777" w:rsidR="005E7CBE" w:rsidRPr="000737E6" w:rsidRDefault="005E7CBE" w:rsidP="00BF022C">
            <w:pPr>
              <w:pStyle w:val="TAL"/>
              <w:rPr>
                <w:lang w:val="sv-SE"/>
              </w:rPr>
            </w:pPr>
            <w:r w:rsidRPr="000737E6">
              <w:rPr>
                <w:lang w:val="sv-SE"/>
              </w:rPr>
              <w:t>octet o520</w:t>
            </w:r>
          </w:p>
        </w:tc>
      </w:tr>
      <w:tr w:rsidR="005E7CBE" w:rsidRPr="000737E6"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737E6" w:rsidRDefault="005E7CBE" w:rsidP="00BF022C">
            <w:pPr>
              <w:pStyle w:val="TAC"/>
              <w:rPr>
                <w:lang w:val="sv-SE"/>
              </w:rPr>
            </w:pPr>
          </w:p>
          <w:p w14:paraId="1349FD14" w14:textId="77777777" w:rsidR="005E7CBE" w:rsidRPr="000737E6" w:rsidRDefault="005E7CBE" w:rsidP="00BF022C">
            <w:pPr>
              <w:pStyle w:val="TAC"/>
            </w:pPr>
            <w:r w:rsidRPr="000737E6">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737E6" w:rsidRDefault="005E7CBE" w:rsidP="00BF022C">
            <w:pPr>
              <w:pStyle w:val="TAL"/>
              <w:rPr>
                <w:lang w:val="sv-SE"/>
              </w:rPr>
            </w:pPr>
            <w:r w:rsidRPr="000737E6">
              <w:rPr>
                <w:lang w:val="sv-SE"/>
              </w:rPr>
              <w:t>octet o520+1</w:t>
            </w:r>
          </w:p>
          <w:p w14:paraId="4C6E9697" w14:textId="77777777" w:rsidR="005E7CBE" w:rsidRPr="000737E6" w:rsidRDefault="005E7CBE" w:rsidP="00BF022C">
            <w:pPr>
              <w:pStyle w:val="TAL"/>
              <w:rPr>
                <w:lang w:val="sv-SE"/>
              </w:rPr>
            </w:pPr>
          </w:p>
          <w:p w14:paraId="4994086E" w14:textId="77777777" w:rsidR="005E7CBE" w:rsidRPr="000737E6" w:rsidRDefault="005E7CBE" w:rsidP="00BF022C">
            <w:pPr>
              <w:pStyle w:val="TAL"/>
              <w:rPr>
                <w:lang w:val="sv-SE"/>
              </w:rPr>
            </w:pPr>
            <w:r w:rsidRPr="000737E6">
              <w:rPr>
                <w:lang w:val="sv-SE"/>
              </w:rPr>
              <w:t>octet o511</w:t>
            </w:r>
          </w:p>
        </w:tc>
      </w:tr>
      <w:tr w:rsidR="00B84FF2" w:rsidRPr="000737E6"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737E6" w:rsidRDefault="00B84FF2">
            <w:pPr>
              <w:pStyle w:val="TAC"/>
              <w:rPr>
                <w:lang w:val="sv-SE" w:eastAsia="zh-CN"/>
              </w:rPr>
            </w:pPr>
            <w:r w:rsidRPr="000737E6">
              <w:rPr>
                <w:lang w:val="sv-SE" w:eastAsia="zh-CN"/>
              </w:rPr>
              <w:t>0</w:t>
            </w:r>
          </w:p>
          <w:p w14:paraId="3A7E982E" w14:textId="77777777" w:rsidR="00B84FF2" w:rsidRPr="000737E6" w:rsidRDefault="00B84FF2">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737E6" w:rsidRDefault="00B84FF2">
            <w:pPr>
              <w:pStyle w:val="TAC"/>
              <w:rPr>
                <w:lang w:val="sv-SE" w:eastAsia="zh-CN"/>
              </w:rPr>
            </w:pPr>
            <w:r w:rsidRPr="000737E6">
              <w:rPr>
                <w:lang w:val="sv-SE" w:eastAsia="zh-CN"/>
              </w:rPr>
              <w:t>0</w:t>
            </w:r>
          </w:p>
          <w:p w14:paraId="28818F07" w14:textId="77777777" w:rsidR="00B84FF2" w:rsidRPr="000737E6" w:rsidRDefault="00B84FF2">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737E6" w:rsidRDefault="00B84FF2">
            <w:pPr>
              <w:pStyle w:val="TAC"/>
              <w:rPr>
                <w:lang w:val="sv-SE" w:eastAsia="zh-CN"/>
              </w:rPr>
            </w:pPr>
            <w:r w:rsidRPr="000737E6">
              <w:rPr>
                <w:lang w:val="sv-SE" w:eastAsia="zh-CN"/>
              </w:rPr>
              <w:t>0</w:t>
            </w:r>
          </w:p>
          <w:p w14:paraId="24B2351D" w14:textId="77777777" w:rsidR="00B84FF2" w:rsidRPr="000737E6" w:rsidRDefault="00B84FF2">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Pr="000737E6" w:rsidRDefault="00B84FF2">
            <w:pPr>
              <w:pStyle w:val="TAC"/>
              <w:rPr>
                <w:lang w:val="sv-SE" w:eastAsia="zh-CN"/>
              </w:rPr>
            </w:pPr>
            <w:r w:rsidRPr="000737E6">
              <w:rPr>
                <w:lang w:val="sv-SE" w:eastAsia="zh-CN"/>
              </w:rPr>
              <w:t>0</w:t>
            </w:r>
          </w:p>
          <w:p w14:paraId="6432DC56" w14:textId="77777777" w:rsidR="00B84FF2" w:rsidRPr="000737E6" w:rsidRDefault="00B84FF2">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Pr="000737E6" w:rsidRDefault="00B84FF2">
            <w:pPr>
              <w:pStyle w:val="TAC"/>
              <w:rPr>
                <w:lang w:val="sv-SE" w:eastAsia="zh-CN"/>
              </w:rPr>
            </w:pPr>
            <w:r w:rsidRPr="000737E6">
              <w:rPr>
                <w:lang w:val="sv-SE" w:eastAsia="zh-CN"/>
              </w:rPr>
              <w:t>0</w:t>
            </w:r>
          </w:p>
          <w:p w14:paraId="267586E4" w14:textId="77777777" w:rsidR="00B84FF2" w:rsidRPr="000737E6" w:rsidRDefault="00B84FF2">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737E6" w:rsidRDefault="00B84FF2">
            <w:pPr>
              <w:pStyle w:val="TAC"/>
              <w:rPr>
                <w:lang w:val="sv-SE" w:eastAsia="zh-CN"/>
              </w:rPr>
            </w:pPr>
            <w:r w:rsidRPr="000737E6">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737E6" w:rsidRDefault="00B84FF2">
            <w:pPr>
              <w:pStyle w:val="TAC"/>
              <w:rPr>
                <w:lang w:val="sv-SE" w:eastAsia="zh-CN"/>
              </w:rPr>
            </w:pPr>
            <w:r w:rsidRPr="000737E6">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Pr="000737E6" w:rsidRDefault="00B84FF2">
            <w:pPr>
              <w:pStyle w:val="TAL"/>
              <w:rPr>
                <w:lang w:eastAsia="zh-CN"/>
              </w:rPr>
            </w:pPr>
            <w:r w:rsidRPr="000737E6">
              <w:rPr>
                <w:lang w:eastAsia="zh-CN"/>
              </w:rPr>
              <w:t>octet o511+1</w:t>
            </w:r>
          </w:p>
        </w:tc>
      </w:tr>
      <w:tr w:rsidR="005E7CBE" w:rsidRPr="000737E6"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737E6" w:rsidRDefault="005E7CBE" w:rsidP="00BF022C">
            <w:pPr>
              <w:pStyle w:val="TAC"/>
              <w:rPr>
                <w:lang w:val="sv-SE"/>
              </w:rPr>
            </w:pPr>
          </w:p>
          <w:p w14:paraId="67ABF1A8" w14:textId="77777777" w:rsidR="005E7CBE" w:rsidRPr="000737E6" w:rsidRDefault="005E7CBE" w:rsidP="00BF022C">
            <w:pPr>
              <w:pStyle w:val="TAC"/>
            </w:pPr>
            <w:r w:rsidRPr="000737E6">
              <w:t xml:space="preserve">PDU session parameters for </w:t>
            </w:r>
            <w:r w:rsidR="00722EA3" w:rsidRPr="000737E6">
              <w:t>layer-3</w:t>
            </w:r>
            <w:r w:rsidRPr="000737E6">
              <w:t xml:space="preserve"> remote UE</w:t>
            </w:r>
          </w:p>
        </w:tc>
        <w:tc>
          <w:tcPr>
            <w:tcW w:w="1346" w:type="dxa"/>
            <w:gridSpan w:val="2"/>
            <w:tcBorders>
              <w:top w:val="nil"/>
              <w:left w:val="single" w:sz="6" w:space="0" w:color="auto"/>
              <w:bottom w:val="nil"/>
              <w:right w:val="nil"/>
            </w:tcBorders>
          </w:tcPr>
          <w:p w14:paraId="4A62A182" w14:textId="094B15C2" w:rsidR="005E7CBE" w:rsidRPr="000737E6" w:rsidRDefault="005E7CBE" w:rsidP="00BF022C">
            <w:pPr>
              <w:pStyle w:val="TAL"/>
            </w:pPr>
            <w:r w:rsidRPr="000737E6">
              <w:t>octet (o511+</w:t>
            </w:r>
            <w:r w:rsidR="00B84FF2" w:rsidRPr="000737E6">
              <w:t>2</w:t>
            </w:r>
            <w:r w:rsidRPr="000737E6">
              <w:t>)*</w:t>
            </w:r>
          </w:p>
          <w:p w14:paraId="44DACC25" w14:textId="77777777" w:rsidR="005E7CBE" w:rsidRPr="000737E6" w:rsidRDefault="005E7CBE" w:rsidP="00BF022C">
            <w:pPr>
              <w:pStyle w:val="TAL"/>
            </w:pPr>
          </w:p>
          <w:p w14:paraId="18D69211" w14:textId="50DE48C7" w:rsidR="005E7CBE" w:rsidRPr="000737E6" w:rsidRDefault="005E7CBE" w:rsidP="00BF022C">
            <w:pPr>
              <w:pStyle w:val="TAL"/>
            </w:pPr>
            <w:r w:rsidRPr="000737E6">
              <w:t>octet o5</w:t>
            </w:r>
            <w:r w:rsidR="001711D8" w:rsidRPr="000737E6">
              <w:t>3</w:t>
            </w:r>
            <w:r w:rsidRPr="000737E6">
              <w:t>*</w:t>
            </w:r>
          </w:p>
        </w:tc>
      </w:tr>
    </w:tbl>
    <w:p w14:paraId="0E06DDEB" w14:textId="77777777" w:rsidR="005E7CBE" w:rsidRPr="000737E6" w:rsidRDefault="005E7CBE" w:rsidP="005E7CBE">
      <w:pPr>
        <w:pStyle w:val="TF"/>
      </w:pPr>
      <w:r w:rsidRPr="000737E6">
        <w:t>Figure 5.6.2.13: RSC info</w:t>
      </w:r>
    </w:p>
    <w:p w14:paraId="387C2F80" w14:textId="77777777" w:rsidR="005E7CBE" w:rsidRPr="000737E6" w:rsidRDefault="005E7CBE" w:rsidP="005E7CBE">
      <w:pPr>
        <w:pStyle w:val="TH"/>
      </w:pPr>
      <w:r w:rsidRPr="000737E6">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737E6" w:rsidRDefault="005E7CBE" w:rsidP="00BF022C">
            <w:pPr>
              <w:pStyle w:val="TAL"/>
            </w:pPr>
            <w:r w:rsidRPr="000737E6">
              <w:t>RSC list (octet o52+3 to o520):</w:t>
            </w:r>
          </w:p>
          <w:p w14:paraId="51937998" w14:textId="77777777" w:rsidR="005E7CBE" w:rsidRPr="000737E6" w:rsidRDefault="005E7CBE" w:rsidP="00BF022C">
            <w:pPr>
              <w:pStyle w:val="TAL"/>
              <w:rPr>
                <w:noProof/>
              </w:rPr>
            </w:pPr>
            <w:r w:rsidRPr="000737E6">
              <w:t>The RSC list field is coded according to figure 5.6.2.14 and table 5.6.2.14.</w:t>
            </w:r>
          </w:p>
        </w:tc>
      </w:tr>
      <w:tr w:rsidR="005E7CBE" w:rsidRPr="000737E6"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Pr="000737E6" w:rsidRDefault="005E7CBE" w:rsidP="00BF022C">
            <w:pPr>
              <w:pStyle w:val="TAL"/>
            </w:pPr>
          </w:p>
        </w:tc>
      </w:tr>
      <w:tr w:rsidR="005E7CBE" w:rsidRPr="000737E6"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737E6" w:rsidRDefault="005E7CBE" w:rsidP="00BF022C">
            <w:pPr>
              <w:pStyle w:val="TAL"/>
            </w:pPr>
            <w:r w:rsidRPr="000737E6">
              <w:t>Security related parameters for discovery (octet o520+1 to o511):</w:t>
            </w:r>
          </w:p>
          <w:p w14:paraId="7C1337AA" w14:textId="77777777" w:rsidR="005E7CBE" w:rsidRPr="000737E6" w:rsidRDefault="005E7CBE" w:rsidP="00BF022C">
            <w:pPr>
              <w:pStyle w:val="TAL"/>
            </w:pPr>
            <w:r w:rsidRPr="000737E6">
              <w:t>The security related parameters for discovery field is coded according to figure 5.6.2.15 and table 5.6.2.15.</w:t>
            </w:r>
          </w:p>
        </w:tc>
      </w:tr>
      <w:tr w:rsidR="00B84FF2" w:rsidRPr="000737E6"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Pr="000737E6" w:rsidRDefault="00B84FF2">
            <w:pPr>
              <w:pStyle w:val="TAL"/>
              <w:rPr>
                <w:lang w:eastAsia="zh-CN"/>
              </w:rPr>
            </w:pPr>
          </w:p>
        </w:tc>
      </w:tr>
      <w:tr w:rsidR="00B84FF2" w:rsidRPr="000737E6"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737E6" w:rsidRDefault="00B84FF2">
            <w:pPr>
              <w:pStyle w:val="TAL"/>
              <w:rPr>
                <w:lang w:eastAsia="zh-CN"/>
              </w:rPr>
            </w:pPr>
            <w:r w:rsidRPr="000737E6">
              <w:rPr>
                <w:lang w:eastAsia="zh-CN"/>
              </w:rPr>
              <w:t>Layer indication (LI) (octet o511+1 bit 1 to 2):</w:t>
            </w:r>
          </w:p>
          <w:p w14:paraId="196AC3C7" w14:textId="77777777" w:rsidR="00B84FF2" w:rsidRPr="000737E6" w:rsidRDefault="00B84FF2">
            <w:pPr>
              <w:pStyle w:val="TAL"/>
              <w:rPr>
                <w:lang w:eastAsia="zh-CN"/>
              </w:rPr>
            </w:pPr>
            <w:r w:rsidRPr="000737E6">
              <w:rPr>
                <w:lang w:eastAsia="zh-CN"/>
              </w:rPr>
              <w:t>Bits</w:t>
            </w:r>
          </w:p>
          <w:p w14:paraId="2FE558E0" w14:textId="77777777" w:rsidR="00B84FF2" w:rsidRPr="000737E6" w:rsidRDefault="00B84FF2">
            <w:pPr>
              <w:pStyle w:val="TAL"/>
              <w:rPr>
                <w:lang w:eastAsia="zh-CN"/>
              </w:rPr>
            </w:pPr>
            <w:r w:rsidRPr="000737E6">
              <w:rPr>
                <w:lang w:eastAsia="zh-CN"/>
              </w:rPr>
              <w:t>2 1</w:t>
            </w:r>
          </w:p>
          <w:p w14:paraId="0C8F49F7" w14:textId="77777777" w:rsidR="00B84FF2" w:rsidRPr="000737E6" w:rsidRDefault="00B84FF2">
            <w:pPr>
              <w:pStyle w:val="TAL"/>
              <w:rPr>
                <w:lang w:eastAsia="zh-CN"/>
              </w:rPr>
            </w:pPr>
            <w:r w:rsidRPr="000737E6">
              <w:rPr>
                <w:lang w:eastAsia="zh-CN"/>
              </w:rPr>
              <w:t>0 1</w:t>
            </w:r>
            <w:r w:rsidRPr="000737E6">
              <w:rPr>
                <w:lang w:eastAsia="zh-CN"/>
              </w:rPr>
              <w:tab/>
              <w:t>Layer 3</w:t>
            </w:r>
          </w:p>
          <w:p w14:paraId="7015523C" w14:textId="77777777" w:rsidR="00B84FF2" w:rsidRPr="000737E6" w:rsidRDefault="00B84FF2">
            <w:pPr>
              <w:pStyle w:val="TAL"/>
              <w:rPr>
                <w:lang w:eastAsia="zh-CN"/>
              </w:rPr>
            </w:pPr>
            <w:r w:rsidRPr="000737E6">
              <w:rPr>
                <w:lang w:eastAsia="zh-CN"/>
              </w:rPr>
              <w:t>1 0</w:t>
            </w:r>
            <w:r w:rsidRPr="000737E6">
              <w:rPr>
                <w:lang w:eastAsia="zh-CN"/>
              </w:rPr>
              <w:tab/>
              <w:t>Layer 2</w:t>
            </w:r>
          </w:p>
          <w:p w14:paraId="7D00A8E7" w14:textId="77777777" w:rsidR="00B84FF2" w:rsidRPr="000737E6" w:rsidRDefault="00B84FF2">
            <w:pPr>
              <w:pStyle w:val="TAL"/>
              <w:rPr>
                <w:lang w:eastAsia="zh-CN"/>
              </w:rPr>
            </w:pPr>
            <w:r w:rsidRPr="000737E6">
              <w:rPr>
                <w:lang w:eastAsia="zh-CN"/>
              </w:rPr>
              <w:t>The other values are reserved.</w:t>
            </w:r>
          </w:p>
        </w:tc>
      </w:tr>
      <w:tr w:rsidR="00B84FF2" w:rsidRPr="000737E6"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Pr="000737E6" w:rsidRDefault="00B84FF2">
            <w:pPr>
              <w:pStyle w:val="TAL"/>
              <w:rPr>
                <w:lang w:eastAsia="zh-CN"/>
              </w:rPr>
            </w:pPr>
          </w:p>
        </w:tc>
      </w:tr>
      <w:tr w:rsidR="00B84FF2" w:rsidRPr="000737E6"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737E6" w:rsidRDefault="00B84FF2">
            <w:pPr>
              <w:pStyle w:val="TAL"/>
              <w:rPr>
                <w:lang w:eastAsia="zh-CN"/>
              </w:rPr>
            </w:pPr>
            <w:r w:rsidRPr="000737E6">
              <w:rPr>
                <w:lang w:eastAsia="zh-CN"/>
              </w:rPr>
              <w:t>N3IWF support indication (NSI) (octet o511+1 bit 3):</w:t>
            </w:r>
          </w:p>
          <w:p w14:paraId="3F7B0E0A" w14:textId="77777777" w:rsidR="00B84FF2" w:rsidRPr="000737E6" w:rsidRDefault="00B84FF2">
            <w:pPr>
              <w:pStyle w:val="TAL"/>
              <w:rPr>
                <w:lang w:eastAsia="zh-CN"/>
              </w:rPr>
            </w:pPr>
            <w:r w:rsidRPr="000737E6">
              <w:rPr>
                <w:lang w:eastAsia="zh-CN"/>
              </w:rPr>
              <w:t>Bit</w:t>
            </w:r>
          </w:p>
          <w:p w14:paraId="6ED65FCF" w14:textId="77777777" w:rsidR="00B84FF2" w:rsidRPr="000737E6" w:rsidRDefault="00B84FF2">
            <w:pPr>
              <w:pStyle w:val="TAL"/>
              <w:rPr>
                <w:lang w:eastAsia="zh-CN"/>
              </w:rPr>
            </w:pPr>
            <w:r w:rsidRPr="000737E6">
              <w:rPr>
                <w:lang w:eastAsia="zh-CN"/>
              </w:rPr>
              <w:t>5</w:t>
            </w:r>
          </w:p>
          <w:p w14:paraId="312681A9" w14:textId="77777777" w:rsidR="00B84FF2" w:rsidRPr="000737E6" w:rsidRDefault="00B84FF2">
            <w:pPr>
              <w:pStyle w:val="TAL"/>
              <w:rPr>
                <w:lang w:eastAsia="zh-CN"/>
              </w:rPr>
            </w:pPr>
            <w:r w:rsidRPr="000737E6">
              <w:rPr>
                <w:lang w:eastAsia="zh-CN"/>
              </w:rPr>
              <w:t>0</w:t>
            </w:r>
            <w:r w:rsidRPr="000737E6">
              <w:rPr>
                <w:lang w:eastAsia="zh-CN"/>
              </w:rPr>
              <w:tab/>
              <w:t>Using N3IWF access for the relayed traffic is not supported</w:t>
            </w:r>
          </w:p>
          <w:p w14:paraId="2D48F4CE" w14:textId="77777777" w:rsidR="00B84FF2" w:rsidRPr="000737E6" w:rsidRDefault="00B84FF2">
            <w:pPr>
              <w:pStyle w:val="TAL"/>
              <w:rPr>
                <w:lang w:eastAsia="zh-CN"/>
              </w:rPr>
            </w:pPr>
            <w:r w:rsidRPr="000737E6">
              <w:rPr>
                <w:lang w:eastAsia="zh-CN"/>
              </w:rPr>
              <w:t>1</w:t>
            </w:r>
            <w:r w:rsidRPr="000737E6">
              <w:rPr>
                <w:lang w:eastAsia="zh-CN"/>
              </w:rPr>
              <w:tab/>
              <w:t>Using N3IWF access for the relayed traffic is supported</w:t>
            </w:r>
          </w:p>
          <w:p w14:paraId="62E45674" w14:textId="77777777" w:rsidR="00B84FF2" w:rsidRPr="000737E6" w:rsidRDefault="00B84FF2">
            <w:pPr>
              <w:pStyle w:val="TAL"/>
              <w:rPr>
                <w:lang w:eastAsia="zh-CN"/>
              </w:rPr>
            </w:pPr>
          </w:p>
          <w:p w14:paraId="6CD59540" w14:textId="77777777" w:rsidR="00B84FF2" w:rsidRPr="000737E6" w:rsidRDefault="00B84FF2">
            <w:pPr>
              <w:pStyle w:val="TAL"/>
              <w:rPr>
                <w:lang w:eastAsia="zh-CN"/>
              </w:rPr>
            </w:pPr>
            <w:r w:rsidRPr="000737E6">
              <w:rPr>
                <w:lang w:eastAsia="zh-CN"/>
              </w:rPr>
              <w:t>The NSI is set to "Using N3IWF access for the relayed traffic is supported" only when the LI is set to "Layer 3".</w:t>
            </w:r>
          </w:p>
        </w:tc>
      </w:tr>
      <w:tr w:rsidR="005E7CBE" w:rsidRPr="000737E6"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Pr="000737E6" w:rsidRDefault="005E7CBE" w:rsidP="00BF022C">
            <w:pPr>
              <w:pStyle w:val="TAL"/>
            </w:pPr>
          </w:p>
        </w:tc>
      </w:tr>
      <w:tr w:rsidR="005E7CBE" w:rsidRPr="000737E6"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Pr="000737E6" w:rsidRDefault="005E7CBE" w:rsidP="00BF022C">
            <w:pPr>
              <w:pStyle w:val="TAL"/>
              <w:rPr>
                <w:lang w:eastAsia="zh-CN"/>
              </w:rPr>
            </w:pP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remote UE</w:t>
            </w:r>
            <w:r w:rsidRPr="000737E6">
              <w:rPr>
                <w:lang w:eastAsia="zh-CN"/>
              </w:rPr>
              <w:t xml:space="preserve"> (octet o511+</w:t>
            </w:r>
            <w:r w:rsidR="00B84FF2" w:rsidRPr="000737E6">
              <w:rPr>
                <w:lang w:eastAsia="zh-CN"/>
              </w:rPr>
              <w:t>2</w:t>
            </w:r>
            <w:r w:rsidRPr="000737E6">
              <w:rPr>
                <w:lang w:eastAsia="zh-CN"/>
              </w:rPr>
              <w:t xml:space="preserve"> to o5</w:t>
            </w:r>
            <w:r w:rsidR="001711D8" w:rsidRPr="000737E6">
              <w:rPr>
                <w:lang w:eastAsia="zh-CN"/>
              </w:rPr>
              <w:t>3</w:t>
            </w:r>
            <w:r w:rsidRPr="000737E6">
              <w:rPr>
                <w:lang w:eastAsia="zh-CN"/>
              </w:rPr>
              <w:t>):</w:t>
            </w:r>
          </w:p>
          <w:p w14:paraId="53345621" w14:textId="77777777" w:rsidR="005E7CBE" w:rsidRPr="000737E6" w:rsidRDefault="005E7CBE" w:rsidP="00BF022C">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remote UE field is coded according to figure 5.6.2.16 and table 5.6.2.16.</w:t>
            </w:r>
          </w:p>
        </w:tc>
      </w:tr>
      <w:tr w:rsidR="005E7CBE" w:rsidRPr="000737E6"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Pr="000737E6" w:rsidRDefault="005E7CBE" w:rsidP="00BF022C">
            <w:pPr>
              <w:pStyle w:val="TAL"/>
            </w:pPr>
          </w:p>
        </w:tc>
      </w:tr>
    </w:tbl>
    <w:p w14:paraId="24CD9F6A"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737E6" w14:paraId="066570BE" w14:textId="77777777" w:rsidTr="00B84FF2">
        <w:trPr>
          <w:gridAfter w:val="1"/>
          <w:wAfter w:w="8" w:type="dxa"/>
          <w:cantSplit/>
          <w:jc w:val="center"/>
        </w:trPr>
        <w:tc>
          <w:tcPr>
            <w:tcW w:w="708" w:type="dxa"/>
            <w:gridSpan w:val="2"/>
            <w:hideMark/>
          </w:tcPr>
          <w:p w14:paraId="2E73AF36" w14:textId="77777777" w:rsidR="00B84FF2" w:rsidRPr="000737E6" w:rsidRDefault="00B84FF2">
            <w:pPr>
              <w:pStyle w:val="TAC"/>
            </w:pPr>
            <w:r w:rsidRPr="000737E6">
              <w:t>8</w:t>
            </w:r>
          </w:p>
        </w:tc>
        <w:tc>
          <w:tcPr>
            <w:tcW w:w="709" w:type="dxa"/>
            <w:hideMark/>
          </w:tcPr>
          <w:p w14:paraId="271575EC" w14:textId="77777777" w:rsidR="00B84FF2" w:rsidRPr="000737E6" w:rsidRDefault="00B84FF2">
            <w:pPr>
              <w:pStyle w:val="TAC"/>
            </w:pPr>
            <w:r w:rsidRPr="000737E6">
              <w:t>7</w:t>
            </w:r>
          </w:p>
        </w:tc>
        <w:tc>
          <w:tcPr>
            <w:tcW w:w="709" w:type="dxa"/>
            <w:hideMark/>
          </w:tcPr>
          <w:p w14:paraId="7D59B5A6" w14:textId="77777777" w:rsidR="00B84FF2" w:rsidRPr="000737E6" w:rsidRDefault="00B84FF2">
            <w:pPr>
              <w:pStyle w:val="TAC"/>
            </w:pPr>
            <w:r w:rsidRPr="000737E6">
              <w:t>6</w:t>
            </w:r>
          </w:p>
        </w:tc>
        <w:tc>
          <w:tcPr>
            <w:tcW w:w="709" w:type="dxa"/>
            <w:hideMark/>
          </w:tcPr>
          <w:p w14:paraId="759A961D" w14:textId="77777777" w:rsidR="00B84FF2" w:rsidRPr="000737E6" w:rsidRDefault="00B84FF2">
            <w:pPr>
              <w:pStyle w:val="TAC"/>
            </w:pPr>
            <w:r w:rsidRPr="000737E6">
              <w:t>5</w:t>
            </w:r>
          </w:p>
        </w:tc>
        <w:tc>
          <w:tcPr>
            <w:tcW w:w="709" w:type="dxa"/>
            <w:hideMark/>
          </w:tcPr>
          <w:p w14:paraId="467DDDA1" w14:textId="77777777" w:rsidR="00B84FF2" w:rsidRPr="000737E6" w:rsidRDefault="00B84FF2">
            <w:pPr>
              <w:pStyle w:val="TAC"/>
            </w:pPr>
            <w:r w:rsidRPr="000737E6">
              <w:t>4</w:t>
            </w:r>
          </w:p>
        </w:tc>
        <w:tc>
          <w:tcPr>
            <w:tcW w:w="709" w:type="dxa"/>
            <w:hideMark/>
          </w:tcPr>
          <w:p w14:paraId="65AC5682" w14:textId="77777777" w:rsidR="00B84FF2" w:rsidRPr="000737E6" w:rsidRDefault="00B84FF2">
            <w:pPr>
              <w:pStyle w:val="TAC"/>
            </w:pPr>
            <w:r w:rsidRPr="000737E6">
              <w:t>3</w:t>
            </w:r>
          </w:p>
        </w:tc>
        <w:tc>
          <w:tcPr>
            <w:tcW w:w="709" w:type="dxa"/>
            <w:hideMark/>
          </w:tcPr>
          <w:p w14:paraId="1F7F9E15" w14:textId="77777777" w:rsidR="00B84FF2" w:rsidRPr="000737E6" w:rsidRDefault="00B84FF2">
            <w:pPr>
              <w:pStyle w:val="TAC"/>
            </w:pPr>
            <w:r w:rsidRPr="000737E6">
              <w:t>2</w:t>
            </w:r>
          </w:p>
        </w:tc>
        <w:tc>
          <w:tcPr>
            <w:tcW w:w="709" w:type="dxa"/>
            <w:hideMark/>
          </w:tcPr>
          <w:p w14:paraId="7DE051D5" w14:textId="77777777" w:rsidR="00B84FF2" w:rsidRPr="000737E6" w:rsidRDefault="00B84FF2">
            <w:pPr>
              <w:pStyle w:val="TAC"/>
            </w:pPr>
            <w:r w:rsidRPr="000737E6">
              <w:t>1</w:t>
            </w:r>
          </w:p>
        </w:tc>
        <w:tc>
          <w:tcPr>
            <w:tcW w:w="1346" w:type="dxa"/>
            <w:gridSpan w:val="2"/>
          </w:tcPr>
          <w:p w14:paraId="21B06027" w14:textId="77777777" w:rsidR="00B84FF2" w:rsidRPr="000737E6" w:rsidRDefault="00B84FF2">
            <w:pPr>
              <w:pStyle w:val="TAL"/>
            </w:pPr>
          </w:p>
        </w:tc>
      </w:tr>
      <w:tr w:rsidR="005E7CBE" w:rsidRPr="000737E6"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737E6" w:rsidRDefault="005E7CBE" w:rsidP="00BF022C">
            <w:pPr>
              <w:pStyle w:val="TAC"/>
              <w:rPr>
                <w:noProof/>
                <w:lang w:val="en-US"/>
              </w:rPr>
            </w:pPr>
          </w:p>
          <w:p w14:paraId="0CEB4F25" w14:textId="77777777" w:rsidR="005E7CBE" w:rsidRPr="000737E6" w:rsidRDefault="005E7CBE" w:rsidP="00BF022C">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3A480267" w14:textId="77777777" w:rsidR="005E7CBE" w:rsidRPr="000737E6" w:rsidRDefault="005E7CBE" w:rsidP="00BF022C">
            <w:pPr>
              <w:pStyle w:val="TAL"/>
              <w:rPr>
                <w:lang w:val="sv-SE"/>
              </w:rPr>
            </w:pPr>
            <w:r w:rsidRPr="000737E6">
              <w:rPr>
                <w:lang w:val="sv-SE"/>
              </w:rPr>
              <w:t>octet o52+3</w:t>
            </w:r>
          </w:p>
          <w:p w14:paraId="7790F997" w14:textId="77777777" w:rsidR="005E7CBE" w:rsidRPr="000737E6" w:rsidRDefault="005E7CBE" w:rsidP="00BF022C">
            <w:pPr>
              <w:pStyle w:val="TAL"/>
              <w:rPr>
                <w:lang w:val="sv-SE"/>
              </w:rPr>
            </w:pPr>
          </w:p>
          <w:p w14:paraId="0FC3FD56" w14:textId="77777777" w:rsidR="005E7CBE" w:rsidRPr="000737E6" w:rsidRDefault="005E7CBE" w:rsidP="00BF022C">
            <w:pPr>
              <w:pStyle w:val="TAL"/>
              <w:rPr>
                <w:lang w:val="sv-SE"/>
              </w:rPr>
            </w:pPr>
            <w:r w:rsidRPr="000737E6">
              <w:rPr>
                <w:lang w:val="sv-SE"/>
              </w:rPr>
              <w:t>octet o52+4</w:t>
            </w:r>
          </w:p>
        </w:tc>
      </w:tr>
      <w:tr w:rsidR="005E7CBE" w:rsidRPr="000737E6"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737E6" w:rsidRDefault="005E7CBE" w:rsidP="00BF022C">
            <w:pPr>
              <w:pStyle w:val="TAC"/>
              <w:rPr>
                <w:lang w:val="sv-SE"/>
              </w:rPr>
            </w:pPr>
          </w:p>
          <w:p w14:paraId="668168DE" w14:textId="77777777" w:rsidR="005E7CBE" w:rsidRPr="000737E6" w:rsidRDefault="005E7CBE" w:rsidP="00BF022C">
            <w:pPr>
              <w:pStyle w:val="TAC"/>
            </w:pPr>
            <w:r w:rsidRPr="000737E6">
              <w:t>RSC 1</w:t>
            </w:r>
          </w:p>
        </w:tc>
        <w:tc>
          <w:tcPr>
            <w:tcW w:w="1346" w:type="dxa"/>
            <w:gridSpan w:val="2"/>
            <w:tcBorders>
              <w:top w:val="nil"/>
              <w:left w:val="single" w:sz="6" w:space="0" w:color="auto"/>
              <w:bottom w:val="nil"/>
              <w:right w:val="nil"/>
            </w:tcBorders>
          </w:tcPr>
          <w:p w14:paraId="0DA10A62" w14:textId="77777777" w:rsidR="005E7CBE" w:rsidRPr="000737E6" w:rsidRDefault="005E7CBE" w:rsidP="00BF022C">
            <w:pPr>
              <w:pStyle w:val="TAL"/>
              <w:rPr>
                <w:lang w:val="sv-SE"/>
              </w:rPr>
            </w:pPr>
            <w:r w:rsidRPr="000737E6">
              <w:rPr>
                <w:lang w:val="sv-SE"/>
              </w:rPr>
              <w:t>octet o52+5</w:t>
            </w:r>
          </w:p>
          <w:p w14:paraId="7617FD22" w14:textId="77777777" w:rsidR="005E7CBE" w:rsidRPr="000737E6" w:rsidRDefault="005E7CBE" w:rsidP="00BF022C">
            <w:pPr>
              <w:pStyle w:val="TAL"/>
              <w:rPr>
                <w:lang w:val="sv-SE"/>
              </w:rPr>
            </w:pPr>
          </w:p>
          <w:p w14:paraId="1156EFA6" w14:textId="77777777" w:rsidR="005E7CBE" w:rsidRPr="000737E6" w:rsidRDefault="005E7CBE" w:rsidP="00BF022C">
            <w:pPr>
              <w:pStyle w:val="TAL"/>
              <w:rPr>
                <w:lang w:val="sv-SE"/>
              </w:rPr>
            </w:pPr>
            <w:r w:rsidRPr="000737E6">
              <w:rPr>
                <w:lang w:val="sv-SE"/>
              </w:rPr>
              <w:t>octet o52+7</w:t>
            </w:r>
          </w:p>
        </w:tc>
      </w:tr>
      <w:tr w:rsidR="005E7CBE" w:rsidRPr="000737E6"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737E6" w:rsidRDefault="005E7CBE" w:rsidP="00BF022C">
            <w:pPr>
              <w:pStyle w:val="TAC"/>
              <w:rPr>
                <w:lang w:val="sv-SE"/>
              </w:rPr>
            </w:pPr>
          </w:p>
          <w:p w14:paraId="01E252EB" w14:textId="77777777" w:rsidR="005E7CBE" w:rsidRPr="000737E6" w:rsidRDefault="005E7CBE" w:rsidP="00BF022C">
            <w:pPr>
              <w:pStyle w:val="TAC"/>
            </w:pPr>
            <w:r w:rsidRPr="000737E6">
              <w:t>RSC 2</w:t>
            </w:r>
          </w:p>
        </w:tc>
        <w:tc>
          <w:tcPr>
            <w:tcW w:w="1346" w:type="dxa"/>
            <w:gridSpan w:val="2"/>
            <w:tcBorders>
              <w:top w:val="nil"/>
              <w:left w:val="single" w:sz="6" w:space="0" w:color="auto"/>
              <w:bottom w:val="nil"/>
              <w:right w:val="nil"/>
            </w:tcBorders>
          </w:tcPr>
          <w:p w14:paraId="6293A470" w14:textId="77777777" w:rsidR="005E7CBE" w:rsidRPr="000737E6" w:rsidRDefault="005E7CBE" w:rsidP="00BF022C">
            <w:pPr>
              <w:pStyle w:val="TAL"/>
              <w:rPr>
                <w:lang w:val="sv-SE"/>
              </w:rPr>
            </w:pPr>
            <w:r w:rsidRPr="000737E6">
              <w:rPr>
                <w:lang w:val="sv-SE"/>
              </w:rPr>
              <w:t>octet (o52+8)*</w:t>
            </w:r>
          </w:p>
          <w:p w14:paraId="551836D4" w14:textId="77777777" w:rsidR="005E7CBE" w:rsidRPr="000737E6" w:rsidRDefault="005E7CBE" w:rsidP="00BF022C">
            <w:pPr>
              <w:pStyle w:val="TAL"/>
              <w:rPr>
                <w:lang w:val="sv-SE"/>
              </w:rPr>
            </w:pPr>
          </w:p>
          <w:p w14:paraId="1CFC4134" w14:textId="77777777" w:rsidR="005E7CBE" w:rsidRPr="000737E6" w:rsidRDefault="005E7CBE" w:rsidP="00BF022C">
            <w:pPr>
              <w:pStyle w:val="TAL"/>
              <w:rPr>
                <w:lang w:val="sv-SE"/>
              </w:rPr>
            </w:pPr>
            <w:r w:rsidRPr="000737E6">
              <w:rPr>
                <w:lang w:val="sv-SE"/>
              </w:rPr>
              <w:t>octet (o52+10)*</w:t>
            </w:r>
          </w:p>
        </w:tc>
      </w:tr>
      <w:tr w:rsidR="005E7CBE" w:rsidRPr="000737E6"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737E6" w:rsidRDefault="005E7CBE" w:rsidP="00BF022C">
            <w:pPr>
              <w:pStyle w:val="TAC"/>
              <w:rPr>
                <w:lang w:val="sv-SE"/>
              </w:rPr>
            </w:pPr>
          </w:p>
          <w:p w14:paraId="2270AFA4" w14:textId="77777777" w:rsidR="005E7CBE" w:rsidRPr="000737E6" w:rsidRDefault="005E7CBE" w:rsidP="00BF022C">
            <w:pPr>
              <w:pStyle w:val="TAC"/>
            </w:pPr>
            <w:r w:rsidRPr="000737E6">
              <w:t>…</w:t>
            </w:r>
          </w:p>
        </w:tc>
        <w:tc>
          <w:tcPr>
            <w:tcW w:w="1346" w:type="dxa"/>
            <w:gridSpan w:val="2"/>
            <w:tcBorders>
              <w:top w:val="nil"/>
              <w:left w:val="single" w:sz="6" w:space="0" w:color="auto"/>
              <w:bottom w:val="nil"/>
              <w:right w:val="nil"/>
            </w:tcBorders>
          </w:tcPr>
          <w:p w14:paraId="580EE60B" w14:textId="77777777" w:rsidR="005E7CBE" w:rsidRPr="000737E6" w:rsidRDefault="005E7CBE" w:rsidP="00BF022C">
            <w:pPr>
              <w:pStyle w:val="TAL"/>
            </w:pPr>
            <w:r w:rsidRPr="000737E6">
              <w:t>octet (o52+11)*</w:t>
            </w:r>
          </w:p>
          <w:p w14:paraId="4E9C0811" w14:textId="77777777" w:rsidR="005E7CBE" w:rsidRPr="000737E6" w:rsidRDefault="005E7CBE" w:rsidP="00BF022C">
            <w:pPr>
              <w:pStyle w:val="TAL"/>
            </w:pPr>
          </w:p>
          <w:p w14:paraId="52EE465F" w14:textId="77777777" w:rsidR="005E7CBE" w:rsidRPr="000737E6" w:rsidRDefault="005E7CBE" w:rsidP="00BF022C">
            <w:pPr>
              <w:pStyle w:val="TAL"/>
            </w:pPr>
            <w:r w:rsidRPr="000737E6">
              <w:t>octet (o520-3)*</w:t>
            </w:r>
          </w:p>
        </w:tc>
      </w:tr>
      <w:tr w:rsidR="005E7CBE" w:rsidRPr="000737E6"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737E6" w:rsidRDefault="005E7CBE" w:rsidP="00BF022C">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4EABECFF" w14:textId="77777777" w:rsidR="005E7CBE" w:rsidRPr="000737E6" w:rsidRDefault="005E7CBE" w:rsidP="00BF022C">
            <w:pPr>
              <w:pStyle w:val="TAL"/>
            </w:pPr>
            <w:r w:rsidRPr="000737E6">
              <w:t>octet (o520-2)*</w:t>
            </w:r>
          </w:p>
          <w:p w14:paraId="34AFCC54" w14:textId="77777777" w:rsidR="005E7CBE" w:rsidRPr="000737E6" w:rsidRDefault="005E7CBE" w:rsidP="00BF022C">
            <w:pPr>
              <w:pStyle w:val="TAL"/>
            </w:pPr>
          </w:p>
          <w:p w14:paraId="573E7640" w14:textId="08E7159D" w:rsidR="005E7CBE" w:rsidRPr="000737E6" w:rsidRDefault="005E7CBE" w:rsidP="00BF022C">
            <w:pPr>
              <w:pStyle w:val="TAL"/>
            </w:pPr>
            <w:r w:rsidRPr="000737E6">
              <w:t>octet o520*</w:t>
            </w:r>
          </w:p>
        </w:tc>
      </w:tr>
    </w:tbl>
    <w:p w14:paraId="6F50E993" w14:textId="77777777" w:rsidR="005E7CBE" w:rsidRPr="000737E6" w:rsidRDefault="005E7CBE" w:rsidP="005E7CBE">
      <w:pPr>
        <w:pStyle w:val="TF"/>
      </w:pPr>
      <w:r w:rsidRPr="000737E6">
        <w:t>Figure 5.6.2.14: RSC list</w:t>
      </w:r>
    </w:p>
    <w:p w14:paraId="0E1DA591" w14:textId="77777777" w:rsidR="005E7CBE" w:rsidRPr="000737E6" w:rsidRDefault="005E7CBE" w:rsidP="005E7CBE">
      <w:pPr>
        <w:pStyle w:val="TH"/>
      </w:pPr>
      <w:r w:rsidRPr="000737E6">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737E6"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Pr="000737E6" w:rsidRDefault="005E7CBE" w:rsidP="00BF022C">
            <w:pPr>
              <w:pStyle w:val="TAL"/>
            </w:pPr>
            <w:r w:rsidRPr="000737E6">
              <w:t>RSC (octet o52+5 to o52+7):</w:t>
            </w:r>
          </w:p>
          <w:p w14:paraId="245C7FB9" w14:textId="455E2FED" w:rsidR="005E7CBE" w:rsidRPr="000737E6" w:rsidRDefault="005E7CBE" w:rsidP="00BF022C">
            <w:pPr>
              <w:pStyle w:val="TAL"/>
              <w:rPr>
                <w:noProof/>
              </w:rPr>
            </w:pPr>
            <w:r w:rsidRPr="000737E6">
              <w:t xml:space="preserve">The RSC identifies a connectivity service that the remote UE wants. The value of the RSC is a 24-bit long bit string. </w:t>
            </w:r>
            <w:r w:rsidR="00A42B9B" w:rsidRPr="000737E6">
              <w:t>The values of the RSC from "000001" to "00000F" in hexadecimal representation are spare and shall not be used in this release of the specification. The UE shall ignore the spare value of the RSC in this release of specification. For all other values, t</w:t>
            </w:r>
            <w:r w:rsidRPr="000737E6">
              <w:t>he format of the RSC is out of scope of this specification.</w:t>
            </w:r>
          </w:p>
        </w:tc>
      </w:tr>
      <w:tr w:rsidR="005E7CBE" w:rsidRPr="000737E6"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Pr="000737E6" w:rsidRDefault="005E7CBE" w:rsidP="00BF022C">
            <w:pPr>
              <w:pStyle w:val="TAL"/>
            </w:pPr>
          </w:p>
        </w:tc>
      </w:tr>
    </w:tbl>
    <w:p w14:paraId="704587C4" w14:textId="77777777" w:rsidR="005E7CBE" w:rsidRPr="000737E6"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737E6" w14:paraId="56A48F93" w14:textId="77777777" w:rsidTr="00B84FF2">
        <w:trPr>
          <w:gridAfter w:val="1"/>
          <w:wAfter w:w="8" w:type="dxa"/>
          <w:cantSplit/>
          <w:jc w:val="center"/>
        </w:trPr>
        <w:tc>
          <w:tcPr>
            <w:tcW w:w="708" w:type="dxa"/>
            <w:gridSpan w:val="2"/>
            <w:hideMark/>
          </w:tcPr>
          <w:p w14:paraId="15C7A294" w14:textId="77777777" w:rsidR="00B84FF2" w:rsidRPr="000737E6" w:rsidRDefault="00B84FF2">
            <w:pPr>
              <w:pStyle w:val="TAC"/>
            </w:pPr>
            <w:r w:rsidRPr="000737E6">
              <w:t>8</w:t>
            </w:r>
          </w:p>
        </w:tc>
        <w:tc>
          <w:tcPr>
            <w:tcW w:w="709" w:type="dxa"/>
            <w:gridSpan w:val="2"/>
            <w:hideMark/>
          </w:tcPr>
          <w:p w14:paraId="26B4C07D" w14:textId="77777777" w:rsidR="00B84FF2" w:rsidRPr="000737E6" w:rsidRDefault="00B84FF2">
            <w:pPr>
              <w:pStyle w:val="TAC"/>
            </w:pPr>
            <w:r w:rsidRPr="000737E6">
              <w:t>7</w:t>
            </w:r>
          </w:p>
        </w:tc>
        <w:tc>
          <w:tcPr>
            <w:tcW w:w="709" w:type="dxa"/>
            <w:gridSpan w:val="3"/>
            <w:hideMark/>
          </w:tcPr>
          <w:p w14:paraId="7F494224" w14:textId="77777777" w:rsidR="00B84FF2" w:rsidRPr="000737E6" w:rsidRDefault="00B84FF2">
            <w:pPr>
              <w:pStyle w:val="TAC"/>
            </w:pPr>
            <w:r w:rsidRPr="000737E6">
              <w:t>6</w:t>
            </w:r>
          </w:p>
        </w:tc>
        <w:tc>
          <w:tcPr>
            <w:tcW w:w="709" w:type="dxa"/>
            <w:gridSpan w:val="2"/>
            <w:hideMark/>
          </w:tcPr>
          <w:p w14:paraId="387B4AE7" w14:textId="77777777" w:rsidR="00B84FF2" w:rsidRPr="000737E6" w:rsidRDefault="00B84FF2">
            <w:pPr>
              <w:pStyle w:val="TAC"/>
            </w:pPr>
            <w:r w:rsidRPr="000737E6">
              <w:t>5</w:t>
            </w:r>
          </w:p>
        </w:tc>
        <w:tc>
          <w:tcPr>
            <w:tcW w:w="709" w:type="dxa"/>
            <w:gridSpan w:val="2"/>
            <w:hideMark/>
          </w:tcPr>
          <w:p w14:paraId="6CF54214" w14:textId="77777777" w:rsidR="00B84FF2" w:rsidRPr="000737E6" w:rsidRDefault="00B84FF2">
            <w:pPr>
              <w:pStyle w:val="TAC"/>
            </w:pPr>
            <w:r w:rsidRPr="000737E6">
              <w:t>4</w:t>
            </w:r>
          </w:p>
        </w:tc>
        <w:tc>
          <w:tcPr>
            <w:tcW w:w="709" w:type="dxa"/>
            <w:gridSpan w:val="3"/>
            <w:hideMark/>
          </w:tcPr>
          <w:p w14:paraId="17F4E205" w14:textId="77777777" w:rsidR="00B84FF2" w:rsidRPr="000737E6" w:rsidRDefault="00B84FF2">
            <w:pPr>
              <w:pStyle w:val="TAC"/>
            </w:pPr>
            <w:r w:rsidRPr="000737E6">
              <w:t>3</w:t>
            </w:r>
          </w:p>
        </w:tc>
        <w:tc>
          <w:tcPr>
            <w:tcW w:w="709" w:type="dxa"/>
            <w:hideMark/>
          </w:tcPr>
          <w:p w14:paraId="288F8AE5" w14:textId="77777777" w:rsidR="00B84FF2" w:rsidRPr="000737E6" w:rsidRDefault="00B84FF2">
            <w:pPr>
              <w:pStyle w:val="TAC"/>
            </w:pPr>
            <w:r w:rsidRPr="000737E6">
              <w:t>2</w:t>
            </w:r>
          </w:p>
        </w:tc>
        <w:tc>
          <w:tcPr>
            <w:tcW w:w="709" w:type="dxa"/>
            <w:hideMark/>
          </w:tcPr>
          <w:p w14:paraId="25D04C0F" w14:textId="77777777" w:rsidR="00B84FF2" w:rsidRPr="000737E6" w:rsidRDefault="00B84FF2">
            <w:pPr>
              <w:pStyle w:val="TAC"/>
            </w:pPr>
            <w:r w:rsidRPr="000737E6">
              <w:t>1</w:t>
            </w:r>
          </w:p>
        </w:tc>
        <w:tc>
          <w:tcPr>
            <w:tcW w:w="1346" w:type="dxa"/>
            <w:gridSpan w:val="2"/>
          </w:tcPr>
          <w:p w14:paraId="43029F42" w14:textId="77777777" w:rsidR="00B84FF2" w:rsidRPr="000737E6" w:rsidRDefault="00B84FF2">
            <w:pPr>
              <w:pStyle w:val="TAL"/>
            </w:pPr>
          </w:p>
        </w:tc>
      </w:tr>
      <w:tr w:rsidR="005E7CBE" w:rsidRPr="000737E6"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737E6" w:rsidRDefault="005E7CBE" w:rsidP="00BF022C">
            <w:pPr>
              <w:pStyle w:val="TAC"/>
              <w:rPr>
                <w:noProof/>
                <w:lang w:val="en-US"/>
              </w:rPr>
            </w:pPr>
          </w:p>
          <w:p w14:paraId="782D65E7" w14:textId="77777777" w:rsidR="005E7CBE" w:rsidRPr="000737E6" w:rsidRDefault="005E7CBE" w:rsidP="00BF022C">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 </w:t>
            </w:r>
            <w:r w:rsidRPr="000737E6">
              <w:rPr>
                <w:noProof/>
                <w:lang w:val="en-US"/>
              </w:rPr>
              <w:t>contents</w:t>
            </w:r>
          </w:p>
        </w:tc>
        <w:tc>
          <w:tcPr>
            <w:tcW w:w="1346" w:type="dxa"/>
            <w:gridSpan w:val="2"/>
          </w:tcPr>
          <w:p w14:paraId="00AB5558" w14:textId="2434E4A7" w:rsidR="005E7CBE" w:rsidRPr="000737E6" w:rsidRDefault="005E7CBE" w:rsidP="00BF022C">
            <w:pPr>
              <w:pStyle w:val="TAL"/>
              <w:rPr>
                <w:lang w:val="sv-SE"/>
              </w:rPr>
            </w:pPr>
            <w:r w:rsidRPr="000737E6">
              <w:rPr>
                <w:lang w:val="sv-SE"/>
              </w:rPr>
              <w:t>octet o511+</w:t>
            </w:r>
            <w:r w:rsidR="00B84FF2" w:rsidRPr="000737E6">
              <w:rPr>
                <w:lang w:val="sv-SE"/>
              </w:rPr>
              <w:t>2</w:t>
            </w:r>
          </w:p>
          <w:p w14:paraId="47F5BF59" w14:textId="77777777" w:rsidR="005E7CBE" w:rsidRPr="000737E6" w:rsidRDefault="005E7CBE" w:rsidP="00BF022C">
            <w:pPr>
              <w:pStyle w:val="TAL"/>
              <w:rPr>
                <w:lang w:val="sv-SE"/>
              </w:rPr>
            </w:pPr>
          </w:p>
          <w:p w14:paraId="39BAA3E2" w14:textId="1C34B27D" w:rsidR="005E7CBE" w:rsidRPr="000737E6" w:rsidRDefault="005E7CBE" w:rsidP="00BF022C">
            <w:pPr>
              <w:pStyle w:val="TAL"/>
              <w:rPr>
                <w:lang w:val="sv-SE"/>
              </w:rPr>
            </w:pPr>
            <w:r w:rsidRPr="000737E6">
              <w:rPr>
                <w:lang w:val="sv-SE"/>
              </w:rPr>
              <w:t>octet o511+</w:t>
            </w:r>
            <w:r w:rsidR="00B84FF2" w:rsidRPr="000737E6">
              <w:rPr>
                <w:lang w:val="sv-SE"/>
              </w:rPr>
              <w:t>3</w:t>
            </w:r>
          </w:p>
        </w:tc>
      </w:tr>
      <w:tr w:rsidR="0082519A" w:rsidRPr="000737E6"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737E6" w:rsidRDefault="0082519A" w:rsidP="00BF022C">
            <w:pPr>
              <w:pStyle w:val="TAC"/>
              <w:rPr>
                <w:lang w:eastAsia="zh-CN"/>
              </w:rPr>
            </w:pPr>
            <w:r w:rsidRPr="000737E6">
              <w:rPr>
                <w:rFonts w:hint="eastAsia"/>
                <w:lang w:eastAsia="zh-CN"/>
              </w:rPr>
              <w:t>S</w:t>
            </w:r>
            <w:r w:rsidRPr="000737E6">
              <w:rPr>
                <w:lang w:eastAsia="zh-CN"/>
              </w:rPr>
              <w:t>pare</w:t>
            </w:r>
          </w:p>
          <w:p w14:paraId="5CDD7B1E" w14:textId="1CCD547B" w:rsidR="0082519A" w:rsidRPr="000737E6"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737E6" w:rsidRDefault="0082519A" w:rsidP="00BF022C">
            <w:pPr>
              <w:pStyle w:val="TAC"/>
              <w:rPr>
                <w:lang w:eastAsia="zh-CN"/>
              </w:rPr>
            </w:pPr>
            <w:r w:rsidRPr="000737E6">
              <w:rPr>
                <w:lang w:eastAsia="zh-CN"/>
              </w:rPr>
              <w:t>PATP</w:t>
            </w:r>
          </w:p>
          <w:p w14:paraId="1AC66746" w14:textId="60CAD3A9" w:rsidR="0082519A" w:rsidRPr="000737E6"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737E6" w:rsidRDefault="0082519A" w:rsidP="00BF022C">
            <w:pPr>
              <w:pStyle w:val="TAC"/>
              <w:rPr>
                <w:lang w:eastAsia="zh-CN"/>
              </w:rPr>
            </w:pPr>
            <w:r w:rsidRPr="000737E6">
              <w:rPr>
                <w:rFonts w:hint="eastAsia"/>
                <w:lang w:eastAsia="zh-CN"/>
              </w:rPr>
              <w:t>P</w:t>
            </w:r>
            <w:r w:rsidRPr="000737E6">
              <w:rPr>
                <w:lang w:eastAsia="zh-CN"/>
              </w:rPr>
              <w:t>SSCM</w:t>
            </w:r>
          </w:p>
          <w:p w14:paraId="4874BBAD" w14:textId="32AA16C1" w:rsidR="0082519A" w:rsidRPr="000737E6"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737E6" w:rsidRDefault="0082519A" w:rsidP="00BF022C">
            <w:pPr>
              <w:pStyle w:val="TAC"/>
              <w:rPr>
                <w:lang w:eastAsia="zh-CN"/>
              </w:rPr>
            </w:pPr>
            <w:r w:rsidRPr="000737E6">
              <w:rPr>
                <w:rFonts w:hint="eastAsia"/>
                <w:lang w:eastAsia="zh-CN"/>
              </w:rPr>
              <w:t>P</w:t>
            </w:r>
            <w:r w:rsidRPr="000737E6">
              <w:rPr>
                <w:lang w:eastAsia="zh-CN"/>
              </w:rPr>
              <w:t>SNSSAI</w:t>
            </w:r>
          </w:p>
          <w:p w14:paraId="4150AE1F" w14:textId="5AB838AA" w:rsidR="0082519A" w:rsidRPr="000737E6"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737E6" w:rsidRDefault="0082519A" w:rsidP="00BF022C">
            <w:pPr>
              <w:pStyle w:val="TAC"/>
              <w:rPr>
                <w:lang w:eastAsia="zh-CN"/>
              </w:rPr>
            </w:pPr>
            <w:r w:rsidRPr="000737E6">
              <w:rPr>
                <w:rFonts w:hint="eastAsia"/>
                <w:lang w:eastAsia="zh-CN"/>
              </w:rPr>
              <w:t>P</w:t>
            </w:r>
            <w:r w:rsidRPr="000737E6">
              <w:rPr>
                <w:lang w:eastAsia="zh-CN"/>
              </w:rPr>
              <w:t>DNN</w:t>
            </w:r>
          </w:p>
          <w:p w14:paraId="4F349FAC" w14:textId="7107D5E2" w:rsidR="0082519A" w:rsidRPr="000737E6"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737E6" w:rsidRDefault="0082519A" w:rsidP="00BF022C">
            <w:pPr>
              <w:pStyle w:val="TAC"/>
              <w:rPr>
                <w:lang w:eastAsia="zh-CN"/>
              </w:rPr>
            </w:pPr>
          </w:p>
          <w:p w14:paraId="5E9FA1F2" w14:textId="771B891E" w:rsidR="0082519A" w:rsidRPr="000737E6" w:rsidRDefault="0082519A" w:rsidP="00BF022C">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2D14B3EE" w14:textId="2CB01464" w:rsidR="0082519A" w:rsidRPr="000737E6" w:rsidRDefault="0082519A" w:rsidP="00BF022C">
            <w:pPr>
              <w:pStyle w:val="TAL"/>
              <w:rPr>
                <w:lang w:val="sv-SE"/>
              </w:rPr>
            </w:pPr>
            <w:r w:rsidRPr="000737E6">
              <w:rPr>
                <w:lang w:val="sv-SE"/>
              </w:rPr>
              <w:t>octet o511+4</w:t>
            </w:r>
          </w:p>
        </w:tc>
      </w:tr>
      <w:tr w:rsidR="005E7CBE" w:rsidRPr="000737E6"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737E6" w:rsidRDefault="005E7CBE" w:rsidP="00BF022C">
            <w:pPr>
              <w:pStyle w:val="TAC"/>
              <w:rPr>
                <w:lang w:val="sv-SE"/>
              </w:rPr>
            </w:pPr>
          </w:p>
          <w:p w14:paraId="3DB74D80" w14:textId="77777777" w:rsidR="005E7CBE" w:rsidRPr="000737E6" w:rsidRDefault="005E7CBE" w:rsidP="00BF022C">
            <w:pPr>
              <w:pStyle w:val="TAC"/>
            </w:pPr>
            <w:r w:rsidRPr="000737E6">
              <w:t>DNN</w:t>
            </w:r>
          </w:p>
        </w:tc>
        <w:tc>
          <w:tcPr>
            <w:tcW w:w="1346" w:type="dxa"/>
            <w:gridSpan w:val="2"/>
            <w:tcBorders>
              <w:top w:val="nil"/>
              <w:left w:val="single" w:sz="6" w:space="0" w:color="auto"/>
              <w:bottom w:val="nil"/>
              <w:right w:val="nil"/>
            </w:tcBorders>
          </w:tcPr>
          <w:p w14:paraId="3C24F93F" w14:textId="7A0B15E5" w:rsidR="005E7CBE" w:rsidRPr="000737E6" w:rsidRDefault="005E7CBE" w:rsidP="00BF022C">
            <w:pPr>
              <w:pStyle w:val="TAL"/>
              <w:rPr>
                <w:lang w:val="sv-SE"/>
              </w:rPr>
            </w:pPr>
            <w:r w:rsidRPr="000737E6">
              <w:rPr>
                <w:lang w:val="sv-SE"/>
              </w:rPr>
              <w:t>octet (o511+</w:t>
            </w:r>
            <w:r w:rsidR="00B84FF2" w:rsidRPr="000737E6">
              <w:rPr>
                <w:lang w:val="sv-SE"/>
              </w:rPr>
              <w:t>5</w:t>
            </w:r>
            <w:r w:rsidRPr="000737E6">
              <w:rPr>
                <w:lang w:val="sv-SE"/>
              </w:rPr>
              <w:t>)*</w:t>
            </w:r>
          </w:p>
          <w:p w14:paraId="717AC63E" w14:textId="77777777" w:rsidR="005E7CBE" w:rsidRPr="000737E6" w:rsidRDefault="005E7CBE" w:rsidP="00BF022C">
            <w:pPr>
              <w:pStyle w:val="TAL"/>
              <w:rPr>
                <w:lang w:val="sv-SE"/>
              </w:rPr>
            </w:pPr>
          </w:p>
          <w:p w14:paraId="0E1428FF" w14:textId="77777777" w:rsidR="005E7CBE" w:rsidRPr="000737E6" w:rsidRDefault="005E7CBE" w:rsidP="00BF022C">
            <w:pPr>
              <w:pStyle w:val="TAL"/>
              <w:rPr>
                <w:lang w:val="sv-SE"/>
              </w:rPr>
            </w:pPr>
            <w:r w:rsidRPr="000737E6">
              <w:rPr>
                <w:lang w:val="sv-SE"/>
              </w:rPr>
              <w:t>octet o512*</w:t>
            </w:r>
          </w:p>
        </w:tc>
      </w:tr>
      <w:tr w:rsidR="005E7CBE" w:rsidRPr="000737E6"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737E6" w:rsidRDefault="005E7CBE" w:rsidP="00BF022C">
            <w:pPr>
              <w:pStyle w:val="TAC"/>
              <w:rPr>
                <w:lang w:val="sv-SE"/>
              </w:rPr>
            </w:pPr>
          </w:p>
          <w:p w14:paraId="1BDE468C" w14:textId="77777777" w:rsidR="005E7CBE" w:rsidRPr="000737E6" w:rsidRDefault="005E7CBE" w:rsidP="00BF022C">
            <w:pPr>
              <w:pStyle w:val="TAC"/>
            </w:pPr>
            <w:r w:rsidRPr="000737E6">
              <w:t>S-NSSAI</w:t>
            </w:r>
          </w:p>
        </w:tc>
        <w:tc>
          <w:tcPr>
            <w:tcW w:w="1346" w:type="dxa"/>
            <w:gridSpan w:val="2"/>
            <w:tcBorders>
              <w:top w:val="nil"/>
              <w:left w:val="single" w:sz="6" w:space="0" w:color="auto"/>
              <w:bottom w:val="nil"/>
              <w:right w:val="nil"/>
            </w:tcBorders>
          </w:tcPr>
          <w:p w14:paraId="39451944" w14:textId="77777777" w:rsidR="005E7CBE" w:rsidRPr="000737E6" w:rsidRDefault="005E7CBE" w:rsidP="00BF022C">
            <w:pPr>
              <w:pStyle w:val="TAL"/>
            </w:pPr>
            <w:r w:rsidRPr="000737E6">
              <w:t>octet (o512+1)*</w:t>
            </w:r>
          </w:p>
          <w:p w14:paraId="2AE70638" w14:textId="77777777" w:rsidR="005E7CBE" w:rsidRPr="000737E6" w:rsidRDefault="005E7CBE" w:rsidP="00BF022C">
            <w:pPr>
              <w:pStyle w:val="TAL"/>
            </w:pPr>
          </w:p>
          <w:p w14:paraId="7BE654E0" w14:textId="21FDDE7C" w:rsidR="005E7CBE" w:rsidRPr="000737E6" w:rsidRDefault="005E7CBE" w:rsidP="00BF022C">
            <w:pPr>
              <w:pStyle w:val="TAL"/>
            </w:pPr>
            <w:r w:rsidRPr="000737E6">
              <w:t>octet (o5</w:t>
            </w:r>
            <w:r w:rsidR="00927458" w:rsidRPr="000737E6">
              <w:t>3</w:t>
            </w:r>
            <w:r w:rsidRPr="000737E6">
              <w:t>-</w:t>
            </w:r>
            <w:r w:rsidR="0082519A" w:rsidRPr="000737E6">
              <w:t>1</w:t>
            </w:r>
            <w:r w:rsidRPr="000737E6">
              <w:t>)*</w:t>
            </w:r>
          </w:p>
        </w:tc>
      </w:tr>
      <w:tr w:rsidR="0082519A" w:rsidRPr="000737E6"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737E6" w:rsidRDefault="0082519A" w:rsidP="00BF022C">
            <w:pPr>
              <w:pStyle w:val="TAC"/>
              <w:rPr>
                <w:lang w:val="sv-SE" w:eastAsia="zh-CN"/>
              </w:rPr>
            </w:pPr>
          </w:p>
          <w:p w14:paraId="127F43E1" w14:textId="55F0FB4F" w:rsidR="00B55968" w:rsidRPr="000737E6" w:rsidRDefault="00B55968" w:rsidP="00BF022C">
            <w:pPr>
              <w:pStyle w:val="TAC"/>
              <w:rPr>
                <w:lang w:val="sv-SE" w:eastAsia="zh-CN"/>
              </w:rPr>
            </w:pPr>
            <w:r w:rsidRPr="000737E6">
              <w:rPr>
                <w:rFonts w:hint="eastAsia"/>
                <w:lang w:val="sv-SE" w:eastAsia="zh-CN"/>
              </w:rPr>
              <w:t>S</w:t>
            </w:r>
            <w:r w:rsidRPr="000737E6">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737E6" w:rsidRDefault="0082519A" w:rsidP="00BF022C">
            <w:pPr>
              <w:pStyle w:val="TAC"/>
              <w:rPr>
                <w:lang w:val="sv-SE" w:eastAsia="zh-CN"/>
              </w:rPr>
            </w:pPr>
          </w:p>
          <w:p w14:paraId="3E104DA3" w14:textId="1F9A3E2F" w:rsidR="00B55968" w:rsidRPr="000737E6" w:rsidRDefault="00B55968" w:rsidP="00BF022C">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737E6" w:rsidRDefault="00B55968" w:rsidP="00BF022C">
            <w:pPr>
              <w:pStyle w:val="TAC"/>
              <w:rPr>
                <w:lang w:val="sv-SE" w:eastAsia="zh-CN"/>
              </w:rPr>
            </w:pPr>
          </w:p>
          <w:p w14:paraId="233C8155" w14:textId="43657A19" w:rsidR="0082519A" w:rsidRPr="000737E6" w:rsidRDefault="0082519A" w:rsidP="00BF022C">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633A5033" w14:textId="73036E46" w:rsidR="0082519A" w:rsidRPr="000737E6" w:rsidRDefault="0082519A" w:rsidP="00BF022C">
            <w:pPr>
              <w:pStyle w:val="TAL"/>
            </w:pPr>
            <w:r w:rsidRPr="000737E6">
              <w:t>octet o53*</w:t>
            </w:r>
          </w:p>
          <w:p w14:paraId="4F23A8D1" w14:textId="77777777" w:rsidR="0082519A" w:rsidRPr="000737E6" w:rsidRDefault="0082519A" w:rsidP="00BF022C">
            <w:pPr>
              <w:pStyle w:val="TAL"/>
            </w:pPr>
          </w:p>
        </w:tc>
      </w:tr>
    </w:tbl>
    <w:p w14:paraId="606B4606" w14:textId="77777777" w:rsidR="005E7CBE" w:rsidRPr="000737E6" w:rsidRDefault="005E7CBE" w:rsidP="005E7CBE">
      <w:pPr>
        <w:pStyle w:val="TF"/>
      </w:pPr>
      <w:r w:rsidRPr="000737E6">
        <w:t xml:space="preserve">Figure 5.6.2.16: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w:t>
      </w:r>
    </w:p>
    <w:p w14:paraId="0E6A2ED9" w14:textId="77777777" w:rsidR="005E7CBE" w:rsidRPr="000737E6" w:rsidRDefault="005E7CBE" w:rsidP="005E7CBE">
      <w:pPr>
        <w:pStyle w:val="TH"/>
      </w:pPr>
      <w:r w:rsidRPr="000737E6">
        <w:lastRenderedPageBreak/>
        <w:t xml:space="preserve">Table 5.6.2.16: </w:t>
      </w:r>
      <w:r w:rsidRPr="000737E6">
        <w:rPr>
          <w:rFonts w:hint="eastAsia"/>
          <w:lang w:eastAsia="zh-CN"/>
        </w:rPr>
        <w:t>P</w:t>
      </w:r>
      <w:r w:rsidRPr="000737E6">
        <w:rPr>
          <w:lang w:eastAsia="zh-CN"/>
        </w:rPr>
        <w:t>DU session parameters</w:t>
      </w:r>
      <w:r w:rsidRPr="000737E6">
        <w:t xml:space="preserve"> for </w:t>
      </w:r>
      <w:r w:rsidR="00722EA3" w:rsidRPr="000737E6">
        <w:t>layer-3</w:t>
      </w:r>
      <w:r w:rsidRPr="000737E6">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737E6"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5967A29C" w:rsidR="005E7CBE" w:rsidRPr="000737E6" w:rsidRDefault="005E7CBE" w:rsidP="00BF022C">
            <w:pPr>
              <w:pStyle w:val="TAL"/>
            </w:pPr>
            <w:r w:rsidRPr="000737E6">
              <w:t>PDU session type (</w:t>
            </w:r>
            <w:r w:rsidR="00EC1AB2" w:rsidRPr="000737E6">
              <w:t xml:space="preserve">bits 3 to 1 of </w:t>
            </w:r>
            <w:r w:rsidRPr="000737E6">
              <w:t>octet o511+</w:t>
            </w:r>
            <w:r w:rsidR="00B84FF2" w:rsidRPr="000737E6">
              <w:t>4</w:t>
            </w:r>
            <w:r w:rsidRPr="000737E6">
              <w:t>):</w:t>
            </w:r>
          </w:p>
          <w:p w14:paraId="36EDEC99" w14:textId="10E557EF" w:rsidR="005E7CBE" w:rsidRPr="000737E6" w:rsidRDefault="005E7CBE" w:rsidP="00BF022C">
            <w:pPr>
              <w:pStyle w:val="TAL"/>
              <w:rPr>
                <w:noProof/>
              </w:rPr>
            </w:pPr>
            <w:r w:rsidRPr="000737E6">
              <w:t xml:space="preserve">The PDU session type field shall be encoded as the </w:t>
            </w:r>
            <w:r w:rsidR="00EC1AB2" w:rsidRPr="000737E6">
              <w:t xml:space="preserve">PDU session type </w:t>
            </w:r>
            <w:r w:rsidRPr="000737E6">
              <w:t xml:space="preserve">value part of the PDU session type information element defined in </w:t>
            </w:r>
            <w:r w:rsidR="00156958" w:rsidRPr="000737E6">
              <w:t>clause</w:t>
            </w:r>
            <w:r w:rsidRPr="000737E6">
              <w:t> 9.11.4.11 of 3GPP TS 24.501 [4].</w:t>
            </w:r>
          </w:p>
        </w:tc>
      </w:tr>
      <w:tr w:rsidR="005E7CBE" w:rsidRPr="000737E6" w14:paraId="583F1B9A" w14:textId="77777777" w:rsidTr="003627A3">
        <w:trPr>
          <w:cantSplit/>
          <w:jc w:val="center"/>
        </w:trPr>
        <w:tc>
          <w:tcPr>
            <w:tcW w:w="7083" w:type="dxa"/>
            <w:gridSpan w:val="2"/>
            <w:tcBorders>
              <w:top w:val="nil"/>
              <w:left w:val="single" w:sz="4" w:space="0" w:color="auto"/>
              <w:bottom w:val="nil"/>
              <w:right w:val="single" w:sz="4" w:space="0" w:color="auto"/>
            </w:tcBorders>
          </w:tcPr>
          <w:p w14:paraId="219124D7" w14:textId="77777777" w:rsidR="005E7CBE" w:rsidRPr="000737E6" w:rsidRDefault="005E7CBE" w:rsidP="00BF022C">
            <w:pPr>
              <w:pStyle w:val="TAL"/>
            </w:pPr>
          </w:p>
        </w:tc>
      </w:tr>
      <w:tr w:rsidR="00EC1AB2" w:rsidRPr="000737E6"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77777777" w:rsidR="00EC1AB2" w:rsidRPr="000737E6" w:rsidRDefault="00EC1AB2" w:rsidP="00B81915">
            <w:pPr>
              <w:pStyle w:val="TAL"/>
            </w:pPr>
            <w:r w:rsidRPr="000737E6">
              <w:rPr>
                <w:rFonts w:hint="eastAsia"/>
              </w:rPr>
              <w:t>P</w:t>
            </w:r>
            <w:r w:rsidRPr="000737E6">
              <w:t>resence of DNN (PDNN) (bit 4 of octet o511+4)</w:t>
            </w:r>
          </w:p>
        </w:tc>
      </w:tr>
      <w:tr w:rsidR="00EC1AB2" w:rsidRPr="000737E6"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737E6" w:rsidRDefault="00EC1AB2" w:rsidP="00B81915">
            <w:pPr>
              <w:pStyle w:val="TAL"/>
            </w:pPr>
            <w:r w:rsidRPr="000737E6">
              <w:t>PDNN indicates whether the DNN field is present or not.</w:t>
            </w:r>
          </w:p>
        </w:tc>
      </w:tr>
      <w:tr w:rsidR="00EC1AB2" w:rsidRPr="000737E6"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737E6" w:rsidRDefault="00EC1AB2" w:rsidP="00B81915">
            <w:pPr>
              <w:pStyle w:val="TAL"/>
            </w:pPr>
            <w:r w:rsidRPr="000737E6">
              <w:rPr>
                <w:rFonts w:hint="eastAsia"/>
              </w:rPr>
              <w:t>B</w:t>
            </w:r>
            <w:r w:rsidRPr="000737E6">
              <w:t>it</w:t>
            </w:r>
          </w:p>
        </w:tc>
      </w:tr>
      <w:tr w:rsidR="00EC1AB2" w:rsidRPr="000737E6"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737E6" w:rsidRDefault="00EC1AB2" w:rsidP="00B81915">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6E31F5A2" w14:textId="77777777" w:rsidR="00EC1AB2" w:rsidRPr="000737E6" w:rsidRDefault="00EC1AB2" w:rsidP="00B81915">
            <w:pPr>
              <w:pStyle w:val="TAL"/>
              <w:rPr>
                <w:b/>
                <w:lang w:eastAsia="zh-CN"/>
              </w:rPr>
            </w:pPr>
          </w:p>
        </w:tc>
      </w:tr>
      <w:tr w:rsidR="00EC1AB2" w:rsidRPr="000737E6"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737E6" w:rsidRDefault="00EC1AB2"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4B5D0052" w14:textId="77777777" w:rsidR="00EC1AB2" w:rsidRPr="000737E6" w:rsidRDefault="00EC1AB2" w:rsidP="00B81915">
            <w:pPr>
              <w:pStyle w:val="TAL"/>
            </w:pPr>
            <w:r w:rsidRPr="000737E6">
              <w:t>DNN field is not included</w:t>
            </w:r>
          </w:p>
        </w:tc>
      </w:tr>
      <w:tr w:rsidR="00EC1AB2" w:rsidRPr="000737E6"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737E6" w:rsidRDefault="00EC1AB2"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F11FA82" w14:textId="77777777" w:rsidR="00EC1AB2" w:rsidRPr="000737E6" w:rsidRDefault="00EC1AB2" w:rsidP="00B81915">
            <w:pPr>
              <w:pStyle w:val="TAL"/>
              <w:rPr>
                <w:lang w:eastAsia="zh-CN"/>
              </w:rPr>
            </w:pPr>
            <w:r w:rsidRPr="000737E6">
              <w:rPr>
                <w:rFonts w:hint="eastAsia"/>
                <w:lang w:eastAsia="zh-CN"/>
              </w:rPr>
              <w:t>D</w:t>
            </w:r>
            <w:r w:rsidRPr="000737E6">
              <w:rPr>
                <w:lang w:eastAsia="zh-CN"/>
              </w:rPr>
              <w:t>NN field is included</w:t>
            </w:r>
          </w:p>
        </w:tc>
      </w:tr>
      <w:tr w:rsidR="00EC1AB2" w:rsidRPr="000737E6" w14:paraId="2A34D548" w14:textId="77777777" w:rsidTr="003627A3">
        <w:trPr>
          <w:cantSplit/>
          <w:jc w:val="center"/>
        </w:trPr>
        <w:tc>
          <w:tcPr>
            <w:tcW w:w="7083" w:type="dxa"/>
            <w:gridSpan w:val="2"/>
            <w:tcBorders>
              <w:top w:val="nil"/>
              <w:left w:val="single" w:sz="4" w:space="0" w:color="auto"/>
              <w:bottom w:val="nil"/>
              <w:right w:val="single" w:sz="4" w:space="0" w:color="auto"/>
            </w:tcBorders>
          </w:tcPr>
          <w:p w14:paraId="36490440" w14:textId="77777777" w:rsidR="00EC1AB2" w:rsidRPr="000737E6" w:rsidRDefault="00EC1AB2" w:rsidP="00B81915">
            <w:pPr>
              <w:pStyle w:val="TAL"/>
            </w:pPr>
          </w:p>
        </w:tc>
      </w:tr>
      <w:tr w:rsidR="00EC1AB2" w:rsidRPr="000737E6"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77777777" w:rsidR="00EC1AB2" w:rsidRPr="000737E6" w:rsidRDefault="00EC1AB2" w:rsidP="00B81915">
            <w:pPr>
              <w:pStyle w:val="TAL"/>
              <w:rPr>
                <w:lang w:eastAsia="zh-CN"/>
              </w:rPr>
            </w:pPr>
            <w:r w:rsidRPr="000737E6">
              <w:rPr>
                <w:rFonts w:hint="eastAsia"/>
                <w:lang w:eastAsia="zh-CN"/>
              </w:rPr>
              <w:t>P</w:t>
            </w:r>
            <w:r w:rsidRPr="000737E6">
              <w:rPr>
                <w:lang w:eastAsia="zh-CN"/>
              </w:rPr>
              <w:t>resence of S-NSSAI (PSNSSAI) (bit 5 of octet o511+4)</w:t>
            </w:r>
          </w:p>
        </w:tc>
      </w:tr>
      <w:tr w:rsidR="00EC1AB2" w:rsidRPr="000737E6"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737E6" w:rsidRDefault="00EC1AB2" w:rsidP="00B81915">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EC1AB2" w:rsidRPr="000737E6"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737E6" w:rsidRDefault="00EC1AB2" w:rsidP="00B81915">
            <w:pPr>
              <w:pStyle w:val="TAL"/>
              <w:rPr>
                <w:lang w:eastAsia="zh-CN"/>
              </w:rPr>
            </w:pPr>
            <w:r w:rsidRPr="000737E6">
              <w:rPr>
                <w:rFonts w:hint="eastAsia"/>
                <w:lang w:eastAsia="zh-CN"/>
              </w:rPr>
              <w:t>B</w:t>
            </w:r>
            <w:r w:rsidRPr="000737E6">
              <w:rPr>
                <w:lang w:eastAsia="zh-CN"/>
              </w:rPr>
              <w:t>it</w:t>
            </w:r>
          </w:p>
        </w:tc>
      </w:tr>
      <w:tr w:rsidR="00EC1AB2" w:rsidRPr="000737E6"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737E6" w:rsidRDefault="00EC1AB2" w:rsidP="00B81915">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656D249E" w14:textId="77777777" w:rsidR="00EC1AB2" w:rsidRPr="000737E6" w:rsidRDefault="00EC1AB2" w:rsidP="00B81915">
            <w:pPr>
              <w:pStyle w:val="TAL"/>
              <w:rPr>
                <w:b/>
                <w:lang w:eastAsia="zh-CN"/>
              </w:rPr>
            </w:pPr>
          </w:p>
        </w:tc>
      </w:tr>
      <w:tr w:rsidR="00EC1AB2" w:rsidRPr="000737E6"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737E6" w:rsidRDefault="00EC1AB2"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252C7E6" w14:textId="77777777" w:rsidR="00EC1AB2" w:rsidRPr="000737E6" w:rsidRDefault="00EC1AB2" w:rsidP="00B81915">
            <w:pPr>
              <w:pStyle w:val="TAL"/>
            </w:pPr>
            <w:r w:rsidRPr="000737E6">
              <w:t>S-NSSAI field is not included</w:t>
            </w:r>
          </w:p>
        </w:tc>
      </w:tr>
      <w:tr w:rsidR="00EC1AB2" w:rsidRPr="000737E6"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737E6" w:rsidRDefault="00EC1AB2"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454F99F" w14:textId="77777777" w:rsidR="00EC1AB2" w:rsidRPr="000737E6" w:rsidRDefault="00EC1AB2" w:rsidP="00B81915">
            <w:pPr>
              <w:pStyle w:val="TAL"/>
              <w:rPr>
                <w:lang w:eastAsia="zh-CN"/>
              </w:rPr>
            </w:pPr>
            <w:r w:rsidRPr="000737E6">
              <w:rPr>
                <w:lang w:eastAsia="zh-CN"/>
              </w:rPr>
              <w:t>S-NSSAI field is included</w:t>
            </w:r>
          </w:p>
        </w:tc>
      </w:tr>
      <w:tr w:rsidR="00EC1AB2" w:rsidRPr="000737E6" w14:paraId="1292B8F8" w14:textId="77777777" w:rsidTr="003627A3">
        <w:trPr>
          <w:cantSplit/>
          <w:jc w:val="center"/>
        </w:trPr>
        <w:tc>
          <w:tcPr>
            <w:tcW w:w="7083" w:type="dxa"/>
            <w:gridSpan w:val="2"/>
            <w:tcBorders>
              <w:top w:val="nil"/>
              <w:left w:val="single" w:sz="4" w:space="0" w:color="auto"/>
              <w:bottom w:val="nil"/>
              <w:right w:val="single" w:sz="4" w:space="0" w:color="auto"/>
            </w:tcBorders>
          </w:tcPr>
          <w:p w14:paraId="004FDB0A" w14:textId="77777777" w:rsidR="00EC1AB2" w:rsidRPr="000737E6" w:rsidRDefault="00EC1AB2" w:rsidP="00B81915">
            <w:pPr>
              <w:pStyle w:val="TAL"/>
            </w:pPr>
          </w:p>
        </w:tc>
      </w:tr>
      <w:tr w:rsidR="00EC1AB2" w:rsidRPr="000737E6"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77777777" w:rsidR="00EC1AB2" w:rsidRPr="000737E6" w:rsidRDefault="00EC1AB2" w:rsidP="00B81915">
            <w:pPr>
              <w:pStyle w:val="TAL"/>
              <w:rPr>
                <w:lang w:eastAsia="zh-CN"/>
              </w:rPr>
            </w:pPr>
            <w:r w:rsidRPr="000737E6">
              <w:rPr>
                <w:rFonts w:hint="eastAsia"/>
                <w:lang w:eastAsia="zh-CN"/>
              </w:rPr>
              <w:t>P</w:t>
            </w:r>
            <w:r w:rsidRPr="000737E6">
              <w:rPr>
                <w:lang w:eastAsia="zh-CN"/>
              </w:rPr>
              <w:t>resence of SSC mode (PSSCM) (bit 6 of octet o511+4)</w:t>
            </w:r>
          </w:p>
        </w:tc>
      </w:tr>
      <w:tr w:rsidR="00EC1AB2" w:rsidRPr="000737E6"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737E6" w:rsidRDefault="00EC1AB2" w:rsidP="00B81915">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EC1AB2" w:rsidRPr="000737E6"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737E6" w:rsidRDefault="00EC1AB2" w:rsidP="00B81915">
            <w:pPr>
              <w:pStyle w:val="TAL"/>
              <w:rPr>
                <w:lang w:eastAsia="zh-CN"/>
              </w:rPr>
            </w:pPr>
            <w:r w:rsidRPr="000737E6">
              <w:rPr>
                <w:rFonts w:hint="eastAsia"/>
                <w:lang w:eastAsia="zh-CN"/>
              </w:rPr>
              <w:t>B</w:t>
            </w:r>
            <w:r w:rsidRPr="000737E6">
              <w:rPr>
                <w:lang w:eastAsia="zh-CN"/>
              </w:rPr>
              <w:t>it</w:t>
            </w:r>
          </w:p>
        </w:tc>
      </w:tr>
      <w:tr w:rsidR="00EC1AB2" w:rsidRPr="000737E6"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737E6" w:rsidRDefault="00EC1AB2" w:rsidP="00B81915">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3679730B" w14:textId="77777777" w:rsidR="00EC1AB2" w:rsidRPr="000737E6" w:rsidRDefault="00EC1AB2" w:rsidP="00B81915">
            <w:pPr>
              <w:pStyle w:val="TAL"/>
              <w:rPr>
                <w:b/>
                <w:lang w:eastAsia="zh-CN"/>
              </w:rPr>
            </w:pPr>
          </w:p>
        </w:tc>
      </w:tr>
      <w:tr w:rsidR="00EC1AB2" w:rsidRPr="000737E6"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737E6" w:rsidRDefault="00EC1AB2"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06D1964E" w14:textId="77777777" w:rsidR="00EC1AB2" w:rsidRPr="000737E6" w:rsidRDefault="00EC1AB2" w:rsidP="00B81915">
            <w:pPr>
              <w:pStyle w:val="TAL"/>
            </w:pPr>
            <w:r w:rsidRPr="000737E6">
              <w:t>SSC mode field is not included (NOTE)</w:t>
            </w:r>
          </w:p>
        </w:tc>
      </w:tr>
      <w:tr w:rsidR="00EC1AB2" w:rsidRPr="000737E6"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737E6" w:rsidRDefault="00EC1AB2"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50F372B" w14:textId="77777777" w:rsidR="00EC1AB2" w:rsidRPr="000737E6" w:rsidRDefault="00EC1AB2" w:rsidP="00B81915">
            <w:pPr>
              <w:pStyle w:val="TAL"/>
              <w:rPr>
                <w:lang w:eastAsia="zh-CN"/>
              </w:rPr>
            </w:pPr>
            <w:r w:rsidRPr="000737E6">
              <w:rPr>
                <w:lang w:eastAsia="zh-CN"/>
              </w:rPr>
              <w:t>SSC mode field is included</w:t>
            </w:r>
          </w:p>
        </w:tc>
      </w:tr>
      <w:tr w:rsidR="00EC1AB2" w:rsidRPr="000737E6" w14:paraId="60EE4A48" w14:textId="77777777" w:rsidTr="003627A3">
        <w:trPr>
          <w:cantSplit/>
          <w:jc w:val="center"/>
        </w:trPr>
        <w:tc>
          <w:tcPr>
            <w:tcW w:w="156" w:type="dxa"/>
            <w:tcBorders>
              <w:top w:val="nil"/>
              <w:left w:val="single" w:sz="4" w:space="0" w:color="auto"/>
              <w:bottom w:val="nil"/>
              <w:right w:val="nil"/>
            </w:tcBorders>
          </w:tcPr>
          <w:p w14:paraId="3BB8EF93" w14:textId="77777777" w:rsidR="00EC1AB2" w:rsidRPr="000737E6" w:rsidRDefault="00EC1AB2" w:rsidP="00B81915">
            <w:pPr>
              <w:pStyle w:val="TAL"/>
              <w:rPr>
                <w:lang w:eastAsia="zh-CN"/>
              </w:rPr>
            </w:pPr>
          </w:p>
        </w:tc>
        <w:tc>
          <w:tcPr>
            <w:tcW w:w="6927" w:type="dxa"/>
            <w:tcBorders>
              <w:top w:val="nil"/>
              <w:left w:val="nil"/>
              <w:bottom w:val="nil"/>
              <w:right w:val="single" w:sz="4" w:space="0" w:color="auto"/>
            </w:tcBorders>
          </w:tcPr>
          <w:p w14:paraId="40CBAE66" w14:textId="77777777" w:rsidR="00EC1AB2" w:rsidRPr="000737E6" w:rsidRDefault="00EC1AB2" w:rsidP="00B81915">
            <w:pPr>
              <w:pStyle w:val="TAL"/>
              <w:rPr>
                <w:lang w:eastAsia="zh-CN"/>
              </w:rPr>
            </w:pPr>
          </w:p>
        </w:tc>
      </w:tr>
      <w:tr w:rsidR="00EC1AB2" w:rsidRPr="000737E6"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77777777" w:rsidR="00EC1AB2" w:rsidRPr="000737E6" w:rsidRDefault="00EC1AB2" w:rsidP="00B81915">
            <w:pPr>
              <w:pStyle w:val="TAL"/>
              <w:rPr>
                <w:lang w:eastAsia="zh-CN"/>
              </w:rPr>
            </w:pPr>
            <w:r w:rsidRPr="000737E6">
              <w:rPr>
                <w:rFonts w:hint="eastAsia"/>
                <w:lang w:eastAsia="zh-CN"/>
              </w:rPr>
              <w:t>P</w:t>
            </w:r>
            <w:r w:rsidRPr="000737E6">
              <w:rPr>
                <w:lang w:eastAsia="zh-CN"/>
              </w:rPr>
              <w:t>resence of access type preference (PATP) (bit 7 of octet o511+4)</w:t>
            </w:r>
          </w:p>
        </w:tc>
      </w:tr>
      <w:tr w:rsidR="00EC1AB2" w:rsidRPr="000737E6"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737E6" w:rsidRDefault="00EC1AB2" w:rsidP="00B81915">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EC1AB2" w:rsidRPr="000737E6"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737E6" w:rsidRDefault="00EC1AB2" w:rsidP="00B81915">
            <w:pPr>
              <w:pStyle w:val="TAL"/>
              <w:rPr>
                <w:lang w:eastAsia="zh-CN"/>
              </w:rPr>
            </w:pPr>
            <w:r w:rsidRPr="000737E6">
              <w:rPr>
                <w:rFonts w:hint="eastAsia"/>
                <w:lang w:eastAsia="zh-CN"/>
              </w:rPr>
              <w:t>B</w:t>
            </w:r>
            <w:r w:rsidRPr="000737E6">
              <w:rPr>
                <w:lang w:eastAsia="zh-CN"/>
              </w:rPr>
              <w:t>it</w:t>
            </w:r>
          </w:p>
        </w:tc>
      </w:tr>
      <w:tr w:rsidR="00EC1AB2" w:rsidRPr="000737E6"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737E6" w:rsidRDefault="00EC1AB2" w:rsidP="00B81915">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12CBD9DF" w14:textId="77777777" w:rsidR="00EC1AB2" w:rsidRPr="000737E6" w:rsidRDefault="00EC1AB2" w:rsidP="00B81915">
            <w:pPr>
              <w:pStyle w:val="TAL"/>
              <w:rPr>
                <w:b/>
                <w:lang w:eastAsia="zh-CN"/>
              </w:rPr>
            </w:pPr>
          </w:p>
        </w:tc>
      </w:tr>
      <w:tr w:rsidR="00EC1AB2" w:rsidRPr="000737E6"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737E6" w:rsidRDefault="00EC1AB2" w:rsidP="00B8191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D6CAA95" w14:textId="77777777" w:rsidR="00EC1AB2" w:rsidRPr="000737E6" w:rsidRDefault="00EC1AB2" w:rsidP="00B81915">
            <w:pPr>
              <w:pStyle w:val="TAL"/>
            </w:pPr>
            <w:r w:rsidRPr="000737E6">
              <w:t>Access type preference field is not included (NOTE)</w:t>
            </w:r>
          </w:p>
        </w:tc>
      </w:tr>
      <w:tr w:rsidR="00EC1AB2" w:rsidRPr="000737E6"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737E6" w:rsidRDefault="00EC1AB2" w:rsidP="00B8191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1E7FA13F" w14:textId="77777777" w:rsidR="00EC1AB2" w:rsidRPr="000737E6" w:rsidRDefault="00EC1AB2" w:rsidP="00B81915">
            <w:pPr>
              <w:pStyle w:val="TAL"/>
              <w:rPr>
                <w:lang w:eastAsia="zh-CN"/>
              </w:rPr>
            </w:pPr>
            <w:r w:rsidRPr="000737E6">
              <w:t>Access type preference field</w:t>
            </w:r>
            <w:r w:rsidRPr="000737E6">
              <w:rPr>
                <w:lang w:eastAsia="zh-CN"/>
              </w:rPr>
              <w:t xml:space="preserve"> is included</w:t>
            </w:r>
          </w:p>
        </w:tc>
      </w:tr>
      <w:tr w:rsidR="00EC1AB2" w:rsidRPr="000737E6" w14:paraId="1F753823" w14:textId="77777777" w:rsidTr="003627A3">
        <w:trPr>
          <w:cantSplit/>
          <w:jc w:val="center"/>
        </w:trPr>
        <w:tc>
          <w:tcPr>
            <w:tcW w:w="7083" w:type="dxa"/>
            <w:gridSpan w:val="2"/>
            <w:tcBorders>
              <w:top w:val="nil"/>
              <w:left w:val="single" w:sz="4" w:space="0" w:color="auto"/>
              <w:bottom w:val="nil"/>
              <w:right w:val="single" w:sz="4" w:space="0" w:color="auto"/>
            </w:tcBorders>
          </w:tcPr>
          <w:p w14:paraId="08CC44BA" w14:textId="77777777" w:rsidR="00EC1AB2" w:rsidRPr="000737E6" w:rsidRDefault="00EC1AB2" w:rsidP="00B81915">
            <w:pPr>
              <w:pStyle w:val="TAL"/>
            </w:pPr>
          </w:p>
        </w:tc>
      </w:tr>
      <w:tr w:rsidR="005E7CBE" w:rsidRPr="000737E6"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4555A39" w:rsidR="005E7CBE" w:rsidRPr="000737E6" w:rsidRDefault="005E7CBE" w:rsidP="00BF022C">
            <w:pPr>
              <w:pStyle w:val="TAL"/>
            </w:pPr>
            <w:r w:rsidRPr="000737E6">
              <w:t>DNN (octet o511+</w:t>
            </w:r>
            <w:r w:rsidR="00B84FF2" w:rsidRPr="000737E6">
              <w:t>5</w:t>
            </w:r>
            <w:r w:rsidRPr="000737E6">
              <w:t xml:space="preserve"> to o512):</w:t>
            </w:r>
          </w:p>
          <w:p w14:paraId="5605ECF8" w14:textId="77777777" w:rsidR="005E7CBE" w:rsidRPr="000737E6" w:rsidRDefault="005E7CBE" w:rsidP="00BF022C">
            <w:pPr>
              <w:pStyle w:val="TAL"/>
            </w:pPr>
            <w:r w:rsidRPr="000737E6">
              <w:t>The DNN field shall be encoded as a sequence of a one octet DNN length field and a DNN value field of a variable size. The DNN value contains an APN as defined in 3GPP TS 23.003 [</w:t>
            </w:r>
            <w:r w:rsidR="000F0DAC" w:rsidRPr="000737E6">
              <w:t>10</w:t>
            </w:r>
            <w:r w:rsidRPr="000737E6">
              <w:t>].</w:t>
            </w:r>
          </w:p>
        </w:tc>
      </w:tr>
      <w:tr w:rsidR="005E7CBE" w:rsidRPr="000737E6" w14:paraId="250BBCF5" w14:textId="77777777" w:rsidTr="003627A3">
        <w:trPr>
          <w:cantSplit/>
          <w:jc w:val="center"/>
        </w:trPr>
        <w:tc>
          <w:tcPr>
            <w:tcW w:w="7083" w:type="dxa"/>
            <w:gridSpan w:val="2"/>
            <w:tcBorders>
              <w:top w:val="nil"/>
              <w:left w:val="single" w:sz="4" w:space="0" w:color="auto"/>
              <w:bottom w:val="nil"/>
              <w:right w:val="single" w:sz="4" w:space="0" w:color="auto"/>
            </w:tcBorders>
          </w:tcPr>
          <w:p w14:paraId="68B28E58" w14:textId="77777777" w:rsidR="005E7CBE" w:rsidRPr="000737E6" w:rsidRDefault="005E7CBE" w:rsidP="00BF022C">
            <w:pPr>
              <w:pStyle w:val="TAL"/>
            </w:pPr>
          </w:p>
        </w:tc>
      </w:tr>
      <w:tr w:rsidR="005E7CBE" w:rsidRPr="000737E6"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55B5CFF2" w:rsidR="005E7CBE" w:rsidRPr="000737E6" w:rsidRDefault="005E7CBE" w:rsidP="00BF022C">
            <w:pPr>
              <w:pStyle w:val="TAL"/>
              <w:rPr>
                <w:lang w:eastAsia="zh-CN"/>
              </w:rPr>
            </w:pPr>
            <w:r w:rsidRPr="000737E6">
              <w:rPr>
                <w:lang w:eastAsia="zh-CN"/>
              </w:rPr>
              <w:t>S-NSSAI (octet o512+1 to o5</w:t>
            </w:r>
            <w:r w:rsidR="00FC1BF1" w:rsidRPr="000737E6">
              <w:rPr>
                <w:lang w:eastAsia="zh-CN"/>
              </w:rPr>
              <w:t>3</w:t>
            </w:r>
            <w:r w:rsidRPr="000737E6">
              <w:rPr>
                <w:lang w:eastAsia="zh-CN"/>
              </w:rPr>
              <w:t>-</w:t>
            </w:r>
            <w:r w:rsidR="00883436" w:rsidRPr="000737E6">
              <w:rPr>
                <w:lang w:eastAsia="zh-CN"/>
              </w:rPr>
              <w:t>1</w:t>
            </w:r>
            <w:r w:rsidRPr="000737E6">
              <w:rPr>
                <w:lang w:eastAsia="zh-CN"/>
              </w:rPr>
              <w:t>):</w:t>
            </w:r>
          </w:p>
          <w:p w14:paraId="5860C0DE" w14:textId="2E68B577" w:rsidR="005E7CBE" w:rsidRPr="000737E6" w:rsidRDefault="005E7CBE" w:rsidP="00BF022C">
            <w:pPr>
              <w:pStyle w:val="TAL"/>
              <w:rPr>
                <w:lang w:eastAsia="zh-CN"/>
              </w:rPr>
            </w:pPr>
            <w:r w:rsidRPr="000737E6">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737E6">
              <w:rPr>
                <w:lang w:eastAsia="ko-KR"/>
              </w:rPr>
              <w:t>clause</w:t>
            </w:r>
            <w:r w:rsidRPr="000737E6">
              <w:rPr>
                <w:lang w:eastAsia="ko-KR"/>
              </w:rPr>
              <w:t> 9.11.2.8</w:t>
            </w:r>
            <w:r w:rsidRPr="000737E6">
              <w:rPr>
                <w:lang w:val="en-US" w:eastAsia="ko-KR"/>
              </w:rPr>
              <w:t xml:space="preserve"> of 3GPP TS 24.501 [4].</w:t>
            </w:r>
          </w:p>
        </w:tc>
      </w:tr>
      <w:tr w:rsidR="005E7CBE" w:rsidRPr="000737E6" w14:paraId="6390963F" w14:textId="77777777" w:rsidTr="003627A3">
        <w:trPr>
          <w:cantSplit/>
          <w:jc w:val="center"/>
        </w:trPr>
        <w:tc>
          <w:tcPr>
            <w:tcW w:w="7083" w:type="dxa"/>
            <w:gridSpan w:val="2"/>
            <w:tcBorders>
              <w:top w:val="nil"/>
              <w:left w:val="single" w:sz="4" w:space="0" w:color="auto"/>
              <w:bottom w:val="nil"/>
              <w:right w:val="single" w:sz="4" w:space="0" w:color="auto"/>
            </w:tcBorders>
          </w:tcPr>
          <w:p w14:paraId="67E5523B" w14:textId="77777777" w:rsidR="005E7CBE" w:rsidRPr="000737E6" w:rsidRDefault="005E7CBE" w:rsidP="00BF022C">
            <w:pPr>
              <w:pStyle w:val="TAL"/>
            </w:pPr>
          </w:p>
        </w:tc>
      </w:tr>
      <w:tr w:rsidR="005E7CBE" w:rsidRPr="000737E6"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3AF768F5" w:rsidR="005E7CBE" w:rsidRPr="000737E6" w:rsidRDefault="005E7CBE" w:rsidP="00BF022C">
            <w:pPr>
              <w:pStyle w:val="TAL"/>
              <w:rPr>
                <w:lang w:eastAsia="zh-CN"/>
              </w:rPr>
            </w:pPr>
            <w:r w:rsidRPr="000737E6">
              <w:rPr>
                <w:rFonts w:hint="eastAsia"/>
                <w:lang w:eastAsia="zh-CN"/>
              </w:rPr>
              <w:t>S</w:t>
            </w:r>
            <w:r w:rsidRPr="000737E6">
              <w:rPr>
                <w:lang w:eastAsia="zh-CN"/>
              </w:rPr>
              <w:t>SC mode (</w:t>
            </w:r>
            <w:r w:rsidR="00883436" w:rsidRPr="000737E6">
              <w:rPr>
                <w:lang w:eastAsia="zh-CN"/>
              </w:rPr>
              <w:t xml:space="preserve">bits 3 to 1 of </w:t>
            </w:r>
            <w:r w:rsidRPr="000737E6">
              <w:rPr>
                <w:lang w:eastAsia="zh-CN"/>
              </w:rPr>
              <w:t>octet o5</w:t>
            </w:r>
            <w:r w:rsidR="00FC1BF1" w:rsidRPr="000737E6">
              <w:rPr>
                <w:lang w:eastAsia="zh-CN"/>
              </w:rPr>
              <w:t>3</w:t>
            </w:r>
            <w:r w:rsidRPr="000737E6">
              <w:rPr>
                <w:lang w:eastAsia="zh-CN"/>
              </w:rPr>
              <w:t>):</w:t>
            </w:r>
          </w:p>
          <w:p w14:paraId="1786ED7A" w14:textId="485A3E80" w:rsidR="005E7CBE" w:rsidRPr="000737E6" w:rsidRDefault="005E7CBE" w:rsidP="00BF022C">
            <w:pPr>
              <w:pStyle w:val="TAL"/>
              <w:rPr>
                <w:lang w:eastAsia="zh-CN"/>
              </w:rPr>
            </w:pPr>
            <w:r w:rsidRPr="000737E6">
              <w:t xml:space="preserve">The SSC mode field shall be encoded as the value part of the SSC mode information element defined in </w:t>
            </w:r>
            <w:r w:rsidR="00156958" w:rsidRPr="000737E6">
              <w:t>clause</w:t>
            </w:r>
            <w:r w:rsidRPr="000737E6">
              <w:t> 9.11.4.16 of 3GPP TS 24.501 [4].</w:t>
            </w:r>
          </w:p>
        </w:tc>
      </w:tr>
      <w:tr w:rsidR="005E7CBE" w:rsidRPr="000737E6" w14:paraId="04079322" w14:textId="77777777" w:rsidTr="003627A3">
        <w:trPr>
          <w:cantSplit/>
          <w:jc w:val="center"/>
        </w:trPr>
        <w:tc>
          <w:tcPr>
            <w:tcW w:w="7083" w:type="dxa"/>
            <w:gridSpan w:val="2"/>
            <w:tcBorders>
              <w:top w:val="nil"/>
              <w:left w:val="single" w:sz="4" w:space="0" w:color="auto"/>
              <w:bottom w:val="nil"/>
              <w:right w:val="single" w:sz="4" w:space="0" w:color="auto"/>
            </w:tcBorders>
          </w:tcPr>
          <w:p w14:paraId="78D0F9AE" w14:textId="77777777" w:rsidR="005E7CBE" w:rsidRPr="000737E6" w:rsidRDefault="005E7CBE" w:rsidP="00BF022C">
            <w:pPr>
              <w:pStyle w:val="TAL"/>
            </w:pPr>
          </w:p>
        </w:tc>
      </w:tr>
      <w:tr w:rsidR="005E7CBE" w:rsidRPr="000737E6" w14:paraId="68715672" w14:textId="77777777" w:rsidTr="003627A3">
        <w:trPr>
          <w:cantSplit/>
          <w:jc w:val="center"/>
        </w:trPr>
        <w:tc>
          <w:tcPr>
            <w:tcW w:w="7083" w:type="dxa"/>
            <w:gridSpan w:val="2"/>
            <w:tcBorders>
              <w:top w:val="nil"/>
              <w:left w:val="single" w:sz="4" w:space="0" w:color="auto"/>
              <w:bottom w:val="nil"/>
              <w:right w:val="single" w:sz="4" w:space="0" w:color="auto"/>
            </w:tcBorders>
          </w:tcPr>
          <w:p w14:paraId="31A429D6" w14:textId="4853B73E" w:rsidR="005E7CBE" w:rsidRPr="000737E6" w:rsidRDefault="005E7CBE" w:rsidP="00BF022C">
            <w:pPr>
              <w:pStyle w:val="TAL"/>
              <w:rPr>
                <w:lang w:val="sv-SE" w:eastAsia="zh-CN"/>
              </w:rPr>
            </w:pPr>
            <w:r w:rsidRPr="000737E6">
              <w:rPr>
                <w:rFonts w:hint="eastAsia"/>
                <w:lang w:val="sv-SE" w:eastAsia="zh-CN"/>
              </w:rPr>
              <w:t>A</w:t>
            </w:r>
            <w:r w:rsidRPr="000737E6">
              <w:rPr>
                <w:lang w:val="sv-SE" w:eastAsia="zh-CN"/>
              </w:rPr>
              <w:t>ccess type preference (</w:t>
            </w:r>
            <w:r w:rsidR="00883436" w:rsidRPr="000737E6">
              <w:rPr>
                <w:lang w:eastAsia="zh-CN"/>
              </w:rPr>
              <w:t xml:space="preserve">bits 5 to 4 of </w:t>
            </w:r>
            <w:r w:rsidRPr="000737E6">
              <w:rPr>
                <w:lang w:val="sv-SE" w:eastAsia="zh-CN"/>
              </w:rPr>
              <w:t>octet o5</w:t>
            </w:r>
            <w:r w:rsidR="00FC1BF1" w:rsidRPr="000737E6">
              <w:rPr>
                <w:lang w:val="sv-SE" w:eastAsia="zh-CN"/>
              </w:rPr>
              <w:t>3</w:t>
            </w:r>
            <w:r w:rsidRPr="000737E6">
              <w:rPr>
                <w:lang w:val="sv-SE" w:eastAsia="zh-CN"/>
              </w:rPr>
              <w:t>):</w:t>
            </w:r>
          </w:p>
          <w:p w14:paraId="01E5D036" w14:textId="683720A6" w:rsidR="005E7CBE" w:rsidRPr="000737E6" w:rsidRDefault="005E7CBE" w:rsidP="00BF022C">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w:t>
            </w:r>
            <w:r w:rsidR="00156958" w:rsidRPr="000737E6">
              <w:rPr>
                <w:lang w:eastAsia="ko-KR"/>
              </w:rPr>
              <w:t>clause</w:t>
            </w:r>
            <w:r w:rsidRPr="000737E6">
              <w:rPr>
                <w:lang w:eastAsia="ko-KR"/>
              </w:rPr>
              <w:t> 9.11.2.1A</w:t>
            </w:r>
            <w:r w:rsidRPr="000737E6">
              <w:rPr>
                <w:lang w:val="en-US" w:eastAsia="ko-KR"/>
              </w:rPr>
              <w:t xml:space="preserve"> of 3GPP TS 24.501 [4].</w:t>
            </w:r>
          </w:p>
        </w:tc>
      </w:tr>
      <w:tr w:rsidR="005E7CBE" w:rsidRPr="000737E6"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5F0E4169" w14:textId="77777777" w:rsidR="005E7CBE" w:rsidRPr="000737E6" w:rsidRDefault="005E7CBE" w:rsidP="00BF022C">
            <w:pPr>
              <w:pStyle w:val="TAL"/>
            </w:pPr>
          </w:p>
        </w:tc>
      </w:tr>
      <w:tr w:rsidR="00883436" w:rsidRPr="000737E6"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737E6" w:rsidRDefault="00883436" w:rsidP="003627A3">
            <w:pPr>
              <w:pStyle w:val="TAN"/>
            </w:pPr>
            <w:r w:rsidRPr="000737E6">
              <w:t>NOTE:</w:t>
            </w:r>
            <w:r w:rsidRPr="000737E6">
              <w:tab/>
              <w:t>Since SSC mode field and access type preference field are coded in the same octet, this octet is not included only when both PSSCM and PATP are set to 0.</w:t>
            </w:r>
          </w:p>
          <w:p w14:paraId="0D37B5CA" w14:textId="77777777" w:rsidR="00883436" w:rsidRPr="000737E6" w:rsidRDefault="00883436" w:rsidP="00B81915">
            <w:pPr>
              <w:pStyle w:val="TAL"/>
            </w:pPr>
          </w:p>
        </w:tc>
      </w:tr>
    </w:tbl>
    <w:p w14:paraId="5B4DCECB" w14:textId="094BEA0F" w:rsidR="005E7CBE" w:rsidRPr="000737E6"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737E6" w14:paraId="09D79E16" w14:textId="77777777" w:rsidTr="00B84FF2">
        <w:trPr>
          <w:gridAfter w:val="1"/>
          <w:wAfter w:w="8" w:type="dxa"/>
          <w:cantSplit/>
          <w:jc w:val="center"/>
        </w:trPr>
        <w:tc>
          <w:tcPr>
            <w:tcW w:w="708" w:type="dxa"/>
            <w:gridSpan w:val="2"/>
            <w:hideMark/>
          </w:tcPr>
          <w:p w14:paraId="40F4F88F" w14:textId="77777777" w:rsidR="00B84FF2" w:rsidRPr="000737E6" w:rsidRDefault="00B84FF2">
            <w:pPr>
              <w:pStyle w:val="TAC"/>
            </w:pPr>
            <w:r w:rsidRPr="000737E6">
              <w:lastRenderedPageBreak/>
              <w:t>8</w:t>
            </w:r>
          </w:p>
        </w:tc>
        <w:tc>
          <w:tcPr>
            <w:tcW w:w="709" w:type="dxa"/>
            <w:hideMark/>
          </w:tcPr>
          <w:p w14:paraId="10F04A70" w14:textId="77777777" w:rsidR="00B84FF2" w:rsidRPr="000737E6" w:rsidRDefault="00B84FF2">
            <w:pPr>
              <w:pStyle w:val="TAC"/>
            </w:pPr>
            <w:r w:rsidRPr="000737E6">
              <w:t>7</w:t>
            </w:r>
          </w:p>
        </w:tc>
        <w:tc>
          <w:tcPr>
            <w:tcW w:w="709" w:type="dxa"/>
            <w:hideMark/>
          </w:tcPr>
          <w:p w14:paraId="6D645EE9" w14:textId="77777777" w:rsidR="00B84FF2" w:rsidRPr="000737E6" w:rsidRDefault="00B84FF2">
            <w:pPr>
              <w:pStyle w:val="TAC"/>
            </w:pPr>
            <w:r w:rsidRPr="000737E6">
              <w:t>6</w:t>
            </w:r>
          </w:p>
        </w:tc>
        <w:tc>
          <w:tcPr>
            <w:tcW w:w="709" w:type="dxa"/>
            <w:hideMark/>
          </w:tcPr>
          <w:p w14:paraId="3E9A01A3" w14:textId="77777777" w:rsidR="00B84FF2" w:rsidRPr="000737E6" w:rsidRDefault="00B84FF2">
            <w:pPr>
              <w:pStyle w:val="TAC"/>
            </w:pPr>
            <w:r w:rsidRPr="000737E6">
              <w:t>5</w:t>
            </w:r>
          </w:p>
        </w:tc>
        <w:tc>
          <w:tcPr>
            <w:tcW w:w="709" w:type="dxa"/>
            <w:hideMark/>
          </w:tcPr>
          <w:p w14:paraId="353DA0C2" w14:textId="77777777" w:rsidR="00B84FF2" w:rsidRPr="000737E6" w:rsidRDefault="00B84FF2">
            <w:pPr>
              <w:pStyle w:val="TAC"/>
            </w:pPr>
            <w:r w:rsidRPr="000737E6">
              <w:t>4</w:t>
            </w:r>
          </w:p>
        </w:tc>
        <w:tc>
          <w:tcPr>
            <w:tcW w:w="709" w:type="dxa"/>
            <w:hideMark/>
          </w:tcPr>
          <w:p w14:paraId="184D0473" w14:textId="77777777" w:rsidR="00B84FF2" w:rsidRPr="000737E6" w:rsidRDefault="00B84FF2">
            <w:pPr>
              <w:pStyle w:val="TAC"/>
            </w:pPr>
            <w:r w:rsidRPr="000737E6">
              <w:t>3</w:t>
            </w:r>
          </w:p>
        </w:tc>
        <w:tc>
          <w:tcPr>
            <w:tcW w:w="709" w:type="dxa"/>
            <w:hideMark/>
          </w:tcPr>
          <w:p w14:paraId="5DB07EAD" w14:textId="77777777" w:rsidR="00B84FF2" w:rsidRPr="000737E6" w:rsidRDefault="00B84FF2">
            <w:pPr>
              <w:pStyle w:val="TAC"/>
            </w:pPr>
            <w:r w:rsidRPr="000737E6">
              <w:t>2</w:t>
            </w:r>
          </w:p>
        </w:tc>
        <w:tc>
          <w:tcPr>
            <w:tcW w:w="709" w:type="dxa"/>
            <w:hideMark/>
          </w:tcPr>
          <w:p w14:paraId="56F896F3" w14:textId="77777777" w:rsidR="00B84FF2" w:rsidRPr="000737E6" w:rsidRDefault="00B84FF2">
            <w:pPr>
              <w:pStyle w:val="TAC"/>
            </w:pPr>
            <w:r w:rsidRPr="000737E6">
              <w:t>1</w:t>
            </w:r>
          </w:p>
        </w:tc>
        <w:tc>
          <w:tcPr>
            <w:tcW w:w="1346" w:type="dxa"/>
            <w:gridSpan w:val="2"/>
          </w:tcPr>
          <w:p w14:paraId="19C3DBE5" w14:textId="77777777" w:rsidR="00B84FF2" w:rsidRPr="000737E6" w:rsidRDefault="00B84FF2">
            <w:pPr>
              <w:pStyle w:val="TAL"/>
            </w:pPr>
          </w:p>
        </w:tc>
      </w:tr>
      <w:tr w:rsidR="00A8462A" w:rsidRPr="000737E6"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737E6" w:rsidRDefault="00A8462A" w:rsidP="002268C4">
            <w:pPr>
              <w:pStyle w:val="TAC"/>
              <w:rPr>
                <w:lang w:val="en-US" w:eastAsia="zh-CN"/>
              </w:rPr>
            </w:pPr>
          </w:p>
          <w:p w14:paraId="07725721" w14:textId="77777777" w:rsidR="00A8462A" w:rsidRPr="000737E6" w:rsidRDefault="00A8462A" w:rsidP="002268C4">
            <w:pPr>
              <w:pStyle w:val="TAC"/>
            </w:pPr>
            <w:r w:rsidRPr="000737E6">
              <w:rPr>
                <w:lang w:val="en-US" w:eastAsia="zh-CN"/>
              </w:rPr>
              <w:t xml:space="preserve">Length of </w:t>
            </w:r>
            <w:r w:rsidRPr="000737E6">
              <w:rPr>
                <w:lang w:eastAsia="zh-CN"/>
              </w:rPr>
              <w:t>N3IWF selection information for 5G ProSe layer-3 remote UE</w:t>
            </w:r>
          </w:p>
        </w:tc>
        <w:tc>
          <w:tcPr>
            <w:tcW w:w="1346" w:type="dxa"/>
            <w:gridSpan w:val="2"/>
          </w:tcPr>
          <w:p w14:paraId="4885403D" w14:textId="77777777" w:rsidR="00A8462A" w:rsidRPr="000737E6" w:rsidRDefault="00A8462A" w:rsidP="002268C4">
            <w:pPr>
              <w:pStyle w:val="TAL"/>
              <w:rPr>
                <w:lang w:val="sv-SE"/>
              </w:rPr>
            </w:pPr>
            <w:r w:rsidRPr="000737E6">
              <w:rPr>
                <w:lang w:val="sv-SE"/>
              </w:rPr>
              <w:t>octet l+1</w:t>
            </w:r>
          </w:p>
          <w:p w14:paraId="3AFE474A" w14:textId="77777777" w:rsidR="00A8462A" w:rsidRPr="000737E6" w:rsidRDefault="00A8462A" w:rsidP="002268C4">
            <w:pPr>
              <w:pStyle w:val="TAL"/>
              <w:rPr>
                <w:lang w:val="sv-SE"/>
              </w:rPr>
            </w:pPr>
          </w:p>
          <w:p w14:paraId="4801C7A3" w14:textId="77777777" w:rsidR="00A8462A" w:rsidRPr="000737E6" w:rsidRDefault="00A8462A" w:rsidP="002268C4">
            <w:pPr>
              <w:pStyle w:val="TAL"/>
              <w:rPr>
                <w:lang w:val="sv-SE"/>
              </w:rPr>
            </w:pPr>
            <w:r w:rsidRPr="000737E6">
              <w:rPr>
                <w:lang w:val="sv-SE"/>
              </w:rPr>
              <w:t>octet l+2</w:t>
            </w:r>
          </w:p>
        </w:tc>
      </w:tr>
      <w:tr w:rsidR="00A8462A" w:rsidRPr="000737E6"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737E6" w:rsidRDefault="00A8462A" w:rsidP="002268C4">
            <w:pPr>
              <w:pStyle w:val="TAC"/>
              <w:rPr>
                <w:lang w:eastAsia="zh-CN"/>
              </w:rPr>
            </w:pPr>
          </w:p>
          <w:p w14:paraId="0ABF3E75" w14:textId="77777777" w:rsidR="00A8462A" w:rsidRPr="000737E6" w:rsidRDefault="00A8462A" w:rsidP="002268C4">
            <w:pPr>
              <w:pStyle w:val="TAC"/>
              <w:rPr>
                <w:lang w:eastAsia="zh-CN"/>
              </w:rPr>
            </w:pPr>
            <w:r w:rsidRPr="000737E6">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Pr="000737E6" w:rsidRDefault="00A8462A" w:rsidP="002268C4">
            <w:pPr>
              <w:pStyle w:val="TAL"/>
              <w:rPr>
                <w:lang w:val="sv-SE"/>
              </w:rPr>
            </w:pPr>
            <w:r w:rsidRPr="000737E6">
              <w:rPr>
                <w:lang w:val="sv-SE"/>
              </w:rPr>
              <w:t>octet l+3*</w:t>
            </w:r>
          </w:p>
          <w:p w14:paraId="55142966" w14:textId="77777777" w:rsidR="00A8462A" w:rsidRPr="000737E6" w:rsidRDefault="00A8462A" w:rsidP="002268C4">
            <w:pPr>
              <w:pStyle w:val="TAL"/>
              <w:rPr>
                <w:lang w:val="sv-SE"/>
              </w:rPr>
            </w:pPr>
          </w:p>
          <w:p w14:paraId="018505E0" w14:textId="77777777" w:rsidR="00A8462A" w:rsidRPr="000737E6" w:rsidRDefault="00A8462A" w:rsidP="002268C4">
            <w:pPr>
              <w:pStyle w:val="TAL"/>
              <w:rPr>
                <w:lang w:val="sv-SE"/>
              </w:rPr>
            </w:pPr>
            <w:r w:rsidRPr="000737E6">
              <w:rPr>
                <w:lang w:val="sv-SE"/>
              </w:rPr>
              <w:t>octet l0*</w:t>
            </w:r>
          </w:p>
        </w:tc>
      </w:tr>
      <w:tr w:rsidR="00A8462A" w:rsidRPr="000737E6"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737E6" w:rsidRDefault="00A8462A" w:rsidP="002268C4">
            <w:pPr>
              <w:pStyle w:val="TAC"/>
              <w:rPr>
                <w:lang w:val="sv-SE"/>
              </w:rPr>
            </w:pPr>
          </w:p>
          <w:p w14:paraId="30A3E110" w14:textId="77777777" w:rsidR="00A8462A" w:rsidRPr="000737E6" w:rsidRDefault="00A8462A" w:rsidP="002268C4">
            <w:pPr>
              <w:pStyle w:val="TAC"/>
            </w:pP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0737E6" w:rsidRDefault="00A8462A" w:rsidP="002268C4">
            <w:pPr>
              <w:pStyle w:val="TAL"/>
              <w:rPr>
                <w:lang w:val="sv-SE"/>
              </w:rPr>
            </w:pPr>
            <w:r w:rsidRPr="000737E6">
              <w:rPr>
                <w:lang w:val="sv-SE"/>
              </w:rPr>
              <w:t>octet l0+1*</w:t>
            </w:r>
          </w:p>
          <w:p w14:paraId="3F486A8C" w14:textId="77777777" w:rsidR="00A8462A" w:rsidRPr="000737E6" w:rsidRDefault="00A8462A" w:rsidP="002268C4">
            <w:pPr>
              <w:pStyle w:val="TAL"/>
              <w:rPr>
                <w:lang w:val="sv-SE"/>
              </w:rPr>
            </w:pPr>
          </w:p>
          <w:p w14:paraId="582C5C3E" w14:textId="77777777" w:rsidR="00A8462A" w:rsidRPr="000737E6" w:rsidRDefault="00A8462A" w:rsidP="002268C4">
            <w:pPr>
              <w:pStyle w:val="TAL"/>
              <w:rPr>
                <w:lang w:val="sv-SE"/>
              </w:rPr>
            </w:pPr>
            <w:r w:rsidRPr="000737E6">
              <w:rPr>
                <w:lang w:val="sv-SE"/>
              </w:rPr>
              <w:t>octet m</w:t>
            </w:r>
          </w:p>
        </w:tc>
      </w:tr>
    </w:tbl>
    <w:p w14:paraId="5B8E6253" w14:textId="0460FEB8" w:rsidR="00A8462A" w:rsidRPr="000737E6" w:rsidRDefault="00A8462A" w:rsidP="00A8462A">
      <w:pPr>
        <w:pStyle w:val="TF"/>
      </w:pPr>
      <w:r w:rsidRPr="000737E6">
        <w:t>Figure </w:t>
      </w:r>
      <w:r w:rsidR="00AB4D25" w:rsidRPr="000737E6">
        <w:t>5.6.2.17</w:t>
      </w:r>
      <w:r w:rsidRPr="000737E6">
        <w:t>: N3IWF selection information for 5G ProSe layer-3 remote UE</w:t>
      </w:r>
    </w:p>
    <w:p w14:paraId="005EF41B" w14:textId="181887D4" w:rsidR="00A8462A" w:rsidRPr="000737E6" w:rsidRDefault="00A8462A" w:rsidP="00A8462A">
      <w:pPr>
        <w:pStyle w:val="TH"/>
      </w:pPr>
      <w:r w:rsidRPr="000737E6">
        <w:t>Table </w:t>
      </w:r>
      <w:r w:rsidR="00AB4D25" w:rsidRPr="000737E6">
        <w:t>5.6.2.17</w:t>
      </w:r>
      <w:r w:rsidRPr="000737E6">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737E6"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0737E6" w:rsidRDefault="00A8462A" w:rsidP="002268C4">
            <w:pPr>
              <w:pStyle w:val="TAL"/>
            </w:pPr>
            <w:r w:rsidRPr="000737E6">
              <w:t>N3IWF identifier configuration for 5G ProSe layer-3 remote UE (octet l+3* to l0*):</w:t>
            </w:r>
          </w:p>
          <w:p w14:paraId="5C4D03CC" w14:textId="536071D1" w:rsidR="00A8462A" w:rsidRPr="000737E6" w:rsidRDefault="00A8462A" w:rsidP="002268C4">
            <w:pPr>
              <w:pStyle w:val="TAL"/>
              <w:rPr>
                <w:lang w:eastAsia="zh-CN"/>
              </w:rPr>
            </w:pPr>
            <w:r w:rsidRPr="000737E6">
              <w:rPr>
                <w:rFonts w:hint="eastAsia"/>
                <w:lang w:eastAsia="zh-CN"/>
              </w:rPr>
              <w:t xml:space="preserve">The </w:t>
            </w:r>
            <w:r w:rsidRPr="000737E6">
              <w:t>N3IWF identifier configuration for 5G ProSe layer-3 remote UE contains a list of home N3IWF identifier entries and is coded according to figure </w:t>
            </w:r>
            <w:r w:rsidR="00AB4D25" w:rsidRPr="000737E6">
              <w:t>5.6.2.18</w:t>
            </w:r>
            <w:r w:rsidRPr="000737E6">
              <w:t xml:space="preserve"> and table </w:t>
            </w:r>
            <w:r w:rsidR="00AB4D25" w:rsidRPr="000737E6">
              <w:t>5.6.2.18</w:t>
            </w:r>
            <w:r w:rsidRPr="000737E6">
              <w:t>.</w:t>
            </w:r>
          </w:p>
          <w:p w14:paraId="1197898C" w14:textId="77777777" w:rsidR="00A8462A" w:rsidRPr="000737E6" w:rsidRDefault="00A8462A" w:rsidP="002268C4">
            <w:pPr>
              <w:pStyle w:val="TAL"/>
            </w:pPr>
          </w:p>
          <w:p w14:paraId="7D846A91" w14:textId="77777777" w:rsidR="00A8462A" w:rsidRPr="000737E6" w:rsidRDefault="00A8462A" w:rsidP="002268C4">
            <w:pPr>
              <w:pStyle w:val="TAL"/>
              <w:rPr>
                <w:lang w:val="en-US" w:eastAsia="zh-CN"/>
              </w:rPr>
            </w:pPr>
            <w:r w:rsidRPr="000737E6">
              <w:rPr>
                <w:lang w:val="sv-SE"/>
              </w:rPr>
              <w:t>5G ProSe layer-3 UE-to-network relays access node selection information (octet l0+1* to m):</w:t>
            </w:r>
          </w:p>
        </w:tc>
      </w:tr>
      <w:tr w:rsidR="00A8462A" w:rsidRPr="000737E6"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Pr="000737E6" w:rsidRDefault="00A8462A" w:rsidP="002268C4">
            <w:pPr>
              <w:pStyle w:val="TAL"/>
            </w:pPr>
            <w:r w:rsidRPr="000737E6">
              <w:t xml:space="preserve">The </w:t>
            </w:r>
            <w:r w:rsidRPr="000737E6">
              <w:rPr>
                <w:lang w:val="sv-SE"/>
              </w:rPr>
              <w:t xml:space="preserve">5G ProSe layer-3 UE-to-network relays access node selection information contains a sequence of the N3AN node selection information entries and is coded according to </w:t>
            </w:r>
            <w:r w:rsidRPr="000737E6">
              <w:t>figure </w:t>
            </w:r>
            <w:r w:rsidR="00AB4D25" w:rsidRPr="000737E6">
              <w:t>5.6.2.19</w:t>
            </w:r>
            <w:r w:rsidRPr="000737E6">
              <w:t xml:space="preserve"> and table </w:t>
            </w:r>
            <w:r w:rsidR="00AB4D25" w:rsidRPr="000737E6">
              <w:t>5.6.2.19</w:t>
            </w:r>
            <w:r w:rsidRPr="000737E6">
              <w:t>.</w:t>
            </w:r>
          </w:p>
        </w:tc>
      </w:tr>
    </w:tbl>
    <w:p w14:paraId="70620DA0" w14:textId="77777777" w:rsidR="00A8462A" w:rsidRPr="000737E6"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737E6" w14:paraId="0A5F3642" w14:textId="77777777" w:rsidTr="00B84FF2">
        <w:trPr>
          <w:gridAfter w:val="1"/>
          <w:wAfter w:w="8" w:type="dxa"/>
          <w:cantSplit/>
          <w:jc w:val="center"/>
        </w:trPr>
        <w:tc>
          <w:tcPr>
            <w:tcW w:w="708" w:type="dxa"/>
            <w:gridSpan w:val="2"/>
            <w:hideMark/>
          </w:tcPr>
          <w:p w14:paraId="2DBB5B13" w14:textId="77777777" w:rsidR="00B84FF2" w:rsidRPr="000737E6" w:rsidRDefault="00B84FF2">
            <w:pPr>
              <w:pStyle w:val="TAC"/>
            </w:pPr>
            <w:r w:rsidRPr="000737E6">
              <w:t>8</w:t>
            </w:r>
          </w:p>
        </w:tc>
        <w:tc>
          <w:tcPr>
            <w:tcW w:w="709" w:type="dxa"/>
            <w:hideMark/>
          </w:tcPr>
          <w:p w14:paraId="07A1B648" w14:textId="77777777" w:rsidR="00B84FF2" w:rsidRPr="000737E6" w:rsidRDefault="00B84FF2">
            <w:pPr>
              <w:pStyle w:val="TAC"/>
            </w:pPr>
            <w:r w:rsidRPr="000737E6">
              <w:t>7</w:t>
            </w:r>
          </w:p>
        </w:tc>
        <w:tc>
          <w:tcPr>
            <w:tcW w:w="709" w:type="dxa"/>
            <w:hideMark/>
          </w:tcPr>
          <w:p w14:paraId="61DA9B7B" w14:textId="77777777" w:rsidR="00B84FF2" w:rsidRPr="000737E6" w:rsidRDefault="00B84FF2">
            <w:pPr>
              <w:pStyle w:val="TAC"/>
            </w:pPr>
            <w:r w:rsidRPr="000737E6">
              <w:t>6</w:t>
            </w:r>
          </w:p>
        </w:tc>
        <w:tc>
          <w:tcPr>
            <w:tcW w:w="709" w:type="dxa"/>
            <w:hideMark/>
          </w:tcPr>
          <w:p w14:paraId="1A8BA7C9" w14:textId="77777777" w:rsidR="00B84FF2" w:rsidRPr="000737E6" w:rsidRDefault="00B84FF2">
            <w:pPr>
              <w:pStyle w:val="TAC"/>
            </w:pPr>
            <w:r w:rsidRPr="000737E6">
              <w:t>5</w:t>
            </w:r>
          </w:p>
        </w:tc>
        <w:tc>
          <w:tcPr>
            <w:tcW w:w="709" w:type="dxa"/>
            <w:hideMark/>
          </w:tcPr>
          <w:p w14:paraId="7AB08549" w14:textId="77777777" w:rsidR="00B84FF2" w:rsidRPr="000737E6" w:rsidRDefault="00B84FF2">
            <w:pPr>
              <w:pStyle w:val="TAC"/>
            </w:pPr>
            <w:r w:rsidRPr="000737E6">
              <w:t>4</w:t>
            </w:r>
          </w:p>
        </w:tc>
        <w:tc>
          <w:tcPr>
            <w:tcW w:w="709" w:type="dxa"/>
            <w:hideMark/>
          </w:tcPr>
          <w:p w14:paraId="60F6355B" w14:textId="77777777" w:rsidR="00B84FF2" w:rsidRPr="000737E6" w:rsidRDefault="00B84FF2">
            <w:pPr>
              <w:pStyle w:val="TAC"/>
            </w:pPr>
            <w:r w:rsidRPr="000737E6">
              <w:t>3</w:t>
            </w:r>
          </w:p>
        </w:tc>
        <w:tc>
          <w:tcPr>
            <w:tcW w:w="709" w:type="dxa"/>
            <w:hideMark/>
          </w:tcPr>
          <w:p w14:paraId="6069DD5E" w14:textId="77777777" w:rsidR="00B84FF2" w:rsidRPr="000737E6" w:rsidRDefault="00B84FF2">
            <w:pPr>
              <w:pStyle w:val="TAC"/>
            </w:pPr>
            <w:r w:rsidRPr="000737E6">
              <w:t>2</w:t>
            </w:r>
          </w:p>
        </w:tc>
        <w:tc>
          <w:tcPr>
            <w:tcW w:w="709" w:type="dxa"/>
            <w:hideMark/>
          </w:tcPr>
          <w:p w14:paraId="585E3BE9" w14:textId="77777777" w:rsidR="00B84FF2" w:rsidRPr="000737E6" w:rsidRDefault="00B84FF2">
            <w:pPr>
              <w:pStyle w:val="TAC"/>
            </w:pPr>
            <w:r w:rsidRPr="000737E6">
              <w:t>1</w:t>
            </w:r>
          </w:p>
        </w:tc>
        <w:tc>
          <w:tcPr>
            <w:tcW w:w="1346" w:type="dxa"/>
            <w:gridSpan w:val="2"/>
          </w:tcPr>
          <w:p w14:paraId="322D2E8A" w14:textId="77777777" w:rsidR="00B84FF2" w:rsidRPr="000737E6" w:rsidRDefault="00B84FF2">
            <w:pPr>
              <w:pStyle w:val="TAL"/>
            </w:pPr>
          </w:p>
        </w:tc>
      </w:tr>
      <w:tr w:rsidR="00A8462A" w:rsidRPr="000737E6"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737E6" w:rsidRDefault="00A8462A" w:rsidP="002268C4">
            <w:pPr>
              <w:pStyle w:val="TAC"/>
              <w:rPr>
                <w:lang w:val="en-US" w:eastAsia="zh-CN"/>
              </w:rPr>
            </w:pPr>
          </w:p>
          <w:p w14:paraId="4702FD3B" w14:textId="77777777" w:rsidR="00A8462A" w:rsidRPr="000737E6" w:rsidRDefault="00A8462A" w:rsidP="002268C4">
            <w:pPr>
              <w:pStyle w:val="TAC"/>
            </w:pPr>
            <w:r w:rsidRPr="000737E6">
              <w:rPr>
                <w:lang w:val="en-US" w:eastAsia="zh-CN"/>
              </w:rPr>
              <w:t xml:space="preserve">Length of </w:t>
            </w:r>
            <w:r w:rsidRPr="000737E6">
              <w:t>N3IWF identifier configuration for 5G ProSe layer-3 remote UE</w:t>
            </w:r>
          </w:p>
        </w:tc>
        <w:tc>
          <w:tcPr>
            <w:tcW w:w="1346" w:type="dxa"/>
            <w:gridSpan w:val="2"/>
          </w:tcPr>
          <w:p w14:paraId="58B99194" w14:textId="77777777" w:rsidR="00A8462A" w:rsidRPr="000737E6" w:rsidRDefault="00A8462A" w:rsidP="002268C4">
            <w:pPr>
              <w:pStyle w:val="TAL"/>
              <w:rPr>
                <w:lang w:val="sv-SE"/>
              </w:rPr>
            </w:pPr>
            <w:r w:rsidRPr="000737E6">
              <w:rPr>
                <w:lang w:val="sv-SE"/>
              </w:rPr>
              <w:t>octet l+3*</w:t>
            </w:r>
          </w:p>
          <w:p w14:paraId="6212D01A" w14:textId="77777777" w:rsidR="00A8462A" w:rsidRPr="000737E6" w:rsidRDefault="00A8462A" w:rsidP="002268C4">
            <w:pPr>
              <w:pStyle w:val="TAL"/>
              <w:rPr>
                <w:lang w:val="sv-SE"/>
              </w:rPr>
            </w:pPr>
          </w:p>
          <w:p w14:paraId="06C66086" w14:textId="77777777" w:rsidR="00A8462A" w:rsidRPr="000737E6" w:rsidRDefault="00A8462A" w:rsidP="002268C4">
            <w:pPr>
              <w:pStyle w:val="TAL"/>
              <w:rPr>
                <w:lang w:val="sv-SE"/>
              </w:rPr>
            </w:pPr>
            <w:r w:rsidRPr="000737E6">
              <w:rPr>
                <w:lang w:val="sv-SE"/>
              </w:rPr>
              <w:t>octet l+4*</w:t>
            </w:r>
          </w:p>
        </w:tc>
      </w:tr>
      <w:tr w:rsidR="00A8462A" w:rsidRPr="000737E6"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737E6" w:rsidRDefault="00A8462A" w:rsidP="002268C4">
            <w:pPr>
              <w:pStyle w:val="TAC"/>
              <w:rPr>
                <w:lang w:eastAsia="zh-CN"/>
              </w:rPr>
            </w:pPr>
          </w:p>
          <w:p w14:paraId="21B8DEAA" w14:textId="77777777" w:rsidR="00A8462A" w:rsidRPr="000737E6" w:rsidRDefault="00A8462A" w:rsidP="002268C4">
            <w:pPr>
              <w:pStyle w:val="TAC"/>
              <w:rPr>
                <w:lang w:eastAsia="zh-CN"/>
              </w:rPr>
            </w:pPr>
            <w:r w:rsidRPr="000737E6">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Pr="000737E6" w:rsidRDefault="00A8462A" w:rsidP="002268C4">
            <w:pPr>
              <w:pStyle w:val="TAL"/>
              <w:rPr>
                <w:lang w:val="sv-SE"/>
              </w:rPr>
            </w:pPr>
            <w:r w:rsidRPr="000737E6">
              <w:rPr>
                <w:lang w:val="sv-SE"/>
              </w:rPr>
              <w:t>octet l+5*</w:t>
            </w:r>
          </w:p>
          <w:p w14:paraId="3DAB1412" w14:textId="77777777" w:rsidR="00A8462A" w:rsidRPr="000737E6" w:rsidRDefault="00A8462A" w:rsidP="002268C4">
            <w:pPr>
              <w:pStyle w:val="TAL"/>
              <w:rPr>
                <w:lang w:val="sv-SE"/>
              </w:rPr>
            </w:pPr>
          </w:p>
          <w:p w14:paraId="672DB9E6" w14:textId="77777777" w:rsidR="00A8462A" w:rsidRPr="000737E6" w:rsidRDefault="00A8462A" w:rsidP="002268C4">
            <w:pPr>
              <w:pStyle w:val="TAL"/>
              <w:rPr>
                <w:lang w:val="sv-SE"/>
              </w:rPr>
            </w:pPr>
            <w:r w:rsidRPr="000737E6">
              <w:rPr>
                <w:lang w:val="sv-SE"/>
              </w:rPr>
              <w:t>octet l01*</w:t>
            </w:r>
          </w:p>
        </w:tc>
      </w:tr>
    </w:tbl>
    <w:p w14:paraId="4E7FAED6" w14:textId="6F0E4DB3" w:rsidR="00A8462A" w:rsidRPr="000737E6" w:rsidRDefault="00A8462A" w:rsidP="00A8462A">
      <w:pPr>
        <w:pStyle w:val="TF"/>
      </w:pPr>
      <w:r w:rsidRPr="000737E6">
        <w:t>Figure </w:t>
      </w:r>
      <w:r w:rsidR="00AB4D25" w:rsidRPr="000737E6">
        <w:t>5.6.2.18</w:t>
      </w:r>
      <w:r w:rsidRPr="000737E6">
        <w:t>: N3IWF identifier configuration for 5G ProSe layer-3 remote UE</w:t>
      </w:r>
    </w:p>
    <w:p w14:paraId="136318AB" w14:textId="12C7BE00" w:rsidR="00A8462A" w:rsidRPr="000737E6" w:rsidRDefault="00A8462A" w:rsidP="00A8462A">
      <w:pPr>
        <w:pStyle w:val="TH"/>
      </w:pPr>
      <w:r w:rsidRPr="000737E6">
        <w:t>Table </w:t>
      </w:r>
      <w:r w:rsidR="00AB4D25" w:rsidRPr="000737E6">
        <w:t>5.6.2.18</w:t>
      </w:r>
      <w:r w:rsidRPr="000737E6">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737E6"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Pr="000737E6" w:rsidRDefault="00A8462A" w:rsidP="002268C4">
            <w:pPr>
              <w:pStyle w:val="TAL"/>
            </w:pPr>
            <w:r w:rsidRPr="000737E6">
              <w:t>Contents of N3IWF identifier configuration for 5G ProSe layer-3 remote UE (octet l+5* to l01*):</w:t>
            </w:r>
          </w:p>
          <w:p w14:paraId="72E4B2DF" w14:textId="13D0B4AF" w:rsidR="00A8462A" w:rsidRPr="000737E6" w:rsidRDefault="00A8462A" w:rsidP="00AB4D25">
            <w:pPr>
              <w:pStyle w:val="TAL"/>
              <w:rPr>
                <w:lang w:val="en-US" w:eastAsia="zh-CN"/>
              </w:rPr>
            </w:pPr>
            <w:r w:rsidRPr="000737E6">
              <w:t xml:space="preserve">The contents of N3IWF identifier configuration for 5G ProSe layer-3 remote UE shall be encoded as the encoding of </w:t>
            </w:r>
            <w:r w:rsidRPr="000737E6">
              <w:rPr>
                <w:lang w:val="en-US"/>
              </w:rPr>
              <w:t xml:space="preserve">home </w:t>
            </w:r>
            <w:r w:rsidRPr="000737E6">
              <w:t>N3IWF identifier configuration defined in clause 5.3.3.3 of 3GPP TS 24.526 [</w:t>
            </w:r>
            <w:r w:rsidR="00AB4D25" w:rsidRPr="000737E6">
              <w:t>11</w:t>
            </w:r>
            <w:r w:rsidRPr="000737E6">
              <w:t>].</w:t>
            </w:r>
          </w:p>
        </w:tc>
      </w:tr>
      <w:tr w:rsidR="00A8462A" w:rsidRPr="000737E6"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Pr="000737E6" w:rsidRDefault="00A8462A" w:rsidP="002268C4">
            <w:pPr>
              <w:pStyle w:val="TAL"/>
            </w:pPr>
          </w:p>
        </w:tc>
      </w:tr>
    </w:tbl>
    <w:p w14:paraId="01D47750" w14:textId="77777777" w:rsidR="00A8462A" w:rsidRPr="000737E6"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737E6" w14:paraId="3435A684" w14:textId="77777777" w:rsidTr="00B84FF2">
        <w:trPr>
          <w:gridAfter w:val="1"/>
          <w:wAfter w:w="8" w:type="dxa"/>
          <w:cantSplit/>
          <w:jc w:val="center"/>
        </w:trPr>
        <w:tc>
          <w:tcPr>
            <w:tcW w:w="708" w:type="dxa"/>
            <w:gridSpan w:val="2"/>
            <w:hideMark/>
          </w:tcPr>
          <w:p w14:paraId="1B3EA958" w14:textId="77777777" w:rsidR="00B84FF2" w:rsidRPr="000737E6" w:rsidRDefault="00B84FF2">
            <w:pPr>
              <w:pStyle w:val="TAC"/>
            </w:pPr>
            <w:r w:rsidRPr="000737E6">
              <w:t>8</w:t>
            </w:r>
          </w:p>
        </w:tc>
        <w:tc>
          <w:tcPr>
            <w:tcW w:w="709" w:type="dxa"/>
            <w:hideMark/>
          </w:tcPr>
          <w:p w14:paraId="4DF35568" w14:textId="77777777" w:rsidR="00B84FF2" w:rsidRPr="000737E6" w:rsidRDefault="00B84FF2">
            <w:pPr>
              <w:pStyle w:val="TAC"/>
            </w:pPr>
            <w:r w:rsidRPr="000737E6">
              <w:t>7</w:t>
            </w:r>
          </w:p>
        </w:tc>
        <w:tc>
          <w:tcPr>
            <w:tcW w:w="709" w:type="dxa"/>
            <w:hideMark/>
          </w:tcPr>
          <w:p w14:paraId="0B2058B7" w14:textId="77777777" w:rsidR="00B84FF2" w:rsidRPr="000737E6" w:rsidRDefault="00B84FF2">
            <w:pPr>
              <w:pStyle w:val="TAC"/>
            </w:pPr>
            <w:r w:rsidRPr="000737E6">
              <w:t>6</w:t>
            </w:r>
          </w:p>
        </w:tc>
        <w:tc>
          <w:tcPr>
            <w:tcW w:w="709" w:type="dxa"/>
            <w:hideMark/>
          </w:tcPr>
          <w:p w14:paraId="72F82777" w14:textId="77777777" w:rsidR="00B84FF2" w:rsidRPr="000737E6" w:rsidRDefault="00B84FF2">
            <w:pPr>
              <w:pStyle w:val="TAC"/>
            </w:pPr>
            <w:r w:rsidRPr="000737E6">
              <w:t>5</w:t>
            </w:r>
          </w:p>
        </w:tc>
        <w:tc>
          <w:tcPr>
            <w:tcW w:w="709" w:type="dxa"/>
            <w:hideMark/>
          </w:tcPr>
          <w:p w14:paraId="350EE8E8" w14:textId="77777777" w:rsidR="00B84FF2" w:rsidRPr="000737E6" w:rsidRDefault="00B84FF2">
            <w:pPr>
              <w:pStyle w:val="TAC"/>
            </w:pPr>
            <w:r w:rsidRPr="000737E6">
              <w:t>4</w:t>
            </w:r>
          </w:p>
        </w:tc>
        <w:tc>
          <w:tcPr>
            <w:tcW w:w="709" w:type="dxa"/>
            <w:hideMark/>
          </w:tcPr>
          <w:p w14:paraId="1809DCAF" w14:textId="77777777" w:rsidR="00B84FF2" w:rsidRPr="000737E6" w:rsidRDefault="00B84FF2">
            <w:pPr>
              <w:pStyle w:val="TAC"/>
            </w:pPr>
            <w:r w:rsidRPr="000737E6">
              <w:t>3</w:t>
            </w:r>
          </w:p>
        </w:tc>
        <w:tc>
          <w:tcPr>
            <w:tcW w:w="709" w:type="dxa"/>
            <w:hideMark/>
          </w:tcPr>
          <w:p w14:paraId="4D63D53A" w14:textId="77777777" w:rsidR="00B84FF2" w:rsidRPr="000737E6" w:rsidRDefault="00B84FF2">
            <w:pPr>
              <w:pStyle w:val="TAC"/>
            </w:pPr>
            <w:r w:rsidRPr="000737E6">
              <w:t>2</w:t>
            </w:r>
          </w:p>
        </w:tc>
        <w:tc>
          <w:tcPr>
            <w:tcW w:w="709" w:type="dxa"/>
            <w:hideMark/>
          </w:tcPr>
          <w:p w14:paraId="09F7FFFE" w14:textId="77777777" w:rsidR="00B84FF2" w:rsidRPr="000737E6" w:rsidRDefault="00B84FF2">
            <w:pPr>
              <w:pStyle w:val="TAC"/>
            </w:pPr>
            <w:r w:rsidRPr="000737E6">
              <w:t>1</w:t>
            </w:r>
          </w:p>
        </w:tc>
        <w:tc>
          <w:tcPr>
            <w:tcW w:w="1346" w:type="dxa"/>
            <w:gridSpan w:val="2"/>
          </w:tcPr>
          <w:p w14:paraId="0A2478A9" w14:textId="77777777" w:rsidR="00B84FF2" w:rsidRPr="000737E6" w:rsidRDefault="00B84FF2">
            <w:pPr>
              <w:pStyle w:val="TAL"/>
            </w:pPr>
          </w:p>
        </w:tc>
      </w:tr>
      <w:tr w:rsidR="00A8462A" w:rsidRPr="000737E6"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737E6" w:rsidRDefault="00A8462A" w:rsidP="002268C4">
            <w:pPr>
              <w:pStyle w:val="TAC"/>
              <w:rPr>
                <w:lang w:val="en-US" w:eastAsia="zh-CN"/>
              </w:rPr>
            </w:pPr>
          </w:p>
          <w:p w14:paraId="2EF7A090" w14:textId="77777777" w:rsidR="00A8462A" w:rsidRPr="000737E6" w:rsidRDefault="00A8462A" w:rsidP="002268C4">
            <w:pPr>
              <w:pStyle w:val="TAC"/>
            </w:pPr>
            <w:r w:rsidRPr="000737E6">
              <w:rPr>
                <w:lang w:val="en-US" w:eastAsia="zh-CN"/>
              </w:rPr>
              <w:t xml:space="preserve">Length of </w:t>
            </w:r>
            <w:r w:rsidRPr="000737E6">
              <w:rPr>
                <w:lang w:val="sv-SE"/>
              </w:rPr>
              <w:t>5G ProSe layer-3 UE-to-network relays access node selection information</w:t>
            </w:r>
          </w:p>
        </w:tc>
        <w:tc>
          <w:tcPr>
            <w:tcW w:w="1346" w:type="dxa"/>
            <w:gridSpan w:val="2"/>
          </w:tcPr>
          <w:p w14:paraId="6CD77FC3" w14:textId="77777777" w:rsidR="00A8462A" w:rsidRPr="000737E6" w:rsidRDefault="00A8462A" w:rsidP="002268C4">
            <w:pPr>
              <w:pStyle w:val="TAL"/>
              <w:rPr>
                <w:lang w:val="sv-SE"/>
              </w:rPr>
            </w:pPr>
            <w:r w:rsidRPr="000737E6">
              <w:rPr>
                <w:lang w:val="sv-SE"/>
              </w:rPr>
              <w:t>octet l0+1*</w:t>
            </w:r>
          </w:p>
          <w:p w14:paraId="224D58AC" w14:textId="77777777" w:rsidR="00A8462A" w:rsidRPr="000737E6" w:rsidRDefault="00A8462A" w:rsidP="002268C4">
            <w:pPr>
              <w:pStyle w:val="TAL"/>
              <w:rPr>
                <w:lang w:val="sv-SE"/>
              </w:rPr>
            </w:pPr>
          </w:p>
          <w:p w14:paraId="0C4F89A4" w14:textId="77777777" w:rsidR="00A8462A" w:rsidRPr="000737E6" w:rsidRDefault="00A8462A" w:rsidP="002268C4">
            <w:pPr>
              <w:pStyle w:val="TAL"/>
              <w:rPr>
                <w:lang w:val="sv-SE"/>
              </w:rPr>
            </w:pPr>
            <w:r w:rsidRPr="000737E6">
              <w:rPr>
                <w:lang w:val="sv-SE"/>
              </w:rPr>
              <w:t>octet l0+2*</w:t>
            </w:r>
          </w:p>
        </w:tc>
      </w:tr>
      <w:tr w:rsidR="00A8462A" w:rsidRPr="000737E6"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737E6" w:rsidRDefault="00A8462A" w:rsidP="002268C4">
            <w:pPr>
              <w:pStyle w:val="TAC"/>
              <w:rPr>
                <w:lang w:eastAsia="zh-CN"/>
              </w:rPr>
            </w:pPr>
          </w:p>
          <w:p w14:paraId="2CB7A57B" w14:textId="77777777" w:rsidR="00A8462A" w:rsidRPr="000737E6" w:rsidRDefault="00A8462A" w:rsidP="002268C4">
            <w:pPr>
              <w:pStyle w:val="TAC"/>
              <w:rPr>
                <w:lang w:eastAsia="zh-CN"/>
              </w:rPr>
            </w:pPr>
            <w:r w:rsidRPr="000737E6">
              <w:t xml:space="preserve">Contents of </w:t>
            </w: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0737E6" w:rsidRDefault="00A8462A" w:rsidP="002268C4">
            <w:pPr>
              <w:pStyle w:val="TAL"/>
              <w:rPr>
                <w:lang w:val="sv-SE"/>
              </w:rPr>
            </w:pPr>
            <w:r w:rsidRPr="000737E6">
              <w:rPr>
                <w:lang w:val="sv-SE"/>
              </w:rPr>
              <w:t>octet l0+3*</w:t>
            </w:r>
          </w:p>
          <w:p w14:paraId="6407B42E" w14:textId="77777777" w:rsidR="00A8462A" w:rsidRPr="000737E6" w:rsidRDefault="00A8462A" w:rsidP="002268C4">
            <w:pPr>
              <w:pStyle w:val="TAL"/>
              <w:rPr>
                <w:lang w:val="sv-SE"/>
              </w:rPr>
            </w:pPr>
          </w:p>
          <w:p w14:paraId="16983A15" w14:textId="77777777" w:rsidR="00A8462A" w:rsidRPr="000737E6" w:rsidRDefault="00A8462A" w:rsidP="002268C4">
            <w:pPr>
              <w:pStyle w:val="TAL"/>
              <w:rPr>
                <w:lang w:val="sv-SE"/>
              </w:rPr>
            </w:pPr>
            <w:r w:rsidRPr="000737E6">
              <w:rPr>
                <w:lang w:val="sv-SE"/>
              </w:rPr>
              <w:t>octet m*</w:t>
            </w:r>
          </w:p>
        </w:tc>
      </w:tr>
    </w:tbl>
    <w:p w14:paraId="2F5AA840" w14:textId="48B05745" w:rsidR="00A8462A" w:rsidRPr="000737E6" w:rsidRDefault="00A8462A" w:rsidP="00A8462A">
      <w:pPr>
        <w:pStyle w:val="TF"/>
      </w:pPr>
      <w:r w:rsidRPr="000737E6">
        <w:t>Figure </w:t>
      </w:r>
      <w:r w:rsidR="00AB4D25" w:rsidRPr="000737E6">
        <w:t>5.6.2.19</w:t>
      </w:r>
      <w:r w:rsidRPr="000737E6">
        <w:t xml:space="preserve">: </w:t>
      </w:r>
      <w:r w:rsidRPr="000737E6">
        <w:rPr>
          <w:lang w:val="sv-SE"/>
        </w:rPr>
        <w:t>5G ProSe layer-3 UE-to-network relays access node selection information</w:t>
      </w:r>
    </w:p>
    <w:p w14:paraId="43F57006" w14:textId="3010C6A9" w:rsidR="00A8462A" w:rsidRPr="000737E6" w:rsidRDefault="00A8462A" w:rsidP="00A8462A">
      <w:pPr>
        <w:pStyle w:val="TH"/>
      </w:pPr>
      <w:r w:rsidRPr="000737E6">
        <w:t>Table </w:t>
      </w:r>
      <w:r w:rsidR="00AB4D25" w:rsidRPr="000737E6">
        <w:t>5.6.2.19</w:t>
      </w:r>
      <w:r w:rsidRPr="000737E6">
        <w:t xml:space="preserve">: </w:t>
      </w:r>
      <w:r w:rsidRPr="000737E6">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737E6"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0737E6" w:rsidRDefault="00A8462A" w:rsidP="002268C4">
            <w:pPr>
              <w:pStyle w:val="TAL"/>
            </w:pPr>
            <w:r w:rsidRPr="000737E6">
              <w:t xml:space="preserve">Contents of </w:t>
            </w:r>
            <w:r w:rsidRPr="000737E6">
              <w:rPr>
                <w:lang w:val="sv-SE"/>
              </w:rPr>
              <w:t>5G ProSe layer-3 UE-to-network relays access node selection information</w:t>
            </w:r>
            <w:r w:rsidRPr="000737E6">
              <w:t xml:space="preserve"> (octet l0+3* to m*):</w:t>
            </w:r>
          </w:p>
          <w:p w14:paraId="17D78E2A" w14:textId="0EA21E02" w:rsidR="00A8462A" w:rsidRPr="000737E6" w:rsidRDefault="00A8462A" w:rsidP="002268C4">
            <w:pPr>
              <w:pStyle w:val="TAL"/>
            </w:pPr>
            <w:r w:rsidRPr="000737E6">
              <w:t xml:space="preserve">The contents of </w:t>
            </w:r>
            <w:r w:rsidRPr="000737E6">
              <w:rPr>
                <w:lang w:val="sv-SE"/>
              </w:rPr>
              <w:t>5G ProSe layer-3 UE-to-network relays access node selection information</w:t>
            </w:r>
            <w:r w:rsidRPr="000737E6">
              <w:t xml:space="preserve"> shall be encoded as the encoding of N3AN node selection information defined in clause 5.3.3.2 of 3GPP TS 24.526 [</w:t>
            </w:r>
            <w:r w:rsidR="00AB4D25" w:rsidRPr="000737E6">
              <w:t>11</w:t>
            </w:r>
            <w:r w:rsidRPr="000737E6">
              <w:t>].</w:t>
            </w:r>
          </w:p>
          <w:p w14:paraId="4375A884" w14:textId="77777777" w:rsidR="00A8462A" w:rsidRPr="000737E6" w:rsidRDefault="00A8462A" w:rsidP="002268C4">
            <w:pPr>
              <w:pStyle w:val="TAL"/>
              <w:rPr>
                <w:lang w:val="en-US" w:eastAsia="zh-CN"/>
              </w:rPr>
            </w:pPr>
          </w:p>
        </w:tc>
      </w:tr>
      <w:tr w:rsidR="00AE4D92" w:rsidRPr="000737E6"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737E6" w:rsidRDefault="00AE4D92" w:rsidP="002268C4">
            <w:pPr>
              <w:pStyle w:val="TAL"/>
            </w:pPr>
            <w:r w:rsidRPr="000737E6">
              <w:t>NOTE:</w:t>
            </w:r>
            <w:r w:rsidRPr="000737E6">
              <w:tab/>
              <w:t>In this release of specification, the "preference" bit (as shown in figure 5.3.3.2.2 of 3GPP TS 24.526 [11]) is always set to "0".</w:t>
            </w:r>
          </w:p>
        </w:tc>
      </w:tr>
    </w:tbl>
    <w:p w14:paraId="405EFE97" w14:textId="77777777" w:rsidR="00A8462A" w:rsidRPr="000737E6" w:rsidRDefault="00A8462A" w:rsidP="00206F7E">
      <w:pPr>
        <w:rPr>
          <w:lang w:eastAsia="zh-CN"/>
        </w:rPr>
      </w:pPr>
    </w:p>
    <w:p w14:paraId="530328D9" w14:textId="77777777" w:rsidR="0010424F" w:rsidRPr="000737E6" w:rsidRDefault="0010424F" w:rsidP="0010424F">
      <w:pPr>
        <w:pStyle w:val="Heading2"/>
        <w:rPr>
          <w:lang w:eastAsia="zh-CN"/>
        </w:rPr>
      </w:pPr>
      <w:bookmarkStart w:id="172" w:name="_Toc73369022"/>
      <w:bookmarkStart w:id="173" w:name="_Toc97286390"/>
      <w:r w:rsidRPr="000737E6">
        <w:rPr>
          <w:lang w:eastAsia="zh-CN"/>
        </w:rPr>
        <w:lastRenderedPageBreak/>
        <w:t>5.</w:t>
      </w:r>
      <w:r w:rsidR="000F0DAC" w:rsidRPr="000737E6">
        <w:rPr>
          <w:lang w:eastAsia="zh-CN"/>
        </w:rPr>
        <w:t>7</w:t>
      </w:r>
      <w:r w:rsidRPr="000737E6">
        <w:rPr>
          <w:lang w:eastAsia="zh-CN"/>
        </w:rPr>
        <w:tab/>
        <w:t>Encoding of UE policies for 5G ProSe usage reporting configuration and rules</w:t>
      </w:r>
      <w:bookmarkEnd w:id="172"/>
      <w:bookmarkEnd w:id="173"/>
    </w:p>
    <w:p w14:paraId="3B42E446" w14:textId="77777777" w:rsidR="00054A22" w:rsidRPr="000737E6" w:rsidRDefault="00080512" w:rsidP="005160C1">
      <w:pPr>
        <w:pStyle w:val="Heading8"/>
      </w:pPr>
      <w:r w:rsidRPr="000737E6">
        <w:br w:type="page"/>
      </w:r>
      <w:bookmarkStart w:id="174" w:name="_Toc73369024"/>
      <w:bookmarkStart w:id="175" w:name="_Toc97286391"/>
      <w:r w:rsidRPr="000737E6">
        <w:lastRenderedPageBreak/>
        <w:t xml:space="preserve">Annex </w:t>
      </w:r>
      <w:r w:rsidR="00E4629C" w:rsidRPr="000737E6">
        <w:t>A</w:t>
      </w:r>
      <w:r w:rsidRPr="000737E6">
        <w:t xml:space="preserve"> (informative):</w:t>
      </w:r>
      <w:r w:rsidRPr="000737E6">
        <w:br/>
        <w:t>Change history</w:t>
      </w:r>
      <w:bookmarkStart w:id="176" w:name="historyclause"/>
      <w:bookmarkEnd w:id="174"/>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37E6" w14:paraId="6F2F696B" w14:textId="77777777" w:rsidTr="00E1264C">
        <w:trPr>
          <w:cantSplit/>
        </w:trPr>
        <w:tc>
          <w:tcPr>
            <w:tcW w:w="9639" w:type="dxa"/>
            <w:gridSpan w:val="8"/>
            <w:tcBorders>
              <w:bottom w:val="nil"/>
            </w:tcBorders>
            <w:shd w:val="solid" w:color="FFFFFF" w:fill="auto"/>
          </w:tcPr>
          <w:p w14:paraId="103C2A4C" w14:textId="77777777" w:rsidR="003C3971" w:rsidRPr="000737E6" w:rsidRDefault="003C3971" w:rsidP="00C72833">
            <w:pPr>
              <w:pStyle w:val="TAL"/>
              <w:jc w:val="center"/>
              <w:rPr>
                <w:b/>
                <w:sz w:val="16"/>
              </w:rPr>
            </w:pPr>
            <w:r w:rsidRPr="000737E6">
              <w:rPr>
                <w:b/>
              </w:rPr>
              <w:t>Change history</w:t>
            </w:r>
          </w:p>
        </w:tc>
      </w:tr>
      <w:tr w:rsidR="003C3971" w:rsidRPr="000737E6" w14:paraId="28C0040F" w14:textId="77777777" w:rsidTr="00E1264C">
        <w:tc>
          <w:tcPr>
            <w:tcW w:w="800" w:type="dxa"/>
            <w:shd w:val="pct10" w:color="auto" w:fill="FFFFFF"/>
          </w:tcPr>
          <w:p w14:paraId="08EC167A" w14:textId="77777777" w:rsidR="003C3971" w:rsidRPr="000737E6" w:rsidRDefault="003C3971" w:rsidP="00C72833">
            <w:pPr>
              <w:pStyle w:val="TAL"/>
              <w:rPr>
                <w:b/>
                <w:sz w:val="16"/>
              </w:rPr>
            </w:pPr>
            <w:r w:rsidRPr="000737E6">
              <w:rPr>
                <w:b/>
                <w:sz w:val="16"/>
              </w:rPr>
              <w:t>Date</w:t>
            </w:r>
          </w:p>
        </w:tc>
        <w:tc>
          <w:tcPr>
            <w:tcW w:w="800" w:type="dxa"/>
            <w:shd w:val="pct10" w:color="auto" w:fill="FFFFFF"/>
          </w:tcPr>
          <w:p w14:paraId="6426E94F" w14:textId="77777777" w:rsidR="003C3971" w:rsidRPr="000737E6" w:rsidRDefault="00DF2B1F" w:rsidP="00C72833">
            <w:pPr>
              <w:pStyle w:val="TAL"/>
              <w:rPr>
                <w:b/>
                <w:sz w:val="16"/>
              </w:rPr>
            </w:pPr>
            <w:r w:rsidRPr="000737E6">
              <w:rPr>
                <w:b/>
                <w:sz w:val="16"/>
              </w:rPr>
              <w:t>Meeting</w:t>
            </w:r>
          </w:p>
        </w:tc>
        <w:tc>
          <w:tcPr>
            <w:tcW w:w="1094" w:type="dxa"/>
            <w:shd w:val="pct10" w:color="auto" w:fill="FFFFFF"/>
          </w:tcPr>
          <w:p w14:paraId="43D1753C" w14:textId="77777777" w:rsidR="003C3971" w:rsidRPr="000737E6" w:rsidRDefault="003C3971" w:rsidP="00DF2B1F">
            <w:pPr>
              <w:pStyle w:val="TAL"/>
              <w:rPr>
                <w:b/>
                <w:sz w:val="16"/>
              </w:rPr>
            </w:pPr>
            <w:r w:rsidRPr="000737E6">
              <w:rPr>
                <w:b/>
                <w:sz w:val="16"/>
              </w:rPr>
              <w:t>TDoc</w:t>
            </w:r>
          </w:p>
        </w:tc>
        <w:tc>
          <w:tcPr>
            <w:tcW w:w="425" w:type="dxa"/>
            <w:shd w:val="pct10" w:color="auto" w:fill="FFFFFF"/>
          </w:tcPr>
          <w:p w14:paraId="558B4A19" w14:textId="77777777" w:rsidR="003C3971" w:rsidRPr="000737E6" w:rsidRDefault="003C3971" w:rsidP="00C72833">
            <w:pPr>
              <w:pStyle w:val="TAL"/>
              <w:rPr>
                <w:b/>
                <w:sz w:val="16"/>
              </w:rPr>
            </w:pPr>
            <w:r w:rsidRPr="000737E6">
              <w:rPr>
                <w:b/>
                <w:sz w:val="16"/>
              </w:rPr>
              <w:t>CR</w:t>
            </w:r>
          </w:p>
        </w:tc>
        <w:tc>
          <w:tcPr>
            <w:tcW w:w="425" w:type="dxa"/>
            <w:shd w:val="pct10" w:color="auto" w:fill="FFFFFF"/>
          </w:tcPr>
          <w:p w14:paraId="5BA68FF9" w14:textId="77777777" w:rsidR="003C3971" w:rsidRPr="000737E6" w:rsidRDefault="003C3971" w:rsidP="00C72833">
            <w:pPr>
              <w:pStyle w:val="TAL"/>
              <w:rPr>
                <w:b/>
                <w:sz w:val="16"/>
              </w:rPr>
            </w:pPr>
            <w:r w:rsidRPr="000737E6">
              <w:rPr>
                <w:b/>
                <w:sz w:val="16"/>
              </w:rPr>
              <w:t>Rev</w:t>
            </w:r>
          </w:p>
        </w:tc>
        <w:tc>
          <w:tcPr>
            <w:tcW w:w="425" w:type="dxa"/>
            <w:shd w:val="pct10" w:color="auto" w:fill="FFFFFF"/>
          </w:tcPr>
          <w:p w14:paraId="1FEE3D11" w14:textId="77777777" w:rsidR="003C3971" w:rsidRPr="000737E6" w:rsidRDefault="003C3971" w:rsidP="00C72833">
            <w:pPr>
              <w:pStyle w:val="TAL"/>
              <w:rPr>
                <w:b/>
                <w:sz w:val="16"/>
              </w:rPr>
            </w:pPr>
            <w:r w:rsidRPr="000737E6">
              <w:rPr>
                <w:b/>
                <w:sz w:val="16"/>
              </w:rPr>
              <w:t>Cat</w:t>
            </w:r>
          </w:p>
        </w:tc>
        <w:tc>
          <w:tcPr>
            <w:tcW w:w="4962" w:type="dxa"/>
            <w:shd w:val="pct10" w:color="auto" w:fill="FFFFFF"/>
          </w:tcPr>
          <w:p w14:paraId="11A98773" w14:textId="77777777" w:rsidR="003C3971" w:rsidRPr="000737E6" w:rsidRDefault="003C3971" w:rsidP="00C72833">
            <w:pPr>
              <w:pStyle w:val="TAL"/>
              <w:rPr>
                <w:b/>
                <w:sz w:val="16"/>
              </w:rPr>
            </w:pPr>
            <w:r w:rsidRPr="000737E6">
              <w:rPr>
                <w:b/>
                <w:sz w:val="16"/>
              </w:rPr>
              <w:t>Subject/Comment</w:t>
            </w:r>
          </w:p>
        </w:tc>
        <w:tc>
          <w:tcPr>
            <w:tcW w:w="708" w:type="dxa"/>
            <w:shd w:val="pct10" w:color="auto" w:fill="FFFFFF"/>
          </w:tcPr>
          <w:p w14:paraId="2FBE0B30" w14:textId="77777777" w:rsidR="003C3971" w:rsidRPr="000737E6" w:rsidRDefault="003C3971" w:rsidP="00C72833">
            <w:pPr>
              <w:pStyle w:val="TAL"/>
              <w:rPr>
                <w:b/>
                <w:sz w:val="16"/>
              </w:rPr>
            </w:pPr>
            <w:r w:rsidRPr="000737E6">
              <w:rPr>
                <w:b/>
                <w:sz w:val="16"/>
              </w:rPr>
              <w:t>New vers</w:t>
            </w:r>
            <w:r w:rsidR="00DF2B1F" w:rsidRPr="000737E6">
              <w:rPr>
                <w:b/>
                <w:sz w:val="16"/>
              </w:rPr>
              <w:t>ion</w:t>
            </w:r>
          </w:p>
        </w:tc>
      </w:tr>
      <w:tr w:rsidR="003C3971" w:rsidRPr="000737E6" w14:paraId="6F0735E2" w14:textId="77777777" w:rsidTr="00E1264C">
        <w:tc>
          <w:tcPr>
            <w:tcW w:w="800" w:type="dxa"/>
            <w:shd w:val="solid" w:color="FFFFFF" w:fill="auto"/>
          </w:tcPr>
          <w:p w14:paraId="69688232" w14:textId="77777777" w:rsidR="003C3971" w:rsidRPr="000737E6" w:rsidRDefault="00E1264C" w:rsidP="00C72833">
            <w:pPr>
              <w:pStyle w:val="TAC"/>
              <w:rPr>
                <w:sz w:val="16"/>
                <w:szCs w:val="16"/>
              </w:rPr>
            </w:pPr>
            <w:r w:rsidRPr="000737E6">
              <w:rPr>
                <w:rFonts w:hint="eastAsia"/>
                <w:sz w:val="16"/>
                <w:szCs w:val="16"/>
              </w:rPr>
              <w:t>2021-2</w:t>
            </w:r>
          </w:p>
        </w:tc>
        <w:tc>
          <w:tcPr>
            <w:tcW w:w="800" w:type="dxa"/>
            <w:shd w:val="solid" w:color="FFFFFF" w:fill="auto"/>
          </w:tcPr>
          <w:p w14:paraId="6957B4B1" w14:textId="77777777" w:rsidR="003C3971" w:rsidRPr="000737E6" w:rsidRDefault="00E1264C" w:rsidP="00C72833">
            <w:pPr>
              <w:pStyle w:val="TAC"/>
              <w:rPr>
                <w:sz w:val="16"/>
                <w:szCs w:val="16"/>
              </w:rPr>
            </w:pPr>
            <w:r w:rsidRPr="000737E6">
              <w:rPr>
                <w:rFonts w:hint="eastAsia"/>
                <w:sz w:val="16"/>
                <w:szCs w:val="16"/>
              </w:rPr>
              <w:t>CT1#128e</w:t>
            </w:r>
          </w:p>
        </w:tc>
        <w:tc>
          <w:tcPr>
            <w:tcW w:w="1094" w:type="dxa"/>
            <w:shd w:val="solid" w:color="FFFFFF" w:fill="auto"/>
          </w:tcPr>
          <w:p w14:paraId="64BBE628" w14:textId="77777777" w:rsidR="003C3971" w:rsidRPr="000737E6" w:rsidRDefault="00E1264C" w:rsidP="00C72833">
            <w:pPr>
              <w:pStyle w:val="TAC"/>
              <w:rPr>
                <w:sz w:val="16"/>
                <w:szCs w:val="16"/>
              </w:rPr>
            </w:pPr>
            <w:r w:rsidRPr="000737E6">
              <w:rPr>
                <w:rFonts w:hint="eastAsia"/>
                <w:sz w:val="16"/>
                <w:szCs w:val="16"/>
              </w:rPr>
              <w:t>C</w:t>
            </w:r>
            <w:r w:rsidRPr="000737E6">
              <w:rPr>
                <w:sz w:val="16"/>
                <w:szCs w:val="16"/>
              </w:rPr>
              <w:t>1-211187</w:t>
            </w:r>
          </w:p>
        </w:tc>
        <w:tc>
          <w:tcPr>
            <w:tcW w:w="425" w:type="dxa"/>
            <w:shd w:val="solid" w:color="FFFFFF" w:fill="auto"/>
          </w:tcPr>
          <w:p w14:paraId="1779700A" w14:textId="77777777" w:rsidR="003C3971" w:rsidRPr="000737E6" w:rsidRDefault="003C3971" w:rsidP="00C72833">
            <w:pPr>
              <w:pStyle w:val="TAL"/>
              <w:rPr>
                <w:sz w:val="16"/>
                <w:szCs w:val="16"/>
              </w:rPr>
            </w:pPr>
          </w:p>
        </w:tc>
        <w:tc>
          <w:tcPr>
            <w:tcW w:w="425" w:type="dxa"/>
            <w:shd w:val="solid" w:color="FFFFFF" w:fill="auto"/>
          </w:tcPr>
          <w:p w14:paraId="28CBEB81" w14:textId="77777777" w:rsidR="003C3971" w:rsidRPr="000737E6" w:rsidRDefault="003C3971" w:rsidP="00C72833">
            <w:pPr>
              <w:pStyle w:val="TAR"/>
              <w:rPr>
                <w:sz w:val="16"/>
                <w:szCs w:val="16"/>
              </w:rPr>
            </w:pPr>
          </w:p>
        </w:tc>
        <w:tc>
          <w:tcPr>
            <w:tcW w:w="425" w:type="dxa"/>
            <w:shd w:val="solid" w:color="FFFFFF" w:fill="auto"/>
          </w:tcPr>
          <w:p w14:paraId="32166C5C" w14:textId="77777777" w:rsidR="003C3971" w:rsidRPr="000737E6" w:rsidRDefault="003C3971" w:rsidP="00C72833">
            <w:pPr>
              <w:pStyle w:val="TAC"/>
              <w:rPr>
                <w:sz w:val="16"/>
                <w:szCs w:val="16"/>
              </w:rPr>
            </w:pPr>
          </w:p>
        </w:tc>
        <w:tc>
          <w:tcPr>
            <w:tcW w:w="4962" w:type="dxa"/>
            <w:shd w:val="solid" w:color="FFFFFF" w:fill="auto"/>
          </w:tcPr>
          <w:p w14:paraId="2147DD9D" w14:textId="77777777" w:rsidR="003C3971" w:rsidRPr="000737E6" w:rsidRDefault="00E1264C" w:rsidP="00C72833">
            <w:pPr>
              <w:pStyle w:val="TAL"/>
              <w:rPr>
                <w:sz w:val="16"/>
                <w:szCs w:val="16"/>
              </w:rPr>
            </w:pPr>
            <w:r w:rsidRPr="000737E6">
              <w:rPr>
                <w:sz w:val="16"/>
                <w:szCs w:val="16"/>
              </w:rPr>
              <w:t>Draft skeleton provided by the rapporteur.</w:t>
            </w:r>
          </w:p>
        </w:tc>
        <w:tc>
          <w:tcPr>
            <w:tcW w:w="708" w:type="dxa"/>
            <w:shd w:val="solid" w:color="FFFFFF" w:fill="auto"/>
          </w:tcPr>
          <w:p w14:paraId="5D0DA1DB" w14:textId="77777777" w:rsidR="003C3971" w:rsidRPr="000737E6" w:rsidRDefault="00E1264C" w:rsidP="00C72833">
            <w:pPr>
              <w:pStyle w:val="TAC"/>
              <w:rPr>
                <w:sz w:val="16"/>
                <w:szCs w:val="16"/>
              </w:rPr>
            </w:pPr>
            <w:r w:rsidRPr="000737E6">
              <w:rPr>
                <w:rFonts w:hint="eastAsia"/>
                <w:sz w:val="16"/>
                <w:szCs w:val="16"/>
              </w:rPr>
              <w:t>0.</w:t>
            </w:r>
            <w:r w:rsidRPr="000737E6">
              <w:rPr>
                <w:sz w:val="16"/>
                <w:szCs w:val="16"/>
              </w:rPr>
              <w:t>0.0</w:t>
            </w:r>
          </w:p>
        </w:tc>
      </w:tr>
      <w:tr w:rsidR="00E1264C" w:rsidRPr="000737E6"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Pr="000737E6" w:rsidRDefault="00E1264C" w:rsidP="00147474">
            <w:pPr>
              <w:pStyle w:val="TAC"/>
              <w:rPr>
                <w:sz w:val="16"/>
                <w:szCs w:val="16"/>
              </w:rPr>
            </w:pPr>
            <w:r w:rsidRPr="000737E6">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Pr="000737E6" w:rsidRDefault="00E1264C" w:rsidP="00147474">
            <w:pPr>
              <w:pStyle w:val="TAC"/>
              <w:rPr>
                <w:sz w:val="16"/>
                <w:szCs w:val="16"/>
              </w:rPr>
            </w:pPr>
            <w:r w:rsidRPr="000737E6">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Pr="000737E6" w:rsidRDefault="00E1264C" w:rsidP="00147474">
            <w:pPr>
              <w:pStyle w:val="TAC"/>
              <w:rPr>
                <w:sz w:val="16"/>
                <w:szCs w:val="16"/>
              </w:rPr>
            </w:pPr>
            <w:r w:rsidRPr="000737E6">
              <w:rPr>
                <w:rFonts w:hint="eastAsia"/>
                <w:sz w:val="16"/>
                <w:szCs w:val="16"/>
              </w:rPr>
              <w:t>C</w:t>
            </w:r>
            <w:r w:rsidRPr="000737E6">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0737E6"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0737E6"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0737E6"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0737E6" w:rsidRDefault="00E1264C" w:rsidP="00147474">
            <w:pPr>
              <w:pStyle w:val="TAL"/>
              <w:rPr>
                <w:sz w:val="16"/>
                <w:szCs w:val="16"/>
              </w:rPr>
            </w:pPr>
            <w:r w:rsidRPr="000737E6">
              <w:rPr>
                <w:sz w:val="16"/>
                <w:szCs w:val="16"/>
              </w:rPr>
              <w:t>Implementing the following p-CR agreed by CT1:</w:t>
            </w:r>
            <w:r w:rsidRPr="000737E6">
              <w:rPr>
                <w:sz w:val="16"/>
                <w:szCs w:val="16"/>
              </w:rPr>
              <w:br/>
              <w:t>C1-210884</w:t>
            </w:r>
          </w:p>
          <w:p w14:paraId="33A8283C" w14:textId="77777777" w:rsidR="00E1264C" w:rsidRPr="000737E6" w:rsidRDefault="00E1264C" w:rsidP="00147474">
            <w:pPr>
              <w:pStyle w:val="TAL"/>
              <w:rPr>
                <w:sz w:val="16"/>
                <w:szCs w:val="16"/>
              </w:rPr>
            </w:pPr>
            <w:r w:rsidRPr="000737E6">
              <w:rPr>
                <w:sz w:val="16"/>
                <w:szCs w:val="16"/>
              </w:rPr>
              <w:t>Editorial change from the rapporteur.</w:t>
            </w:r>
          </w:p>
          <w:p w14:paraId="551C64BB" w14:textId="77777777" w:rsidR="007836AE" w:rsidRPr="000737E6" w:rsidRDefault="007836AE" w:rsidP="00147474">
            <w:pPr>
              <w:pStyle w:val="TAL"/>
              <w:rPr>
                <w:sz w:val="16"/>
                <w:szCs w:val="16"/>
              </w:rPr>
            </w:pPr>
            <w:r w:rsidRPr="000737E6">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0737E6" w:rsidRDefault="00E1264C" w:rsidP="00147474">
            <w:pPr>
              <w:pStyle w:val="TAC"/>
              <w:rPr>
                <w:sz w:val="16"/>
                <w:szCs w:val="16"/>
              </w:rPr>
            </w:pPr>
            <w:r w:rsidRPr="000737E6">
              <w:rPr>
                <w:sz w:val="16"/>
                <w:szCs w:val="16"/>
              </w:rPr>
              <w:t>0.1.0</w:t>
            </w:r>
          </w:p>
        </w:tc>
      </w:tr>
      <w:tr w:rsidR="00CD18BD" w:rsidRPr="000737E6"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Pr="000737E6" w:rsidRDefault="00CD18BD" w:rsidP="00147474">
            <w:pPr>
              <w:pStyle w:val="TAC"/>
              <w:rPr>
                <w:sz w:val="16"/>
                <w:szCs w:val="16"/>
                <w:lang w:eastAsia="zh-CN"/>
              </w:rPr>
            </w:pPr>
            <w:r w:rsidRPr="000737E6">
              <w:rPr>
                <w:rFonts w:hint="eastAsia"/>
                <w:sz w:val="16"/>
                <w:szCs w:val="16"/>
                <w:lang w:eastAsia="zh-CN"/>
              </w:rPr>
              <w:t>2</w:t>
            </w:r>
            <w:r w:rsidRPr="000737E6">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Pr="000737E6" w:rsidRDefault="00CD18BD" w:rsidP="00147474">
            <w:pPr>
              <w:pStyle w:val="TAC"/>
              <w:rPr>
                <w:sz w:val="16"/>
                <w:szCs w:val="16"/>
                <w:lang w:eastAsia="zh-CN"/>
              </w:rPr>
            </w:pPr>
            <w:r w:rsidRPr="000737E6">
              <w:rPr>
                <w:rFonts w:hint="eastAsia"/>
                <w:sz w:val="16"/>
                <w:szCs w:val="16"/>
                <w:lang w:eastAsia="zh-CN"/>
              </w:rPr>
              <w:t>C</w:t>
            </w:r>
            <w:r w:rsidRPr="000737E6">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Pr="000737E6"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0737E6"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0737E6"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0737E6"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Pr="000737E6" w:rsidRDefault="00CD18BD" w:rsidP="00147474">
            <w:pPr>
              <w:pStyle w:val="TAL"/>
              <w:rPr>
                <w:sz w:val="16"/>
                <w:szCs w:val="16"/>
              </w:rPr>
            </w:pPr>
            <w:r w:rsidRPr="000737E6">
              <w:rPr>
                <w:sz w:val="16"/>
                <w:szCs w:val="16"/>
              </w:rPr>
              <w:t>Implementing the following p-CR agreed by CT1:</w:t>
            </w:r>
          </w:p>
          <w:p w14:paraId="5E61E822" w14:textId="77777777" w:rsidR="00CD18BD" w:rsidRPr="000737E6" w:rsidRDefault="00CD18BD" w:rsidP="00147474">
            <w:pPr>
              <w:pStyle w:val="TAL"/>
              <w:rPr>
                <w:sz w:val="16"/>
                <w:szCs w:val="16"/>
                <w:lang w:eastAsia="zh-CN"/>
              </w:rPr>
            </w:pPr>
            <w:r w:rsidRPr="000737E6">
              <w:rPr>
                <w:rFonts w:hint="eastAsia"/>
                <w:sz w:val="16"/>
                <w:szCs w:val="16"/>
                <w:lang w:eastAsia="zh-CN"/>
              </w:rPr>
              <w:t>C</w:t>
            </w:r>
            <w:r w:rsidRPr="000737E6">
              <w:rPr>
                <w:sz w:val="16"/>
                <w:szCs w:val="16"/>
                <w:lang w:eastAsia="zh-CN"/>
              </w:rPr>
              <w:t xml:space="preserve">1-212386, C1-212396, </w:t>
            </w:r>
            <w:r w:rsidRPr="000737E6">
              <w:rPr>
                <w:rFonts w:hint="eastAsia"/>
                <w:sz w:val="16"/>
                <w:szCs w:val="16"/>
                <w:lang w:eastAsia="zh-CN"/>
              </w:rPr>
              <w:t>C</w:t>
            </w:r>
            <w:r w:rsidRPr="000737E6">
              <w:rPr>
                <w:sz w:val="16"/>
                <w:szCs w:val="16"/>
                <w:lang w:eastAsia="zh-CN"/>
              </w:rPr>
              <w:t>1-212530</w:t>
            </w:r>
          </w:p>
          <w:p w14:paraId="6D13388A" w14:textId="42F71969" w:rsidR="00CD18BD" w:rsidRPr="000737E6" w:rsidRDefault="00445C24" w:rsidP="00147474">
            <w:pPr>
              <w:pStyle w:val="TAL"/>
              <w:rPr>
                <w:sz w:val="16"/>
                <w:szCs w:val="16"/>
              </w:rPr>
            </w:pPr>
            <w:r w:rsidRPr="000737E6">
              <w:rPr>
                <w:snapToGrid w:val="0"/>
                <w:sz w:val="16"/>
                <w:lang w:val="en-AU"/>
              </w:rPr>
              <w:t xml:space="preserve">Editorial </w:t>
            </w:r>
            <w:r w:rsidRPr="000737E6">
              <w:rPr>
                <w:sz w:val="16"/>
                <w:szCs w:val="16"/>
              </w:rPr>
              <w:t xml:space="preserve">change </w:t>
            </w:r>
            <w:r w:rsidR="00CD18BD" w:rsidRPr="000737E6">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Pr="000737E6" w:rsidRDefault="00CD18BD" w:rsidP="00147474">
            <w:pPr>
              <w:pStyle w:val="TAC"/>
              <w:rPr>
                <w:sz w:val="16"/>
                <w:szCs w:val="16"/>
                <w:lang w:eastAsia="zh-CN"/>
              </w:rPr>
            </w:pPr>
            <w:r w:rsidRPr="000737E6">
              <w:rPr>
                <w:rFonts w:hint="eastAsia"/>
                <w:sz w:val="16"/>
                <w:szCs w:val="16"/>
                <w:lang w:eastAsia="zh-CN"/>
              </w:rPr>
              <w:t>0</w:t>
            </w:r>
            <w:r w:rsidRPr="000737E6">
              <w:rPr>
                <w:sz w:val="16"/>
                <w:szCs w:val="16"/>
                <w:lang w:eastAsia="zh-CN"/>
              </w:rPr>
              <w:t>.2.0</w:t>
            </w:r>
          </w:p>
        </w:tc>
      </w:tr>
      <w:tr w:rsidR="00F05A7C" w:rsidRPr="000737E6"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Pr="000737E6" w:rsidRDefault="00F05A7C" w:rsidP="00F05A7C">
            <w:pPr>
              <w:pStyle w:val="TAC"/>
              <w:rPr>
                <w:sz w:val="16"/>
                <w:szCs w:val="16"/>
                <w:lang w:eastAsia="zh-CN"/>
              </w:rPr>
            </w:pPr>
            <w:r w:rsidRPr="000737E6">
              <w:rPr>
                <w:rFonts w:hint="eastAsia"/>
                <w:sz w:val="16"/>
                <w:szCs w:val="16"/>
                <w:lang w:eastAsia="zh-CN"/>
              </w:rPr>
              <w:t>2</w:t>
            </w:r>
            <w:r w:rsidRPr="000737E6">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Pr="000737E6" w:rsidRDefault="00F05A7C" w:rsidP="00F05A7C">
            <w:pPr>
              <w:pStyle w:val="TAC"/>
              <w:rPr>
                <w:sz w:val="16"/>
                <w:szCs w:val="16"/>
                <w:lang w:eastAsia="zh-CN"/>
              </w:rPr>
            </w:pPr>
            <w:r w:rsidRPr="000737E6">
              <w:rPr>
                <w:rFonts w:hint="eastAsia"/>
                <w:sz w:val="16"/>
                <w:szCs w:val="16"/>
                <w:lang w:eastAsia="zh-CN"/>
              </w:rPr>
              <w:t>C</w:t>
            </w:r>
            <w:r w:rsidRPr="000737E6">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Pr="000737E6"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0737E6"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0737E6"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0737E6"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Pr="000737E6" w:rsidRDefault="00F05A7C" w:rsidP="00F05A7C">
            <w:pPr>
              <w:pStyle w:val="TAL"/>
              <w:rPr>
                <w:sz w:val="16"/>
                <w:szCs w:val="16"/>
              </w:rPr>
            </w:pPr>
            <w:r w:rsidRPr="000737E6">
              <w:rPr>
                <w:sz w:val="16"/>
                <w:szCs w:val="16"/>
              </w:rPr>
              <w:t>Implementing the following p-CR agreed by CT1:</w:t>
            </w:r>
          </w:p>
          <w:p w14:paraId="57D748B4" w14:textId="77777777" w:rsidR="00F05A7C" w:rsidRPr="000737E6" w:rsidRDefault="00F05A7C" w:rsidP="00F05A7C">
            <w:pPr>
              <w:pStyle w:val="TAL"/>
              <w:rPr>
                <w:sz w:val="16"/>
                <w:szCs w:val="16"/>
                <w:lang w:eastAsia="zh-CN"/>
              </w:rPr>
            </w:pPr>
            <w:r w:rsidRPr="000737E6">
              <w:rPr>
                <w:rFonts w:hint="eastAsia"/>
                <w:sz w:val="16"/>
                <w:szCs w:val="16"/>
                <w:lang w:eastAsia="zh-CN"/>
              </w:rPr>
              <w:t>C</w:t>
            </w:r>
            <w:r w:rsidRPr="000737E6">
              <w:rPr>
                <w:sz w:val="16"/>
                <w:szCs w:val="16"/>
                <w:lang w:eastAsia="zh-CN"/>
              </w:rPr>
              <w:t xml:space="preserve">1-213021, C1-213574, </w:t>
            </w:r>
            <w:r w:rsidRPr="000737E6">
              <w:rPr>
                <w:rFonts w:hint="eastAsia"/>
                <w:sz w:val="16"/>
                <w:szCs w:val="16"/>
                <w:lang w:eastAsia="zh-CN"/>
              </w:rPr>
              <w:t>C</w:t>
            </w:r>
            <w:r w:rsidRPr="000737E6">
              <w:rPr>
                <w:sz w:val="16"/>
                <w:szCs w:val="16"/>
                <w:lang w:eastAsia="zh-CN"/>
              </w:rPr>
              <w:t>1-213746</w:t>
            </w:r>
          </w:p>
          <w:p w14:paraId="790D129B" w14:textId="5D1E8C2E" w:rsidR="00F05A7C" w:rsidRPr="000737E6" w:rsidRDefault="00F05A7C" w:rsidP="00F05A7C">
            <w:pPr>
              <w:pStyle w:val="TAL"/>
              <w:rPr>
                <w:sz w:val="16"/>
                <w:szCs w:val="16"/>
              </w:rPr>
            </w:pPr>
            <w:r w:rsidRPr="000737E6">
              <w:rPr>
                <w:snapToGrid w:val="0"/>
                <w:sz w:val="16"/>
                <w:lang w:val="en-AU"/>
              </w:rPr>
              <w:t xml:space="preserve">Editorial </w:t>
            </w:r>
            <w:r w:rsidRPr="000737E6">
              <w:rPr>
                <w:sz w:val="16"/>
                <w:szCs w:val="16"/>
              </w:rPr>
              <w:t xml:space="preserve">change </w:t>
            </w:r>
            <w:r w:rsidRPr="000737E6">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Pr="000737E6" w:rsidRDefault="00F05A7C" w:rsidP="00F05A7C">
            <w:pPr>
              <w:pStyle w:val="TAC"/>
              <w:rPr>
                <w:sz w:val="16"/>
                <w:szCs w:val="16"/>
                <w:lang w:eastAsia="zh-CN"/>
              </w:rPr>
            </w:pPr>
            <w:r w:rsidRPr="000737E6">
              <w:rPr>
                <w:rFonts w:hint="eastAsia"/>
                <w:sz w:val="16"/>
                <w:szCs w:val="16"/>
                <w:lang w:eastAsia="zh-CN"/>
              </w:rPr>
              <w:t>0</w:t>
            </w:r>
            <w:r w:rsidRPr="000737E6">
              <w:rPr>
                <w:sz w:val="16"/>
                <w:szCs w:val="16"/>
                <w:lang w:eastAsia="zh-CN"/>
              </w:rPr>
              <w:t>.3.0</w:t>
            </w:r>
          </w:p>
        </w:tc>
      </w:tr>
      <w:tr w:rsidR="00604B64" w:rsidRPr="000737E6"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Pr="000737E6" w:rsidRDefault="00604B64" w:rsidP="00F05A7C">
            <w:pPr>
              <w:pStyle w:val="TAC"/>
              <w:rPr>
                <w:sz w:val="16"/>
                <w:szCs w:val="16"/>
                <w:lang w:eastAsia="zh-CN"/>
              </w:rPr>
            </w:pPr>
            <w:r w:rsidRPr="000737E6">
              <w:rPr>
                <w:rFonts w:hint="eastAsia"/>
                <w:sz w:val="16"/>
                <w:szCs w:val="16"/>
                <w:lang w:eastAsia="zh-CN"/>
              </w:rPr>
              <w:t>2</w:t>
            </w:r>
            <w:r w:rsidRPr="000737E6">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Pr="000737E6" w:rsidRDefault="00604B64" w:rsidP="00F05A7C">
            <w:pPr>
              <w:pStyle w:val="TAC"/>
              <w:rPr>
                <w:sz w:val="16"/>
                <w:szCs w:val="16"/>
                <w:lang w:eastAsia="zh-CN"/>
              </w:rPr>
            </w:pPr>
            <w:r w:rsidRPr="000737E6">
              <w:rPr>
                <w:rFonts w:hint="eastAsia"/>
                <w:sz w:val="16"/>
                <w:szCs w:val="16"/>
                <w:lang w:eastAsia="zh-CN"/>
              </w:rPr>
              <w:t>C</w:t>
            </w:r>
            <w:r w:rsidRPr="000737E6">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Pr="000737E6"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0737E6"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0737E6"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0737E6"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Pr="000737E6" w:rsidRDefault="00604B64" w:rsidP="00604B64">
            <w:pPr>
              <w:pStyle w:val="TAL"/>
              <w:rPr>
                <w:sz w:val="16"/>
                <w:szCs w:val="16"/>
              </w:rPr>
            </w:pPr>
            <w:r w:rsidRPr="000737E6">
              <w:rPr>
                <w:sz w:val="16"/>
                <w:szCs w:val="16"/>
              </w:rPr>
              <w:t>Implementing the following p-CR agreed by CT1:</w:t>
            </w:r>
          </w:p>
          <w:p w14:paraId="0C84B6D3" w14:textId="77777777" w:rsidR="00604B64" w:rsidRPr="000737E6" w:rsidRDefault="00604B64" w:rsidP="00604B64">
            <w:pPr>
              <w:pStyle w:val="TAL"/>
              <w:rPr>
                <w:sz w:val="16"/>
                <w:szCs w:val="16"/>
                <w:lang w:eastAsia="zh-CN"/>
              </w:rPr>
            </w:pPr>
            <w:r w:rsidRPr="000737E6">
              <w:rPr>
                <w:rFonts w:hint="eastAsia"/>
                <w:sz w:val="16"/>
                <w:szCs w:val="16"/>
                <w:lang w:eastAsia="zh-CN"/>
              </w:rPr>
              <w:t>C</w:t>
            </w:r>
            <w:r w:rsidRPr="000737E6">
              <w:rPr>
                <w:sz w:val="16"/>
                <w:szCs w:val="16"/>
                <w:lang w:eastAsia="zh-CN"/>
              </w:rPr>
              <w:t>1-214796</w:t>
            </w:r>
            <w:r w:rsidR="003D3139" w:rsidRPr="000737E6">
              <w:rPr>
                <w:sz w:val="16"/>
                <w:szCs w:val="16"/>
                <w:lang w:eastAsia="zh-CN"/>
              </w:rPr>
              <w:t>, C1-214797</w:t>
            </w:r>
          </w:p>
          <w:p w14:paraId="5A667320" w14:textId="7E5B3F12" w:rsidR="00604B64" w:rsidRPr="000737E6" w:rsidRDefault="00604B64" w:rsidP="00604B64">
            <w:pPr>
              <w:pStyle w:val="TAL"/>
              <w:rPr>
                <w:sz w:val="16"/>
                <w:szCs w:val="16"/>
              </w:rPr>
            </w:pPr>
            <w:r w:rsidRPr="000737E6">
              <w:rPr>
                <w:snapToGrid w:val="0"/>
                <w:sz w:val="16"/>
                <w:lang w:val="en-AU"/>
              </w:rPr>
              <w:t xml:space="preserve">Editorial </w:t>
            </w:r>
            <w:r w:rsidRPr="000737E6">
              <w:rPr>
                <w:sz w:val="16"/>
                <w:szCs w:val="16"/>
              </w:rPr>
              <w:t xml:space="preserve">change </w:t>
            </w:r>
            <w:r w:rsidRPr="000737E6">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Pr="000737E6" w:rsidRDefault="00604B64" w:rsidP="00F05A7C">
            <w:pPr>
              <w:pStyle w:val="TAC"/>
              <w:rPr>
                <w:sz w:val="16"/>
                <w:szCs w:val="16"/>
                <w:lang w:eastAsia="zh-CN"/>
              </w:rPr>
            </w:pPr>
            <w:r w:rsidRPr="000737E6">
              <w:rPr>
                <w:rFonts w:hint="eastAsia"/>
                <w:sz w:val="16"/>
                <w:szCs w:val="16"/>
                <w:lang w:eastAsia="zh-CN"/>
              </w:rPr>
              <w:t>0</w:t>
            </w:r>
            <w:r w:rsidRPr="000737E6">
              <w:rPr>
                <w:sz w:val="16"/>
                <w:szCs w:val="16"/>
                <w:lang w:eastAsia="zh-CN"/>
              </w:rPr>
              <w:t>.4.0</w:t>
            </w:r>
          </w:p>
        </w:tc>
      </w:tr>
      <w:tr w:rsidR="00CB28F2" w:rsidRPr="000737E6"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Pr="000737E6" w:rsidRDefault="00CB28F2" w:rsidP="00F05A7C">
            <w:pPr>
              <w:pStyle w:val="TAC"/>
              <w:rPr>
                <w:sz w:val="16"/>
                <w:szCs w:val="16"/>
                <w:lang w:eastAsia="zh-CN"/>
              </w:rPr>
            </w:pPr>
            <w:r w:rsidRPr="000737E6">
              <w:rPr>
                <w:rFonts w:hint="eastAsia"/>
                <w:sz w:val="16"/>
                <w:szCs w:val="16"/>
                <w:lang w:eastAsia="zh-CN"/>
              </w:rPr>
              <w:t>2</w:t>
            </w:r>
            <w:r w:rsidRPr="000737E6">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Pr="000737E6" w:rsidRDefault="00CB28F2" w:rsidP="00F05A7C">
            <w:pPr>
              <w:pStyle w:val="TAC"/>
              <w:rPr>
                <w:sz w:val="16"/>
                <w:szCs w:val="16"/>
                <w:lang w:eastAsia="zh-CN"/>
              </w:rPr>
            </w:pPr>
            <w:r w:rsidRPr="000737E6">
              <w:rPr>
                <w:rFonts w:hint="eastAsia"/>
                <w:sz w:val="16"/>
                <w:szCs w:val="16"/>
                <w:lang w:eastAsia="zh-CN"/>
              </w:rPr>
              <w:t>C</w:t>
            </w:r>
            <w:r w:rsidRPr="000737E6">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Pr="000737E6"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0737E6"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0737E6"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0737E6"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Pr="000737E6" w:rsidRDefault="00CB28F2" w:rsidP="00CB28F2">
            <w:pPr>
              <w:pStyle w:val="TAL"/>
              <w:rPr>
                <w:sz w:val="16"/>
                <w:szCs w:val="16"/>
              </w:rPr>
            </w:pPr>
            <w:r w:rsidRPr="000737E6">
              <w:rPr>
                <w:sz w:val="16"/>
                <w:szCs w:val="16"/>
              </w:rPr>
              <w:t>Implementing the following p-CR agreed by CT1:</w:t>
            </w:r>
          </w:p>
          <w:p w14:paraId="5A39965B" w14:textId="1ADD0064" w:rsidR="00CB28F2" w:rsidRPr="000737E6" w:rsidRDefault="00CB28F2" w:rsidP="00CB28F2">
            <w:pPr>
              <w:pStyle w:val="TAL"/>
              <w:rPr>
                <w:sz w:val="16"/>
                <w:szCs w:val="16"/>
                <w:lang w:eastAsia="zh-CN"/>
              </w:rPr>
            </w:pPr>
            <w:r w:rsidRPr="000737E6">
              <w:rPr>
                <w:rFonts w:hint="eastAsia"/>
                <w:sz w:val="16"/>
                <w:szCs w:val="16"/>
                <w:lang w:eastAsia="zh-CN"/>
              </w:rPr>
              <w:t>C</w:t>
            </w:r>
            <w:r w:rsidRPr="000737E6">
              <w:rPr>
                <w:sz w:val="16"/>
                <w:szCs w:val="16"/>
                <w:lang w:eastAsia="zh-CN"/>
              </w:rPr>
              <w:t>1-215653</w:t>
            </w:r>
            <w:r w:rsidR="004C05D4" w:rsidRPr="000737E6">
              <w:rPr>
                <w:sz w:val="16"/>
                <w:szCs w:val="16"/>
                <w:lang w:eastAsia="zh-CN"/>
              </w:rPr>
              <w:t>, C1-216108</w:t>
            </w:r>
          </w:p>
          <w:p w14:paraId="24E9CA00" w14:textId="5956616C" w:rsidR="00CB28F2" w:rsidRPr="000737E6" w:rsidRDefault="00CB28F2" w:rsidP="00CB28F2">
            <w:pPr>
              <w:pStyle w:val="TAL"/>
              <w:rPr>
                <w:sz w:val="16"/>
                <w:szCs w:val="16"/>
              </w:rPr>
            </w:pPr>
            <w:r w:rsidRPr="000737E6">
              <w:rPr>
                <w:snapToGrid w:val="0"/>
                <w:sz w:val="16"/>
                <w:lang w:val="en-AU"/>
              </w:rPr>
              <w:t xml:space="preserve">Editorial </w:t>
            </w:r>
            <w:r w:rsidRPr="000737E6">
              <w:rPr>
                <w:sz w:val="16"/>
                <w:szCs w:val="16"/>
              </w:rPr>
              <w:t xml:space="preserve">change </w:t>
            </w:r>
            <w:r w:rsidRPr="000737E6">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Pr="000737E6" w:rsidRDefault="00CB28F2" w:rsidP="00F05A7C">
            <w:pPr>
              <w:pStyle w:val="TAC"/>
              <w:rPr>
                <w:sz w:val="16"/>
                <w:szCs w:val="16"/>
                <w:lang w:eastAsia="zh-CN"/>
              </w:rPr>
            </w:pPr>
            <w:r w:rsidRPr="000737E6">
              <w:rPr>
                <w:rFonts w:hint="eastAsia"/>
                <w:sz w:val="16"/>
                <w:szCs w:val="16"/>
                <w:lang w:eastAsia="zh-CN"/>
              </w:rPr>
              <w:t>0</w:t>
            </w:r>
            <w:r w:rsidRPr="000737E6">
              <w:rPr>
                <w:sz w:val="16"/>
                <w:szCs w:val="16"/>
                <w:lang w:eastAsia="zh-CN"/>
              </w:rPr>
              <w:t>.5.0</w:t>
            </w:r>
          </w:p>
        </w:tc>
      </w:tr>
      <w:tr w:rsidR="00E33563" w:rsidRPr="000737E6"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Pr="000737E6" w:rsidRDefault="00E33563" w:rsidP="00F05A7C">
            <w:pPr>
              <w:pStyle w:val="TAC"/>
              <w:rPr>
                <w:sz w:val="16"/>
                <w:szCs w:val="16"/>
                <w:lang w:eastAsia="zh-CN"/>
              </w:rPr>
            </w:pPr>
            <w:r w:rsidRPr="000737E6">
              <w:rPr>
                <w:rFonts w:hint="eastAsia"/>
                <w:sz w:val="16"/>
                <w:szCs w:val="16"/>
                <w:lang w:eastAsia="zh-CN"/>
              </w:rPr>
              <w:t>2</w:t>
            </w:r>
            <w:r w:rsidRPr="000737E6">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Pr="000737E6" w:rsidRDefault="00E33563" w:rsidP="00F05A7C">
            <w:pPr>
              <w:pStyle w:val="TAC"/>
              <w:rPr>
                <w:sz w:val="16"/>
                <w:szCs w:val="16"/>
                <w:lang w:eastAsia="zh-CN"/>
              </w:rPr>
            </w:pPr>
            <w:r w:rsidRPr="000737E6">
              <w:rPr>
                <w:rFonts w:hint="eastAsia"/>
                <w:sz w:val="16"/>
                <w:szCs w:val="16"/>
                <w:lang w:eastAsia="zh-CN"/>
              </w:rPr>
              <w:t>C</w:t>
            </w:r>
            <w:r w:rsidRPr="000737E6">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Pr="000737E6"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0737E6"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0737E6"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0737E6"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Pr="000737E6" w:rsidRDefault="00E33563" w:rsidP="00E33563">
            <w:pPr>
              <w:pStyle w:val="TAL"/>
              <w:rPr>
                <w:sz w:val="16"/>
                <w:szCs w:val="16"/>
              </w:rPr>
            </w:pPr>
            <w:r w:rsidRPr="000737E6">
              <w:rPr>
                <w:sz w:val="16"/>
                <w:szCs w:val="16"/>
              </w:rPr>
              <w:t>Implementing the following p-CR agreed by CT1:</w:t>
            </w:r>
          </w:p>
          <w:p w14:paraId="4377C7CC" w14:textId="6CFFE76B" w:rsidR="00E33563" w:rsidRPr="000737E6" w:rsidRDefault="00E33563" w:rsidP="00E33563">
            <w:pPr>
              <w:pStyle w:val="TAL"/>
              <w:rPr>
                <w:sz w:val="16"/>
                <w:szCs w:val="16"/>
                <w:lang w:eastAsia="zh-CN"/>
              </w:rPr>
            </w:pPr>
            <w:r w:rsidRPr="000737E6">
              <w:rPr>
                <w:rFonts w:hint="eastAsia"/>
                <w:sz w:val="16"/>
                <w:szCs w:val="16"/>
                <w:lang w:eastAsia="zh-CN"/>
              </w:rPr>
              <w:t>C</w:t>
            </w:r>
            <w:r w:rsidRPr="000737E6">
              <w:rPr>
                <w:sz w:val="16"/>
                <w:szCs w:val="16"/>
                <w:lang w:eastAsia="zh-CN"/>
              </w:rPr>
              <w:t>1-217146, C1-217147</w:t>
            </w:r>
          </w:p>
          <w:p w14:paraId="2E63A881" w14:textId="10B1126D" w:rsidR="00E33563" w:rsidRPr="000737E6" w:rsidRDefault="00E33563" w:rsidP="00E33563">
            <w:pPr>
              <w:pStyle w:val="TAL"/>
              <w:rPr>
                <w:sz w:val="16"/>
                <w:szCs w:val="16"/>
              </w:rPr>
            </w:pPr>
            <w:r w:rsidRPr="000737E6">
              <w:rPr>
                <w:snapToGrid w:val="0"/>
                <w:sz w:val="16"/>
                <w:lang w:val="en-AU"/>
              </w:rPr>
              <w:t xml:space="preserve">Editorial </w:t>
            </w:r>
            <w:r w:rsidRPr="000737E6">
              <w:rPr>
                <w:sz w:val="16"/>
                <w:szCs w:val="16"/>
              </w:rPr>
              <w:t xml:space="preserve">change </w:t>
            </w:r>
            <w:r w:rsidRPr="000737E6">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Pr="000737E6" w:rsidRDefault="00E33563" w:rsidP="00F05A7C">
            <w:pPr>
              <w:pStyle w:val="TAC"/>
              <w:rPr>
                <w:sz w:val="16"/>
                <w:szCs w:val="16"/>
                <w:lang w:eastAsia="zh-CN"/>
              </w:rPr>
            </w:pPr>
            <w:r w:rsidRPr="000737E6">
              <w:rPr>
                <w:sz w:val="16"/>
                <w:szCs w:val="16"/>
                <w:lang w:eastAsia="zh-CN"/>
              </w:rPr>
              <w:t>1.0.0</w:t>
            </w:r>
          </w:p>
        </w:tc>
      </w:tr>
      <w:tr w:rsidR="00BA2CC3" w:rsidRPr="000737E6" w14:paraId="4391927C"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BA2CC3" w:rsidRPr="000737E6" w:rsidRDefault="00BA2CC3" w:rsidP="00F05A7C">
            <w:pPr>
              <w:pStyle w:val="TAC"/>
              <w:rPr>
                <w:sz w:val="16"/>
                <w:szCs w:val="16"/>
                <w:lang w:eastAsia="zh-CN"/>
              </w:rPr>
            </w:pPr>
            <w:r w:rsidRPr="000737E6">
              <w:rPr>
                <w:rFonts w:hint="eastAsia"/>
                <w:sz w:val="16"/>
                <w:szCs w:val="16"/>
                <w:lang w:eastAsia="zh-CN"/>
              </w:rPr>
              <w:t>2</w:t>
            </w:r>
            <w:r w:rsidRPr="000737E6">
              <w:rPr>
                <w:sz w:val="16"/>
                <w:szCs w:val="16"/>
                <w:lang w:eastAsia="zh-CN"/>
              </w:rPr>
              <w:t>022-</w:t>
            </w:r>
            <w:r w:rsidR="0016327B" w:rsidRPr="000737E6">
              <w:rPr>
                <w:sz w:val="16"/>
                <w:szCs w:val="16"/>
                <w:lang w:eastAsia="zh-CN"/>
              </w:rPr>
              <w:t>0</w:t>
            </w:r>
            <w:r w:rsidRPr="000737E6">
              <w:rPr>
                <w:sz w:val="16"/>
                <w:szCs w:val="16"/>
                <w:lang w:eastAsia="zh-CN"/>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Pr="000737E6" w:rsidRDefault="00BA2CC3" w:rsidP="00F05A7C">
            <w:pPr>
              <w:pStyle w:val="TAC"/>
              <w:rPr>
                <w:sz w:val="16"/>
                <w:szCs w:val="16"/>
                <w:lang w:eastAsia="zh-CN"/>
              </w:rPr>
            </w:pPr>
            <w:r w:rsidRPr="000737E6">
              <w:rPr>
                <w:rFonts w:hint="eastAsia"/>
                <w:sz w:val="16"/>
                <w:szCs w:val="16"/>
                <w:lang w:eastAsia="zh-CN"/>
              </w:rPr>
              <w:t>C</w:t>
            </w:r>
            <w:r w:rsidRPr="000737E6">
              <w:rPr>
                <w:sz w:val="16"/>
                <w:szCs w:val="16"/>
                <w:lang w:eastAsia="zh-CN"/>
              </w:rPr>
              <w:t>T1#133bis</w:t>
            </w:r>
            <w:r w:rsidR="009809D6" w:rsidRPr="000737E6">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Pr="000737E6" w:rsidRDefault="00BA2CC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0737E6" w:rsidRDefault="00BA2CC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0737E6" w:rsidRDefault="00BA2CC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0737E6" w:rsidRDefault="00BA2CC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Pr="000737E6" w:rsidRDefault="00BA2CC3" w:rsidP="00BA2CC3">
            <w:pPr>
              <w:pStyle w:val="TAL"/>
              <w:rPr>
                <w:sz w:val="16"/>
                <w:szCs w:val="16"/>
              </w:rPr>
            </w:pPr>
            <w:r w:rsidRPr="000737E6">
              <w:rPr>
                <w:sz w:val="16"/>
                <w:szCs w:val="16"/>
              </w:rPr>
              <w:t>Implementing the following p-CR agreed by CT1:</w:t>
            </w:r>
          </w:p>
          <w:p w14:paraId="7E41B8E4" w14:textId="4237AF1D" w:rsidR="00BA2CC3" w:rsidRPr="000737E6" w:rsidRDefault="00BA2CC3" w:rsidP="00BA2CC3">
            <w:pPr>
              <w:pStyle w:val="TAL"/>
              <w:rPr>
                <w:sz w:val="16"/>
                <w:szCs w:val="16"/>
                <w:lang w:eastAsia="zh-CN"/>
              </w:rPr>
            </w:pPr>
            <w:r w:rsidRPr="000737E6">
              <w:rPr>
                <w:rFonts w:hint="eastAsia"/>
                <w:sz w:val="16"/>
                <w:szCs w:val="16"/>
                <w:lang w:eastAsia="zh-CN"/>
              </w:rPr>
              <w:t>C</w:t>
            </w:r>
            <w:r w:rsidRPr="000737E6">
              <w:rPr>
                <w:sz w:val="16"/>
                <w:szCs w:val="16"/>
                <w:lang w:eastAsia="zh-CN"/>
              </w:rPr>
              <w:t>1-</w:t>
            </w:r>
            <w:r w:rsidR="00D532A9" w:rsidRPr="000737E6">
              <w:rPr>
                <w:sz w:val="16"/>
                <w:szCs w:val="16"/>
                <w:lang w:eastAsia="zh-CN"/>
              </w:rPr>
              <w:t>220067</w:t>
            </w:r>
            <w:r w:rsidRPr="000737E6">
              <w:rPr>
                <w:sz w:val="16"/>
                <w:szCs w:val="16"/>
                <w:lang w:eastAsia="zh-CN"/>
              </w:rPr>
              <w:t>, C1-2</w:t>
            </w:r>
            <w:r w:rsidR="00D532A9" w:rsidRPr="000737E6">
              <w:rPr>
                <w:sz w:val="16"/>
                <w:szCs w:val="16"/>
                <w:lang w:eastAsia="zh-CN"/>
              </w:rPr>
              <w:t>20068, C1-220743</w:t>
            </w:r>
          </w:p>
          <w:p w14:paraId="56024E9D" w14:textId="2F440B58" w:rsidR="00BA2CC3" w:rsidRPr="000737E6" w:rsidRDefault="00BA2CC3" w:rsidP="00BA2CC3">
            <w:pPr>
              <w:pStyle w:val="TAL"/>
              <w:rPr>
                <w:sz w:val="16"/>
                <w:szCs w:val="16"/>
                <w:lang w:eastAsia="zh-CN"/>
              </w:rPr>
            </w:pPr>
            <w:r w:rsidRPr="000737E6">
              <w:rPr>
                <w:rFonts w:hint="eastAsia"/>
                <w:sz w:val="16"/>
                <w:szCs w:val="16"/>
                <w:lang w:eastAsia="zh-CN"/>
              </w:rPr>
              <w:t>C</w:t>
            </w:r>
            <w:r w:rsidRPr="000737E6">
              <w:rPr>
                <w:sz w:val="16"/>
                <w:szCs w:val="16"/>
                <w:lang w:eastAsia="zh-CN"/>
              </w:rPr>
              <w:t>orrection by rapporteur</w:t>
            </w:r>
            <w:r w:rsidR="00D532A9" w:rsidRPr="000737E6">
              <w:rPr>
                <w:sz w:val="16"/>
                <w:szCs w:val="16"/>
                <w:lang w:eastAsia="zh-CN"/>
              </w:rPr>
              <w:t>.</w:t>
            </w:r>
          </w:p>
          <w:p w14:paraId="14A24662" w14:textId="2FECAD06" w:rsidR="00BA2CC3" w:rsidRPr="000737E6" w:rsidRDefault="00BA2CC3" w:rsidP="00BA2CC3">
            <w:pPr>
              <w:pStyle w:val="TAL"/>
              <w:rPr>
                <w:sz w:val="16"/>
                <w:szCs w:val="16"/>
              </w:rPr>
            </w:pPr>
            <w:r w:rsidRPr="000737E6">
              <w:rPr>
                <w:snapToGrid w:val="0"/>
                <w:sz w:val="16"/>
                <w:lang w:val="en-AU"/>
              </w:rPr>
              <w:t xml:space="preserve">Editorial </w:t>
            </w:r>
            <w:r w:rsidRPr="000737E6">
              <w:rPr>
                <w:sz w:val="16"/>
                <w:szCs w:val="16"/>
              </w:rPr>
              <w:t>change</w:t>
            </w:r>
            <w:r w:rsidRPr="000737E6">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Pr="000737E6" w:rsidRDefault="00BA2CC3" w:rsidP="00F05A7C">
            <w:pPr>
              <w:pStyle w:val="TAC"/>
              <w:rPr>
                <w:sz w:val="16"/>
                <w:szCs w:val="16"/>
                <w:lang w:eastAsia="zh-CN"/>
              </w:rPr>
            </w:pPr>
            <w:r w:rsidRPr="000737E6">
              <w:rPr>
                <w:rFonts w:hint="eastAsia"/>
                <w:sz w:val="16"/>
                <w:szCs w:val="16"/>
                <w:lang w:eastAsia="zh-CN"/>
              </w:rPr>
              <w:t>1</w:t>
            </w:r>
            <w:r w:rsidRPr="000737E6">
              <w:rPr>
                <w:sz w:val="16"/>
                <w:szCs w:val="16"/>
                <w:lang w:eastAsia="zh-CN"/>
              </w:rPr>
              <w:t>.1.0</w:t>
            </w:r>
          </w:p>
        </w:tc>
      </w:tr>
      <w:tr w:rsidR="00703739" w:rsidRPr="000737E6" w14:paraId="26B7796A"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703739" w:rsidRPr="000737E6" w:rsidRDefault="00703739" w:rsidP="00F05A7C">
            <w:pPr>
              <w:pStyle w:val="TAC"/>
              <w:rPr>
                <w:sz w:val="16"/>
                <w:szCs w:val="16"/>
                <w:lang w:eastAsia="zh-CN"/>
              </w:rPr>
            </w:pPr>
            <w:r w:rsidRPr="000737E6">
              <w:rPr>
                <w:rFonts w:hint="eastAsia"/>
                <w:sz w:val="16"/>
                <w:szCs w:val="16"/>
                <w:lang w:eastAsia="zh-CN"/>
              </w:rPr>
              <w:t>2</w:t>
            </w:r>
            <w:r w:rsidRPr="000737E6">
              <w:rPr>
                <w:sz w:val="16"/>
                <w:szCs w:val="16"/>
                <w:lang w:eastAsia="zh-CN"/>
              </w:rPr>
              <w:t>022-</w:t>
            </w:r>
            <w:r w:rsidR="0016327B" w:rsidRPr="000737E6">
              <w:rPr>
                <w:sz w:val="16"/>
                <w:szCs w:val="16"/>
                <w:lang w:eastAsia="zh-CN"/>
              </w:rPr>
              <w:t>0</w:t>
            </w:r>
            <w:r w:rsidRPr="000737E6">
              <w:rPr>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703739" w:rsidRPr="000737E6" w:rsidRDefault="00703739" w:rsidP="00F05A7C">
            <w:pPr>
              <w:pStyle w:val="TAC"/>
              <w:rPr>
                <w:sz w:val="16"/>
                <w:szCs w:val="16"/>
                <w:lang w:eastAsia="zh-CN"/>
              </w:rPr>
            </w:pPr>
            <w:r w:rsidRPr="000737E6">
              <w:rPr>
                <w:rFonts w:hint="eastAsia"/>
                <w:sz w:val="16"/>
                <w:szCs w:val="16"/>
                <w:lang w:eastAsia="zh-CN"/>
              </w:rPr>
              <w:t>C</w:t>
            </w:r>
            <w:r w:rsidRPr="000737E6">
              <w:rPr>
                <w:sz w:val="16"/>
                <w:szCs w:val="16"/>
                <w:lang w:eastAsia="zh-CN"/>
              </w:rPr>
              <w:t>T</w:t>
            </w:r>
            <w:r w:rsidR="00C4504C" w:rsidRPr="000737E6">
              <w:rPr>
                <w:sz w:val="16"/>
                <w:szCs w:val="16"/>
                <w:lang w:eastAsia="zh-CN"/>
              </w:rPr>
              <w:t>1</w:t>
            </w:r>
            <w:r w:rsidRPr="000737E6">
              <w:rPr>
                <w:sz w:val="16"/>
                <w:szCs w:val="16"/>
                <w:lang w:eastAsia="zh-CN"/>
              </w:rPr>
              <w:t>#</w:t>
            </w:r>
            <w:r w:rsidR="00C4504C" w:rsidRPr="000737E6">
              <w:rPr>
                <w:sz w:val="16"/>
                <w:szCs w:val="16"/>
                <w:lang w:eastAsia="zh-CN"/>
              </w:rPr>
              <w:t>134</w:t>
            </w:r>
            <w:r w:rsidRPr="000737E6">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435C" w14:textId="77777777" w:rsidR="00703739" w:rsidRPr="000737E6" w:rsidRDefault="00703739"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0EF8D" w14:textId="77777777" w:rsidR="00703739" w:rsidRPr="000737E6" w:rsidRDefault="00703739"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7777777" w:rsidR="00703739" w:rsidRPr="000737E6" w:rsidRDefault="00703739"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77777777" w:rsidR="00703739" w:rsidRPr="000737E6" w:rsidRDefault="00703739"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C172DF" w:rsidRPr="000737E6" w:rsidRDefault="00C172DF" w:rsidP="00C172DF">
            <w:pPr>
              <w:pStyle w:val="TAL"/>
              <w:rPr>
                <w:sz w:val="16"/>
                <w:szCs w:val="16"/>
              </w:rPr>
            </w:pPr>
            <w:r w:rsidRPr="000737E6">
              <w:rPr>
                <w:sz w:val="16"/>
                <w:szCs w:val="16"/>
              </w:rPr>
              <w:t>Implementing the following p-CR agreed by CT1:</w:t>
            </w:r>
          </w:p>
          <w:p w14:paraId="0A3EB128" w14:textId="1147A1AA" w:rsidR="00C172DF" w:rsidRPr="000737E6" w:rsidRDefault="00C172DF" w:rsidP="00C172DF">
            <w:pPr>
              <w:pStyle w:val="TAL"/>
              <w:rPr>
                <w:sz w:val="16"/>
                <w:szCs w:val="16"/>
                <w:lang w:eastAsia="zh-CN"/>
              </w:rPr>
            </w:pPr>
            <w:r w:rsidRPr="000737E6">
              <w:rPr>
                <w:rFonts w:hint="eastAsia"/>
                <w:sz w:val="16"/>
                <w:szCs w:val="16"/>
                <w:lang w:eastAsia="zh-CN"/>
              </w:rPr>
              <w:t>C</w:t>
            </w:r>
            <w:r w:rsidRPr="000737E6">
              <w:rPr>
                <w:sz w:val="16"/>
                <w:szCs w:val="16"/>
                <w:lang w:eastAsia="zh-CN"/>
              </w:rPr>
              <w:t>1-221160, C1-221161, C1-221315, C1-221497, C1-221498, C1-221825, C1-221874</w:t>
            </w:r>
          </w:p>
          <w:p w14:paraId="221F00A8" w14:textId="77777777" w:rsidR="00C172DF" w:rsidRPr="000737E6" w:rsidRDefault="00C172DF" w:rsidP="00C172DF">
            <w:pPr>
              <w:pStyle w:val="TAL"/>
              <w:rPr>
                <w:sz w:val="16"/>
                <w:szCs w:val="16"/>
                <w:lang w:eastAsia="zh-CN"/>
              </w:rPr>
            </w:pPr>
            <w:r w:rsidRPr="000737E6">
              <w:rPr>
                <w:rFonts w:hint="eastAsia"/>
                <w:sz w:val="16"/>
                <w:szCs w:val="16"/>
                <w:lang w:eastAsia="zh-CN"/>
              </w:rPr>
              <w:t>C</w:t>
            </w:r>
            <w:r w:rsidRPr="000737E6">
              <w:rPr>
                <w:sz w:val="16"/>
                <w:szCs w:val="16"/>
                <w:lang w:eastAsia="zh-CN"/>
              </w:rPr>
              <w:t>orrection by rapporteur.</w:t>
            </w:r>
          </w:p>
          <w:p w14:paraId="068EA9EB" w14:textId="1A68FE8E" w:rsidR="00703739" w:rsidRPr="000737E6" w:rsidRDefault="00C172DF" w:rsidP="00C172DF">
            <w:pPr>
              <w:pStyle w:val="TAL"/>
              <w:rPr>
                <w:sz w:val="16"/>
                <w:szCs w:val="16"/>
              </w:rPr>
            </w:pPr>
            <w:r w:rsidRPr="000737E6">
              <w:rPr>
                <w:snapToGrid w:val="0"/>
                <w:sz w:val="16"/>
                <w:lang w:val="en-AU"/>
              </w:rPr>
              <w:t xml:space="preserve">Editorial </w:t>
            </w:r>
            <w:r w:rsidRPr="000737E6">
              <w:rPr>
                <w:sz w:val="16"/>
                <w:szCs w:val="16"/>
              </w:rPr>
              <w:t>change</w:t>
            </w:r>
            <w:r w:rsidRPr="000737E6">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703739" w:rsidRPr="000737E6" w:rsidRDefault="00C4504C" w:rsidP="00F05A7C">
            <w:pPr>
              <w:pStyle w:val="TAC"/>
              <w:rPr>
                <w:sz w:val="16"/>
                <w:szCs w:val="16"/>
                <w:lang w:eastAsia="zh-CN"/>
              </w:rPr>
            </w:pPr>
            <w:r w:rsidRPr="000737E6">
              <w:rPr>
                <w:sz w:val="16"/>
                <w:szCs w:val="16"/>
                <w:lang w:eastAsia="zh-CN"/>
              </w:rPr>
              <w:t>1</w:t>
            </w:r>
            <w:r w:rsidR="007D41F2" w:rsidRPr="000737E6">
              <w:rPr>
                <w:sz w:val="16"/>
                <w:szCs w:val="16"/>
                <w:lang w:eastAsia="zh-CN"/>
              </w:rPr>
              <w:t>.</w:t>
            </w:r>
            <w:r w:rsidRPr="000737E6">
              <w:rPr>
                <w:sz w:val="16"/>
                <w:szCs w:val="16"/>
                <w:lang w:eastAsia="zh-CN"/>
              </w:rPr>
              <w:t>2</w:t>
            </w:r>
            <w:r w:rsidR="007D41F2" w:rsidRPr="000737E6">
              <w:rPr>
                <w:sz w:val="16"/>
                <w:szCs w:val="16"/>
                <w:lang w:eastAsia="zh-CN"/>
              </w:rPr>
              <w:t>.0</w:t>
            </w:r>
          </w:p>
        </w:tc>
      </w:tr>
      <w:tr w:rsidR="000D1D94" w:rsidRPr="000737E6" w14:paraId="7417ABAD"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0D1D94" w:rsidRPr="000737E6" w:rsidRDefault="000D1D94" w:rsidP="00F05A7C">
            <w:pPr>
              <w:pStyle w:val="TAC"/>
              <w:rPr>
                <w:sz w:val="16"/>
                <w:szCs w:val="16"/>
                <w:lang w:eastAsia="zh-CN"/>
              </w:rPr>
            </w:pPr>
            <w:r w:rsidRPr="000737E6">
              <w:rPr>
                <w:sz w:val="16"/>
                <w:szCs w:val="16"/>
                <w:lang w:eastAsia="zh-CN"/>
              </w:rPr>
              <w:t>2022-</w:t>
            </w:r>
            <w:r w:rsidR="0016327B" w:rsidRPr="000737E6">
              <w:rPr>
                <w:sz w:val="16"/>
                <w:szCs w:val="16"/>
                <w:lang w:eastAsia="zh-CN"/>
              </w:rPr>
              <w:t>0</w:t>
            </w:r>
            <w:r w:rsidRPr="000737E6">
              <w:rPr>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0D1D94" w:rsidRPr="000737E6" w:rsidRDefault="000D1D94" w:rsidP="00F05A7C">
            <w:pPr>
              <w:pStyle w:val="TAC"/>
              <w:rPr>
                <w:sz w:val="16"/>
                <w:szCs w:val="16"/>
                <w:lang w:eastAsia="zh-CN"/>
              </w:rPr>
            </w:pPr>
            <w:r w:rsidRPr="000737E6">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4F8B6" w14:textId="77777777" w:rsidR="000D1D94" w:rsidRPr="000737E6" w:rsidRDefault="000D1D9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63364" w14:textId="77777777" w:rsidR="000D1D94" w:rsidRPr="000737E6" w:rsidRDefault="000D1D9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77777777" w:rsidR="000D1D94" w:rsidRPr="000737E6" w:rsidRDefault="000D1D9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77777777" w:rsidR="000D1D94" w:rsidRPr="000737E6" w:rsidRDefault="000D1D9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29B8ECFC" w:rsidR="000D1D94" w:rsidRPr="000737E6" w:rsidRDefault="000D1D94" w:rsidP="00C172DF">
            <w:pPr>
              <w:pStyle w:val="TAL"/>
              <w:rPr>
                <w:sz w:val="16"/>
                <w:szCs w:val="16"/>
              </w:rPr>
            </w:pPr>
            <w:r w:rsidRPr="000737E6">
              <w:rPr>
                <w:sz w:val="16"/>
                <w:szCs w:val="16"/>
              </w:rPr>
              <w:t xml:space="preserve">TS 25.555 v2.0.0 </w:t>
            </w:r>
            <w:r w:rsidR="0016327B" w:rsidRPr="000737E6">
              <w:rPr>
                <w:sz w:val="16"/>
                <w:szCs w:val="16"/>
              </w:rPr>
              <w:t>presented to TCT#95e for approaval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0D1D94" w:rsidRPr="000737E6" w:rsidRDefault="000D1D94" w:rsidP="00F05A7C">
            <w:pPr>
              <w:pStyle w:val="TAC"/>
              <w:rPr>
                <w:sz w:val="16"/>
                <w:szCs w:val="16"/>
                <w:lang w:eastAsia="zh-CN"/>
              </w:rPr>
            </w:pPr>
            <w:r w:rsidRPr="000737E6">
              <w:rPr>
                <w:sz w:val="16"/>
                <w:szCs w:val="16"/>
                <w:lang w:eastAsia="zh-CN"/>
              </w:rPr>
              <w:t>2.0.0</w:t>
            </w:r>
          </w:p>
        </w:tc>
      </w:tr>
      <w:tr w:rsidR="0016327B" w:rsidRPr="000737E6" w14:paraId="5D1E47B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6327B" w:rsidRPr="000737E6" w:rsidRDefault="0016327B" w:rsidP="0016327B">
            <w:pPr>
              <w:pStyle w:val="TAC"/>
              <w:rPr>
                <w:sz w:val="16"/>
                <w:szCs w:val="16"/>
                <w:lang w:eastAsia="zh-CN"/>
              </w:rPr>
            </w:pPr>
            <w:r w:rsidRPr="000737E6">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77777777" w:rsidR="0016327B" w:rsidRPr="000737E6" w:rsidRDefault="0016327B" w:rsidP="0016327B">
            <w:pPr>
              <w:pStyle w:val="TAC"/>
              <w:rPr>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B2D39" w14:textId="77777777" w:rsidR="0016327B" w:rsidRPr="000737E6" w:rsidRDefault="0016327B" w:rsidP="0016327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FE8" w14:textId="77777777" w:rsidR="0016327B" w:rsidRPr="000737E6" w:rsidRDefault="0016327B" w:rsidP="001632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7777777" w:rsidR="0016327B" w:rsidRPr="000737E6" w:rsidRDefault="0016327B" w:rsidP="001632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77777777" w:rsidR="0016327B" w:rsidRPr="000737E6" w:rsidRDefault="0016327B" w:rsidP="0016327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6327B" w:rsidRPr="000737E6" w:rsidRDefault="0016327B" w:rsidP="0016327B">
            <w:pPr>
              <w:pStyle w:val="TAL"/>
              <w:rPr>
                <w:sz w:val="16"/>
                <w:szCs w:val="16"/>
              </w:rPr>
            </w:pPr>
            <w:r w:rsidRPr="000737E6">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6327B" w:rsidRPr="000737E6" w:rsidRDefault="0016327B" w:rsidP="0016327B">
            <w:pPr>
              <w:pStyle w:val="TAC"/>
              <w:rPr>
                <w:sz w:val="16"/>
                <w:szCs w:val="16"/>
                <w:lang w:eastAsia="zh-CN"/>
              </w:rPr>
            </w:pPr>
            <w:r w:rsidRPr="000737E6">
              <w:rPr>
                <w:sz w:val="16"/>
                <w:szCs w:val="16"/>
                <w:lang w:eastAsia="zh-CN"/>
              </w:rPr>
              <w:t>17.0.0</w:t>
            </w:r>
          </w:p>
        </w:tc>
      </w:tr>
    </w:tbl>
    <w:p w14:paraId="44DCEB5C" w14:textId="188513B6" w:rsidR="00703739" w:rsidRDefault="00703739">
      <w:pPr>
        <w:pStyle w:val="Guidance"/>
      </w:pPr>
    </w:p>
    <w:sectPr w:rsidR="0070373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CACB" w14:textId="77777777" w:rsidR="004F7BF5" w:rsidRDefault="004F7BF5">
      <w:r>
        <w:separator/>
      </w:r>
    </w:p>
  </w:endnote>
  <w:endnote w:type="continuationSeparator" w:id="0">
    <w:p w14:paraId="2A30DB2D" w14:textId="77777777" w:rsidR="004F7BF5" w:rsidRDefault="004F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79467" w14:textId="77777777" w:rsidR="004F7BF5" w:rsidRDefault="004F7BF5">
      <w:r>
        <w:separator/>
      </w:r>
    </w:p>
  </w:footnote>
  <w:footnote w:type="continuationSeparator" w:id="0">
    <w:p w14:paraId="5F7550A5" w14:textId="77777777" w:rsidR="004F7BF5" w:rsidRDefault="004F7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6884316A"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7E6">
      <w:rPr>
        <w:rFonts w:ascii="Arial" w:hAnsi="Arial" w:cs="Arial"/>
        <w:b/>
        <w:noProof/>
        <w:sz w:val="18"/>
        <w:szCs w:val="18"/>
      </w:rPr>
      <w:t>3GPP TS 24.555 V17.0.0 (2022-03)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75044C78"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7E6">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6BDF"/>
    <w:rsid w:val="00051834"/>
    <w:rsid w:val="00054A22"/>
    <w:rsid w:val="00055CA2"/>
    <w:rsid w:val="00062023"/>
    <w:rsid w:val="000655A6"/>
    <w:rsid w:val="00066020"/>
    <w:rsid w:val="00066354"/>
    <w:rsid w:val="00072753"/>
    <w:rsid w:val="000737E6"/>
    <w:rsid w:val="00076692"/>
    <w:rsid w:val="00077775"/>
    <w:rsid w:val="00080512"/>
    <w:rsid w:val="000921FC"/>
    <w:rsid w:val="000B14D3"/>
    <w:rsid w:val="000B55CA"/>
    <w:rsid w:val="000C025C"/>
    <w:rsid w:val="000C47C3"/>
    <w:rsid w:val="000D1D94"/>
    <w:rsid w:val="000D5766"/>
    <w:rsid w:val="000D58AB"/>
    <w:rsid w:val="000D70C0"/>
    <w:rsid w:val="000E47F5"/>
    <w:rsid w:val="000F00A0"/>
    <w:rsid w:val="000F042F"/>
    <w:rsid w:val="000F0DAC"/>
    <w:rsid w:val="000F3E60"/>
    <w:rsid w:val="000F586B"/>
    <w:rsid w:val="0010424F"/>
    <w:rsid w:val="00105918"/>
    <w:rsid w:val="00106416"/>
    <w:rsid w:val="0011194C"/>
    <w:rsid w:val="00131382"/>
    <w:rsid w:val="00133525"/>
    <w:rsid w:val="00134A1C"/>
    <w:rsid w:val="00146451"/>
    <w:rsid w:val="00147474"/>
    <w:rsid w:val="00156958"/>
    <w:rsid w:val="0016108E"/>
    <w:rsid w:val="00162130"/>
    <w:rsid w:val="0016327B"/>
    <w:rsid w:val="00164307"/>
    <w:rsid w:val="00170710"/>
    <w:rsid w:val="001711D8"/>
    <w:rsid w:val="001730D1"/>
    <w:rsid w:val="00173D53"/>
    <w:rsid w:val="00174FA6"/>
    <w:rsid w:val="00184230"/>
    <w:rsid w:val="00195DD0"/>
    <w:rsid w:val="001967C3"/>
    <w:rsid w:val="00196A4B"/>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23F"/>
    <w:rsid w:val="0022177F"/>
    <w:rsid w:val="00223F3B"/>
    <w:rsid w:val="002347A2"/>
    <w:rsid w:val="00236269"/>
    <w:rsid w:val="00263815"/>
    <w:rsid w:val="002669B2"/>
    <w:rsid w:val="002675F0"/>
    <w:rsid w:val="00273B5E"/>
    <w:rsid w:val="00273ED1"/>
    <w:rsid w:val="002875F2"/>
    <w:rsid w:val="00294FB0"/>
    <w:rsid w:val="002A5095"/>
    <w:rsid w:val="002B6339"/>
    <w:rsid w:val="002E00EE"/>
    <w:rsid w:val="002E3CFA"/>
    <w:rsid w:val="002F5A08"/>
    <w:rsid w:val="00307A64"/>
    <w:rsid w:val="003172DC"/>
    <w:rsid w:val="0032072C"/>
    <w:rsid w:val="00321CDF"/>
    <w:rsid w:val="00321D63"/>
    <w:rsid w:val="003336BB"/>
    <w:rsid w:val="0033645C"/>
    <w:rsid w:val="0035462D"/>
    <w:rsid w:val="003627A3"/>
    <w:rsid w:val="00363586"/>
    <w:rsid w:val="00364E10"/>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2B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4F7BF5"/>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2E2D"/>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2211"/>
    <w:rsid w:val="006E5C86"/>
    <w:rsid w:val="006E714D"/>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81F0F"/>
    <w:rsid w:val="00783616"/>
    <w:rsid w:val="007836AE"/>
    <w:rsid w:val="007852CA"/>
    <w:rsid w:val="007A247B"/>
    <w:rsid w:val="007A34B7"/>
    <w:rsid w:val="007B5862"/>
    <w:rsid w:val="007B600E"/>
    <w:rsid w:val="007D41F2"/>
    <w:rsid w:val="007F04F1"/>
    <w:rsid w:val="007F0F4A"/>
    <w:rsid w:val="008028A4"/>
    <w:rsid w:val="00810BBE"/>
    <w:rsid w:val="00813C74"/>
    <w:rsid w:val="00813C82"/>
    <w:rsid w:val="0082519A"/>
    <w:rsid w:val="00830747"/>
    <w:rsid w:val="00834C90"/>
    <w:rsid w:val="00847E18"/>
    <w:rsid w:val="008502B6"/>
    <w:rsid w:val="00852D75"/>
    <w:rsid w:val="00854C90"/>
    <w:rsid w:val="00860D87"/>
    <w:rsid w:val="008622E5"/>
    <w:rsid w:val="008654C7"/>
    <w:rsid w:val="008666FB"/>
    <w:rsid w:val="0086777B"/>
    <w:rsid w:val="008768CA"/>
    <w:rsid w:val="00883436"/>
    <w:rsid w:val="00895A55"/>
    <w:rsid w:val="008A451C"/>
    <w:rsid w:val="008B381D"/>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D676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49A5"/>
    <w:rsid w:val="00AE4D92"/>
    <w:rsid w:val="00AE65E2"/>
    <w:rsid w:val="00B01AE9"/>
    <w:rsid w:val="00B07CD3"/>
    <w:rsid w:val="00B15449"/>
    <w:rsid w:val="00B15524"/>
    <w:rsid w:val="00B276D9"/>
    <w:rsid w:val="00B43C39"/>
    <w:rsid w:val="00B55968"/>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7203"/>
    <w:rsid w:val="00C93F40"/>
    <w:rsid w:val="00CA1268"/>
    <w:rsid w:val="00CA3D0C"/>
    <w:rsid w:val="00CA78E4"/>
    <w:rsid w:val="00CB28F2"/>
    <w:rsid w:val="00CB2D60"/>
    <w:rsid w:val="00CC25F0"/>
    <w:rsid w:val="00CC74AE"/>
    <w:rsid w:val="00CD18BD"/>
    <w:rsid w:val="00CF3504"/>
    <w:rsid w:val="00CF66CD"/>
    <w:rsid w:val="00D23FC9"/>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56F1"/>
    <w:rsid w:val="00F96DD6"/>
    <w:rsid w:val="00FA0636"/>
    <w:rsid w:val="00FA1266"/>
    <w:rsid w:val="00FB0D6F"/>
    <w:rsid w:val="00FB4E63"/>
    <w:rsid w:val="00FC1192"/>
    <w:rsid w:val="00FC1BF1"/>
    <w:rsid w:val="00FC4755"/>
    <w:rsid w:val="00FD0FEF"/>
    <w:rsid w:val="00FD6256"/>
    <w:rsid w:val="00FD6276"/>
    <w:rsid w:val="00FE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956F1"/>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hAnsi="Arial"/>
      <w:lang w:val="en-GB" w:eastAsia="en-US"/>
    </w:rPr>
  </w:style>
  <w:style w:type="character" w:customStyle="1" w:styleId="Heading7Char">
    <w:name w:val="Heading 7 Char"/>
    <w:basedOn w:val="DefaultParagraphFont"/>
    <w:link w:val="Heading7"/>
    <w:rsid w:val="001E6A97"/>
    <w:rPr>
      <w:rFonts w:ascii="Arial" w:hAnsi="Arial"/>
      <w:lang w:val="en-GB" w:eastAsia="en-US"/>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autoRedefine/>
    <w:unhideWhenUsed/>
    <w:rsid w:val="001E6A97"/>
    <w:pPr>
      <w:keepLines/>
      <w:spacing w:after="0"/>
    </w:pPr>
  </w:style>
  <w:style w:type="paragraph" w:styleId="Index2">
    <w:name w:val="index 2"/>
    <w:basedOn w:val="Index1"/>
    <w:autoRedefine/>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sz w:val="16"/>
      <w:lang w:val="en-GB" w:eastAsia="en-US"/>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lang w:val="en-GB" w:eastAsia="en-US"/>
    </w:rPr>
  </w:style>
  <w:style w:type="character" w:customStyle="1" w:styleId="HeaderChar">
    <w:name w:val="Header Char"/>
    <w:basedOn w:val="DefaultParagraphFont"/>
    <w:link w:val="Header"/>
    <w:rsid w:val="001E6A97"/>
    <w:rPr>
      <w:rFonts w:ascii="Arial" w:hAnsi="Arial"/>
      <w:b/>
      <w:noProof/>
      <w:sz w:val="18"/>
      <w:lang w:val="en-GB" w:eastAsia="ja-JP"/>
    </w:rPr>
  </w:style>
  <w:style w:type="character" w:customStyle="1" w:styleId="FooterChar">
    <w:name w:val="Footer Char"/>
    <w:basedOn w:val="DefaultParagraphFont"/>
    <w:link w:val="Footer"/>
    <w:rsid w:val="001E6A97"/>
    <w:rPr>
      <w:rFonts w:ascii="Arial" w:hAnsi="Arial"/>
      <w:b/>
      <w:i/>
      <w:noProof/>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lang w:val="en-GB" w:eastAsia="en-US"/>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hAnsi="Tahoma" w:cs="Tahoma"/>
      <w:shd w:val="clear" w:color="auto" w:fill="000080"/>
      <w:lang w:val="en-GB" w:eastAsia="en-US"/>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b/>
      <w:bCs/>
      <w:lang w:val="en-GB" w:eastAsia="en-US"/>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18945</Words>
  <Characters>107991</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24.371_CR0128_(Rel-17)_eCryptPr</cp:lastModifiedBy>
  <cp:revision>63</cp:revision>
  <cp:lastPrinted>2019-02-25T14:05:00Z</cp:lastPrinted>
  <dcterms:created xsi:type="dcterms:W3CDTF">2022-01-27T06:09:00Z</dcterms:created>
  <dcterms:modified xsi:type="dcterms:W3CDTF">2022-03-20T14:30:00Z</dcterms:modified>
</cp:coreProperties>
</file>